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ook w:val="01E0" w:firstRow="1" w:lastRow="1" w:firstColumn="1" w:lastColumn="1" w:noHBand="0" w:noVBand="0"/>
      </w:tblPr>
      <w:tblGrid>
        <w:gridCol w:w="1032"/>
        <w:gridCol w:w="245"/>
        <w:gridCol w:w="6751"/>
        <w:gridCol w:w="1620"/>
      </w:tblGrid>
      <w:tr w:rsidR="00CD3E90" w:rsidRPr="00897EF6" w14:paraId="2AF0EA65" w14:textId="77777777" w:rsidTr="00CD3E90">
        <w:tc>
          <w:tcPr>
            <w:tcW w:w="1032" w:type="dxa"/>
          </w:tcPr>
          <w:p w14:paraId="4069680C"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Note</w:t>
            </w:r>
          </w:p>
        </w:tc>
        <w:tc>
          <w:tcPr>
            <w:tcW w:w="245" w:type="dxa"/>
          </w:tcPr>
          <w:p w14:paraId="26C96E20" w14:textId="77777777" w:rsidR="00CD3E90" w:rsidRPr="00897EF6" w:rsidRDefault="00CD3E90" w:rsidP="00897EF6">
            <w:pPr>
              <w:tabs>
                <w:tab w:val="left" w:pos="540"/>
                <w:tab w:val="decimal" w:pos="9540"/>
              </w:tabs>
              <w:spacing w:line="240" w:lineRule="atLeast"/>
              <w:jc w:val="both"/>
              <w:rPr>
                <w:rFonts w:cs="Times New Roman"/>
                <w:b/>
                <w:bCs/>
              </w:rPr>
            </w:pPr>
          </w:p>
        </w:tc>
        <w:tc>
          <w:tcPr>
            <w:tcW w:w="6751" w:type="dxa"/>
          </w:tcPr>
          <w:p w14:paraId="18928C55" w14:textId="77777777" w:rsidR="00CD3E90" w:rsidRPr="00897EF6" w:rsidRDefault="00CD3E90" w:rsidP="00897EF6">
            <w:pPr>
              <w:tabs>
                <w:tab w:val="left" w:pos="540"/>
                <w:tab w:val="decimal" w:pos="9540"/>
              </w:tabs>
              <w:spacing w:line="240" w:lineRule="atLeast"/>
              <w:jc w:val="both"/>
              <w:rPr>
                <w:rFonts w:cs="Times New Roman"/>
                <w:b/>
                <w:bCs/>
              </w:rPr>
            </w:pPr>
            <w:r w:rsidRPr="00897EF6">
              <w:rPr>
                <w:rFonts w:cs="Times New Roman"/>
                <w:b/>
                <w:bCs/>
              </w:rPr>
              <w:t>Contents</w:t>
            </w:r>
          </w:p>
        </w:tc>
        <w:tc>
          <w:tcPr>
            <w:tcW w:w="1620" w:type="dxa"/>
          </w:tcPr>
          <w:p w14:paraId="491E5007" w14:textId="77777777" w:rsidR="00CD3E90" w:rsidRPr="00897EF6" w:rsidRDefault="00CD3E90" w:rsidP="00897EF6">
            <w:pPr>
              <w:tabs>
                <w:tab w:val="left" w:pos="540"/>
                <w:tab w:val="decimal" w:pos="9540"/>
              </w:tabs>
              <w:spacing w:line="240" w:lineRule="atLeast"/>
              <w:jc w:val="center"/>
              <w:rPr>
                <w:rFonts w:cs="Times New Roman"/>
                <w:b/>
                <w:bCs/>
              </w:rPr>
            </w:pPr>
            <w:r w:rsidRPr="00897EF6">
              <w:rPr>
                <w:rFonts w:cs="Times New Roman"/>
                <w:b/>
                <w:bCs/>
              </w:rPr>
              <w:t>Page</w:t>
            </w:r>
          </w:p>
        </w:tc>
      </w:tr>
      <w:tr w:rsidR="00CD3E90" w:rsidRPr="00897EF6" w14:paraId="1A589E98" w14:textId="77777777" w:rsidTr="00CD3E90">
        <w:tc>
          <w:tcPr>
            <w:tcW w:w="1032" w:type="dxa"/>
          </w:tcPr>
          <w:p w14:paraId="775CF3F6" w14:textId="77777777" w:rsidR="00CD3E90" w:rsidRPr="00897EF6" w:rsidRDefault="00CD3E90" w:rsidP="00897EF6">
            <w:pPr>
              <w:spacing w:line="240" w:lineRule="atLeast"/>
              <w:rPr>
                <w:rFonts w:cs="Times New Roman"/>
              </w:rPr>
            </w:pPr>
          </w:p>
        </w:tc>
        <w:tc>
          <w:tcPr>
            <w:tcW w:w="245" w:type="dxa"/>
          </w:tcPr>
          <w:p w14:paraId="44082B50" w14:textId="77777777" w:rsidR="00CD3E90" w:rsidRPr="00897EF6" w:rsidRDefault="00CD3E90" w:rsidP="00897EF6">
            <w:pPr>
              <w:spacing w:line="240" w:lineRule="atLeast"/>
              <w:rPr>
                <w:rFonts w:cs="Times New Roman"/>
              </w:rPr>
            </w:pPr>
          </w:p>
        </w:tc>
        <w:tc>
          <w:tcPr>
            <w:tcW w:w="6751" w:type="dxa"/>
          </w:tcPr>
          <w:p w14:paraId="08727B26" w14:textId="77777777" w:rsidR="00CD3E90" w:rsidRPr="00897EF6" w:rsidRDefault="00CD3E90" w:rsidP="00897EF6">
            <w:pPr>
              <w:spacing w:line="240" w:lineRule="atLeast"/>
              <w:rPr>
                <w:rFonts w:cs="Times New Roman"/>
              </w:rPr>
            </w:pPr>
          </w:p>
        </w:tc>
        <w:tc>
          <w:tcPr>
            <w:tcW w:w="1620" w:type="dxa"/>
          </w:tcPr>
          <w:p w14:paraId="2AEB278A" w14:textId="478DEF9D" w:rsidR="00CD3E90" w:rsidRPr="00897EF6" w:rsidRDefault="00CD3E90" w:rsidP="001F4F64">
            <w:pPr>
              <w:tabs>
                <w:tab w:val="left" w:pos="540"/>
                <w:tab w:val="decimal" w:pos="9540"/>
              </w:tabs>
              <w:spacing w:line="240" w:lineRule="atLeast"/>
              <w:jc w:val="center"/>
              <w:rPr>
                <w:rFonts w:cs="Times New Roman"/>
              </w:rPr>
            </w:pPr>
          </w:p>
        </w:tc>
      </w:tr>
      <w:tr w:rsidR="00CD3E90" w:rsidRPr="00897EF6" w14:paraId="567F6AF9" w14:textId="77777777" w:rsidTr="00CD3E90">
        <w:tc>
          <w:tcPr>
            <w:tcW w:w="1032" w:type="dxa"/>
          </w:tcPr>
          <w:p w14:paraId="54C8EF4E"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1</w:t>
            </w:r>
          </w:p>
        </w:tc>
        <w:tc>
          <w:tcPr>
            <w:tcW w:w="245" w:type="dxa"/>
          </w:tcPr>
          <w:p w14:paraId="3B91651E"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53E10B4F"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General information</w:t>
            </w:r>
          </w:p>
        </w:tc>
        <w:tc>
          <w:tcPr>
            <w:tcW w:w="1620" w:type="dxa"/>
          </w:tcPr>
          <w:p w14:paraId="7B7BC69D" w14:textId="02E07D92" w:rsidR="00CD3E90" w:rsidRPr="00FD5947" w:rsidRDefault="001F4F64" w:rsidP="00897EF6">
            <w:pPr>
              <w:tabs>
                <w:tab w:val="left" w:pos="540"/>
                <w:tab w:val="decimal" w:pos="9540"/>
              </w:tabs>
              <w:spacing w:line="240" w:lineRule="atLeast"/>
              <w:jc w:val="center"/>
              <w:rPr>
                <w:rFonts w:cs="Times New Roman"/>
              </w:rPr>
            </w:pPr>
            <w:r>
              <w:rPr>
                <w:rFonts w:cs="Times New Roman"/>
              </w:rPr>
              <w:t>1</w:t>
            </w:r>
            <w:r w:rsidR="00D64C39">
              <w:rPr>
                <w:rFonts w:cs="Times New Roman"/>
              </w:rPr>
              <w:t>3</w:t>
            </w:r>
          </w:p>
        </w:tc>
      </w:tr>
      <w:tr w:rsidR="00CD3E90" w:rsidRPr="00897EF6" w14:paraId="6301DEAF" w14:textId="77777777" w:rsidTr="00CD3E90">
        <w:tc>
          <w:tcPr>
            <w:tcW w:w="1032" w:type="dxa"/>
          </w:tcPr>
          <w:p w14:paraId="7137A8B2" w14:textId="77777777"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2</w:t>
            </w:r>
          </w:p>
        </w:tc>
        <w:tc>
          <w:tcPr>
            <w:tcW w:w="245" w:type="dxa"/>
          </w:tcPr>
          <w:p w14:paraId="7F4FB77C" w14:textId="77777777" w:rsidR="00CD3E90" w:rsidRPr="00897EF6" w:rsidRDefault="00CD3E90" w:rsidP="00897EF6">
            <w:pPr>
              <w:tabs>
                <w:tab w:val="left" w:pos="540"/>
                <w:tab w:val="decimal" w:pos="9540"/>
              </w:tabs>
              <w:spacing w:line="240" w:lineRule="atLeast"/>
              <w:jc w:val="both"/>
              <w:rPr>
                <w:rFonts w:cs="Times New Roman"/>
              </w:rPr>
            </w:pPr>
          </w:p>
        </w:tc>
        <w:tc>
          <w:tcPr>
            <w:tcW w:w="6751" w:type="dxa"/>
          </w:tcPr>
          <w:p w14:paraId="303F15F2" w14:textId="48246F52" w:rsidR="00CD3E90" w:rsidRPr="00897EF6" w:rsidRDefault="00CD3E90" w:rsidP="00897EF6">
            <w:pPr>
              <w:tabs>
                <w:tab w:val="left" w:pos="540"/>
                <w:tab w:val="decimal" w:pos="9540"/>
              </w:tabs>
              <w:spacing w:line="240" w:lineRule="atLeast"/>
              <w:jc w:val="both"/>
              <w:rPr>
                <w:rFonts w:cs="Times New Roman"/>
              </w:rPr>
            </w:pPr>
            <w:r w:rsidRPr="00897EF6">
              <w:rPr>
                <w:rFonts w:cs="Times New Roman"/>
              </w:rPr>
              <w:t xml:space="preserve">Basis of preparation of the </w:t>
            </w:r>
            <w:r w:rsidR="003335E1" w:rsidRPr="00897EF6">
              <w:rPr>
                <w:rFonts w:cs="Times New Roman"/>
              </w:rPr>
              <w:t xml:space="preserve">interim </w:t>
            </w:r>
            <w:r w:rsidRPr="00897EF6">
              <w:rPr>
                <w:rFonts w:cs="Times New Roman"/>
              </w:rPr>
              <w:t>financial statements</w:t>
            </w:r>
          </w:p>
        </w:tc>
        <w:tc>
          <w:tcPr>
            <w:tcW w:w="1620" w:type="dxa"/>
          </w:tcPr>
          <w:p w14:paraId="7F39AF2A" w14:textId="5776D569" w:rsidR="00CD3E90" w:rsidRPr="00FD5947" w:rsidRDefault="00D64C39" w:rsidP="00897EF6">
            <w:pPr>
              <w:tabs>
                <w:tab w:val="left" w:pos="540"/>
                <w:tab w:val="decimal" w:pos="9540"/>
              </w:tabs>
              <w:spacing w:line="240" w:lineRule="atLeast"/>
              <w:jc w:val="center"/>
              <w:rPr>
                <w:rFonts w:cs="Times New Roman"/>
              </w:rPr>
            </w:pPr>
            <w:r>
              <w:rPr>
                <w:rFonts w:cs="Times New Roman"/>
              </w:rPr>
              <w:t>13</w:t>
            </w:r>
          </w:p>
        </w:tc>
      </w:tr>
      <w:tr w:rsidR="00902D16" w:rsidRPr="00897EF6" w14:paraId="60D23980" w14:textId="77777777" w:rsidTr="00CD3E90">
        <w:tc>
          <w:tcPr>
            <w:tcW w:w="1032" w:type="dxa"/>
          </w:tcPr>
          <w:p w14:paraId="791A680B" w14:textId="2E667798" w:rsidR="00902D16" w:rsidRPr="00897EF6" w:rsidRDefault="00C76FDC" w:rsidP="00897EF6">
            <w:pPr>
              <w:tabs>
                <w:tab w:val="left" w:pos="540"/>
                <w:tab w:val="decimal" w:pos="9540"/>
              </w:tabs>
              <w:spacing w:line="240" w:lineRule="atLeast"/>
              <w:jc w:val="both"/>
              <w:rPr>
                <w:rFonts w:cs="Times New Roman"/>
              </w:rPr>
            </w:pPr>
            <w:r>
              <w:rPr>
                <w:rFonts w:cs="Times New Roman"/>
              </w:rPr>
              <w:t>3</w:t>
            </w:r>
          </w:p>
        </w:tc>
        <w:tc>
          <w:tcPr>
            <w:tcW w:w="245" w:type="dxa"/>
          </w:tcPr>
          <w:p w14:paraId="05165E51" w14:textId="77777777" w:rsidR="00902D16" w:rsidRPr="00897EF6" w:rsidRDefault="00902D16" w:rsidP="00897EF6">
            <w:pPr>
              <w:tabs>
                <w:tab w:val="left" w:pos="540"/>
                <w:tab w:val="decimal" w:pos="9540"/>
              </w:tabs>
              <w:spacing w:line="240" w:lineRule="atLeast"/>
              <w:jc w:val="both"/>
              <w:rPr>
                <w:rFonts w:cs="Times New Roman"/>
              </w:rPr>
            </w:pPr>
          </w:p>
        </w:tc>
        <w:tc>
          <w:tcPr>
            <w:tcW w:w="6751" w:type="dxa"/>
          </w:tcPr>
          <w:p w14:paraId="462D07B1" w14:textId="77777777" w:rsidR="00902D16" w:rsidRPr="00897EF6" w:rsidRDefault="00902D16" w:rsidP="00897EF6">
            <w:pPr>
              <w:tabs>
                <w:tab w:val="left" w:pos="540"/>
                <w:tab w:val="decimal" w:pos="9540"/>
              </w:tabs>
              <w:spacing w:line="240" w:lineRule="atLeast"/>
              <w:jc w:val="both"/>
              <w:rPr>
                <w:rFonts w:cs="Times New Roman"/>
              </w:rPr>
            </w:pPr>
            <w:r w:rsidRPr="00897EF6">
              <w:rPr>
                <w:rFonts w:cs="Times New Roman"/>
              </w:rPr>
              <w:t>Related parties</w:t>
            </w:r>
          </w:p>
        </w:tc>
        <w:tc>
          <w:tcPr>
            <w:tcW w:w="1620" w:type="dxa"/>
          </w:tcPr>
          <w:p w14:paraId="488CE8F7" w14:textId="62247ED3" w:rsidR="00902D16" w:rsidRPr="00FD5947" w:rsidRDefault="00D64C39" w:rsidP="00897EF6">
            <w:pPr>
              <w:tabs>
                <w:tab w:val="left" w:pos="540"/>
                <w:tab w:val="decimal" w:pos="9540"/>
              </w:tabs>
              <w:spacing w:line="240" w:lineRule="atLeast"/>
              <w:jc w:val="center"/>
              <w:rPr>
                <w:rFonts w:cs="Times New Roman"/>
              </w:rPr>
            </w:pPr>
            <w:r>
              <w:rPr>
                <w:rFonts w:cs="Times New Roman"/>
              </w:rPr>
              <w:t>13</w:t>
            </w:r>
          </w:p>
        </w:tc>
      </w:tr>
      <w:tr w:rsidR="00FC71D4" w:rsidRPr="00897EF6" w14:paraId="441044DC" w14:textId="77777777" w:rsidTr="00CD3E90">
        <w:tc>
          <w:tcPr>
            <w:tcW w:w="1032" w:type="dxa"/>
          </w:tcPr>
          <w:p w14:paraId="1F152690" w14:textId="1BEA9782" w:rsidR="00FC71D4" w:rsidRPr="00897EF6" w:rsidRDefault="00C76FDC" w:rsidP="00897EF6">
            <w:pPr>
              <w:tabs>
                <w:tab w:val="left" w:pos="540"/>
                <w:tab w:val="decimal" w:pos="9540"/>
              </w:tabs>
              <w:spacing w:line="240" w:lineRule="atLeast"/>
              <w:jc w:val="both"/>
              <w:rPr>
                <w:rFonts w:cs="Times New Roman"/>
              </w:rPr>
            </w:pPr>
            <w:r>
              <w:rPr>
                <w:rFonts w:cs="Times New Roman"/>
              </w:rPr>
              <w:t>4</w:t>
            </w:r>
          </w:p>
        </w:tc>
        <w:tc>
          <w:tcPr>
            <w:tcW w:w="245" w:type="dxa"/>
          </w:tcPr>
          <w:p w14:paraId="097531F7"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700A876D" w14:textId="77777777"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Property, plant and equipment</w:t>
            </w:r>
          </w:p>
        </w:tc>
        <w:tc>
          <w:tcPr>
            <w:tcW w:w="1620" w:type="dxa"/>
          </w:tcPr>
          <w:p w14:paraId="5EFA515D" w14:textId="1745681E" w:rsidR="00FC71D4" w:rsidRPr="00FD5947" w:rsidRDefault="001F4F64" w:rsidP="00897EF6">
            <w:pPr>
              <w:tabs>
                <w:tab w:val="left" w:pos="540"/>
                <w:tab w:val="decimal" w:pos="9540"/>
              </w:tabs>
              <w:spacing w:line="240" w:lineRule="atLeast"/>
              <w:jc w:val="center"/>
              <w:rPr>
                <w:rFonts w:cs="Times New Roman"/>
              </w:rPr>
            </w:pPr>
            <w:r>
              <w:rPr>
                <w:rFonts w:cs="Times New Roman"/>
              </w:rPr>
              <w:t>1</w:t>
            </w:r>
            <w:r w:rsidR="00D64C39">
              <w:rPr>
                <w:rFonts w:cs="Times New Roman"/>
              </w:rPr>
              <w:t>5</w:t>
            </w:r>
          </w:p>
        </w:tc>
      </w:tr>
      <w:tr w:rsidR="00FC71D4" w:rsidRPr="00897EF6" w14:paraId="188474B6" w14:textId="77777777" w:rsidTr="00CD3E90">
        <w:tc>
          <w:tcPr>
            <w:tcW w:w="1032" w:type="dxa"/>
          </w:tcPr>
          <w:p w14:paraId="0E35DD91" w14:textId="71650B1D" w:rsidR="00FC71D4" w:rsidRPr="00897EF6" w:rsidRDefault="00C76FDC" w:rsidP="00897EF6">
            <w:pPr>
              <w:tabs>
                <w:tab w:val="left" w:pos="540"/>
                <w:tab w:val="decimal" w:pos="9540"/>
              </w:tabs>
              <w:spacing w:line="240" w:lineRule="atLeast"/>
              <w:jc w:val="both"/>
              <w:rPr>
                <w:rFonts w:cs="Times New Roman"/>
              </w:rPr>
            </w:pPr>
            <w:r>
              <w:rPr>
                <w:rFonts w:cs="Times New Roman"/>
              </w:rPr>
              <w:t>5</w:t>
            </w:r>
          </w:p>
        </w:tc>
        <w:tc>
          <w:tcPr>
            <w:tcW w:w="245" w:type="dxa"/>
          </w:tcPr>
          <w:p w14:paraId="4381B042" w14:textId="77777777" w:rsidR="00FC71D4" w:rsidRPr="00897EF6" w:rsidRDefault="00FC71D4" w:rsidP="00897EF6">
            <w:pPr>
              <w:tabs>
                <w:tab w:val="left" w:pos="540"/>
                <w:tab w:val="decimal" w:pos="9540"/>
              </w:tabs>
              <w:spacing w:line="240" w:lineRule="atLeast"/>
              <w:jc w:val="both"/>
              <w:rPr>
                <w:rFonts w:cs="Times New Roman"/>
              </w:rPr>
            </w:pPr>
          </w:p>
        </w:tc>
        <w:tc>
          <w:tcPr>
            <w:tcW w:w="6751" w:type="dxa"/>
          </w:tcPr>
          <w:p w14:paraId="6153B0BC" w14:textId="22FE068F" w:rsidR="00FC71D4" w:rsidRPr="00897EF6" w:rsidRDefault="00FC71D4" w:rsidP="00897EF6">
            <w:pPr>
              <w:tabs>
                <w:tab w:val="left" w:pos="540"/>
                <w:tab w:val="decimal" w:pos="9540"/>
              </w:tabs>
              <w:spacing w:line="240" w:lineRule="atLeast"/>
              <w:jc w:val="both"/>
              <w:rPr>
                <w:rFonts w:cs="Times New Roman"/>
              </w:rPr>
            </w:pPr>
            <w:r w:rsidRPr="00897EF6">
              <w:rPr>
                <w:rFonts w:cs="Times New Roman"/>
              </w:rPr>
              <w:t>Segment information and disaggregation of revenue</w:t>
            </w:r>
          </w:p>
        </w:tc>
        <w:tc>
          <w:tcPr>
            <w:tcW w:w="1620" w:type="dxa"/>
          </w:tcPr>
          <w:p w14:paraId="62B0178D" w14:textId="1C76DF3C" w:rsidR="00FC71D4" w:rsidRPr="00D260DF" w:rsidRDefault="001F4F64" w:rsidP="00897EF6">
            <w:pPr>
              <w:tabs>
                <w:tab w:val="left" w:pos="540"/>
                <w:tab w:val="decimal" w:pos="9540"/>
              </w:tabs>
              <w:spacing w:line="240" w:lineRule="atLeast"/>
              <w:jc w:val="center"/>
              <w:rPr>
                <w:szCs w:val="28"/>
                <w:lang w:val="en-US"/>
              </w:rPr>
            </w:pPr>
            <w:r>
              <w:rPr>
                <w:szCs w:val="28"/>
                <w:lang w:val="en-US"/>
              </w:rPr>
              <w:t>1</w:t>
            </w:r>
            <w:r w:rsidR="00D64C39">
              <w:rPr>
                <w:szCs w:val="28"/>
                <w:lang w:val="en-US"/>
              </w:rPr>
              <w:t>5</w:t>
            </w:r>
          </w:p>
        </w:tc>
      </w:tr>
      <w:tr w:rsidR="009A187F" w:rsidRPr="00897EF6" w14:paraId="559581AD" w14:textId="77777777" w:rsidTr="00CD3E90">
        <w:tc>
          <w:tcPr>
            <w:tcW w:w="1032" w:type="dxa"/>
          </w:tcPr>
          <w:p w14:paraId="449B5B7B" w14:textId="639CBE49" w:rsidR="009A187F" w:rsidRDefault="009A187F" w:rsidP="00897EF6">
            <w:pPr>
              <w:tabs>
                <w:tab w:val="left" w:pos="540"/>
                <w:tab w:val="decimal" w:pos="9540"/>
              </w:tabs>
              <w:spacing w:line="240" w:lineRule="atLeast"/>
              <w:jc w:val="both"/>
              <w:rPr>
                <w:rFonts w:cs="Times New Roman"/>
              </w:rPr>
            </w:pPr>
            <w:r>
              <w:rPr>
                <w:rFonts w:cs="Times New Roman"/>
              </w:rPr>
              <w:t>6</w:t>
            </w:r>
          </w:p>
        </w:tc>
        <w:tc>
          <w:tcPr>
            <w:tcW w:w="245" w:type="dxa"/>
          </w:tcPr>
          <w:p w14:paraId="1711696F" w14:textId="77777777" w:rsidR="009A187F" w:rsidRPr="00897EF6" w:rsidRDefault="009A187F" w:rsidP="00897EF6">
            <w:pPr>
              <w:tabs>
                <w:tab w:val="left" w:pos="540"/>
                <w:tab w:val="decimal" w:pos="9540"/>
              </w:tabs>
              <w:spacing w:line="240" w:lineRule="atLeast"/>
              <w:jc w:val="both"/>
              <w:rPr>
                <w:rFonts w:cs="Times New Roman"/>
              </w:rPr>
            </w:pPr>
          </w:p>
        </w:tc>
        <w:tc>
          <w:tcPr>
            <w:tcW w:w="6751" w:type="dxa"/>
          </w:tcPr>
          <w:p w14:paraId="12068272" w14:textId="141A97F6" w:rsidR="009A187F" w:rsidRPr="00CF1E05" w:rsidRDefault="00CF1E05" w:rsidP="00897EF6">
            <w:pPr>
              <w:tabs>
                <w:tab w:val="left" w:pos="540"/>
                <w:tab w:val="decimal" w:pos="9540"/>
              </w:tabs>
              <w:spacing w:line="240" w:lineRule="atLeast"/>
              <w:jc w:val="both"/>
              <w:rPr>
                <w:rFonts w:cs="Times New Roman"/>
                <w:lang w:val="en-US"/>
              </w:rPr>
            </w:pPr>
            <w:r>
              <w:rPr>
                <w:rFonts w:cs="Times New Roman"/>
                <w:lang w:val="en-US"/>
              </w:rPr>
              <w:t>Dividends</w:t>
            </w:r>
          </w:p>
        </w:tc>
        <w:tc>
          <w:tcPr>
            <w:tcW w:w="1620" w:type="dxa"/>
          </w:tcPr>
          <w:p w14:paraId="1EC70EF5" w14:textId="291F5D1E" w:rsidR="009A187F" w:rsidRDefault="009A187F" w:rsidP="00897EF6">
            <w:pPr>
              <w:tabs>
                <w:tab w:val="left" w:pos="540"/>
                <w:tab w:val="decimal" w:pos="9540"/>
              </w:tabs>
              <w:spacing w:line="240" w:lineRule="atLeast"/>
              <w:jc w:val="center"/>
              <w:rPr>
                <w:szCs w:val="28"/>
                <w:lang w:val="en-US"/>
              </w:rPr>
            </w:pPr>
            <w:r>
              <w:rPr>
                <w:szCs w:val="28"/>
                <w:lang w:val="en-US"/>
              </w:rPr>
              <w:t>1</w:t>
            </w:r>
            <w:r w:rsidR="00D64C39">
              <w:rPr>
                <w:szCs w:val="28"/>
                <w:lang w:val="en-US"/>
              </w:rPr>
              <w:t>7</w:t>
            </w:r>
          </w:p>
        </w:tc>
      </w:tr>
      <w:tr w:rsidR="00442035" w:rsidRPr="00897EF6" w14:paraId="5ABC4223" w14:textId="77777777" w:rsidTr="00CD3E90">
        <w:tc>
          <w:tcPr>
            <w:tcW w:w="1032" w:type="dxa"/>
          </w:tcPr>
          <w:p w14:paraId="54413CA4" w14:textId="2C9ED940" w:rsidR="00442035" w:rsidRPr="00897EF6" w:rsidRDefault="009A187F" w:rsidP="00442035">
            <w:pPr>
              <w:tabs>
                <w:tab w:val="left" w:pos="540"/>
                <w:tab w:val="decimal" w:pos="9540"/>
              </w:tabs>
              <w:spacing w:line="240" w:lineRule="atLeast"/>
              <w:jc w:val="both"/>
              <w:rPr>
                <w:rFonts w:cs="Times New Roman"/>
              </w:rPr>
            </w:pPr>
            <w:r>
              <w:rPr>
                <w:rFonts w:cs="Times New Roman"/>
              </w:rPr>
              <w:t>7</w:t>
            </w:r>
          </w:p>
        </w:tc>
        <w:tc>
          <w:tcPr>
            <w:tcW w:w="245" w:type="dxa"/>
          </w:tcPr>
          <w:p w14:paraId="65C04AF3"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1D083148" w14:textId="14CD859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Financial instruments</w:t>
            </w:r>
          </w:p>
        </w:tc>
        <w:tc>
          <w:tcPr>
            <w:tcW w:w="1620" w:type="dxa"/>
          </w:tcPr>
          <w:p w14:paraId="5E576B4D" w14:textId="563CB370" w:rsidR="00442035" w:rsidRPr="001F4F64" w:rsidRDefault="001F4F64" w:rsidP="00442035">
            <w:pPr>
              <w:tabs>
                <w:tab w:val="left" w:pos="540"/>
                <w:tab w:val="decimal" w:pos="9540"/>
              </w:tabs>
              <w:spacing w:line="240" w:lineRule="atLeast"/>
              <w:jc w:val="center"/>
              <w:rPr>
                <w:rFonts w:cs="Times New Roman"/>
              </w:rPr>
            </w:pPr>
            <w:r w:rsidRPr="001F4F64">
              <w:rPr>
                <w:rFonts w:cs="Times New Roman"/>
              </w:rPr>
              <w:t>1</w:t>
            </w:r>
            <w:r w:rsidR="00D64C39">
              <w:rPr>
                <w:rFonts w:cs="Times New Roman"/>
              </w:rPr>
              <w:t>8</w:t>
            </w:r>
          </w:p>
        </w:tc>
      </w:tr>
      <w:tr w:rsidR="00442035" w:rsidRPr="00897EF6" w14:paraId="4FF0ADB5" w14:textId="77777777" w:rsidTr="00CD3E90">
        <w:tc>
          <w:tcPr>
            <w:tcW w:w="1032" w:type="dxa"/>
          </w:tcPr>
          <w:p w14:paraId="03421867" w14:textId="781C6960" w:rsidR="00442035" w:rsidRPr="00897EF6" w:rsidRDefault="009A187F" w:rsidP="00442035">
            <w:pPr>
              <w:tabs>
                <w:tab w:val="left" w:pos="540"/>
                <w:tab w:val="decimal" w:pos="9540"/>
              </w:tabs>
              <w:spacing w:line="240" w:lineRule="atLeast"/>
              <w:jc w:val="both"/>
              <w:rPr>
                <w:rFonts w:cs="Times New Roman"/>
              </w:rPr>
            </w:pPr>
            <w:r>
              <w:rPr>
                <w:rFonts w:cs="Times New Roman"/>
              </w:rPr>
              <w:t>8</w:t>
            </w:r>
          </w:p>
        </w:tc>
        <w:tc>
          <w:tcPr>
            <w:tcW w:w="245" w:type="dxa"/>
          </w:tcPr>
          <w:p w14:paraId="19AED92C" w14:textId="77777777" w:rsidR="00442035" w:rsidRPr="00897EF6" w:rsidRDefault="00442035" w:rsidP="00442035">
            <w:pPr>
              <w:tabs>
                <w:tab w:val="left" w:pos="540"/>
                <w:tab w:val="decimal" w:pos="9540"/>
              </w:tabs>
              <w:spacing w:line="240" w:lineRule="atLeast"/>
              <w:jc w:val="both"/>
              <w:rPr>
                <w:rFonts w:cs="Times New Roman"/>
              </w:rPr>
            </w:pPr>
          </w:p>
        </w:tc>
        <w:tc>
          <w:tcPr>
            <w:tcW w:w="6751" w:type="dxa"/>
          </w:tcPr>
          <w:p w14:paraId="63CE37D7" w14:textId="1AD559F4" w:rsidR="00442035" w:rsidRPr="00897EF6" w:rsidRDefault="00204CF6" w:rsidP="00442035">
            <w:pPr>
              <w:tabs>
                <w:tab w:val="left" w:pos="540"/>
                <w:tab w:val="decimal" w:pos="9540"/>
              </w:tabs>
              <w:spacing w:line="240" w:lineRule="atLeast"/>
              <w:jc w:val="both"/>
              <w:rPr>
                <w:rFonts w:cs="Times New Roman"/>
              </w:rPr>
            </w:pPr>
            <w:r w:rsidRPr="00897EF6">
              <w:rPr>
                <w:rFonts w:cs="Times New Roman"/>
              </w:rPr>
              <w:t>Commitments with non-related parties</w:t>
            </w:r>
          </w:p>
        </w:tc>
        <w:tc>
          <w:tcPr>
            <w:tcW w:w="1620" w:type="dxa"/>
          </w:tcPr>
          <w:p w14:paraId="79410F30" w14:textId="6DE8AFE7" w:rsidR="00442035" w:rsidRPr="001F4F64" w:rsidRDefault="00FA0D9A" w:rsidP="00442035">
            <w:pPr>
              <w:tabs>
                <w:tab w:val="left" w:pos="540"/>
                <w:tab w:val="decimal" w:pos="9540"/>
              </w:tabs>
              <w:spacing w:line="240" w:lineRule="atLeast"/>
              <w:jc w:val="center"/>
              <w:rPr>
                <w:rFonts w:cs="Times New Roman"/>
                <w:lang w:val="en-US"/>
              </w:rPr>
            </w:pPr>
            <w:r>
              <w:rPr>
                <w:rFonts w:cs="Times New Roman"/>
                <w:lang w:val="en-US"/>
              </w:rPr>
              <w:t>1</w:t>
            </w:r>
            <w:r w:rsidR="00D64C39">
              <w:rPr>
                <w:rFonts w:cs="Times New Roman"/>
                <w:lang w:val="en-US"/>
              </w:rPr>
              <w:t>9</w:t>
            </w:r>
          </w:p>
        </w:tc>
      </w:tr>
    </w:tbl>
    <w:p w14:paraId="0C2C4E10" w14:textId="77777777" w:rsidR="00444181" w:rsidRDefault="00444181" w:rsidP="00897EF6">
      <w:pPr>
        <w:tabs>
          <w:tab w:val="decimal" w:pos="9540"/>
        </w:tabs>
        <w:spacing w:line="240" w:lineRule="atLeast"/>
        <w:ind w:left="540"/>
        <w:jc w:val="thaiDistribute"/>
        <w:rPr>
          <w:rFonts w:cs="Times New Roman"/>
        </w:rPr>
      </w:pPr>
    </w:p>
    <w:p w14:paraId="23250181" w14:textId="77777777" w:rsidR="00444181" w:rsidRPr="00444181" w:rsidRDefault="00444181" w:rsidP="00444181">
      <w:pPr>
        <w:rPr>
          <w:rFonts w:cs="Times New Roman"/>
        </w:rPr>
      </w:pPr>
    </w:p>
    <w:p w14:paraId="650FCEB7" w14:textId="77777777" w:rsidR="00444181" w:rsidRPr="00444181" w:rsidRDefault="00444181" w:rsidP="00444181">
      <w:pPr>
        <w:rPr>
          <w:rFonts w:cs="Times New Roman"/>
        </w:rPr>
      </w:pPr>
    </w:p>
    <w:p w14:paraId="2CC713A9" w14:textId="77777777" w:rsidR="00444181" w:rsidRPr="00444181" w:rsidRDefault="00444181" w:rsidP="00444181">
      <w:pPr>
        <w:rPr>
          <w:rFonts w:cs="Times New Roman"/>
        </w:rPr>
      </w:pPr>
    </w:p>
    <w:p w14:paraId="6C7C2711" w14:textId="77777777" w:rsidR="00444181" w:rsidRPr="00444181" w:rsidRDefault="00444181" w:rsidP="00444181">
      <w:pPr>
        <w:rPr>
          <w:rFonts w:cs="Times New Roman"/>
        </w:rPr>
      </w:pPr>
    </w:p>
    <w:p w14:paraId="2CF45FD1" w14:textId="77777777" w:rsidR="00444181" w:rsidRPr="00444181" w:rsidRDefault="00444181" w:rsidP="00444181">
      <w:pPr>
        <w:rPr>
          <w:rFonts w:cs="Times New Roman"/>
        </w:rPr>
      </w:pPr>
    </w:p>
    <w:p w14:paraId="1BC812D9" w14:textId="77777777" w:rsidR="00444181" w:rsidRPr="00444181" w:rsidRDefault="00444181" w:rsidP="00444181">
      <w:pPr>
        <w:rPr>
          <w:rFonts w:cs="Times New Roman"/>
        </w:rPr>
      </w:pPr>
    </w:p>
    <w:p w14:paraId="2727407D" w14:textId="77777777" w:rsidR="00444181" w:rsidRPr="00444181" w:rsidRDefault="00444181" w:rsidP="00444181">
      <w:pPr>
        <w:rPr>
          <w:rFonts w:cs="Times New Roman"/>
        </w:rPr>
      </w:pPr>
    </w:p>
    <w:p w14:paraId="1CD8D445" w14:textId="77777777" w:rsidR="00444181" w:rsidRDefault="00444181" w:rsidP="00897EF6">
      <w:pPr>
        <w:tabs>
          <w:tab w:val="decimal" w:pos="9540"/>
        </w:tabs>
        <w:spacing w:line="240" w:lineRule="atLeast"/>
        <w:ind w:left="540"/>
        <w:jc w:val="thaiDistribute"/>
        <w:rPr>
          <w:rFonts w:cs="Times New Roman"/>
        </w:rPr>
      </w:pPr>
    </w:p>
    <w:p w14:paraId="481755A1" w14:textId="77777777" w:rsidR="00444181" w:rsidRDefault="00444181" w:rsidP="00897EF6">
      <w:pPr>
        <w:tabs>
          <w:tab w:val="decimal" w:pos="9540"/>
        </w:tabs>
        <w:spacing w:line="240" w:lineRule="atLeast"/>
        <w:ind w:left="540"/>
        <w:jc w:val="thaiDistribute"/>
        <w:rPr>
          <w:rFonts w:cs="Times New Roman"/>
        </w:rPr>
      </w:pPr>
    </w:p>
    <w:p w14:paraId="339478BE" w14:textId="77777777" w:rsidR="00444181" w:rsidRDefault="00444181" w:rsidP="00444181">
      <w:pPr>
        <w:tabs>
          <w:tab w:val="decimal" w:pos="9540"/>
        </w:tabs>
        <w:spacing w:line="240" w:lineRule="atLeast"/>
        <w:ind w:left="540"/>
        <w:jc w:val="center"/>
        <w:rPr>
          <w:rFonts w:cs="Times New Roman"/>
        </w:rPr>
      </w:pPr>
    </w:p>
    <w:p w14:paraId="1240D172" w14:textId="423CDA6E" w:rsidR="00DF44CE" w:rsidRPr="00897EF6" w:rsidRDefault="00187517" w:rsidP="00897EF6">
      <w:pPr>
        <w:tabs>
          <w:tab w:val="decimal" w:pos="9540"/>
        </w:tabs>
        <w:spacing w:line="240" w:lineRule="atLeast"/>
        <w:ind w:left="540"/>
        <w:jc w:val="thaiDistribute"/>
        <w:rPr>
          <w:rFonts w:cs="Times New Roman"/>
          <w:lang w:val="en-US"/>
        </w:rPr>
      </w:pPr>
      <w:r w:rsidRPr="00444181">
        <w:rPr>
          <w:rFonts w:cs="Times New Roman"/>
        </w:rPr>
        <w:br w:type="page"/>
      </w:r>
      <w:r w:rsidR="00DF44CE" w:rsidRPr="00897EF6">
        <w:rPr>
          <w:rFonts w:cs="Times New Roman"/>
          <w:lang w:val="en-US"/>
        </w:rPr>
        <w:lastRenderedPageBreak/>
        <w:t>These notes form an integral part of the interim financial statements.</w:t>
      </w:r>
    </w:p>
    <w:p w14:paraId="5BAFC972" w14:textId="77777777" w:rsidR="00DF44CE" w:rsidRPr="0062374E" w:rsidRDefault="00DF44CE" w:rsidP="00897EF6">
      <w:pPr>
        <w:tabs>
          <w:tab w:val="decimal" w:pos="9540"/>
        </w:tabs>
        <w:spacing w:line="240" w:lineRule="atLeast"/>
        <w:ind w:left="540"/>
        <w:jc w:val="thaiDistribute"/>
        <w:rPr>
          <w:rFonts w:cs="Times New Roman"/>
          <w:lang w:val="en-US"/>
        </w:rPr>
      </w:pPr>
    </w:p>
    <w:p w14:paraId="01CFFBC0" w14:textId="544275CD"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interim financial statements issued for Thai regulatory reporting purposes are prepared in the Thai language. These English language financial statements have been prepared from the Thai language </w:t>
      </w:r>
      <w:r w:rsidR="0080347F">
        <w:rPr>
          <w:rFonts w:cs="Times New Roman"/>
          <w:lang w:val="en-US"/>
        </w:rPr>
        <w:t xml:space="preserve">statutory </w:t>
      </w:r>
      <w:r w:rsidRPr="00897EF6">
        <w:rPr>
          <w:rFonts w:cs="Times New Roman"/>
          <w:lang w:val="en-US"/>
        </w:rPr>
        <w:t>financial statements</w:t>
      </w:r>
      <w:r w:rsidR="009736D2" w:rsidRPr="00897EF6">
        <w:rPr>
          <w:rFonts w:cs="Times New Roman"/>
          <w:lang w:val="en-US"/>
        </w:rPr>
        <w:t xml:space="preserve"> </w:t>
      </w:r>
      <w:r w:rsidRPr="00897EF6">
        <w:rPr>
          <w:rFonts w:cs="Times New Roman"/>
          <w:lang w:val="en-US"/>
        </w:rPr>
        <w:t xml:space="preserve">and were approved and </w:t>
      </w:r>
      <w:proofErr w:type="spellStart"/>
      <w:r w:rsidRPr="00897EF6">
        <w:rPr>
          <w:rFonts w:cs="Times New Roman"/>
          <w:lang w:val="en-US"/>
        </w:rPr>
        <w:t>authorised</w:t>
      </w:r>
      <w:proofErr w:type="spellEnd"/>
      <w:r w:rsidRPr="00897EF6">
        <w:rPr>
          <w:rFonts w:cs="Times New Roman"/>
          <w:lang w:val="en-US"/>
        </w:rPr>
        <w:t xml:space="preserve"> for issue by the Board of Directors o</w:t>
      </w:r>
      <w:r w:rsidR="00B63DE6">
        <w:rPr>
          <w:rFonts w:cs="Times New Roman"/>
          <w:lang w:val="en-US"/>
        </w:rPr>
        <w:t xml:space="preserve">n </w:t>
      </w:r>
      <w:r w:rsidR="003C37FE">
        <w:rPr>
          <w:rFonts w:cs="Times New Roman"/>
          <w:lang w:val="en-US"/>
        </w:rPr>
        <w:t>10</w:t>
      </w:r>
      <w:r w:rsidR="00752D76">
        <w:rPr>
          <w:rFonts w:cs="Times New Roman"/>
          <w:lang w:val="en-US"/>
        </w:rPr>
        <w:t xml:space="preserve"> November </w:t>
      </w:r>
      <w:r w:rsidR="009932FD">
        <w:rPr>
          <w:rFonts w:cs="Times New Roman"/>
          <w:lang w:val="en-US"/>
        </w:rPr>
        <w:t>2023.</w:t>
      </w:r>
    </w:p>
    <w:p w14:paraId="728BE903" w14:textId="7C7704A8" w:rsidR="009736D2" w:rsidRPr="0062374E" w:rsidRDefault="009736D2" w:rsidP="00897EF6">
      <w:pPr>
        <w:tabs>
          <w:tab w:val="decimal" w:pos="9540"/>
        </w:tabs>
        <w:spacing w:line="240" w:lineRule="atLeast"/>
        <w:ind w:left="540"/>
        <w:jc w:val="thaiDistribute"/>
        <w:rPr>
          <w:rFonts w:cs="Times New Roman"/>
          <w:lang w:val="en-US"/>
        </w:rPr>
      </w:pPr>
    </w:p>
    <w:p w14:paraId="5C0CCEF7" w14:textId="3BD4F04F"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General information</w:t>
      </w:r>
    </w:p>
    <w:p w14:paraId="726CCFD1" w14:textId="77777777" w:rsidR="00187517" w:rsidRPr="0062374E" w:rsidRDefault="00187517" w:rsidP="00897EF6">
      <w:pPr>
        <w:tabs>
          <w:tab w:val="decimal" w:pos="9630"/>
        </w:tabs>
        <w:spacing w:line="240" w:lineRule="atLeast"/>
        <w:ind w:left="540" w:right="18"/>
        <w:jc w:val="both"/>
        <w:rPr>
          <w:rFonts w:cs="Times New Roman"/>
          <w:lang w:val="en-US"/>
        </w:rPr>
      </w:pPr>
    </w:p>
    <w:p w14:paraId="452C61F7" w14:textId="77777777" w:rsidR="00DF44CE" w:rsidRPr="00897EF6" w:rsidRDefault="00DF44CE" w:rsidP="00897EF6">
      <w:pPr>
        <w:tabs>
          <w:tab w:val="decimal" w:pos="9540"/>
        </w:tabs>
        <w:spacing w:line="240" w:lineRule="atLeast"/>
        <w:ind w:left="540"/>
        <w:jc w:val="thaiDistribute"/>
        <w:rPr>
          <w:rFonts w:cs="Times New Roman"/>
          <w:lang w:val="en-US"/>
        </w:rPr>
      </w:pPr>
      <w:r w:rsidRPr="00897EF6">
        <w:rPr>
          <w:rFonts w:cs="Times New Roman"/>
          <w:lang w:val="en-US"/>
        </w:rPr>
        <w:t xml:space="preserve">The principal activities of the Company are manufacturing and distributing household electrical appliances under the “Mitsubishi” trademark. The Company obtains the production </w:t>
      </w:r>
      <w:proofErr w:type="spellStart"/>
      <w:r w:rsidRPr="00897EF6">
        <w:rPr>
          <w:rFonts w:cs="Times New Roman"/>
          <w:lang w:val="en-US"/>
        </w:rPr>
        <w:t>licence</w:t>
      </w:r>
      <w:proofErr w:type="spellEnd"/>
      <w:r w:rsidRPr="00897EF6">
        <w:rPr>
          <w:rFonts w:cs="Times New Roman"/>
          <w:lang w:val="en-US"/>
        </w:rPr>
        <w:t xml:space="preserve"> and technology from its parent company.</w:t>
      </w:r>
    </w:p>
    <w:p w14:paraId="13900D2F" w14:textId="77777777" w:rsidR="00187517" w:rsidRPr="0062374E" w:rsidRDefault="00187517" w:rsidP="00897EF6">
      <w:pPr>
        <w:tabs>
          <w:tab w:val="decimal" w:pos="9630"/>
        </w:tabs>
        <w:spacing w:line="240" w:lineRule="atLeast"/>
        <w:ind w:left="540" w:right="18"/>
        <w:jc w:val="both"/>
        <w:rPr>
          <w:rFonts w:cs="Times New Roman"/>
          <w:lang w:val="en-US"/>
        </w:rPr>
      </w:pPr>
    </w:p>
    <w:p w14:paraId="18567F1F" w14:textId="0CAB0486"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 xml:space="preserve">Basis of preparation of the </w:t>
      </w:r>
      <w:r w:rsidR="003335E1" w:rsidRPr="00897EF6">
        <w:rPr>
          <w:b/>
          <w:bCs/>
          <w:sz w:val="24"/>
          <w:szCs w:val="24"/>
          <w:lang w:bidi="th-TH"/>
        </w:rPr>
        <w:t xml:space="preserve">interim </w:t>
      </w:r>
      <w:r w:rsidRPr="00897EF6">
        <w:rPr>
          <w:b/>
          <w:bCs/>
          <w:sz w:val="24"/>
          <w:szCs w:val="24"/>
          <w:lang w:val="en-US"/>
        </w:rPr>
        <w:t>financial statements</w:t>
      </w:r>
    </w:p>
    <w:p w14:paraId="4F965DD5" w14:textId="55DCE525" w:rsidR="00187517" w:rsidRPr="0062374E" w:rsidRDefault="00187517" w:rsidP="000A73B2">
      <w:pPr>
        <w:tabs>
          <w:tab w:val="decimal" w:pos="9630"/>
        </w:tabs>
        <w:spacing w:line="240" w:lineRule="atLeast"/>
        <w:ind w:right="18"/>
        <w:jc w:val="both"/>
        <w:rPr>
          <w:rFonts w:cs="Times New Roman"/>
          <w:lang w:val="en-US"/>
        </w:rPr>
      </w:pPr>
    </w:p>
    <w:p w14:paraId="132ABB38" w14:textId="0CA39FAA" w:rsidR="00DF44CE" w:rsidRPr="00351C4C" w:rsidRDefault="00DF44CE"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The </w:t>
      </w:r>
      <w:r w:rsidRPr="00897EF6">
        <w:rPr>
          <w:rFonts w:ascii="Times New Roman" w:hAnsi="Times New Roman" w:cs="Times New Roman"/>
          <w:lang w:val="en-US"/>
        </w:rPr>
        <w:t xml:space="preserve">condensed </w:t>
      </w:r>
      <w:r w:rsidRPr="00897EF6">
        <w:rPr>
          <w:rFonts w:ascii="Times New Roman" w:hAnsi="Times New Roman" w:cs="Times New Roman"/>
        </w:rPr>
        <w:t xml:space="preserve">interim financial statements are presented in the same format as the annual financial statements and prepared its notes to the interim financial statements on a condensed basis (“interim financial statements”) in accordance with Thai Accounting Standard (TAS) No. 34 </w:t>
      </w:r>
      <w:r w:rsidRPr="00897EF6">
        <w:rPr>
          <w:rFonts w:ascii="Times New Roman" w:hAnsi="Times New Roman" w:cs="Times New Roman"/>
          <w:i/>
          <w:iCs/>
        </w:rPr>
        <w:t xml:space="preserve">Interim Financial Reporting, </w:t>
      </w:r>
      <w:r w:rsidRPr="00897EF6">
        <w:rPr>
          <w:rFonts w:ascii="Times New Roman" w:hAnsi="Times New Roman" w:cs="Times New Roman"/>
        </w:rPr>
        <w:t>guidelines promulgated by the Federation of Accounting Professions and applicable rules and regulations of the Thai Securities and Exchange Commission.</w:t>
      </w:r>
      <w:r w:rsidR="00351C4C">
        <w:rPr>
          <w:rFonts w:ascii="Times New Roman" w:hAnsi="Times New Roman" w:cs="Times New Roman"/>
        </w:rPr>
        <w:t xml:space="preserve"> </w:t>
      </w:r>
      <w:r w:rsidRPr="00897EF6">
        <w:rPr>
          <w:rFonts w:cs="Times New Roman"/>
        </w:rPr>
        <w:t>The interim financial statements focus on new activities, events and circumstances to avoid repetition of information previously reported</w:t>
      </w:r>
      <w:r w:rsidR="00351C4C">
        <w:rPr>
          <w:rFonts w:cs="Times New Roman"/>
        </w:rPr>
        <w:t xml:space="preserve"> </w:t>
      </w:r>
      <w:r w:rsidR="00DB04EA">
        <w:rPr>
          <w:rFonts w:cs="Times New Roman"/>
        </w:rPr>
        <w:t>in</w:t>
      </w:r>
      <w:r w:rsidR="00351C4C" w:rsidRPr="00897EF6">
        <w:rPr>
          <w:rFonts w:cs="Times New Roman"/>
        </w:rPr>
        <w:t xml:space="preserve"> annual financial statements</w:t>
      </w:r>
      <w:r w:rsidRPr="00897EF6">
        <w:rPr>
          <w:rFonts w:cs="Times New Roman"/>
        </w:rPr>
        <w:t xml:space="preserve">. Accordingly, these interim financial statements should be read in conjunction with the financial statements of the Company for the year </w:t>
      </w:r>
      <w:r w:rsidRPr="0063251E">
        <w:rPr>
          <w:rFonts w:cs="Times New Roman"/>
        </w:rPr>
        <w:t xml:space="preserve">ended </w:t>
      </w:r>
      <w:r w:rsidR="0076237E" w:rsidRPr="0063251E">
        <w:rPr>
          <w:rFonts w:cs="Times New Roman"/>
        </w:rPr>
        <w:t xml:space="preserve">31 </w:t>
      </w:r>
      <w:r w:rsidR="00087A70" w:rsidRPr="0063251E">
        <w:rPr>
          <w:rFonts w:cs="Times New Roman"/>
        </w:rPr>
        <w:t>March</w:t>
      </w:r>
      <w:r w:rsidR="0076237E" w:rsidRPr="0063251E">
        <w:rPr>
          <w:rFonts w:cs="Times New Roman"/>
        </w:rPr>
        <w:t xml:space="preserve"> 202</w:t>
      </w:r>
      <w:r w:rsidR="008877F0">
        <w:rPr>
          <w:rFonts w:cs="Times New Roman"/>
        </w:rPr>
        <w:t>3</w:t>
      </w:r>
      <w:r w:rsidRPr="0063251E">
        <w:rPr>
          <w:rFonts w:cs="Times New Roman"/>
        </w:rPr>
        <w:t>.</w:t>
      </w:r>
    </w:p>
    <w:p w14:paraId="59D8C8BF" w14:textId="56F78844" w:rsidR="00187517" w:rsidRPr="0062374E" w:rsidRDefault="00187517" w:rsidP="00351C4C">
      <w:pPr>
        <w:pStyle w:val="BodyText"/>
        <w:spacing w:after="0" w:line="240" w:lineRule="atLeast"/>
        <w:jc w:val="both"/>
        <w:rPr>
          <w:rFonts w:ascii="Times New Roman" w:hAnsi="Times New Roman" w:cs="Times New Roman"/>
        </w:rPr>
      </w:pPr>
    </w:p>
    <w:p w14:paraId="7FE83268" w14:textId="7B7D2AFA" w:rsidR="00EC6176" w:rsidRPr="00351C4C" w:rsidRDefault="006F0FC7" w:rsidP="00351C4C">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w:t>
      </w:r>
      <w:r w:rsidRPr="0063251E">
        <w:rPr>
          <w:rFonts w:ascii="Times New Roman" w:hAnsi="Times New Roman" w:cs="Times New Roman"/>
        </w:rPr>
        <w:t xml:space="preserve">ended </w:t>
      </w:r>
      <w:r w:rsidR="00D95662" w:rsidRPr="0063251E">
        <w:rPr>
          <w:rFonts w:ascii="Times New Roman" w:hAnsi="Times New Roman" w:cs="Times New Roman"/>
        </w:rPr>
        <w:t xml:space="preserve">31 </w:t>
      </w:r>
      <w:r w:rsidR="00087A70" w:rsidRPr="0063251E">
        <w:rPr>
          <w:rFonts w:ascii="Times New Roman" w:hAnsi="Times New Roman" w:cs="Times New Roman"/>
        </w:rPr>
        <w:t>March</w:t>
      </w:r>
      <w:r w:rsidRPr="0063251E">
        <w:rPr>
          <w:rFonts w:ascii="Times New Roman" w:hAnsi="Times New Roman" w:cs="Times New Roman"/>
        </w:rPr>
        <w:t xml:space="preserve"> 202</w:t>
      </w:r>
      <w:r w:rsidR="008877F0">
        <w:rPr>
          <w:rFonts w:ascii="Times New Roman" w:hAnsi="Times New Roman" w:cs="Times New Roman"/>
        </w:rPr>
        <w:t>3</w:t>
      </w:r>
      <w:r w:rsidR="0085513A" w:rsidRPr="0063251E">
        <w:rPr>
          <w:rFonts w:ascii="Times New Roman" w:hAnsi="Times New Roman" w:cs="Times New Roman"/>
        </w:rPr>
        <w:t>.</w:t>
      </w:r>
    </w:p>
    <w:p w14:paraId="58B891A4" w14:textId="35AD64A2" w:rsidR="00026805" w:rsidRPr="0062374E" w:rsidRDefault="00026805" w:rsidP="00351C4C">
      <w:pPr>
        <w:spacing w:line="240" w:lineRule="atLeast"/>
        <w:jc w:val="both"/>
      </w:pPr>
    </w:p>
    <w:p w14:paraId="3815346D" w14:textId="0E887B8D" w:rsidR="00187517" w:rsidRPr="00897EF6" w:rsidRDefault="00187517" w:rsidP="00897EF6">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Related</w:t>
      </w:r>
      <w:r w:rsidR="00303E3A" w:rsidRPr="00897EF6">
        <w:rPr>
          <w:b/>
          <w:bCs/>
          <w:sz w:val="24"/>
          <w:szCs w:val="24"/>
          <w:lang w:val="en-US"/>
        </w:rPr>
        <w:t xml:space="preserve"> </w:t>
      </w:r>
      <w:r w:rsidR="007D0A48" w:rsidRPr="00897EF6">
        <w:rPr>
          <w:b/>
          <w:bCs/>
          <w:sz w:val="24"/>
          <w:szCs w:val="24"/>
          <w:lang w:val="en-US"/>
        </w:rPr>
        <w:t>parties</w:t>
      </w:r>
    </w:p>
    <w:p w14:paraId="20890C9F" w14:textId="764B523F" w:rsidR="00187517" w:rsidRPr="0062374E" w:rsidRDefault="00187517" w:rsidP="00897EF6">
      <w:pPr>
        <w:pStyle w:val="BodyText"/>
        <w:shd w:val="clear" w:color="auto" w:fill="FFFFFF"/>
        <w:spacing w:after="0" w:line="240" w:lineRule="atLeast"/>
        <w:ind w:left="540"/>
        <w:jc w:val="both"/>
        <w:rPr>
          <w:rFonts w:ascii="Times New Roman" w:hAnsi="Times New Roman" w:cs="Times New Roman"/>
        </w:rPr>
      </w:pPr>
    </w:p>
    <w:p w14:paraId="19BAEA21" w14:textId="0F50426B" w:rsidR="008B2BCD" w:rsidRPr="00897EF6" w:rsidRDefault="00E249C7" w:rsidP="00897EF6">
      <w:pPr>
        <w:pStyle w:val="BodyText"/>
        <w:spacing w:after="0" w:line="240" w:lineRule="atLeast"/>
        <w:ind w:left="540"/>
        <w:jc w:val="both"/>
        <w:rPr>
          <w:rFonts w:ascii="Times New Roman" w:hAnsi="Times New Roman" w:cs="Times New Roman"/>
        </w:rPr>
      </w:pPr>
      <w:r>
        <w:rPr>
          <w:rFonts w:ascii="Times New Roman" w:hAnsi="Times New Roman" w:cs="Times New Roman"/>
        </w:rPr>
        <w:t>For r</w:t>
      </w:r>
      <w:r w:rsidR="008B2BCD" w:rsidRPr="00897EF6">
        <w:rPr>
          <w:rFonts w:ascii="Times New Roman" w:hAnsi="Times New Roman" w:cs="Times New Roman"/>
        </w:rPr>
        <w:t>elationships with related parties, there was no material changes in relationships.</w:t>
      </w:r>
    </w:p>
    <w:p w14:paraId="77462D5B" w14:textId="77777777" w:rsidR="00693A5A" w:rsidRPr="0062374E" w:rsidRDefault="00693A5A" w:rsidP="00897EF6">
      <w:pPr>
        <w:pStyle w:val="BodyText"/>
        <w:spacing w:after="0" w:line="240" w:lineRule="atLeast"/>
        <w:ind w:left="540"/>
        <w:jc w:val="both"/>
        <w:rPr>
          <w:rFonts w:ascii="Times New Roman" w:hAnsi="Times New Roman" w:cs="Times New Roman"/>
        </w:rPr>
      </w:pPr>
    </w:p>
    <w:p w14:paraId="3ADA6A3A" w14:textId="14365B5A" w:rsidR="000E19A6" w:rsidRDefault="008B2BCD" w:rsidP="003A4BAF">
      <w:pPr>
        <w:pStyle w:val="BodyText"/>
        <w:spacing w:after="0" w:line="240" w:lineRule="atLeast"/>
        <w:ind w:left="540"/>
        <w:jc w:val="both"/>
        <w:rPr>
          <w:rFonts w:ascii="Times New Roman" w:hAnsi="Times New Roman" w:cs="Times New Roman"/>
        </w:rPr>
      </w:pPr>
      <w:r w:rsidRPr="00897EF6">
        <w:rPr>
          <w:rFonts w:ascii="Times New Roman" w:hAnsi="Times New Roman" w:cs="Times New Roman"/>
        </w:rPr>
        <w:t>Pricing policies have no material changes during t</w:t>
      </w:r>
      <w:r w:rsidR="008505E3">
        <w:rPr>
          <w:rFonts w:ascii="Times New Roman" w:hAnsi="Times New Roman" w:cs="Times New Roman"/>
        </w:rPr>
        <w:t xml:space="preserve">he </w:t>
      </w:r>
      <w:r w:rsidR="00752D76">
        <w:rPr>
          <w:rFonts w:ascii="Times New Roman" w:hAnsi="Times New Roman" w:cs="Times New Roman"/>
        </w:rPr>
        <w:t>six</w:t>
      </w:r>
      <w:r w:rsidR="00752D76" w:rsidRPr="00897EF6">
        <w:rPr>
          <w:rFonts w:ascii="Times New Roman" w:hAnsi="Times New Roman" w:cs="Times New Roman"/>
          <w:lang w:val="en-US"/>
        </w:rPr>
        <w:t>-month</w:t>
      </w:r>
      <w:r w:rsidR="00752D76" w:rsidRPr="00897EF6">
        <w:rPr>
          <w:rFonts w:ascii="Times New Roman" w:hAnsi="Times New Roman" w:cs="Times New Roman"/>
        </w:rPr>
        <w:t xml:space="preserve"> period ended </w:t>
      </w:r>
      <w:r w:rsidR="00752D76">
        <w:rPr>
          <w:rFonts w:ascii="Times New Roman" w:hAnsi="Times New Roman" w:cs="Times New Roman"/>
        </w:rPr>
        <w:t xml:space="preserve">30 September </w:t>
      </w:r>
      <w:r w:rsidRPr="00897EF6">
        <w:rPr>
          <w:rFonts w:ascii="Times New Roman" w:hAnsi="Times New Roman" w:cs="Times New Roman"/>
        </w:rPr>
        <w:t>202</w:t>
      </w:r>
      <w:r w:rsidR="008877F0">
        <w:rPr>
          <w:rFonts w:ascii="Times New Roman" w:hAnsi="Times New Roman" w:cs="Times New Roman"/>
        </w:rPr>
        <w:t>3</w:t>
      </w:r>
      <w:r w:rsidRPr="00897EF6">
        <w:rPr>
          <w:rFonts w:ascii="Times New Roman" w:hAnsi="Times New Roman" w:cs="Times New Roman"/>
        </w:rPr>
        <w:t>.</w:t>
      </w:r>
    </w:p>
    <w:p w14:paraId="045B3BE1" w14:textId="3B14D259" w:rsidR="00752D76" w:rsidRDefault="00752D76" w:rsidP="003A4BAF">
      <w:pPr>
        <w:pStyle w:val="BodyText"/>
        <w:spacing w:after="0" w:line="240" w:lineRule="atLeast"/>
        <w:ind w:left="540"/>
        <w:jc w:val="both"/>
        <w:rPr>
          <w:rFonts w:ascii="Times New Roman" w:hAnsi="Times New Roman" w:cs="Times New Roman"/>
        </w:rPr>
      </w:pPr>
    </w:p>
    <w:tbl>
      <w:tblPr>
        <w:tblW w:w="9990" w:type="dxa"/>
        <w:tblInd w:w="450" w:type="dxa"/>
        <w:tblLayout w:type="fixed"/>
        <w:tblLook w:val="0000" w:firstRow="0" w:lastRow="0" w:firstColumn="0" w:lastColumn="0" w:noHBand="0" w:noVBand="0"/>
      </w:tblPr>
      <w:tblGrid>
        <w:gridCol w:w="4248"/>
        <w:gridCol w:w="1152"/>
        <w:gridCol w:w="270"/>
        <w:gridCol w:w="1170"/>
        <w:gridCol w:w="270"/>
        <w:gridCol w:w="1170"/>
        <w:gridCol w:w="270"/>
        <w:gridCol w:w="1170"/>
        <w:gridCol w:w="270"/>
      </w:tblGrid>
      <w:tr w:rsidR="00752D76" w:rsidRPr="00913194" w14:paraId="4DF4C2C9" w14:textId="77777777" w:rsidTr="006119D1">
        <w:trPr>
          <w:gridAfter w:val="1"/>
          <w:wAfter w:w="270" w:type="dxa"/>
          <w:tblHeader/>
        </w:trPr>
        <w:tc>
          <w:tcPr>
            <w:tcW w:w="4248" w:type="dxa"/>
          </w:tcPr>
          <w:p w14:paraId="6831CCDA" w14:textId="77777777" w:rsidR="00752D76" w:rsidRPr="00913194" w:rsidRDefault="00752D76" w:rsidP="00CC211A">
            <w:pPr>
              <w:tabs>
                <w:tab w:val="left" w:pos="540"/>
                <w:tab w:val="decimal" w:pos="9540"/>
              </w:tabs>
              <w:spacing w:line="240" w:lineRule="atLeast"/>
              <w:ind w:left="-126"/>
              <w:jc w:val="both"/>
              <w:rPr>
                <w:rFonts w:cs="Times New Roman"/>
                <w:b/>
                <w:bCs/>
                <w:i/>
                <w:iCs/>
              </w:rPr>
            </w:pPr>
          </w:p>
        </w:tc>
        <w:tc>
          <w:tcPr>
            <w:tcW w:w="2592" w:type="dxa"/>
            <w:gridSpan w:val="3"/>
          </w:tcPr>
          <w:p w14:paraId="598CBC62" w14:textId="77777777" w:rsidR="00752D76" w:rsidRPr="00913194" w:rsidRDefault="00752D76" w:rsidP="00CC211A">
            <w:pPr>
              <w:spacing w:line="240" w:lineRule="atLeast"/>
              <w:ind w:left="-108" w:right="-18"/>
              <w:jc w:val="center"/>
              <w:rPr>
                <w:rFonts w:cs="Times New Roman"/>
                <w:b/>
                <w:bCs/>
              </w:rPr>
            </w:pPr>
            <w:r w:rsidRPr="00913194">
              <w:rPr>
                <w:rFonts w:cs="Times New Roman"/>
                <w:b/>
                <w:bCs/>
              </w:rPr>
              <w:t>Financial statements</w:t>
            </w:r>
          </w:p>
        </w:tc>
        <w:tc>
          <w:tcPr>
            <w:tcW w:w="270" w:type="dxa"/>
          </w:tcPr>
          <w:p w14:paraId="0723D8BE" w14:textId="77777777" w:rsidR="00752D76" w:rsidRPr="00913194" w:rsidRDefault="00752D76" w:rsidP="00CC211A">
            <w:pPr>
              <w:spacing w:line="240" w:lineRule="atLeast"/>
              <w:ind w:left="-108" w:right="-18"/>
              <w:jc w:val="center"/>
              <w:rPr>
                <w:rFonts w:cs="Times New Roman"/>
                <w:b/>
                <w:bCs/>
              </w:rPr>
            </w:pPr>
          </w:p>
        </w:tc>
        <w:tc>
          <w:tcPr>
            <w:tcW w:w="2610" w:type="dxa"/>
            <w:gridSpan w:val="3"/>
          </w:tcPr>
          <w:p w14:paraId="053E9C09" w14:textId="77777777" w:rsidR="00752D76" w:rsidRPr="00913194" w:rsidRDefault="00752D76" w:rsidP="00CC211A">
            <w:pPr>
              <w:spacing w:line="240" w:lineRule="atLeast"/>
              <w:ind w:left="-108" w:right="-18"/>
              <w:jc w:val="center"/>
              <w:rPr>
                <w:rFonts w:cs="Times New Roman"/>
                <w:b/>
                <w:bCs/>
              </w:rPr>
            </w:pPr>
          </w:p>
        </w:tc>
      </w:tr>
      <w:tr w:rsidR="00752D76" w:rsidRPr="00913194" w14:paraId="36F05E4C" w14:textId="77777777" w:rsidTr="006119D1">
        <w:trPr>
          <w:gridAfter w:val="1"/>
          <w:wAfter w:w="270" w:type="dxa"/>
          <w:tblHeader/>
        </w:trPr>
        <w:tc>
          <w:tcPr>
            <w:tcW w:w="4248" w:type="dxa"/>
          </w:tcPr>
          <w:p w14:paraId="41E177BB" w14:textId="77777777" w:rsidR="00752D76" w:rsidRPr="00913194" w:rsidRDefault="00752D76" w:rsidP="00CC211A">
            <w:pPr>
              <w:tabs>
                <w:tab w:val="left" w:pos="540"/>
                <w:tab w:val="decimal" w:pos="9540"/>
              </w:tabs>
              <w:spacing w:line="240" w:lineRule="atLeast"/>
              <w:ind w:left="-126"/>
              <w:jc w:val="both"/>
              <w:rPr>
                <w:rFonts w:cs="Times New Roman"/>
                <w:b/>
                <w:bCs/>
                <w:i/>
                <w:iCs/>
              </w:rPr>
            </w:pPr>
          </w:p>
        </w:tc>
        <w:tc>
          <w:tcPr>
            <w:tcW w:w="2592" w:type="dxa"/>
            <w:gridSpan w:val="3"/>
          </w:tcPr>
          <w:p w14:paraId="01BB0B31" w14:textId="77777777" w:rsidR="00752D76" w:rsidRPr="00913194" w:rsidRDefault="00752D76" w:rsidP="00CC211A">
            <w:pPr>
              <w:spacing w:line="240" w:lineRule="atLeast"/>
              <w:ind w:left="-108" w:right="-18"/>
              <w:jc w:val="center"/>
              <w:rPr>
                <w:rFonts w:cs="Times New Roman"/>
                <w:b/>
                <w:bCs/>
              </w:rPr>
            </w:pPr>
            <w:r w:rsidRPr="00913194">
              <w:rPr>
                <w:rFonts w:cs="Times New Roman"/>
                <w:b/>
                <w:bCs/>
              </w:rPr>
              <w:t>in which the equity</w:t>
            </w:r>
          </w:p>
        </w:tc>
        <w:tc>
          <w:tcPr>
            <w:tcW w:w="270" w:type="dxa"/>
          </w:tcPr>
          <w:p w14:paraId="7FA90A7F" w14:textId="77777777" w:rsidR="00752D76" w:rsidRPr="00913194" w:rsidRDefault="00752D76" w:rsidP="00CC211A">
            <w:pPr>
              <w:spacing w:line="240" w:lineRule="atLeast"/>
              <w:ind w:left="-108" w:right="-18"/>
              <w:jc w:val="center"/>
              <w:rPr>
                <w:rFonts w:cs="Times New Roman"/>
                <w:b/>
                <w:bCs/>
              </w:rPr>
            </w:pPr>
          </w:p>
        </w:tc>
        <w:tc>
          <w:tcPr>
            <w:tcW w:w="2610" w:type="dxa"/>
            <w:gridSpan w:val="3"/>
          </w:tcPr>
          <w:p w14:paraId="1304B715" w14:textId="77777777" w:rsidR="00752D76" w:rsidRPr="00913194" w:rsidRDefault="00752D76" w:rsidP="00CC211A">
            <w:pPr>
              <w:spacing w:line="240" w:lineRule="atLeast"/>
              <w:ind w:left="-108" w:right="-18"/>
              <w:jc w:val="center"/>
              <w:rPr>
                <w:rFonts w:cs="Times New Roman"/>
                <w:b/>
                <w:bCs/>
              </w:rPr>
            </w:pPr>
            <w:r w:rsidRPr="00913194">
              <w:rPr>
                <w:rFonts w:cs="Times New Roman"/>
                <w:b/>
                <w:bCs/>
              </w:rPr>
              <w:t>Separate financial</w:t>
            </w:r>
          </w:p>
        </w:tc>
      </w:tr>
      <w:tr w:rsidR="00752D76" w:rsidRPr="00913194" w14:paraId="334B3147" w14:textId="77777777" w:rsidTr="006119D1">
        <w:trPr>
          <w:gridAfter w:val="1"/>
          <w:wAfter w:w="270" w:type="dxa"/>
          <w:tblHeader/>
        </w:trPr>
        <w:tc>
          <w:tcPr>
            <w:tcW w:w="4248" w:type="dxa"/>
          </w:tcPr>
          <w:p w14:paraId="3E5E4FE4" w14:textId="77777777" w:rsidR="00752D76" w:rsidRPr="00913194" w:rsidRDefault="00752D76" w:rsidP="00CC211A">
            <w:pPr>
              <w:tabs>
                <w:tab w:val="left" w:pos="540"/>
                <w:tab w:val="decimal" w:pos="9540"/>
              </w:tabs>
              <w:spacing w:line="240" w:lineRule="atLeast"/>
              <w:ind w:left="-126" w:firstLine="108"/>
              <w:jc w:val="both"/>
              <w:rPr>
                <w:rFonts w:cs="Times New Roman"/>
                <w:b/>
                <w:bCs/>
                <w:i/>
                <w:iCs/>
              </w:rPr>
            </w:pPr>
            <w:r w:rsidRPr="000A71FA">
              <w:rPr>
                <w:rFonts w:cs="Times New Roman"/>
                <w:b/>
                <w:bCs/>
                <w:i/>
                <w:iCs/>
              </w:rPr>
              <w:t>Significant transactions with related parties</w:t>
            </w:r>
          </w:p>
        </w:tc>
        <w:tc>
          <w:tcPr>
            <w:tcW w:w="2592" w:type="dxa"/>
            <w:gridSpan w:val="3"/>
          </w:tcPr>
          <w:p w14:paraId="432BC634" w14:textId="77777777" w:rsidR="00752D76" w:rsidRPr="00913194" w:rsidRDefault="00752D76" w:rsidP="00CC211A">
            <w:pPr>
              <w:spacing w:line="240" w:lineRule="atLeast"/>
              <w:ind w:left="-108" w:right="-18"/>
              <w:jc w:val="center"/>
              <w:rPr>
                <w:rFonts w:cs="Times New Roman"/>
                <w:b/>
                <w:bCs/>
              </w:rPr>
            </w:pPr>
            <w:r w:rsidRPr="00913194">
              <w:rPr>
                <w:rFonts w:cs="Times New Roman"/>
                <w:b/>
                <w:bCs/>
              </w:rPr>
              <w:t>method is applied</w:t>
            </w:r>
          </w:p>
        </w:tc>
        <w:tc>
          <w:tcPr>
            <w:tcW w:w="270" w:type="dxa"/>
          </w:tcPr>
          <w:p w14:paraId="015F93B5" w14:textId="77777777" w:rsidR="00752D76" w:rsidRPr="00913194" w:rsidRDefault="00752D76" w:rsidP="00CC211A">
            <w:pPr>
              <w:spacing w:line="240" w:lineRule="atLeast"/>
              <w:ind w:left="-108" w:right="-18"/>
              <w:jc w:val="center"/>
              <w:rPr>
                <w:rFonts w:cs="Times New Roman"/>
                <w:b/>
                <w:bCs/>
              </w:rPr>
            </w:pPr>
          </w:p>
        </w:tc>
        <w:tc>
          <w:tcPr>
            <w:tcW w:w="2610" w:type="dxa"/>
            <w:gridSpan w:val="3"/>
          </w:tcPr>
          <w:p w14:paraId="4AB23FED" w14:textId="77777777" w:rsidR="00752D76" w:rsidRPr="00913194" w:rsidRDefault="00752D76" w:rsidP="00CC211A">
            <w:pPr>
              <w:spacing w:line="240" w:lineRule="atLeast"/>
              <w:ind w:left="-108" w:right="-18"/>
              <w:jc w:val="center"/>
              <w:rPr>
                <w:rFonts w:cs="Times New Roman"/>
                <w:b/>
                <w:bCs/>
              </w:rPr>
            </w:pPr>
            <w:r w:rsidRPr="00913194">
              <w:rPr>
                <w:rFonts w:cs="Times New Roman"/>
                <w:b/>
                <w:bCs/>
              </w:rPr>
              <w:t>statements</w:t>
            </w:r>
          </w:p>
        </w:tc>
      </w:tr>
      <w:tr w:rsidR="00752D76" w:rsidRPr="00913194" w14:paraId="2667920D" w14:textId="77777777" w:rsidTr="006119D1">
        <w:trPr>
          <w:gridAfter w:val="1"/>
          <w:wAfter w:w="270" w:type="dxa"/>
          <w:tblHeader/>
        </w:trPr>
        <w:tc>
          <w:tcPr>
            <w:tcW w:w="4248" w:type="dxa"/>
          </w:tcPr>
          <w:p w14:paraId="66AE4F5A" w14:textId="77777777" w:rsidR="00752D76" w:rsidRPr="00913194" w:rsidRDefault="00752D76" w:rsidP="00752D76">
            <w:pPr>
              <w:tabs>
                <w:tab w:val="left" w:pos="540"/>
                <w:tab w:val="decimal" w:pos="9540"/>
              </w:tabs>
              <w:spacing w:line="240" w:lineRule="atLeast"/>
              <w:ind w:left="-126" w:firstLine="108"/>
              <w:jc w:val="both"/>
              <w:rPr>
                <w:rFonts w:cs="Times New Roman"/>
                <w:b/>
                <w:bCs/>
                <w:i/>
                <w:iCs/>
              </w:rPr>
            </w:pPr>
            <w:r w:rsidRPr="00913194">
              <w:rPr>
                <w:rFonts w:cs="Times New Roman"/>
                <w:b/>
                <w:bCs/>
                <w:i/>
                <w:iCs/>
              </w:rPr>
              <w:t>Six-month period ended 30 September</w:t>
            </w:r>
          </w:p>
        </w:tc>
        <w:tc>
          <w:tcPr>
            <w:tcW w:w="1152" w:type="dxa"/>
          </w:tcPr>
          <w:p w14:paraId="48271260" w14:textId="50DBCBFC" w:rsidR="00752D76" w:rsidRPr="00913194" w:rsidRDefault="00752D76" w:rsidP="00752D76">
            <w:pPr>
              <w:pStyle w:val="acctmergecolhdg"/>
              <w:spacing w:line="240" w:lineRule="atLeast"/>
              <w:ind w:left="-97" w:right="-79"/>
              <w:rPr>
                <w:b w:val="0"/>
                <w:bCs/>
                <w:szCs w:val="22"/>
              </w:rPr>
            </w:pPr>
            <w:r w:rsidRPr="00913194">
              <w:rPr>
                <w:b w:val="0"/>
                <w:bCs/>
                <w:szCs w:val="22"/>
              </w:rPr>
              <w:t>202</w:t>
            </w:r>
            <w:r>
              <w:rPr>
                <w:b w:val="0"/>
                <w:bCs/>
                <w:szCs w:val="22"/>
              </w:rPr>
              <w:t>3</w:t>
            </w:r>
          </w:p>
        </w:tc>
        <w:tc>
          <w:tcPr>
            <w:tcW w:w="270" w:type="dxa"/>
          </w:tcPr>
          <w:p w14:paraId="1DF8CF2F" w14:textId="77777777" w:rsidR="00752D76" w:rsidRPr="00913194" w:rsidRDefault="00752D76" w:rsidP="00752D76">
            <w:pPr>
              <w:pStyle w:val="acctmergecolhdg"/>
              <w:spacing w:line="240" w:lineRule="atLeast"/>
              <w:ind w:left="-97" w:right="-79"/>
              <w:rPr>
                <w:b w:val="0"/>
                <w:bCs/>
                <w:szCs w:val="22"/>
              </w:rPr>
            </w:pPr>
          </w:p>
        </w:tc>
        <w:tc>
          <w:tcPr>
            <w:tcW w:w="1170" w:type="dxa"/>
          </w:tcPr>
          <w:p w14:paraId="6D30FD89" w14:textId="357D7C4D" w:rsidR="00752D76" w:rsidRPr="00913194" w:rsidRDefault="00752D76" w:rsidP="00752D76">
            <w:pPr>
              <w:pStyle w:val="acctmergecolhdg"/>
              <w:spacing w:line="240" w:lineRule="atLeast"/>
              <w:ind w:left="-97" w:right="-79"/>
              <w:rPr>
                <w:b w:val="0"/>
                <w:bCs/>
                <w:szCs w:val="22"/>
              </w:rPr>
            </w:pPr>
            <w:r w:rsidRPr="00913194">
              <w:rPr>
                <w:b w:val="0"/>
                <w:bCs/>
                <w:szCs w:val="22"/>
              </w:rPr>
              <w:t>20</w:t>
            </w:r>
            <w:r>
              <w:rPr>
                <w:b w:val="0"/>
                <w:bCs/>
                <w:szCs w:val="22"/>
              </w:rPr>
              <w:t>22</w:t>
            </w:r>
          </w:p>
        </w:tc>
        <w:tc>
          <w:tcPr>
            <w:tcW w:w="270" w:type="dxa"/>
          </w:tcPr>
          <w:p w14:paraId="0B7B6B35" w14:textId="77777777" w:rsidR="00752D76" w:rsidRPr="00913194" w:rsidRDefault="00752D76" w:rsidP="00752D76">
            <w:pPr>
              <w:pStyle w:val="acctmergecolhdg"/>
              <w:spacing w:line="240" w:lineRule="atLeast"/>
              <w:ind w:left="-97" w:right="-79"/>
              <w:rPr>
                <w:b w:val="0"/>
                <w:bCs/>
                <w:szCs w:val="22"/>
              </w:rPr>
            </w:pPr>
          </w:p>
        </w:tc>
        <w:tc>
          <w:tcPr>
            <w:tcW w:w="1170" w:type="dxa"/>
          </w:tcPr>
          <w:p w14:paraId="18CC7C3D" w14:textId="0B879ED0" w:rsidR="00752D76" w:rsidRPr="00913194" w:rsidRDefault="00752D76" w:rsidP="00752D76">
            <w:pPr>
              <w:pStyle w:val="acctmergecolhdg"/>
              <w:spacing w:line="240" w:lineRule="atLeast"/>
              <w:ind w:left="-97" w:right="-79"/>
              <w:rPr>
                <w:b w:val="0"/>
                <w:bCs/>
                <w:szCs w:val="22"/>
              </w:rPr>
            </w:pPr>
            <w:r w:rsidRPr="00913194">
              <w:rPr>
                <w:b w:val="0"/>
                <w:bCs/>
                <w:szCs w:val="22"/>
              </w:rPr>
              <w:t>202</w:t>
            </w:r>
            <w:r>
              <w:rPr>
                <w:b w:val="0"/>
                <w:bCs/>
                <w:szCs w:val="22"/>
              </w:rPr>
              <w:t>3</w:t>
            </w:r>
          </w:p>
        </w:tc>
        <w:tc>
          <w:tcPr>
            <w:tcW w:w="270" w:type="dxa"/>
          </w:tcPr>
          <w:p w14:paraId="77C6FB89" w14:textId="77777777" w:rsidR="00752D76" w:rsidRPr="00913194" w:rsidRDefault="00752D76" w:rsidP="00752D76">
            <w:pPr>
              <w:pStyle w:val="acctmergecolhdg"/>
              <w:spacing w:line="240" w:lineRule="atLeast"/>
              <w:ind w:left="-97" w:right="-79"/>
              <w:rPr>
                <w:b w:val="0"/>
                <w:bCs/>
                <w:szCs w:val="22"/>
              </w:rPr>
            </w:pPr>
          </w:p>
        </w:tc>
        <w:tc>
          <w:tcPr>
            <w:tcW w:w="1170" w:type="dxa"/>
          </w:tcPr>
          <w:p w14:paraId="27ACACA2" w14:textId="0A7BD65B" w:rsidR="00752D76" w:rsidRPr="00913194" w:rsidRDefault="00752D76" w:rsidP="00752D76">
            <w:pPr>
              <w:pStyle w:val="acctmergecolhdg"/>
              <w:spacing w:line="240" w:lineRule="atLeast"/>
              <w:ind w:left="-97" w:right="-79"/>
              <w:rPr>
                <w:b w:val="0"/>
                <w:bCs/>
                <w:szCs w:val="22"/>
              </w:rPr>
            </w:pPr>
            <w:r w:rsidRPr="00913194">
              <w:rPr>
                <w:b w:val="0"/>
                <w:bCs/>
                <w:szCs w:val="22"/>
              </w:rPr>
              <w:t>20</w:t>
            </w:r>
            <w:r>
              <w:rPr>
                <w:b w:val="0"/>
                <w:bCs/>
                <w:szCs w:val="22"/>
              </w:rPr>
              <w:t>22</w:t>
            </w:r>
          </w:p>
        </w:tc>
      </w:tr>
      <w:tr w:rsidR="00752D76" w:rsidRPr="00913194" w14:paraId="262C1657" w14:textId="77777777" w:rsidTr="006119D1">
        <w:trPr>
          <w:gridAfter w:val="1"/>
          <w:wAfter w:w="270" w:type="dxa"/>
          <w:tblHeader/>
        </w:trPr>
        <w:tc>
          <w:tcPr>
            <w:tcW w:w="4248" w:type="dxa"/>
          </w:tcPr>
          <w:p w14:paraId="6E5AD656" w14:textId="77777777" w:rsidR="00752D76" w:rsidRPr="00913194" w:rsidRDefault="00752D76" w:rsidP="00CC211A">
            <w:pPr>
              <w:tabs>
                <w:tab w:val="left" w:pos="540"/>
                <w:tab w:val="decimal" w:pos="9540"/>
              </w:tabs>
              <w:spacing w:line="240" w:lineRule="atLeast"/>
              <w:ind w:left="-126" w:firstLine="108"/>
              <w:jc w:val="both"/>
              <w:rPr>
                <w:rFonts w:cs="Times New Roman"/>
                <w:b/>
                <w:bCs/>
                <w:i/>
                <w:iCs/>
              </w:rPr>
            </w:pPr>
          </w:p>
        </w:tc>
        <w:tc>
          <w:tcPr>
            <w:tcW w:w="5472" w:type="dxa"/>
            <w:gridSpan w:val="7"/>
          </w:tcPr>
          <w:p w14:paraId="2DDD8460" w14:textId="77777777" w:rsidR="00752D76" w:rsidRPr="00913194" w:rsidRDefault="00752D76" w:rsidP="00CC211A">
            <w:pPr>
              <w:spacing w:line="240" w:lineRule="atLeast"/>
              <w:ind w:left="-108"/>
              <w:jc w:val="center"/>
              <w:rPr>
                <w:rFonts w:cs="Times New Roman"/>
                <w:i/>
                <w:iCs/>
              </w:rPr>
            </w:pPr>
            <w:r w:rsidRPr="00913194">
              <w:rPr>
                <w:rFonts w:cs="Times New Roman"/>
                <w:i/>
                <w:iCs/>
              </w:rPr>
              <w:t>(in thousand Baht)</w:t>
            </w:r>
          </w:p>
        </w:tc>
      </w:tr>
      <w:tr w:rsidR="00752D76" w:rsidRPr="00913194" w14:paraId="20829EB0" w14:textId="77777777" w:rsidTr="006119D1">
        <w:trPr>
          <w:gridAfter w:val="1"/>
          <w:wAfter w:w="270" w:type="dxa"/>
        </w:trPr>
        <w:tc>
          <w:tcPr>
            <w:tcW w:w="4248" w:type="dxa"/>
          </w:tcPr>
          <w:p w14:paraId="0461DBAE" w14:textId="77777777" w:rsidR="00752D76" w:rsidRPr="00913194" w:rsidRDefault="00752D76" w:rsidP="00CC211A">
            <w:pPr>
              <w:tabs>
                <w:tab w:val="left" w:pos="540"/>
                <w:tab w:val="decimal" w:pos="9540"/>
              </w:tabs>
              <w:spacing w:line="240" w:lineRule="atLeast"/>
              <w:ind w:left="-126" w:firstLine="108"/>
              <w:jc w:val="both"/>
              <w:rPr>
                <w:rFonts w:cs="Times New Roman"/>
                <w:b/>
                <w:bCs/>
              </w:rPr>
            </w:pPr>
            <w:r w:rsidRPr="00913194">
              <w:rPr>
                <w:rFonts w:cs="Times New Roman"/>
                <w:b/>
                <w:bCs/>
              </w:rPr>
              <w:t>Parent</w:t>
            </w:r>
          </w:p>
        </w:tc>
        <w:tc>
          <w:tcPr>
            <w:tcW w:w="1152" w:type="dxa"/>
          </w:tcPr>
          <w:p w14:paraId="39354E0B" w14:textId="77777777" w:rsidR="00752D76" w:rsidRPr="00913194" w:rsidRDefault="00752D76" w:rsidP="00CC211A">
            <w:pPr>
              <w:tabs>
                <w:tab w:val="decimal" w:pos="916"/>
              </w:tabs>
              <w:spacing w:line="240" w:lineRule="atLeast"/>
              <w:ind w:left="-108" w:right="-108"/>
              <w:rPr>
                <w:rFonts w:cs="Times New Roman"/>
              </w:rPr>
            </w:pPr>
          </w:p>
        </w:tc>
        <w:tc>
          <w:tcPr>
            <w:tcW w:w="270" w:type="dxa"/>
          </w:tcPr>
          <w:p w14:paraId="4CFFDFCD" w14:textId="77777777" w:rsidR="00752D76" w:rsidRPr="00913194" w:rsidRDefault="00752D76" w:rsidP="00CC211A">
            <w:pPr>
              <w:tabs>
                <w:tab w:val="decimal" w:pos="916"/>
              </w:tabs>
              <w:spacing w:line="240" w:lineRule="atLeast"/>
              <w:ind w:left="-108" w:right="-108"/>
              <w:rPr>
                <w:rFonts w:cs="Times New Roman"/>
              </w:rPr>
            </w:pPr>
          </w:p>
        </w:tc>
        <w:tc>
          <w:tcPr>
            <w:tcW w:w="1170" w:type="dxa"/>
          </w:tcPr>
          <w:p w14:paraId="0F399338" w14:textId="77777777" w:rsidR="00752D76" w:rsidRPr="00913194" w:rsidRDefault="00752D76" w:rsidP="00CC211A">
            <w:pPr>
              <w:tabs>
                <w:tab w:val="decimal" w:pos="916"/>
              </w:tabs>
              <w:spacing w:line="240" w:lineRule="atLeast"/>
              <w:ind w:left="-108" w:right="-108"/>
              <w:rPr>
                <w:rFonts w:cs="Times New Roman"/>
              </w:rPr>
            </w:pPr>
          </w:p>
        </w:tc>
        <w:tc>
          <w:tcPr>
            <w:tcW w:w="270" w:type="dxa"/>
          </w:tcPr>
          <w:p w14:paraId="2ED1735B" w14:textId="77777777" w:rsidR="00752D76" w:rsidRPr="00913194" w:rsidRDefault="00752D76" w:rsidP="00CC211A">
            <w:pPr>
              <w:tabs>
                <w:tab w:val="decimal" w:pos="916"/>
              </w:tabs>
              <w:spacing w:line="240" w:lineRule="atLeast"/>
              <w:ind w:left="-108" w:right="-108"/>
              <w:rPr>
                <w:rFonts w:cs="Times New Roman"/>
              </w:rPr>
            </w:pPr>
          </w:p>
        </w:tc>
        <w:tc>
          <w:tcPr>
            <w:tcW w:w="1170" w:type="dxa"/>
          </w:tcPr>
          <w:p w14:paraId="344343C0" w14:textId="77777777" w:rsidR="00752D76" w:rsidRPr="00913194" w:rsidRDefault="00752D76" w:rsidP="00CC211A">
            <w:pPr>
              <w:tabs>
                <w:tab w:val="decimal" w:pos="916"/>
              </w:tabs>
              <w:spacing w:line="240" w:lineRule="atLeast"/>
              <w:ind w:left="-108" w:right="-108"/>
              <w:rPr>
                <w:rFonts w:cs="Times New Roman"/>
              </w:rPr>
            </w:pPr>
          </w:p>
        </w:tc>
        <w:tc>
          <w:tcPr>
            <w:tcW w:w="270" w:type="dxa"/>
          </w:tcPr>
          <w:p w14:paraId="138AE07D" w14:textId="77777777" w:rsidR="00752D76" w:rsidRPr="00913194" w:rsidRDefault="00752D76" w:rsidP="00CC211A">
            <w:pPr>
              <w:tabs>
                <w:tab w:val="decimal" w:pos="916"/>
              </w:tabs>
              <w:spacing w:line="240" w:lineRule="atLeast"/>
              <w:ind w:left="-108" w:right="-108"/>
              <w:rPr>
                <w:rFonts w:cs="Times New Roman"/>
              </w:rPr>
            </w:pPr>
          </w:p>
        </w:tc>
        <w:tc>
          <w:tcPr>
            <w:tcW w:w="1170" w:type="dxa"/>
          </w:tcPr>
          <w:p w14:paraId="51D2D6AD" w14:textId="77777777" w:rsidR="00752D76" w:rsidRPr="00913194" w:rsidRDefault="00752D76" w:rsidP="00CC211A">
            <w:pPr>
              <w:tabs>
                <w:tab w:val="decimal" w:pos="916"/>
              </w:tabs>
              <w:spacing w:line="240" w:lineRule="atLeast"/>
              <w:ind w:left="-108" w:right="-108"/>
              <w:rPr>
                <w:rFonts w:cs="Times New Roman"/>
              </w:rPr>
            </w:pPr>
          </w:p>
        </w:tc>
      </w:tr>
      <w:tr w:rsidR="003C37FE" w:rsidRPr="00913194" w14:paraId="0F1FC796" w14:textId="77777777" w:rsidTr="006119D1">
        <w:trPr>
          <w:gridAfter w:val="1"/>
          <w:wAfter w:w="270" w:type="dxa"/>
        </w:trPr>
        <w:tc>
          <w:tcPr>
            <w:tcW w:w="4248" w:type="dxa"/>
          </w:tcPr>
          <w:p w14:paraId="4E0E98BC" w14:textId="77777777" w:rsidR="003C37FE" w:rsidRPr="00913194" w:rsidRDefault="003C37FE" w:rsidP="003C37FE">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21063320" w14:textId="0F2B700B" w:rsidR="003C37FE" w:rsidRPr="00913194" w:rsidRDefault="003C37FE" w:rsidP="003C37FE">
            <w:pPr>
              <w:tabs>
                <w:tab w:val="decimal" w:pos="916"/>
              </w:tabs>
              <w:spacing w:line="240" w:lineRule="auto"/>
              <w:ind w:left="-108" w:right="-108"/>
              <w:rPr>
                <w:rFonts w:cs="Times New Roman"/>
              </w:rPr>
            </w:pPr>
            <w:r w:rsidRPr="00A3333A">
              <w:t>1,931,488</w:t>
            </w:r>
          </w:p>
        </w:tc>
        <w:tc>
          <w:tcPr>
            <w:tcW w:w="270" w:type="dxa"/>
          </w:tcPr>
          <w:p w14:paraId="05E40967" w14:textId="77777777" w:rsidR="003C37FE" w:rsidRPr="00913194" w:rsidRDefault="003C37FE" w:rsidP="003C37FE">
            <w:pPr>
              <w:tabs>
                <w:tab w:val="decimal" w:pos="916"/>
              </w:tabs>
              <w:spacing w:line="240" w:lineRule="auto"/>
              <w:ind w:left="-108" w:right="-108"/>
              <w:rPr>
                <w:rFonts w:cs="Times New Roman"/>
                <w:cs/>
              </w:rPr>
            </w:pPr>
          </w:p>
        </w:tc>
        <w:tc>
          <w:tcPr>
            <w:tcW w:w="1170" w:type="dxa"/>
          </w:tcPr>
          <w:p w14:paraId="18495F6E" w14:textId="7254819D" w:rsidR="003C37FE" w:rsidRPr="00913194" w:rsidRDefault="003C37FE" w:rsidP="003C37FE">
            <w:pPr>
              <w:tabs>
                <w:tab w:val="decimal" w:pos="916"/>
              </w:tabs>
              <w:spacing w:line="240" w:lineRule="auto"/>
              <w:ind w:left="-108" w:right="-108"/>
              <w:rPr>
                <w:rFonts w:cs="Times New Roman"/>
              </w:rPr>
            </w:pPr>
            <w:r w:rsidRPr="00C362EA">
              <w:rPr>
                <w:rFonts w:cs="Times New Roman"/>
              </w:rPr>
              <w:t>2,039,255</w:t>
            </w:r>
          </w:p>
        </w:tc>
        <w:tc>
          <w:tcPr>
            <w:tcW w:w="270" w:type="dxa"/>
          </w:tcPr>
          <w:p w14:paraId="51DEBC7A" w14:textId="77777777" w:rsidR="003C37FE" w:rsidRPr="00913194" w:rsidRDefault="003C37FE" w:rsidP="003C37FE">
            <w:pPr>
              <w:tabs>
                <w:tab w:val="decimal" w:pos="916"/>
              </w:tabs>
              <w:spacing w:line="240" w:lineRule="auto"/>
              <w:ind w:left="-108" w:right="-108"/>
              <w:rPr>
                <w:rFonts w:cs="Times New Roman"/>
                <w:cs/>
              </w:rPr>
            </w:pPr>
          </w:p>
        </w:tc>
        <w:tc>
          <w:tcPr>
            <w:tcW w:w="1170" w:type="dxa"/>
          </w:tcPr>
          <w:p w14:paraId="68F17307" w14:textId="4DE52237" w:rsidR="003C37FE" w:rsidRPr="00913194" w:rsidRDefault="003C37FE" w:rsidP="003C37FE">
            <w:pPr>
              <w:tabs>
                <w:tab w:val="decimal" w:pos="916"/>
              </w:tabs>
              <w:spacing w:line="240" w:lineRule="auto"/>
              <w:ind w:left="-108" w:right="-108"/>
              <w:rPr>
                <w:rFonts w:cs="Times New Roman"/>
              </w:rPr>
            </w:pPr>
            <w:r w:rsidRPr="00612F21">
              <w:t>1,931,488</w:t>
            </w:r>
          </w:p>
        </w:tc>
        <w:tc>
          <w:tcPr>
            <w:tcW w:w="270" w:type="dxa"/>
          </w:tcPr>
          <w:p w14:paraId="11D6C42A" w14:textId="77777777" w:rsidR="003C37FE" w:rsidRPr="00913194" w:rsidRDefault="003C37FE" w:rsidP="003C37FE">
            <w:pPr>
              <w:tabs>
                <w:tab w:val="decimal" w:pos="916"/>
              </w:tabs>
              <w:spacing w:line="240" w:lineRule="auto"/>
              <w:ind w:left="-108" w:right="-108"/>
              <w:rPr>
                <w:rFonts w:cs="Times New Roman"/>
                <w:cs/>
                <w:lang w:val="th-TH"/>
              </w:rPr>
            </w:pPr>
          </w:p>
        </w:tc>
        <w:tc>
          <w:tcPr>
            <w:tcW w:w="1170" w:type="dxa"/>
          </w:tcPr>
          <w:p w14:paraId="773032F5" w14:textId="147F65BA" w:rsidR="003C37FE" w:rsidRPr="00913194" w:rsidRDefault="003C37FE" w:rsidP="003C37FE">
            <w:pPr>
              <w:tabs>
                <w:tab w:val="decimal" w:pos="916"/>
              </w:tabs>
              <w:spacing w:line="240" w:lineRule="auto"/>
              <w:ind w:left="-108" w:right="-108"/>
              <w:rPr>
                <w:rFonts w:cs="Times New Roman"/>
              </w:rPr>
            </w:pPr>
            <w:r w:rsidRPr="00C362EA">
              <w:rPr>
                <w:rFonts w:cs="Times New Roman"/>
              </w:rPr>
              <w:t>2,039,255</w:t>
            </w:r>
          </w:p>
        </w:tc>
      </w:tr>
      <w:tr w:rsidR="003C37FE" w:rsidRPr="00913194" w14:paraId="663EC080" w14:textId="77777777" w:rsidTr="006119D1">
        <w:trPr>
          <w:gridAfter w:val="1"/>
          <w:wAfter w:w="270" w:type="dxa"/>
        </w:trPr>
        <w:tc>
          <w:tcPr>
            <w:tcW w:w="4248" w:type="dxa"/>
          </w:tcPr>
          <w:p w14:paraId="2E4B9D1B" w14:textId="77777777" w:rsidR="003C37FE" w:rsidRPr="00913194" w:rsidRDefault="003C37FE" w:rsidP="003C37FE">
            <w:pPr>
              <w:tabs>
                <w:tab w:val="left" w:pos="900"/>
                <w:tab w:val="decimal" w:pos="9540"/>
              </w:tabs>
              <w:spacing w:line="240" w:lineRule="atLeast"/>
              <w:ind w:left="-126" w:firstLine="108"/>
              <w:jc w:val="both"/>
              <w:rPr>
                <w:rFonts w:cs="Times New Roman"/>
                <w:lang w:val="en-US"/>
              </w:rPr>
            </w:pPr>
            <w:r w:rsidRPr="00586005">
              <w:rPr>
                <w:rFonts w:cs="Times New Roman"/>
                <w:lang w:val="en-US"/>
              </w:rPr>
              <w:t>Purchases of equipment</w:t>
            </w:r>
          </w:p>
        </w:tc>
        <w:tc>
          <w:tcPr>
            <w:tcW w:w="1152" w:type="dxa"/>
          </w:tcPr>
          <w:p w14:paraId="25D6E270" w14:textId="1AC95EF8" w:rsidR="003C37FE" w:rsidRPr="00913194" w:rsidRDefault="003C37FE" w:rsidP="003C37FE">
            <w:pPr>
              <w:tabs>
                <w:tab w:val="decimal" w:pos="705"/>
              </w:tabs>
              <w:spacing w:line="240" w:lineRule="auto"/>
              <w:ind w:left="-108" w:right="-108"/>
              <w:rPr>
                <w:rFonts w:cs="Times New Roman"/>
              </w:rPr>
            </w:pPr>
            <w:r w:rsidRPr="00A3333A">
              <w:t>-</w:t>
            </w:r>
          </w:p>
        </w:tc>
        <w:tc>
          <w:tcPr>
            <w:tcW w:w="270" w:type="dxa"/>
          </w:tcPr>
          <w:p w14:paraId="3FB99D0F" w14:textId="77777777" w:rsidR="003C37FE" w:rsidRPr="00913194" w:rsidRDefault="003C37FE" w:rsidP="003C37FE">
            <w:pPr>
              <w:tabs>
                <w:tab w:val="decimal" w:pos="916"/>
              </w:tabs>
              <w:spacing w:line="240" w:lineRule="auto"/>
              <w:ind w:left="-108" w:right="-108"/>
              <w:rPr>
                <w:rFonts w:cs="Times New Roman"/>
                <w:cs/>
              </w:rPr>
            </w:pPr>
          </w:p>
        </w:tc>
        <w:tc>
          <w:tcPr>
            <w:tcW w:w="1170" w:type="dxa"/>
          </w:tcPr>
          <w:p w14:paraId="4ECB0F08" w14:textId="4791051E" w:rsidR="003C37FE" w:rsidRPr="00913194" w:rsidRDefault="003C37FE" w:rsidP="003C37FE">
            <w:pPr>
              <w:tabs>
                <w:tab w:val="decimal" w:pos="916"/>
              </w:tabs>
              <w:spacing w:line="240" w:lineRule="auto"/>
              <w:ind w:left="-108" w:right="-108"/>
              <w:rPr>
                <w:rFonts w:cs="Times New Roman"/>
              </w:rPr>
            </w:pPr>
            <w:r w:rsidRPr="00C362EA">
              <w:rPr>
                <w:rFonts w:cs="Times New Roman"/>
              </w:rPr>
              <w:t>1,033</w:t>
            </w:r>
          </w:p>
        </w:tc>
        <w:tc>
          <w:tcPr>
            <w:tcW w:w="270" w:type="dxa"/>
          </w:tcPr>
          <w:p w14:paraId="5F0C83CA" w14:textId="77777777" w:rsidR="003C37FE" w:rsidRPr="00913194" w:rsidRDefault="003C37FE" w:rsidP="003C37FE">
            <w:pPr>
              <w:tabs>
                <w:tab w:val="decimal" w:pos="916"/>
              </w:tabs>
              <w:spacing w:line="240" w:lineRule="auto"/>
              <w:ind w:left="-108" w:right="-108"/>
              <w:rPr>
                <w:rFonts w:cs="Times New Roman"/>
                <w:cs/>
              </w:rPr>
            </w:pPr>
          </w:p>
        </w:tc>
        <w:tc>
          <w:tcPr>
            <w:tcW w:w="1170" w:type="dxa"/>
          </w:tcPr>
          <w:p w14:paraId="7E28CD12" w14:textId="45B42647" w:rsidR="003C37FE" w:rsidRPr="00913194" w:rsidRDefault="003C37FE" w:rsidP="003C37FE">
            <w:pPr>
              <w:tabs>
                <w:tab w:val="decimal" w:pos="705"/>
              </w:tabs>
              <w:spacing w:line="240" w:lineRule="auto"/>
              <w:ind w:left="-108" w:right="-108"/>
              <w:rPr>
                <w:rFonts w:cs="Times New Roman"/>
              </w:rPr>
            </w:pPr>
            <w:r w:rsidRPr="00612F21">
              <w:t>-</w:t>
            </w:r>
          </w:p>
        </w:tc>
        <w:tc>
          <w:tcPr>
            <w:tcW w:w="270" w:type="dxa"/>
          </w:tcPr>
          <w:p w14:paraId="7E5032EE" w14:textId="77777777" w:rsidR="003C37FE" w:rsidRPr="00913194" w:rsidRDefault="003C37FE" w:rsidP="003C37FE">
            <w:pPr>
              <w:tabs>
                <w:tab w:val="decimal" w:pos="916"/>
              </w:tabs>
              <w:spacing w:line="240" w:lineRule="auto"/>
              <w:ind w:left="-108" w:right="-108"/>
              <w:rPr>
                <w:rFonts w:cs="Times New Roman"/>
                <w:cs/>
                <w:lang w:val="th-TH"/>
              </w:rPr>
            </w:pPr>
          </w:p>
        </w:tc>
        <w:tc>
          <w:tcPr>
            <w:tcW w:w="1170" w:type="dxa"/>
          </w:tcPr>
          <w:p w14:paraId="65BEDD5A" w14:textId="4157C538" w:rsidR="003C37FE" w:rsidRPr="00913194" w:rsidRDefault="003C37FE" w:rsidP="003C37FE">
            <w:pPr>
              <w:tabs>
                <w:tab w:val="decimal" w:pos="916"/>
              </w:tabs>
              <w:spacing w:line="240" w:lineRule="auto"/>
              <w:ind w:left="-108" w:right="-108"/>
              <w:rPr>
                <w:rFonts w:cs="Times New Roman"/>
              </w:rPr>
            </w:pPr>
            <w:r w:rsidRPr="00C362EA">
              <w:rPr>
                <w:rFonts w:cs="Times New Roman"/>
              </w:rPr>
              <w:t>1,033</w:t>
            </w:r>
          </w:p>
        </w:tc>
      </w:tr>
      <w:tr w:rsidR="003C37FE" w:rsidRPr="00913194" w14:paraId="6DD603C0" w14:textId="77777777" w:rsidTr="006119D1">
        <w:trPr>
          <w:gridAfter w:val="1"/>
          <w:wAfter w:w="270" w:type="dxa"/>
        </w:trPr>
        <w:tc>
          <w:tcPr>
            <w:tcW w:w="4248" w:type="dxa"/>
          </w:tcPr>
          <w:p w14:paraId="106BE38B" w14:textId="77777777" w:rsidR="003C37FE" w:rsidRPr="00913194" w:rsidRDefault="003C37FE" w:rsidP="003C37FE">
            <w:pPr>
              <w:tabs>
                <w:tab w:val="left" w:pos="900"/>
                <w:tab w:val="decimal" w:pos="9540"/>
              </w:tabs>
              <w:spacing w:line="240" w:lineRule="atLeast"/>
              <w:ind w:left="-126" w:firstLine="108"/>
              <w:jc w:val="both"/>
              <w:rPr>
                <w:rFonts w:cs="Times New Roman"/>
                <w:lang w:val="en-US"/>
              </w:rPr>
            </w:pPr>
            <w:r w:rsidRPr="00913194">
              <w:rPr>
                <w:rFonts w:cs="Times New Roman"/>
                <w:lang w:val="en-US"/>
              </w:rPr>
              <w:t>Royalty fee</w:t>
            </w:r>
          </w:p>
        </w:tc>
        <w:tc>
          <w:tcPr>
            <w:tcW w:w="1152" w:type="dxa"/>
          </w:tcPr>
          <w:p w14:paraId="1604F456" w14:textId="39019907" w:rsidR="003C37FE" w:rsidRPr="00913194" w:rsidRDefault="003C37FE" w:rsidP="003C37FE">
            <w:pPr>
              <w:tabs>
                <w:tab w:val="decimal" w:pos="916"/>
              </w:tabs>
              <w:spacing w:line="240" w:lineRule="auto"/>
              <w:ind w:left="-108" w:right="-108"/>
              <w:rPr>
                <w:rFonts w:cs="Times New Roman"/>
              </w:rPr>
            </w:pPr>
            <w:r w:rsidRPr="00A3333A">
              <w:t>84,871</w:t>
            </w:r>
          </w:p>
        </w:tc>
        <w:tc>
          <w:tcPr>
            <w:tcW w:w="270" w:type="dxa"/>
          </w:tcPr>
          <w:p w14:paraId="571E3A7E" w14:textId="77777777" w:rsidR="003C37FE" w:rsidRPr="00913194" w:rsidRDefault="003C37FE" w:rsidP="003C37FE">
            <w:pPr>
              <w:tabs>
                <w:tab w:val="decimal" w:pos="916"/>
              </w:tabs>
              <w:spacing w:line="240" w:lineRule="auto"/>
              <w:ind w:left="-108" w:right="-108"/>
              <w:rPr>
                <w:rFonts w:cs="Times New Roman"/>
                <w:cs/>
              </w:rPr>
            </w:pPr>
          </w:p>
        </w:tc>
        <w:tc>
          <w:tcPr>
            <w:tcW w:w="1170" w:type="dxa"/>
          </w:tcPr>
          <w:p w14:paraId="3DB6D6E7" w14:textId="7D736797" w:rsidR="003C37FE" w:rsidRPr="00913194" w:rsidRDefault="003C37FE" w:rsidP="003C37FE">
            <w:pPr>
              <w:tabs>
                <w:tab w:val="decimal" w:pos="916"/>
              </w:tabs>
              <w:spacing w:line="240" w:lineRule="auto"/>
              <w:ind w:left="-108" w:right="-108"/>
              <w:rPr>
                <w:rFonts w:cs="Times New Roman"/>
              </w:rPr>
            </w:pPr>
            <w:r w:rsidRPr="00C362EA">
              <w:rPr>
                <w:rFonts w:cs="Times New Roman"/>
              </w:rPr>
              <w:t>96,661</w:t>
            </w:r>
          </w:p>
        </w:tc>
        <w:tc>
          <w:tcPr>
            <w:tcW w:w="270" w:type="dxa"/>
          </w:tcPr>
          <w:p w14:paraId="2A5F41AC" w14:textId="77777777" w:rsidR="003C37FE" w:rsidRPr="00913194" w:rsidRDefault="003C37FE" w:rsidP="003C37FE">
            <w:pPr>
              <w:tabs>
                <w:tab w:val="decimal" w:pos="916"/>
              </w:tabs>
              <w:spacing w:line="240" w:lineRule="auto"/>
              <w:ind w:left="-108" w:right="-108"/>
              <w:rPr>
                <w:rFonts w:cs="Times New Roman"/>
                <w:cs/>
              </w:rPr>
            </w:pPr>
          </w:p>
        </w:tc>
        <w:tc>
          <w:tcPr>
            <w:tcW w:w="1170" w:type="dxa"/>
          </w:tcPr>
          <w:p w14:paraId="23673096" w14:textId="047BEEDD" w:rsidR="003C37FE" w:rsidRPr="00913194" w:rsidRDefault="003C37FE" w:rsidP="003C37FE">
            <w:pPr>
              <w:tabs>
                <w:tab w:val="decimal" w:pos="916"/>
              </w:tabs>
              <w:spacing w:line="240" w:lineRule="auto"/>
              <w:ind w:left="-108" w:right="-108"/>
              <w:rPr>
                <w:rFonts w:cs="Times New Roman"/>
              </w:rPr>
            </w:pPr>
            <w:r w:rsidRPr="00612F21">
              <w:t>84,871</w:t>
            </w:r>
          </w:p>
        </w:tc>
        <w:tc>
          <w:tcPr>
            <w:tcW w:w="270" w:type="dxa"/>
          </w:tcPr>
          <w:p w14:paraId="48BFC0CF" w14:textId="77777777" w:rsidR="003C37FE" w:rsidRPr="00913194" w:rsidRDefault="003C37FE" w:rsidP="003C37FE">
            <w:pPr>
              <w:tabs>
                <w:tab w:val="decimal" w:pos="916"/>
              </w:tabs>
              <w:spacing w:line="240" w:lineRule="auto"/>
              <w:ind w:left="-108" w:right="-108"/>
              <w:rPr>
                <w:rFonts w:cs="Times New Roman"/>
                <w:cs/>
                <w:lang w:val="th-TH"/>
              </w:rPr>
            </w:pPr>
          </w:p>
        </w:tc>
        <w:tc>
          <w:tcPr>
            <w:tcW w:w="1170" w:type="dxa"/>
          </w:tcPr>
          <w:p w14:paraId="7F54A8A0" w14:textId="2CD04177" w:rsidR="003C37FE" w:rsidRPr="00913194" w:rsidRDefault="003C37FE" w:rsidP="003C37FE">
            <w:pPr>
              <w:tabs>
                <w:tab w:val="decimal" w:pos="916"/>
              </w:tabs>
              <w:spacing w:line="240" w:lineRule="auto"/>
              <w:ind w:left="-108" w:right="-108"/>
              <w:rPr>
                <w:rFonts w:cs="Times New Roman"/>
              </w:rPr>
            </w:pPr>
            <w:r w:rsidRPr="00C362EA">
              <w:rPr>
                <w:rFonts w:cs="Times New Roman"/>
              </w:rPr>
              <w:t>96,661</w:t>
            </w:r>
          </w:p>
        </w:tc>
      </w:tr>
      <w:tr w:rsidR="003C37FE" w:rsidRPr="00913194" w14:paraId="12B4FD3F" w14:textId="77777777" w:rsidTr="006119D1">
        <w:trPr>
          <w:gridAfter w:val="1"/>
          <w:wAfter w:w="270" w:type="dxa"/>
        </w:trPr>
        <w:tc>
          <w:tcPr>
            <w:tcW w:w="4248" w:type="dxa"/>
          </w:tcPr>
          <w:p w14:paraId="465ABFE1" w14:textId="77777777" w:rsidR="003C37FE" w:rsidRPr="00913194" w:rsidRDefault="003C37FE" w:rsidP="003C37FE">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development fee</w:t>
            </w:r>
          </w:p>
        </w:tc>
        <w:tc>
          <w:tcPr>
            <w:tcW w:w="1152" w:type="dxa"/>
          </w:tcPr>
          <w:p w14:paraId="22800091" w14:textId="1742C79D" w:rsidR="003C37FE" w:rsidRPr="00913194" w:rsidRDefault="003C37FE" w:rsidP="003C37FE">
            <w:pPr>
              <w:tabs>
                <w:tab w:val="decimal" w:pos="916"/>
              </w:tabs>
              <w:spacing w:line="240" w:lineRule="auto"/>
              <w:ind w:left="-108" w:right="-108"/>
              <w:rPr>
                <w:rFonts w:cs="Times New Roman"/>
              </w:rPr>
            </w:pPr>
            <w:r w:rsidRPr="00A3333A">
              <w:t>91,449</w:t>
            </w:r>
          </w:p>
        </w:tc>
        <w:tc>
          <w:tcPr>
            <w:tcW w:w="270" w:type="dxa"/>
          </w:tcPr>
          <w:p w14:paraId="23A28EBF" w14:textId="77777777" w:rsidR="003C37FE" w:rsidRPr="00913194" w:rsidRDefault="003C37FE" w:rsidP="003C37FE">
            <w:pPr>
              <w:tabs>
                <w:tab w:val="decimal" w:pos="916"/>
              </w:tabs>
              <w:spacing w:line="240" w:lineRule="auto"/>
              <w:ind w:left="-108" w:right="-108"/>
              <w:rPr>
                <w:rFonts w:cs="Times New Roman"/>
                <w:cs/>
              </w:rPr>
            </w:pPr>
          </w:p>
        </w:tc>
        <w:tc>
          <w:tcPr>
            <w:tcW w:w="1170" w:type="dxa"/>
          </w:tcPr>
          <w:p w14:paraId="2E4B0796" w14:textId="4D4564EB" w:rsidR="003C37FE" w:rsidRPr="00913194" w:rsidRDefault="003C37FE" w:rsidP="003C37FE">
            <w:pPr>
              <w:tabs>
                <w:tab w:val="decimal" w:pos="916"/>
              </w:tabs>
              <w:spacing w:line="240" w:lineRule="auto"/>
              <w:ind w:left="-108" w:right="-108"/>
              <w:rPr>
                <w:rFonts w:cs="Times New Roman"/>
              </w:rPr>
            </w:pPr>
            <w:r w:rsidRPr="00C362EA">
              <w:rPr>
                <w:rFonts w:cs="Times New Roman"/>
              </w:rPr>
              <w:t>97,063</w:t>
            </w:r>
          </w:p>
        </w:tc>
        <w:tc>
          <w:tcPr>
            <w:tcW w:w="270" w:type="dxa"/>
          </w:tcPr>
          <w:p w14:paraId="0F6EC2F0" w14:textId="77777777" w:rsidR="003C37FE" w:rsidRPr="00913194" w:rsidRDefault="003C37FE" w:rsidP="003C37FE">
            <w:pPr>
              <w:tabs>
                <w:tab w:val="decimal" w:pos="916"/>
              </w:tabs>
              <w:spacing w:line="240" w:lineRule="auto"/>
              <w:ind w:left="-108" w:right="-108"/>
              <w:rPr>
                <w:rFonts w:cs="Times New Roman"/>
                <w:cs/>
              </w:rPr>
            </w:pPr>
          </w:p>
        </w:tc>
        <w:tc>
          <w:tcPr>
            <w:tcW w:w="1170" w:type="dxa"/>
          </w:tcPr>
          <w:p w14:paraId="27392291" w14:textId="5CA54359" w:rsidR="003C37FE" w:rsidRPr="00913194" w:rsidRDefault="003C37FE" w:rsidP="003C37FE">
            <w:pPr>
              <w:tabs>
                <w:tab w:val="decimal" w:pos="916"/>
              </w:tabs>
              <w:spacing w:line="240" w:lineRule="auto"/>
              <w:ind w:left="-108" w:right="-108"/>
              <w:rPr>
                <w:rFonts w:cs="Times New Roman"/>
              </w:rPr>
            </w:pPr>
            <w:r w:rsidRPr="00612F21">
              <w:t>91,449</w:t>
            </w:r>
          </w:p>
        </w:tc>
        <w:tc>
          <w:tcPr>
            <w:tcW w:w="270" w:type="dxa"/>
          </w:tcPr>
          <w:p w14:paraId="55EFE30D" w14:textId="77777777" w:rsidR="003C37FE" w:rsidRPr="00913194" w:rsidRDefault="003C37FE" w:rsidP="003C37FE">
            <w:pPr>
              <w:tabs>
                <w:tab w:val="decimal" w:pos="916"/>
              </w:tabs>
              <w:spacing w:line="240" w:lineRule="auto"/>
              <w:ind w:left="-108" w:right="-108"/>
              <w:rPr>
                <w:rFonts w:cs="Times New Roman"/>
                <w:cs/>
                <w:lang w:val="th-TH"/>
              </w:rPr>
            </w:pPr>
          </w:p>
        </w:tc>
        <w:tc>
          <w:tcPr>
            <w:tcW w:w="1170" w:type="dxa"/>
          </w:tcPr>
          <w:p w14:paraId="6EE64369" w14:textId="6FFD13BD" w:rsidR="003C37FE" w:rsidRPr="00913194" w:rsidRDefault="003C37FE" w:rsidP="003C37FE">
            <w:pPr>
              <w:tabs>
                <w:tab w:val="decimal" w:pos="916"/>
              </w:tabs>
              <w:spacing w:line="240" w:lineRule="auto"/>
              <w:ind w:left="-108" w:right="-108"/>
              <w:rPr>
                <w:rFonts w:cs="Times New Roman"/>
              </w:rPr>
            </w:pPr>
            <w:r w:rsidRPr="00C362EA">
              <w:rPr>
                <w:rFonts w:cs="Times New Roman"/>
              </w:rPr>
              <w:t>97,063</w:t>
            </w:r>
          </w:p>
        </w:tc>
      </w:tr>
      <w:tr w:rsidR="006119D1" w:rsidRPr="00913194" w14:paraId="07602D78" w14:textId="43473072" w:rsidTr="006119D1">
        <w:tc>
          <w:tcPr>
            <w:tcW w:w="4248" w:type="dxa"/>
          </w:tcPr>
          <w:p w14:paraId="17B48BD5" w14:textId="41BF6894" w:rsidR="006119D1" w:rsidRPr="00913194" w:rsidRDefault="006119D1" w:rsidP="006119D1">
            <w:pPr>
              <w:tabs>
                <w:tab w:val="left" w:pos="900"/>
                <w:tab w:val="decimal" w:pos="9540"/>
              </w:tabs>
              <w:spacing w:line="240" w:lineRule="atLeast"/>
              <w:ind w:left="-126" w:firstLine="108"/>
              <w:jc w:val="both"/>
              <w:rPr>
                <w:rFonts w:cs="Times New Roman"/>
                <w:lang w:val="en-US"/>
              </w:rPr>
            </w:pPr>
            <w:r>
              <w:rPr>
                <w:rFonts w:cs="Times New Roman"/>
                <w:lang w:val="en-US"/>
              </w:rPr>
              <w:t>Technical fee</w:t>
            </w:r>
          </w:p>
        </w:tc>
        <w:tc>
          <w:tcPr>
            <w:tcW w:w="1152" w:type="dxa"/>
          </w:tcPr>
          <w:p w14:paraId="04653011" w14:textId="77F07D7E" w:rsidR="006119D1" w:rsidRPr="000D07FD" w:rsidRDefault="006119D1" w:rsidP="006119D1">
            <w:pPr>
              <w:tabs>
                <w:tab w:val="decimal" w:pos="916"/>
              </w:tabs>
              <w:spacing w:line="240" w:lineRule="auto"/>
              <w:ind w:left="-108" w:right="-108"/>
            </w:pPr>
            <w:r w:rsidRPr="00A3333A">
              <w:t>5,332</w:t>
            </w:r>
          </w:p>
        </w:tc>
        <w:tc>
          <w:tcPr>
            <w:tcW w:w="270" w:type="dxa"/>
          </w:tcPr>
          <w:p w14:paraId="38F1ACCE"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2A7F3041" w14:textId="671BC76F" w:rsidR="006119D1" w:rsidRPr="00C362EA" w:rsidRDefault="006119D1" w:rsidP="006119D1">
            <w:pPr>
              <w:tabs>
                <w:tab w:val="decimal" w:pos="705"/>
              </w:tabs>
              <w:spacing w:line="240" w:lineRule="auto"/>
              <w:ind w:left="-108" w:right="-108"/>
              <w:rPr>
                <w:rFonts w:cs="Times New Roman"/>
              </w:rPr>
            </w:pPr>
            <w:r>
              <w:rPr>
                <w:rFonts w:cs="Times New Roman"/>
              </w:rPr>
              <w:t>-</w:t>
            </w:r>
          </w:p>
        </w:tc>
        <w:tc>
          <w:tcPr>
            <w:tcW w:w="270" w:type="dxa"/>
          </w:tcPr>
          <w:p w14:paraId="6C6B0A26"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61713A28" w14:textId="4B1599AE" w:rsidR="006119D1" w:rsidRPr="001A26FE" w:rsidRDefault="006119D1" w:rsidP="006119D1">
            <w:pPr>
              <w:tabs>
                <w:tab w:val="decimal" w:pos="916"/>
              </w:tabs>
              <w:spacing w:line="240" w:lineRule="auto"/>
              <w:ind w:left="-108" w:right="-108"/>
            </w:pPr>
            <w:r w:rsidRPr="00612F21">
              <w:t>5,332</w:t>
            </w:r>
          </w:p>
        </w:tc>
        <w:tc>
          <w:tcPr>
            <w:tcW w:w="270" w:type="dxa"/>
          </w:tcPr>
          <w:p w14:paraId="4FD0EF2A" w14:textId="77777777" w:rsidR="006119D1" w:rsidRPr="00913194" w:rsidRDefault="006119D1" w:rsidP="006119D1">
            <w:pPr>
              <w:tabs>
                <w:tab w:val="decimal" w:pos="916"/>
              </w:tabs>
              <w:spacing w:line="240" w:lineRule="auto"/>
              <w:ind w:left="-108" w:right="-108"/>
              <w:rPr>
                <w:rFonts w:cs="Times New Roman"/>
                <w:cs/>
                <w:lang w:val="th-TH"/>
              </w:rPr>
            </w:pPr>
          </w:p>
        </w:tc>
        <w:tc>
          <w:tcPr>
            <w:tcW w:w="1170" w:type="dxa"/>
          </w:tcPr>
          <w:p w14:paraId="1D7407E9" w14:textId="16B3FE93" w:rsidR="006119D1" w:rsidRPr="00C362EA" w:rsidRDefault="006119D1" w:rsidP="006119D1">
            <w:pPr>
              <w:tabs>
                <w:tab w:val="decimal" w:pos="700"/>
              </w:tabs>
              <w:spacing w:line="240" w:lineRule="auto"/>
              <w:ind w:left="-108" w:right="-108"/>
              <w:rPr>
                <w:rFonts w:cs="Times New Roman"/>
              </w:rPr>
            </w:pPr>
            <w:r>
              <w:rPr>
                <w:rFonts w:cs="Times New Roman"/>
              </w:rPr>
              <w:t>-</w:t>
            </w:r>
          </w:p>
        </w:tc>
        <w:tc>
          <w:tcPr>
            <w:tcW w:w="270" w:type="dxa"/>
          </w:tcPr>
          <w:p w14:paraId="1D1A5823" w14:textId="77777777" w:rsidR="006119D1" w:rsidRPr="00913194" w:rsidRDefault="006119D1" w:rsidP="006119D1">
            <w:pPr>
              <w:spacing w:line="240" w:lineRule="auto"/>
            </w:pPr>
          </w:p>
        </w:tc>
      </w:tr>
      <w:tr w:rsidR="006119D1" w:rsidRPr="00913194" w14:paraId="06DCD2AC" w14:textId="77777777" w:rsidTr="006119D1">
        <w:trPr>
          <w:gridAfter w:val="1"/>
          <w:wAfter w:w="270" w:type="dxa"/>
        </w:trPr>
        <w:tc>
          <w:tcPr>
            <w:tcW w:w="4248" w:type="dxa"/>
          </w:tcPr>
          <w:p w14:paraId="44641528"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4E8C6D02" w14:textId="288DD581" w:rsidR="006119D1" w:rsidRPr="00913194" w:rsidRDefault="006119D1" w:rsidP="006119D1">
            <w:pPr>
              <w:tabs>
                <w:tab w:val="decimal" w:pos="916"/>
              </w:tabs>
              <w:spacing w:line="240" w:lineRule="auto"/>
              <w:ind w:left="-108" w:right="-108"/>
              <w:rPr>
                <w:rFonts w:cs="Times New Roman"/>
                <w:cs/>
              </w:rPr>
            </w:pPr>
            <w:r w:rsidRPr="00A3333A">
              <w:t>18,923</w:t>
            </w:r>
          </w:p>
        </w:tc>
        <w:tc>
          <w:tcPr>
            <w:tcW w:w="270" w:type="dxa"/>
          </w:tcPr>
          <w:p w14:paraId="7C3EB885"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0D39BB82" w14:textId="2212A6C3" w:rsidR="006119D1" w:rsidRPr="00913194" w:rsidRDefault="006119D1" w:rsidP="006119D1">
            <w:pPr>
              <w:tabs>
                <w:tab w:val="decimal" w:pos="916"/>
              </w:tabs>
              <w:spacing w:line="240" w:lineRule="auto"/>
              <w:ind w:left="-108" w:right="-108"/>
              <w:rPr>
                <w:rFonts w:cs="Times New Roman"/>
                <w:cs/>
              </w:rPr>
            </w:pPr>
            <w:r w:rsidRPr="00C362EA">
              <w:rPr>
                <w:rFonts w:cs="Times New Roman"/>
              </w:rPr>
              <w:t>28,682</w:t>
            </w:r>
          </w:p>
        </w:tc>
        <w:tc>
          <w:tcPr>
            <w:tcW w:w="270" w:type="dxa"/>
          </w:tcPr>
          <w:p w14:paraId="7ADB20FF"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438DCE5F" w14:textId="4A4B556A" w:rsidR="006119D1" w:rsidRPr="00913194" w:rsidRDefault="006119D1" w:rsidP="006119D1">
            <w:pPr>
              <w:tabs>
                <w:tab w:val="decimal" w:pos="916"/>
              </w:tabs>
              <w:spacing w:line="240" w:lineRule="auto"/>
              <w:ind w:left="-108" w:right="-108"/>
              <w:rPr>
                <w:rFonts w:cs="Times New Roman"/>
                <w:cs/>
              </w:rPr>
            </w:pPr>
            <w:r w:rsidRPr="00612F21">
              <w:t>18,923</w:t>
            </w:r>
          </w:p>
        </w:tc>
        <w:tc>
          <w:tcPr>
            <w:tcW w:w="270" w:type="dxa"/>
          </w:tcPr>
          <w:p w14:paraId="3232F68B" w14:textId="77777777" w:rsidR="006119D1" w:rsidRPr="00913194" w:rsidRDefault="006119D1" w:rsidP="006119D1">
            <w:pPr>
              <w:tabs>
                <w:tab w:val="decimal" w:pos="916"/>
              </w:tabs>
              <w:spacing w:line="240" w:lineRule="auto"/>
              <w:ind w:left="-108" w:right="-108"/>
              <w:rPr>
                <w:rFonts w:cs="Times New Roman"/>
                <w:cs/>
                <w:lang w:val="th-TH"/>
              </w:rPr>
            </w:pPr>
          </w:p>
        </w:tc>
        <w:tc>
          <w:tcPr>
            <w:tcW w:w="1170" w:type="dxa"/>
          </w:tcPr>
          <w:p w14:paraId="6828F8C7" w14:textId="088B797D" w:rsidR="006119D1" w:rsidRPr="00913194" w:rsidRDefault="006119D1" w:rsidP="006119D1">
            <w:pPr>
              <w:tabs>
                <w:tab w:val="decimal" w:pos="916"/>
              </w:tabs>
              <w:spacing w:line="240" w:lineRule="auto"/>
              <w:ind w:left="-108" w:right="-108"/>
              <w:rPr>
                <w:rFonts w:cs="Times New Roman"/>
                <w:cs/>
              </w:rPr>
            </w:pPr>
            <w:r w:rsidRPr="00C362EA">
              <w:rPr>
                <w:rFonts w:cs="Times New Roman"/>
              </w:rPr>
              <w:t>28,682</w:t>
            </w:r>
          </w:p>
        </w:tc>
      </w:tr>
      <w:tr w:rsidR="006119D1" w:rsidRPr="00913194" w14:paraId="61EAFD52" w14:textId="77777777" w:rsidTr="006119D1">
        <w:trPr>
          <w:gridAfter w:val="1"/>
          <w:wAfter w:w="270" w:type="dxa"/>
        </w:trPr>
        <w:tc>
          <w:tcPr>
            <w:tcW w:w="4248" w:type="dxa"/>
          </w:tcPr>
          <w:p w14:paraId="608AC4EF"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46B1E45C" w14:textId="3455690E" w:rsidR="006119D1" w:rsidRPr="00913194" w:rsidRDefault="006119D1" w:rsidP="006119D1">
            <w:pPr>
              <w:tabs>
                <w:tab w:val="decimal" w:pos="916"/>
              </w:tabs>
              <w:spacing w:line="240" w:lineRule="auto"/>
              <w:ind w:left="-108" w:right="-108"/>
              <w:rPr>
                <w:rFonts w:cs="Times New Roman"/>
                <w:cs/>
              </w:rPr>
            </w:pPr>
            <w:r w:rsidRPr="00A3333A">
              <w:t>4,167</w:t>
            </w:r>
          </w:p>
        </w:tc>
        <w:tc>
          <w:tcPr>
            <w:tcW w:w="270" w:type="dxa"/>
          </w:tcPr>
          <w:p w14:paraId="3192679A"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589D520A" w14:textId="15FA9425" w:rsidR="006119D1" w:rsidRPr="00913194" w:rsidRDefault="006119D1" w:rsidP="006119D1">
            <w:pPr>
              <w:tabs>
                <w:tab w:val="decimal" w:pos="916"/>
              </w:tabs>
              <w:spacing w:line="240" w:lineRule="auto"/>
              <w:ind w:left="-108" w:right="-108"/>
              <w:rPr>
                <w:rFonts w:cs="Times New Roman"/>
                <w:cs/>
              </w:rPr>
            </w:pPr>
            <w:r w:rsidRPr="00C362EA">
              <w:rPr>
                <w:rFonts w:cs="Times New Roman"/>
              </w:rPr>
              <w:t>4,303</w:t>
            </w:r>
          </w:p>
        </w:tc>
        <w:tc>
          <w:tcPr>
            <w:tcW w:w="270" w:type="dxa"/>
          </w:tcPr>
          <w:p w14:paraId="26613455"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7A216D87" w14:textId="16FA29C4" w:rsidR="006119D1" w:rsidRPr="00913194" w:rsidRDefault="006119D1" w:rsidP="006119D1">
            <w:pPr>
              <w:tabs>
                <w:tab w:val="decimal" w:pos="916"/>
              </w:tabs>
              <w:spacing w:line="240" w:lineRule="auto"/>
              <w:ind w:left="-108" w:right="-108"/>
              <w:rPr>
                <w:rFonts w:cs="Times New Roman"/>
                <w:cs/>
              </w:rPr>
            </w:pPr>
            <w:r w:rsidRPr="00612F21">
              <w:t>4,167</w:t>
            </w:r>
          </w:p>
        </w:tc>
        <w:tc>
          <w:tcPr>
            <w:tcW w:w="270" w:type="dxa"/>
          </w:tcPr>
          <w:p w14:paraId="6F73CD46" w14:textId="77777777" w:rsidR="006119D1" w:rsidRPr="00913194" w:rsidRDefault="006119D1" w:rsidP="006119D1">
            <w:pPr>
              <w:tabs>
                <w:tab w:val="decimal" w:pos="916"/>
              </w:tabs>
              <w:spacing w:line="240" w:lineRule="auto"/>
              <w:ind w:left="-108" w:right="-108"/>
              <w:rPr>
                <w:rFonts w:cs="Times New Roman"/>
                <w:cs/>
                <w:lang w:val="th-TH"/>
              </w:rPr>
            </w:pPr>
          </w:p>
        </w:tc>
        <w:tc>
          <w:tcPr>
            <w:tcW w:w="1170" w:type="dxa"/>
          </w:tcPr>
          <w:p w14:paraId="4896F2BC" w14:textId="13F2F695" w:rsidR="006119D1" w:rsidRPr="00913194" w:rsidRDefault="006119D1" w:rsidP="006119D1">
            <w:pPr>
              <w:tabs>
                <w:tab w:val="decimal" w:pos="916"/>
              </w:tabs>
              <w:spacing w:line="240" w:lineRule="auto"/>
              <w:ind w:left="-108" w:right="-108"/>
              <w:rPr>
                <w:rFonts w:cs="Times New Roman"/>
                <w:cs/>
              </w:rPr>
            </w:pPr>
            <w:r w:rsidRPr="00C362EA">
              <w:rPr>
                <w:rFonts w:cs="Times New Roman"/>
              </w:rPr>
              <w:t>4,303</w:t>
            </w:r>
          </w:p>
        </w:tc>
      </w:tr>
      <w:tr w:rsidR="006119D1" w:rsidRPr="00913194" w14:paraId="488E5B54" w14:textId="77777777" w:rsidTr="006119D1">
        <w:trPr>
          <w:gridAfter w:val="1"/>
          <w:wAfter w:w="270" w:type="dxa"/>
        </w:trPr>
        <w:tc>
          <w:tcPr>
            <w:tcW w:w="4248" w:type="dxa"/>
          </w:tcPr>
          <w:p w14:paraId="0F0529A1"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p>
        </w:tc>
        <w:tc>
          <w:tcPr>
            <w:tcW w:w="1152" w:type="dxa"/>
          </w:tcPr>
          <w:p w14:paraId="541ABC1C"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20AF67F9"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04348138" w14:textId="56D81712"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6D4DF8F0"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635406D9"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29978FD2"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36752EBA"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5CFA0389" w14:textId="77777777" w:rsidTr="006119D1">
        <w:trPr>
          <w:gridAfter w:val="1"/>
          <w:wAfter w:w="270" w:type="dxa"/>
        </w:trPr>
        <w:tc>
          <w:tcPr>
            <w:tcW w:w="4248" w:type="dxa"/>
          </w:tcPr>
          <w:p w14:paraId="1852837A"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p>
        </w:tc>
        <w:tc>
          <w:tcPr>
            <w:tcW w:w="1152" w:type="dxa"/>
          </w:tcPr>
          <w:p w14:paraId="308AB09E"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53A67A4F"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34AF0B88"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3A5A2A49"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3015101B"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3317B0A1"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2EDFDBA5"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4C7ADDF5" w14:textId="77777777" w:rsidTr="006119D1">
        <w:trPr>
          <w:gridAfter w:val="1"/>
          <w:wAfter w:w="270" w:type="dxa"/>
        </w:trPr>
        <w:tc>
          <w:tcPr>
            <w:tcW w:w="4248" w:type="dxa"/>
          </w:tcPr>
          <w:p w14:paraId="7E667A41"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p>
        </w:tc>
        <w:tc>
          <w:tcPr>
            <w:tcW w:w="1152" w:type="dxa"/>
          </w:tcPr>
          <w:p w14:paraId="3C6D0780"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3DC584F4"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5D8A5B1B"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1FD60C2D"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719DED5E"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52A812E1"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14E91297"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50427814" w14:textId="77777777" w:rsidTr="006119D1">
        <w:trPr>
          <w:gridAfter w:val="1"/>
          <w:wAfter w:w="270" w:type="dxa"/>
        </w:trPr>
        <w:tc>
          <w:tcPr>
            <w:tcW w:w="4248" w:type="dxa"/>
          </w:tcPr>
          <w:p w14:paraId="20A1D533"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p>
        </w:tc>
        <w:tc>
          <w:tcPr>
            <w:tcW w:w="1152" w:type="dxa"/>
          </w:tcPr>
          <w:p w14:paraId="7B7CCD28"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7DD76A3E"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4C13D052"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2F2BC71C"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3D825789"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4C64FEDB"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5991FA76"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6778316A" w14:textId="77777777" w:rsidTr="006119D1">
        <w:trPr>
          <w:gridAfter w:val="1"/>
          <w:wAfter w:w="270" w:type="dxa"/>
        </w:trPr>
        <w:tc>
          <w:tcPr>
            <w:tcW w:w="4248" w:type="dxa"/>
          </w:tcPr>
          <w:p w14:paraId="210570BB"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p>
        </w:tc>
        <w:tc>
          <w:tcPr>
            <w:tcW w:w="1152" w:type="dxa"/>
          </w:tcPr>
          <w:p w14:paraId="68C28B20"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0A6038A0"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2868F81E"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5E034DE5"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3FD03078"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30E0431C"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267B6902"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5CDD133A" w14:textId="77777777" w:rsidTr="006119D1">
        <w:trPr>
          <w:gridAfter w:val="1"/>
          <w:wAfter w:w="270" w:type="dxa"/>
        </w:trPr>
        <w:tc>
          <w:tcPr>
            <w:tcW w:w="4248" w:type="dxa"/>
          </w:tcPr>
          <w:p w14:paraId="090C987C"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p>
        </w:tc>
        <w:tc>
          <w:tcPr>
            <w:tcW w:w="1152" w:type="dxa"/>
          </w:tcPr>
          <w:p w14:paraId="434292E1"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6C09A6AA"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494BBB4C"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795D300B"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0709033F"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7FCE3511"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24D6BB53"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74EFD2FB" w14:textId="77777777" w:rsidTr="006119D1">
        <w:trPr>
          <w:gridAfter w:val="1"/>
          <w:wAfter w:w="270" w:type="dxa"/>
        </w:trPr>
        <w:tc>
          <w:tcPr>
            <w:tcW w:w="4248" w:type="dxa"/>
          </w:tcPr>
          <w:p w14:paraId="28377B21" w14:textId="77777777" w:rsidR="006119D1" w:rsidRPr="00913194" w:rsidRDefault="006119D1" w:rsidP="006119D1">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lastRenderedPageBreak/>
              <w:t>Associate</w:t>
            </w:r>
          </w:p>
        </w:tc>
        <w:tc>
          <w:tcPr>
            <w:tcW w:w="1152" w:type="dxa"/>
          </w:tcPr>
          <w:p w14:paraId="737B5968"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5E21E25E"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54F60617"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7D54874E"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2ED7AB35"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22CFCB13"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18AE61EF"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33C44951" w14:textId="77777777" w:rsidTr="006119D1">
        <w:trPr>
          <w:gridAfter w:val="1"/>
          <w:wAfter w:w="270" w:type="dxa"/>
        </w:trPr>
        <w:tc>
          <w:tcPr>
            <w:tcW w:w="4248" w:type="dxa"/>
          </w:tcPr>
          <w:p w14:paraId="2F7DDA20" w14:textId="77777777" w:rsidR="006119D1" w:rsidRPr="00913194" w:rsidRDefault="006119D1" w:rsidP="006119D1">
            <w:pPr>
              <w:tabs>
                <w:tab w:val="left" w:pos="900"/>
                <w:tab w:val="decimal" w:pos="9540"/>
              </w:tabs>
              <w:spacing w:line="240" w:lineRule="atLeast"/>
              <w:jc w:val="both"/>
              <w:rPr>
                <w:rFonts w:cs="Times New Roman"/>
                <w:lang w:val="en-US"/>
              </w:rPr>
            </w:pPr>
            <w:r w:rsidRPr="00913194">
              <w:rPr>
                <w:rFonts w:cs="Times New Roman"/>
                <w:lang w:val="en-US"/>
              </w:rPr>
              <w:t>Revenue from sale of goods</w:t>
            </w:r>
          </w:p>
        </w:tc>
        <w:tc>
          <w:tcPr>
            <w:tcW w:w="1152" w:type="dxa"/>
          </w:tcPr>
          <w:p w14:paraId="0A25C9AE" w14:textId="58C33F36" w:rsidR="006119D1" w:rsidRPr="00913194" w:rsidRDefault="006119D1" w:rsidP="006119D1">
            <w:pPr>
              <w:tabs>
                <w:tab w:val="decimal" w:pos="916"/>
              </w:tabs>
              <w:spacing w:line="240" w:lineRule="auto"/>
              <w:ind w:left="-108" w:right="-108"/>
              <w:rPr>
                <w:rFonts w:cs="Times New Roman"/>
                <w:cs/>
              </w:rPr>
            </w:pPr>
            <w:r w:rsidRPr="00C4004F">
              <w:t>82</w:t>
            </w:r>
          </w:p>
        </w:tc>
        <w:tc>
          <w:tcPr>
            <w:tcW w:w="270" w:type="dxa"/>
          </w:tcPr>
          <w:p w14:paraId="66B6D9B2"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0FCA786E" w14:textId="5C398A2F" w:rsidR="006119D1" w:rsidRPr="00913194" w:rsidRDefault="006119D1" w:rsidP="006119D1">
            <w:pPr>
              <w:tabs>
                <w:tab w:val="decimal" w:pos="916"/>
              </w:tabs>
              <w:spacing w:line="240" w:lineRule="auto"/>
              <w:ind w:left="-108" w:right="-108"/>
              <w:rPr>
                <w:rFonts w:cs="Times New Roman"/>
              </w:rPr>
            </w:pPr>
            <w:r w:rsidRPr="00C362EA">
              <w:rPr>
                <w:rFonts w:cs="Times New Roman"/>
              </w:rPr>
              <w:t>16</w:t>
            </w:r>
          </w:p>
        </w:tc>
        <w:tc>
          <w:tcPr>
            <w:tcW w:w="270" w:type="dxa"/>
          </w:tcPr>
          <w:p w14:paraId="657AC39D"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31AF4BF5" w14:textId="25600E59" w:rsidR="006119D1" w:rsidRPr="00913194" w:rsidRDefault="006119D1" w:rsidP="006119D1">
            <w:pPr>
              <w:tabs>
                <w:tab w:val="decimal" w:pos="916"/>
              </w:tabs>
              <w:spacing w:line="240" w:lineRule="auto"/>
              <w:ind w:left="-108" w:right="-108"/>
              <w:rPr>
                <w:rFonts w:cs="Times New Roman"/>
                <w:cs/>
              </w:rPr>
            </w:pPr>
            <w:r w:rsidRPr="006F45F2">
              <w:t>82</w:t>
            </w:r>
          </w:p>
        </w:tc>
        <w:tc>
          <w:tcPr>
            <w:tcW w:w="270" w:type="dxa"/>
          </w:tcPr>
          <w:p w14:paraId="2D01BB64"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367EA673" w14:textId="578C832C" w:rsidR="006119D1" w:rsidRPr="00913194" w:rsidRDefault="006119D1" w:rsidP="006119D1">
            <w:pPr>
              <w:tabs>
                <w:tab w:val="decimal" w:pos="916"/>
              </w:tabs>
              <w:spacing w:line="240" w:lineRule="auto"/>
              <w:ind w:left="-108" w:right="-108"/>
              <w:rPr>
                <w:rFonts w:cs="Times New Roman"/>
                <w:cs/>
              </w:rPr>
            </w:pPr>
            <w:r w:rsidRPr="00C362EA">
              <w:rPr>
                <w:rFonts w:cs="Times New Roman"/>
              </w:rPr>
              <w:t>16</w:t>
            </w:r>
          </w:p>
        </w:tc>
      </w:tr>
      <w:tr w:rsidR="006119D1" w:rsidRPr="00913194" w14:paraId="12156DF5" w14:textId="77777777" w:rsidTr="006119D1">
        <w:trPr>
          <w:gridAfter w:val="1"/>
          <w:wAfter w:w="270" w:type="dxa"/>
        </w:trPr>
        <w:tc>
          <w:tcPr>
            <w:tcW w:w="4248" w:type="dxa"/>
          </w:tcPr>
          <w:p w14:paraId="0C3D8378" w14:textId="77777777" w:rsidR="006119D1" w:rsidRPr="00913194" w:rsidRDefault="006119D1" w:rsidP="006119D1">
            <w:pPr>
              <w:tabs>
                <w:tab w:val="left" w:pos="900"/>
                <w:tab w:val="decimal" w:pos="9540"/>
              </w:tabs>
              <w:spacing w:line="240" w:lineRule="atLeast"/>
              <w:jc w:val="both"/>
              <w:rPr>
                <w:rFonts w:cs="Times New Roman"/>
                <w:lang w:val="en-US"/>
              </w:rPr>
            </w:pPr>
            <w:r w:rsidRPr="00913194">
              <w:rPr>
                <w:rFonts w:cs="Times New Roman"/>
                <w:lang w:val="en-US"/>
              </w:rPr>
              <w:t>Rental income</w:t>
            </w:r>
          </w:p>
        </w:tc>
        <w:tc>
          <w:tcPr>
            <w:tcW w:w="1152" w:type="dxa"/>
          </w:tcPr>
          <w:p w14:paraId="2EE93A4F" w14:textId="555CF067" w:rsidR="006119D1" w:rsidRPr="00913194" w:rsidRDefault="006119D1" w:rsidP="006119D1">
            <w:pPr>
              <w:tabs>
                <w:tab w:val="decimal" w:pos="916"/>
              </w:tabs>
              <w:spacing w:line="240" w:lineRule="auto"/>
              <w:ind w:left="-108" w:right="-108"/>
              <w:rPr>
                <w:rFonts w:cs="Times New Roman"/>
              </w:rPr>
            </w:pPr>
            <w:r w:rsidRPr="00C4004F">
              <w:t>8,589</w:t>
            </w:r>
          </w:p>
        </w:tc>
        <w:tc>
          <w:tcPr>
            <w:tcW w:w="270" w:type="dxa"/>
          </w:tcPr>
          <w:p w14:paraId="446EA684"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63F6EA2C" w14:textId="441C7975" w:rsidR="006119D1" w:rsidRPr="00913194" w:rsidRDefault="006119D1" w:rsidP="006119D1">
            <w:pPr>
              <w:tabs>
                <w:tab w:val="decimal" w:pos="916"/>
              </w:tabs>
              <w:spacing w:line="240" w:lineRule="auto"/>
              <w:ind w:left="-108" w:right="-108"/>
              <w:rPr>
                <w:rFonts w:cs="Times New Roman"/>
              </w:rPr>
            </w:pPr>
            <w:r w:rsidRPr="00C362EA">
              <w:rPr>
                <w:rFonts w:cs="Times New Roman"/>
              </w:rPr>
              <w:t>7,161</w:t>
            </w:r>
          </w:p>
        </w:tc>
        <w:tc>
          <w:tcPr>
            <w:tcW w:w="270" w:type="dxa"/>
          </w:tcPr>
          <w:p w14:paraId="12827A1F"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3293AC76" w14:textId="711331DD" w:rsidR="006119D1" w:rsidRPr="00913194" w:rsidRDefault="006119D1" w:rsidP="006119D1">
            <w:pPr>
              <w:tabs>
                <w:tab w:val="decimal" w:pos="916"/>
              </w:tabs>
              <w:spacing w:line="240" w:lineRule="auto"/>
              <w:ind w:left="-108" w:right="-108"/>
              <w:rPr>
                <w:rFonts w:cs="Times New Roman"/>
              </w:rPr>
            </w:pPr>
            <w:r w:rsidRPr="006F45F2">
              <w:t>8,589</w:t>
            </w:r>
          </w:p>
        </w:tc>
        <w:tc>
          <w:tcPr>
            <w:tcW w:w="270" w:type="dxa"/>
          </w:tcPr>
          <w:p w14:paraId="664C035B"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0D29A7C2" w14:textId="0EFD4AEF" w:rsidR="006119D1" w:rsidRPr="00913194" w:rsidRDefault="006119D1" w:rsidP="006119D1">
            <w:pPr>
              <w:tabs>
                <w:tab w:val="decimal" w:pos="916"/>
              </w:tabs>
              <w:spacing w:line="240" w:lineRule="auto"/>
              <w:ind w:left="-108" w:right="-108"/>
              <w:rPr>
                <w:rFonts w:cs="Times New Roman"/>
              </w:rPr>
            </w:pPr>
            <w:r w:rsidRPr="00C362EA">
              <w:rPr>
                <w:rFonts w:cs="Times New Roman"/>
              </w:rPr>
              <w:t>7,161</w:t>
            </w:r>
          </w:p>
        </w:tc>
      </w:tr>
      <w:tr w:rsidR="006119D1" w:rsidRPr="00913194" w14:paraId="12B89060" w14:textId="77777777" w:rsidTr="006119D1">
        <w:trPr>
          <w:gridAfter w:val="1"/>
          <w:wAfter w:w="270" w:type="dxa"/>
        </w:trPr>
        <w:tc>
          <w:tcPr>
            <w:tcW w:w="4248" w:type="dxa"/>
          </w:tcPr>
          <w:p w14:paraId="5B28177C" w14:textId="77777777" w:rsidR="006119D1" w:rsidRPr="00913194" w:rsidRDefault="006119D1" w:rsidP="006119D1">
            <w:pPr>
              <w:tabs>
                <w:tab w:val="left" w:pos="900"/>
                <w:tab w:val="decimal" w:pos="9540"/>
              </w:tabs>
              <w:spacing w:line="240" w:lineRule="atLeast"/>
              <w:jc w:val="both"/>
              <w:rPr>
                <w:rFonts w:cs="Times New Roman"/>
                <w:lang w:val="en-US"/>
              </w:rPr>
            </w:pPr>
            <w:r w:rsidRPr="00913194">
              <w:rPr>
                <w:rFonts w:cs="Times New Roman"/>
                <w:lang w:val="en-US"/>
              </w:rPr>
              <w:t>Dividend income</w:t>
            </w:r>
          </w:p>
        </w:tc>
        <w:tc>
          <w:tcPr>
            <w:tcW w:w="1152" w:type="dxa"/>
          </w:tcPr>
          <w:p w14:paraId="2C19D4D4" w14:textId="697F8DEF" w:rsidR="006119D1" w:rsidRPr="00913194" w:rsidRDefault="006119D1" w:rsidP="006119D1">
            <w:pPr>
              <w:tabs>
                <w:tab w:val="decimal" w:pos="705"/>
              </w:tabs>
              <w:spacing w:line="240" w:lineRule="auto"/>
              <w:ind w:left="-108" w:right="-108"/>
            </w:pPr>
            <w:r w:rsidRPr="00C4004F">
              <w:t>-</w:t>
            </w:r>
          </w:p>
        </w:tc>
        <w:tc>
          <w:tcPr>
            <w:tcW w:w="270" w:type="dxa"/>
          </w:tcPr>
          <w:p w14:paraId="76068841"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73A60B23" w14:textId="3F0EF4C1" w:rsidR="006119D1" w:rsidRPr="00913194" w:rsidRDefault="006119D1" w:rsidP="006119D1">
            <w:pPr>
              <w:tabs>
                <w:tab w:val="decimal" w:pos="705"/>
              </w:tabs>
              <w:spacing w:line="240" w:lineRule="auto"/>
              <w:ind w:left="-108" w:right="-108"/>
              <w:rPr>
                <w:rFonts w:cs="Times New Roman"/>
              </w:rPr>
            </w:pPr>
            <w:r w:rsidRPr="00C362EA">
              <w:t>-</w:t>
            </w:r>
          </w:p>
        </w:tc>
        <w:tc>
          <w:tcPr>
            <w:tcW w:w="270" w:type="dxa"/>
          </w:tcPr>
          <w:p w14:paraId="440642B6"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3F3A29D7" w14:textId="086CDAB5" w:rsidR="006119D1" w:rsidRPr="00913194" w:rsidRDefault="006119D1" w:rsidP="006119D1">
            <w:pPr>
              <w:tabs>
                <w:tab w:val="decimal" w:pos="916"/>
              </w:tabs>
              <w:spacing w:line="240" w:lineRule="auto"/>
              <w:ind w:left="-108" w:right="-108"/>
              <w:rPr>
                <w:rFonts w:cs="Times New Roman"/>
              </w:rPr>
            </w:pPr>
            <w:r w:rsidRPr="006F45F2">
              <w:t>710</w:t>
            </w:r>
          </w:p>
        </w:tc>
        <w:tc>
          <w:tcPr>
            <w:tcW w:w="270" w:type="dxa"/>
          </w:tcPr>
          <w:p w14:paraId="35640242"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58B7800E" w14:textId="2B7236E5" w:rsidR="006119D1" w:rsidRPr="00913194" w:rsidRDefault="006119D1" w:rsidP="006119D1">
            <w:pPr>
              <w:tabs>
                <w:tab w:val="decimal" w:pos="916"/>
              </w:tabs>
              <w:spacing w:line="240" w:lineRule="auto"/>
              <w:ind w:left="-108" w:right="-108"/>
              <w:rPr>
                <w:rFonts w:cs="Times New Roman"/>
              </w:rPr>
            </w:pPr>
            <w:r w:rsidRPr="00C362EA">
              <w:rPr>
                <w:rFonts w:cs="Times New Roman"/>
              </w:rPr>
              <w:t>67</w:t>
            </w:r>
            <w:r>
              <w:rPr>
                <w:rFonts w:cs="Times New Roman"/>
              </w:rPr>
              <w:t>5</w:t>
            </w:r>
          </w:p>
        </w:tc>
      </w:tr>
      <w:tr w:rsidR="006119D1" w:rsidRPr="00913194" w14:paraId="49C7113C" w14:textId="77777777" w:rsidTr="006119D1">
        <w:trPr>
          <w:gridAfter w:val="1"/>
          <w:wAfter w:w="270" w:type="dxa"/>
        </w:trPr>
        <w:tc>
          <w:tcPr>
            <w:tcW w:w="4248" w:type="dxa"/>
          </w:tcPr>
          <w:p w14:paraId="4D876CF2" w14:textId="77777777" w:rsidR="006119D1" w:rsidRPr="00913194" w:rsidRDefault="006119D1" w:rsidP="006119D1">
            <w:pPr>
              <w:tabs>
                <w:tab w:val="left" w:pos="900"/>
                <w:tab w:val="decimal" w:pos="9540"/>
              </w:tabs>
              <w:spacing w:line="240" w:lineRule="atLeast"/>
              <w:jc w:val="both"/>
              <w:rPr>
                <w:rFonts w:cs="Times New Roman"/>
                <w:lang w:val="en-US"/>
              </w:rPr>
            </w:pPr>
            <w:r w:rsidRPr="00913194">
              <w:rPr>
                <w:rFonts w:cs="Times New Roman"/>
                <w:lang w:val="en-US"/>
              </w:rPr>
              <w:t>Other income</w:t>
            </w:r>
          </w:p>
        </w:tc>
        <w:tc>
          <w:tcPr>
            <w:tcW w:w="1152" w:type="dxa"/>
          </w:tcPr>
          <w:p w14:paraId="5F6B50FC" w14:textId="5D7506F4" w:rsidR="006119D1" w:rsidRPr="00913194" w:rsidRDefault="006119D1" w:rsidP="006119D1">
            <w:pPr>
              <w:tabs>
                <w:tab w:val="decimal" w:pos="916"/>
              </w:tabs>
              <w:spacing w:line="240" w:lineRule="auto"/>
              <w:ind w:left="-108" w:right="-108"/>
              <w:rPr>
                <w:rFonts w:cs="Times New Roman"/>
              </w:rPr>
            </w:pPr>
            <w:r w:rsidRPr="00C4004F">
              <w:t>462</w:t>
            </w:r>
          </w:p>
        </w:tc>
        <w:tc>
          <w:tcPr>
            <w:tcW w:w="270" w:type="dxa"/>
          </w:tcPr>
          <w:p w14:paraId="330EC1EB"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58321D33" w14:textId="423ECCB0" w:rsidR="006119D1" w:rsidRPr="00913194" w:rsidRDefault="006119D1" w:rsidP="006119D1">
            <w:pPr>
              <w:tabs>
                <w:tab w:val="decimal" w:pos="916"/>
              </w:tabs>
              <w:spacing w:line="240" w:lineRule="auto"/>
              <w:ind w:left="-108" w:right="-108"/>
              <w:rPr>
                <w:rFonts w:cs="Times New Roman"/>
              </w:rPr>
            </w:pPr>
            <w:r w:rsidRPr="00C362EA">
              <w:rPr>
                <w:rFonts w:cs="Times New Roman"/>
              </w:rPr>
              <w:t>269</w:t>
            </w:r>
          </w:p>
        </w:tc>
        <w:tc>
          <w:tcPr>
            <w:tcW w:w="270" w:type="dxa"/>
          </w:tcPr>
          <w:p w14:paraId="15971CA6"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6132CE17" w14:textId="530F0920" w:rsidR="006119D1" w:rsidRPr="00913194" w:rsidRDefault="006119D1" w:rsidP="006119D1">
            <w:pPr>
              <w:tabs>
                <w:tab w:val="decimal" w:pos="916"/>
              </w:tabs>
              <w:spacing w:line="240" w:lineRule="auto"/>
              <w:ind w:left="-108" w:right="-108"/>
              <w:rPr>
                <w:rFonts w:cs="Times New Roman"/>
              </w:rPr>
            </w:pPr>
            <w:r w:rsidRPr="006F45F2">
              <w:t>462</w:t>
            </w:r>
          </w:p>
        </w:tc>
        <w:tc>
          <w:tcPr>
            <w:tcW w:w="270" w:type="dxa"/>
          </w:tcPr>
          <w:p w14:paraId="751934A0"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6304CA05" w14:textId="30BBD082" w:rsidR="006119D1" w:rsidRPr="00913194" w:rsidRDefault="006119D1" w:rsidP="006119D1">
            <w:pPr>
              <w:tabs>
                <w:tab w:val="decimal" w:pos="916"/>
              </w:tabs>
              <w:spacing w:line="240" w:lineRule="auto"/>
              <w:ind w:left="-108" w:right="-108"/>
              <w:rPr>
                <w:rFonts w:cs="Times New Roman"/>
              </w:rPr>
            </w:pPr>
            <w:r w:rsidRPr="00C362EA">
              <w:rPr>
                <w:rFonts w:cs="Times New Roman"/>
              </w:rPr>
              <w:t>269</w:t>
            </w:r>
          </w:p>
        </w:tc>
      </w:tr>
      <w:tr w:rsidR="006119D1" w:rsidRPr="00913194" w14:paraId="2245BEC9" w14:textId="77777777" w:rsidTr="006119D1">
        <w:trPr>
          <w:gridAfter w:val="1"/>
          <w:wAfter w:w="270" w:type="dxa"/>
        </w:trPr>
        <w:tc>
          <w:tcPr>
            <w:tcW w:w="4248" w:type="dxa"/>
          </w:tcPr>
          <w:p w14:paraId="74ED0874" w14:textId="77777777" w:rsidR="006119D1" w:rsidRPr="00913194" w:rsidRDefault="006119D1" w:rsidP="006119D1">
            <w:pPr>
              <w:tabs>
                <w:tab w:val="left" w:pos="900"/>
                <w:tab w:val="decimal" w:pos="9540"/>
              </w:tabs>
              <w:spacing w:line="240" w:lineRule="atLeast"/>
              <w:jc w:val="both"/>
              <w:rPr>
                <w:rFonts w:cs="Times New Roman"/>
                <w:lang w:val="en-US"/>
              </w:rPr>
            </w:pPr>
            <w:r w:rsidRPr="00913194">
              <w:rPr>
                <w:rFonts w:cs="Times New Roman"/>
                <w:lang w:val="en-US"/>
              </w:rPr>
              <w:t>Inventory management service fee</w:t>
            </w:r>
          </w:p>
        </w:tc>
        <w:tc>
          <w:tcPr>
            <w:tcW w:w="1152" w:type="dxa"/>
          </w:tcPr>
          <w:p w14:paraId="446A4C4B" w14:textId="6D98A584" w:rsidR="006119D1" w:rsidRPr="00913194" w:rsidRDefault="006119D1" w:rsidP="006119D1">
            <w:pPr>
              <w:tabs>
                <w:tab w:val="decimal" w:pos="916"/>
              </w:tabs>
              <w:spacing w:line="240" w:lineRule="auto"/>
              <w:ind w:left="-108" w:right="-108"/>
              <w:rPr>
                <w:rFonts w:cs="Times New Roman"/>
              </w:rPr>
            </w:pPr>
            <w:r w:rsidRPr="00C4004F">
              <w:t>31,655</w:t>
            </w:r>
          </w:p>
        </w:tc>
        <w:tc>
          <w:tcPr>
            <w:tcW w:w="270" w:type="dxa"/>
          </w:tcPr>
          <w:p w14:paraId="3CFDA05B"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68FD84FE" w14:textId="5EFB62C4" w:rsidR="006119D1" w:rsidRPr="00913194" w:rsidRDefault="006119D1" w:rsidP="006119D1">
            <w:pPr>
              <w:tabs>
                <w:tab w:val="decimal" w:pos="916"/>
              </w:tabs>
              <w:spacing w:line="240" w:lineRule="auto"/>
              <w:ind w:left="-108" w:right="-108"/>
              <w:rPr>
                <w:rFonts w:cs="Times New Roman"/>
              </w:rPr>
            </w:pPr>
            <w:r w:rsidRPr="00C362EA">
              <w:rPr>
                <w:rFonts w:cs="Times New Roman"/>
              </w:rPr>
              <w:t>38,239</w:t>
            </w:r>
          </w:p>
        </w:tc>
        <w:tc>
          <w:tcPr>
            <w:tcW w:w="270" w:type="dxa"/>
          </w:tcPr>
          <w:p w14:paraId="60E3FE7B"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25A69857" w14:textId="02DDF362" w:rsidR="006119D1" w:rsidRPr="00913194" w:rsidRDefault="006119D1" w:rsidP="006119D1">
            <w:pPr>
              <w:tabs>
                <w:tab w:val="decimal" w:pos="916"/>
              </w:tabs>
              <w:spacing w:line="240" w:lineRule="auto"/>
              <w:ind w:left="-108" w:right="-108"/>
              <w:rPr>
                <w:rFonts w:cs="Times New Roman"/>
              </w:rPr>
            </w:pPr>
            <w:r w:rsidRPr="006F45F2">
              <w:t>31,655</w:t>
            </w:r>
          </w:p>
        </w:tc>
        <w:tc>
          <w:tcPr>
            <w:tcW w:w="270" w:type="dxa"/>
          </w:tcPr>
          <w:p w14:paraId="032F0B6A"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3ED591C3" w14:textId="5A8D1BB9" w:rsidR="006119D1" w:rsidRPr="00913194" w:rsidRDefault="006119D1" w:rsidP="006119D1">
            <w:pPr>
              <w:tabs>
                <w:tab w:val="decimal" w:pos="916"/>
              </w:tabs>
              <w:spacing w:line="240" w:lineRule="auto"/>
              <w:ind w:left="-108" w:right="-108"/>
              <w:rPr>
                <w:rFonts w:cs="Times New Roman"/>
              </w:rPr>
            </w:pPr>
            <w:r w:rsidRPr="00C362EA">
              <w:rPr>
                <w:rFonts w:cs="Times New Roman"/>
              </w:rPr>
              <w:t>38,239</w:t>
            </w:r>
          </w:p>
        </w:tc>
      </w:tr>
      <w:tr w:rsidR="006119D1" w:rsidRPr="00913194" w14:paraId="690F1E40" w14:textId="77777777" w:rsidTr="006119D1">
        <w:trPr>
          <w:gridAfter w:val="1"/>
          <w:wAfter w:w="270" w:type="dxa"/>
        </w:trPr>
        <w:tc>
          <w:tcPr>
            <w:tcW w:w="4248" w:type="dxa"/>
          </w:tcPr>
          <w:p w14:paraId="68B4E06F"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7E130419" w14:textId="1412A1DB" w:rsidR="006119D1" w:rsidRPr="00913194" w:rsidRDefault="006119D1" w:rsidP="006119D1">
            <w:pPr>
              <w:tabs>
                <w:tab w:val="decimal" w:pos="916"/>
              </w:tabs>
              <w:spacing w:line="240" w:lineRule="auto"/>
              <w:ind w:left="-108" w:right="-108"/>
              <w:rPr>
                <w:rFonts w:cs="Times New Roman"/>
              </w:rPr>
            </w:pPr>
            <w:r w:rsidRPr="00C4004F">
              <w:t>2,941</w:t>
            </w:r>
          </w:p>
        </w:tc>
        <w:tc>
          <w:tcPr>
            <w:tcW w:w="270" w:type="dxa"/>
          </w:tcPr>
          <w:p w14:paraId="3A912400"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6D1EE3A5" w14:textId="078693CF" w:rsidR="006119D1" w:rsidRPr="00913194" w:rsidRDefault="006119D1" w:rsidP="006119D1">
            <w:pPr>
              <w:tabs>
                <w:tab w:val="decimal" w:pos="916"/>
              </w:tabs>
              <w:spacing w:line="240" w:lineRule="auto"/>
              <w:ind w:left="-108" w:right="-108"/>
              <w:rPr>
                <w:rFonts w:cs="Times New Roman"/>
              </w:rPr>
            </w:pPr>
            <w:r w:rsidRPr="00C362EA">
              <w:rPr>
                <w:rFonts w:cs="Times New Roman"/>
              </w:rPr>
              <w:t>5,364</w:t>
            </w:r>
          </w:p>
        </w:tc>
        <w:tc>
          <w:tcPr>
            <w:tcW w:w="270" w:type="dxa"/>
          </w:tcPr>
          <w:p w14:paraId="5510345D"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69B5C4B3" w14:textId="17CEB984" w:rsidR="006119D1" w:rsidRPr="00913194" w:rsidRDefault="006119D1" w:rsidP="006119D1">
            <w:pPr>
              <w:tabs>
                <w:tab w:val="decimal" w:pos="916"/>
              </w:tabs>
              <w:spacing w:line="240" w:lineRule="auto"/>
              <w:ind w:left="-108" w:right="-108"/>
              <w:rPr>
                <w:rFonts w:cs="Times New Roman"/>
              </w:rPr>
            </w:pPr>
            <w:r w:rsidRPr="006F45F2">
              <w:t>2,941</w:t>
            </w:r>
          </w:p>
        </w:tc>
        <w:tc>
          <w:tcPr>
            <w:tcW w:w="270" w:type="dxa"/>
          </w:tcPr>
          <w:p w14:paraId="7D47FCF6"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4DC065D3" w14:textId="6ADB4692" w:rsidR="006119D1" w:rsidRPr="00913194" w:rsidRDefault="006119D1" w:rsidP="006119D1">
            <w:pPr>
              <w:tabs>
                <w:tab w:val="decimal" w:pos="916"/>
              </w:tabs>
              <w:spacing w:line="240" w:lineRule="auto"/>
              <w:ind w:left="-108" w:right="-108"/>
              <w:rPr>
                <w:rFonts w:cs="Times New Roman"/>
              </w:rPr>
            </w:pPr>
            <w:r w:rsidRPr="00C362EA">
              <w:rPr>
                <w:rFonts w:cs="Times New Roman"/>
              </w:rPr>
              <w:t>5,364</w:t>
            </w:r>
          </w:p>
        </w:tc>
      </w:tr>
      <w:tr w:rsidR="006119D1" w:rsidRPr="00913194" w14:paraId="6D4897E3" w14:textId="77777777" w:rsidTr="006119D1">
        <w:trPr>
          <w:gridAfter w:val="1"/>
          <w:wAfter w:w="270" w:type="dxa"/>
        </w:trPr>
        <w:tc>
          <w:tcPr>
            <w:tcW w:w="4248" w:type="dxa"/>
          </w:tcPr>
          <w:p w14:paraId="04086BD9" w14:textId="77777777" w:rsidR="006119D1" w:rsidRPr="00913194" w:rsidRDefault="006119D1" w:rsidP="006119D1">
            <w:pPr>
              <w:tabs>
                <w:tab w:val="left" w:pos="900"/>
                <w:tab w:val="decimal" w:pos="9540"/>
              </w:tabs>
              <w:spacing w:line="240" w:lineRule="atLeast"/>
              <w:ind w:left="-126" w:firstLine="108"/>
              <w:jc w:val="both"/>
              <w:rPr>
                <w:rFonts w:cs="Times New Roman"/>
                <w:b/>
                <w:bCs/>
                <w:lang w:val="en-US"/>
              </w:rPr>
            </w:pPr>
          </w:p>
        </w:tc>
        <w:tc>
          <w:tcPr>
            <w:tcW w:w="1152" w:type="dxa"/>
          </w:tcPr>
          <w:p w14:paraId="521E1B34"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68067CA5"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5BE8AF37"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0896B2B1"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1851DE62"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17CD2447"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33F586FE"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2929A026" w14:textId="77777777" w:rsidTr="006119D1">
        <w:trPr>
          <w:gridAfter w:val="1"/>
          <w:wAfter w:w="270" w:type="dxa"/>
        </w:trPr>
        <w:tc>
          <w:tcPr>
            <w:tcW w:w="4248" w:type="dxa"/>
          </w:tcPr>
          <w:p w14:paraId="14F7C299" w14:textId="77777777" w:rsidR="006119D1" w:rsidRPr="00913194" w:rsidRDefault="006119D1" w:rsidP="006119D1">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Key management personnel</w:t>
            </w:r>
          </w:p>
        </w:tc>
        <w:tc>
          <w:tcPr>
            <w:tcW w:w="1152" w:type="dxa"/>
          </w:tcPr>
          <w:p w14:paraId="7FF1270B"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6173CB6D"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32500D4F"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441B5B14"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6881DDC3"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59257754"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0D5FA42A"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439AE3C6" w14:textId="77777777" w:rsidTr="006119D1">
        <w:trPr>
          <w:gridAfter w:val="1"/>
          <w:wAfter w:w="270" w:type="dxa"/>
        </w:trPr>
        <w:tc>
          <w:tcPr>
            <w:tcW w:w="4248" w:type="dxa"/>
          </w:tcPr>
          <w:p w14:paraId="3CF190D2"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r w:rsidRPr="00913194">
              <w:rPr>
                <w:rFonts w:cs="Times New Roman"/>
                <w:lang w:val="en-US"/>
              </w:rPr>
              <w:t>Key management personnel compensation</w:t>
            </w:r>
          </w:p>
        </w:tc>
        <w:tc>
          <w:tcPr>
            <w:tcW w:w="1152" w:type="dxa"/>
          </w:tcPr>
          <w:p w14:paraId="1A4D98EA"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2DF00D92"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6D45553B"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17E3A54F"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13497855"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049A03F0"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2395C45D" w14:textId="77777777" w:rsidR="006119D1" w:rsidRPr="00913194" w:rsidRDefault="006119D1" w:rsidP="006119D1">
            <w:pPr>
              <w:tabs>
                <w:tab w:val="decimal" w:pos="916"/>
              </w:tabs>
              <w:spacing w:line="240" w:lineRule="atLeast"/>
              <w:ind w:left="-108" w:right="-108"/>
              <w:rPr>
                <w:rFonts w:cs="Times New Roman"/>
                <w:lang w:val="en-US"/>
              </w:rPr>
            </w:pPr>
          </w:p>
        </w:tc>
      </w:tr>
      <w:tr w:rsidR="006119D1" w:rsidRPr="00913194" w14:paraId="220C9BCA" w14:textId="77777777" w:rsidTr="006119D1">
        <w:trPr>
          <w:gridAfter w:val="1"/>
          <w:wAfter w:w="270" w:type="dxa"/>
        </w:trPr>
        <w:tc>
          <w:tcPr>
            <w:tcW w:w="4248" w:type="dxa"/>
          </w:tcPr>
          <w:p w14:paraId="2821016B"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Short-term employee benefits</w:t>
            </w:r>
          </w:p>
        </w:tc>
        <w:tc>
          <w:tcPr>
            <w:tcW w:w="1152" w:type="dxa"/>
          </w:tcPr>
          <w:p w14:paraId="15401B39" w14:textId="323EB6E9" w:rsidR="006119D1" w:rsidRPr="00913194" w:rsidRDefault="006119D1" w:rsidP="006119D1">
            <w:pPr>
              <w:tabs>
                <w:tab w:val="decimal" w:pos="916"/>
              </w:tabs>
              <w:spacing w:line="240" w:lineRule="auto"/>
              <w:ind w:left="-108" w:right="-108"/>
              <w:rPr>
                <w:rFonts w:cs="Times New Roman"/>
                <w:cs/>
              </w:rPr>
            </w:pPr>
            <w:r w:rsidRPr="00AE11AE">
              <w:t>46,817</w:t>
            </w:r>
          </w:p>
        </w:tc>
        <w:tc>
          <w:tcPr>
            <w:tcW w:w="270" w:type="dxa"/>
          </w:tcPr>
          <w:p w14:paraId="576119C5"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43268005" w14:textId="3B61A495" w:rsidR="006119D1" w:rsidRPr="00913194" w:rsidRDefault="006119D1" w:rsidP="006119D1">
            <w:pPr>
              <w:tabs>
                <w:tab w:val="decimal" w:pos="916"/>
              </w:tabs>
              <w:spacing w:line="240" w:lineRule="auto"/>
              <w:ind w:left="-108" w:right="-108"/>
              <w:rPr>
                <w:rFonts w:cs="Times New Roman"/>
                <w:cs/>
              </w:rPr>
            </w:pPr>
            <w:r w:rsidRPr="00C362EA">
              <w:rPr>
                <w:rFonts w:cs="Times New Roman"/>
              </w:rPr>
              <w:t>47,041</w:t>
            </w:r>
          </w:p>
        </w:tc>
        <w:tc>
          <w:tcPr>
            <w:tcW w:w="270" w:type="dxa"/>
          </w:tcPr>
          <w:p w14:paraId="370A1769"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1930D796" w14:textId="32A65086" w:rsidR="006119D1" w:rsidRPr="00913194" w:rsidRDefault="006119D1" w:rsidP="006119D1">
            <w:pPr>
              <w:tabs>
                <w:tab w:val="decimal" w:pos="916"/>
              </w:tabs>
              <w:spacing w:line="240" w:lineRule="auto"/>
              <w:ind w:left="-108" w:right="-108"/>
              <w:rPr>
                <w:rFonts w:cs="Times New Roman"/>
                <w:cs/>
              </w:rPr>
            </w:pPr>
            <w:r w:rsidRPr="008A16EB">
              <w:t>46,817</w:t>
            </w:r>
          </w:p>
        </w:tc>
        <w:tc>
          <w:tcPr>
            <w:tcW w:w="270" w:type="dxa"/>
          </w:tcPr>
          <w:p w14:paraId="01CB5110" w14:textId="77777777" w:rsidR="006119D1" w:rsidRPr="00913194" w:rsidRDefault="006119D1" w:rsidP="006119D1">
            <w:pPr>
              <w:tabs>
                <w:tab w:val="decimal" w:pos="916"/>
              </w:tabs>
              <w:spacing w:line="240" w:lineRule="auto"/>
              <w:ind w:left="-108" w:right="-108"/>
              <w:rPr>
                <w:rFonts w:cs="Times New Roman"/>
                <w:cs/>
                <w:lang w:val="th-TH"/>
              </w:rPr>
            </w:pPr>
          </w:p>
        </w:tc>
        <w:tc>
          <w:tcPr>
            <w:tcW w:w="1170" w:type="dxa"/>
          </w:tcPr>
          <w:p w14:paraId="6FF195CC" w14:textId="6BA06986" w:rsidR="006119D1" w:rsidRPr="00913194" w:rsidRDefault="006119D1" w:rsidP="006119D1">
            <w:pPr>
              <w:tabs>
                <w:tab w:val="decimal" w:pos="916"/>
              </w:tabs>
              <w:spacing w:line="240" w:lineRule="auto"/>
              <w:ind w:left="-108" w:right="-108"/>
              <w:rPr>
                <w:rFonts w:cs="Times New Roman"/>
                <w:cs/>
              </w:rPr>
            </w:pPr>
            <w:r w:rsidRPr="00C362EA">
              <w:rPr>
                <w:rFonts w:cs="Times New Roman"/>
              </w:rPr>
              <w:t>47,041</w:t>
            </w:r>
          </w:p>
        </w:tc>
      </w:tr>
      <w:tr w:rsidR="006119D1" w:rsidRPr="00913194" w14:paraId="18547999" w14:textId="77777777" w:rsidTr="006119D1">
        <w:trPr>
          <w:gridAfter w:val="1"/>
          <w:wAfter w:w="270" w:type="dxa"/>
        </w:trPr>
        <w:tc>
          <w:tcPr>
            <w:tcW w:w="4248" w:type="dxa"/>
          </w:tcPr>
          <w:p w14:paraId="58C15558"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Post-employment benefits</w:t>
            </w:r>
          </w:p>
        </w:tc>
        <w:tc>
          <w:tcPr>
            <w:tcW w:w="1152" w:type="dxa"/>
          </w:tcPr>
          <w:p w14:paraId="0BF3FD52" w14:textId="2AFBE8A1" w:rsidR="006119D1" w:rsidRPr="00913194" w:rsidRDefault="006119D1" w:rsidP="006119D1">
            <w:pPr>
              <w:tabs>
                <w:tab w:val="decimal" w:pos="916"/>
              </w:tabs>
              <w:spacing w:line="240" w:lineRule="auto"/>
              <w:ind w:left="-108" w:right="-108"/>
              <w:rPr>
                <w:rFonts w:cs="Times New Roman"/>
                <w:cs/>
              </w:rPr>
            </w:pPr>
            <w:r w:rsidRPr="00AE11AE">
              <w:t>341</w:t>
            </w:r>
          </w:p>
        </w:tc>
        <w:tc>
          <w:tcPr>
            <w:tcW w:w="270" w:type="dxa"/>
          </w:tcPr>
          <w:p w14:paraId="2A49D8EE"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6E13E764" w14:textId="427CA42C" w:rsidR="006119D1" w:rsidRPr="00913194" w:rsidRDefault="006119D1" w:rsidP="006119D1">
            <w:pPr>
              <w:tabs>
                <w:tab w:val="decimal" w:pos="916"/>
              </w:tabs>
              <w:spacing w:line="240" w:lineRule="auto"/>
              <w:ind w:left="-108" w:right="-108"/>
              <w:rPr>
                <w:rFonts w:cs="Times New Roman"/>
                <w:cs/>
              </w:rPr>
            </w:pPr>
            <w:r w:rsidRPr="00C362EA">
              <w:rPr>
                <w:rFonts w:cs="Times New Roman"/>
              </w:rPr>
              <w:t>384</w:t>
            </w:r>
          </w:p>
        </w:tc>
        <w:tc>
          <w:tcPr>
            <w:tcW w:w="270" w:type="dxa"/>
          </w:tcPr>
          <w:p w14:paraId="0CA0EBBB"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148016EA" w14:textId="316BE87E" w:rsidR="006119D1" w:rsidRPr="00913194" w:rsidRDefault="006119D1" w:rsidP="006119D1">
            <w:pPr>
              <w:tabs>
                <w:tab w:val="decimal" w:pos="916"/>
              </w:tabs>
              <w:spacing w:line="240" w:lineRule="auto"/>
              <w:ind w:left="-108" w:right="-108"/>
              <w:rPr>
                <w:rFonts w:cs="Times New Roman"/>
                <w:cs/>
              </w:rPr>
            </w:pPr>
            <w:r w:rsidRPr="008A16EB">
              <w:t>341</w:t>
            </w:r>
          </w:p>
        </w:tc>
        <w:tc>
          <w:tcPr>
            <w:tcW w:w="270" w:type="dxa"/>
          </w:tcPr>
          <w:p w14:paraId="10FBC868" w14:textId="77777777" w:rsidR="006119D1" w:rsidRPr="00913194" w:rsidRDefault="006119D1" w:rsidP="006119D1">
            <w:pPr>
              <w:tabs>
                <w:tab w:val="decimal" w:pos="916"/>
              </w:tabs>
              <w:spacing w:line="240" w:lineRule="auto"/>
              <w:ind w:left="-108" w:right="-108"/>
              <w:rPr>
                <w:rFonts w:cs="Times New Roman"/>
                <w:cs/>
                <w:lang w:val="th-TH"/>
              </w:rPr>
            </w:pPr>
          </w:p>
        </w:tc>
        <w:tc>
          <w:tcPr>
            <w:tcW w:w="1170" w:type="dxa"/>
          </w:tcPr>
          <w:p w14:paraId="2643F681" w14:textId="209D5326" w:rsidR="006119D1" w:rsidRPr="00913194" w:rsidRDefault="006119D1" w:rsidP="006119D1">
            <w:pPr>
              <w:tabs>
                <w:tab w:val="decimal" w:pos="916"/>
              </w:tabs>
              <w:spacing w:line="240" w:lineRule="auto"/>
              <w:ind w:left="-108" w:right="-108"/>
              <w:rPr>
                <w:rFonts w:cs="Times New Roman"/>
                <w:cs/>
              </w:rPr>
            </w:pPr>
            <w:r w:rsidRPr="00C362EA">
              <w:rPr>
                <w:rFonts w:cs="Times New Roman"/>
              </w:rPr>
              <w:t>384</w:t>
            </w:r>
          </w:p>
        </w:tc>
      </w:tr>
      <w:tr w:rsidR="006119D1" w:rsidRPr="00913194" w14:paraId="2169D94C" w14:textId="77777777" w:rsidTr="006119D1">
        <w:trPr>
          <w:gridAfter w:val="1"/>
          <w:wAfter w:w="270" w:type="dxa"/>
        </w:trPr>
        <w:tc>
          <w:tcPr>
            <w:tcW w:w="4248" w:type="dxa"/>
          </w:tcPr>
          <w:p w14:paraId="7BC9A80A"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r w:rsidRPr="00913194">
              <w:rPr>
                <w:rFonts w:cs="Times New Roman"/>
                <w:lang w:val="en-US"/>
              </w:rPr>
              <w:t xml:space="preserve">   Other long-term benefits</w:t>
            </w:r>
          </w:p>
        </w:tc>
        <w:tc>
          <w:tcPr>
            <w:tcW w:w="1152" w:type="dxa"/>
            <w:tcBorders>
              <w:bottom w:val="single" w:sz="4" w:space="0" w:color="auto"/>
            </w:tcBorders>
          </w:tcPr>
          <w:p w14:paraId="02407016" w14:textId="1D18361E" w:rsidR="006119D1" w:rsidRPr="00913194" w:rsidRDefault="006119D1" w:rsidP="006119D1">
            <w:pPr>
              <w:tabs>
                <w:tab w:val="decimal" w:pos="916"/>
              </w:tabs>
              <w:spacing w:line="240" w:lineRule="auto"/>
              <w:ind w:left="-108" w:right="-108"/>
              <w:rPr>
                <w:rFonts w:cs="Times New Roman"/>
              </w:rPr>
            </w:pPr>
            <w:r w:rsidRPr="00AE11AE">
              <w:t>4</w:t>
            </w:r>
          </w:p>
        </w:tc>
        <w:tc>
          <w:tcPr>
            <w:tcW w:w="270" w:type="dxa"/>
          </w:tcPr>
          <w:p w14:paraId="7D18B78F" w14:textId="77777777" w:rsidR="006119D1" w:rsidRPr="00913194" w:rsidRDefault="006119D1" w:rsidP="006119D1">
            <w:pPr>
              <w:tabs>
                <w:tab w:val="decimal" w:pos="916"/>
              </w:tabs>
              <w:spacing w:line="240" w:lineRule="auto"/>
              <w:ind w:left="-108" w:right="-108"/>
              <w:rPr>
                <w:rFonts w:cs="Times New Roman"/>
                <w:cs/>
              </w:rPr>
            </w:pPr>
          </w:p>
        </w:tc>
        <w:tc>
          <w:tcPr>
            <w:tcW w:w="1170" w:type="dxa"/>
            <w:tcBorders>
              <w:bottom w:val="single" w:sz="4" w:space="0" w:color="auto"/>
            </w:tcBorders>
          </w:tcPr>
          <w:p w14:paraId="3846D24D" w14:textId="660DA2B0" w:rsidR="006119D1" w:rsidRPr="00913194" w:rsidRDefault="006119D1" w:rsidP="006119D1">
            <w:pPr>
              <w:tabs>
                <w:tab w:val="decimal" w:pos="916"/>
              </w:tabs>
              <w:spacing w:line="240" w:lineRule="auto"/>
              <w:ind w:left="-108" w:right="-108"/>
              <w:rPr>
                <w:rFonts w:cs="Times New Roman"/>
              </w:rPr>
            </w:pPr>
            <w:r w:rsidRPr="00C362EA">
              <w:rPr>
                <w:rFonts w:cs="Times New Roman"/>
              </w:rPr>
              <w:t>4</w:t>
            </w:r>
          </w:p>
        </w:tc>
        <w:tc>
          <w:tcPr>
            <w:tcW w:w="270" w:type="dxa"/>
          </w:tcPr>
          <w:p w14:paraId="0FFEAD5E" w14:textId="77777777" w:rsidR="006119D1" w:rsidRPr="00913194" w:rsidRDefault="006119D1" w:rsidP="006119D1">
            <w:pPr>
              <w:tabs>
                <w:tab w:val="decimal" w:pos="916"/>
              </w:tabs>
              <w:spacing w:line="240" w:lineRule="auto"/>
              <w:ind w:left="-108" w:right="-108"/>
              <w:rPr>
                <w:rFonts w:cs="Times New Roman"/>
                <w:cs/>
              </w:rPr>
            </w:pPr>
          </w:p>
        </w:tc>
        <w:tc>
          <w:tcPr>
            <w:tcW w:w="1170" w:type="dxa"/>
            <w:tcBorders>
              <w:bottom w:val="single" w:sz="4" w:space="0" w:color="auto"/>
            </w:tcBorders>
          </w:tcPr>
          <w:p w14:paraId="384D9703" w14:textId="13C2EC03" w:rsidR="006119D1" w:rsidRPr="00913194" w:rsidRDefault="006119D1" w:rsidP="006119D1">
            <w:pPr>
              <w:tabs>
                <w:tab w:val="decimal" w:pos="916"/>
              </w:tabs>
              <w:spacing w:line="240" w:lineRule="auto"/>
              <w:ind w:left="-108" w:right="-108"/>
              <w:rPr>
                <w:rFonts w:cs="Times New Roman"/>
              </w:rPr>
            </w:pPr>
            <w:r w:rsidRPr="008A16EB">
              <w:t>4</w:t>
            </w:r>
          </w:p>
        </w:tc>
        <w:tc>
          <w:tcPr>
            <w:tcW w:w="270" w:type="dxa"/>
          </w:tcPr>
          <w:p w14:paraId="13A719D8" w14:textId="77777777" w:rsidR="006119D1" w:rsidRPr="00913194" w:rsidRDefault="006119D1" w:rsidP="006119D1">
            <w:pPr>
              <w:tabs>
                <w:tab w:val="decimal" w:pos="916"/>
              </w:tabs>
              <w:spacing w:line="240" w:lineRule="auto"/>
              <w:ind w:left="-108" w:right="-108"/>
              <w:rPr>
                <w:rFonts w:cs="Times New Roman"/>
                <w:cs/>
                <w:lang w:val="th-TH"/>
              </w:rPr>
            </w:pPr>
          </w:p>
        </w:tc>
        <w:tc>
          <w:tcPr>
            <w:tcW w:w="1170" w:type="dxa"/>
            <w:tcBorders>
              <w:bottom w:val="single" w:sz="4" w:space="0" w:color="auto"/>
            </w:tcBorders>
          </w:tcPr>
          <w:p w14:paraId="0C973F73" w14:textId="5E2C2E50" w:rsidR="006119D1" w:rsidRPr="00913194" w:rsidRDefault="006119D1" w:rsidP="006119D1">
            <w:pPr>
              <w:tabs>
                <w:tab w:val="decimal" w:pos="916"/>
              </w:tabs>
              <w:spacing w:line="240" w:lineRule="auto"/>
              <w:ind w:left="-108" w:right="-108"/>
              <w:rPr>
                <w:rFonts w:cs="Times New Roman"/>
              </w:rPr>
            </w:pPr>
            <w:r w:rsidRPr="00C362EA">
              <w:rPr>
                <w:rFonts w:cs="Times New Roman"/>
              </w:rPr>
              <w:t>4</w:t>
            </w:r>
          </w:p>
        </w:tc>
      </w:tr>
      <w:tr w:rsidR="006119D1" w:rsidRPr="0086183F" w14:paraId="4DEC708B" w14:textId="77777777" w:rsidTr="006119D1">
        <w:trPr>
          <w:gridAfter w:val="1"/>
          <w:wAfter w:w="270" w:type="dxa"/>
        </w:trPr>
        <w:tc>
          <w:tcPr>
            <w:tcW w:w="4248" w:type="dxa"/>
          </w:tcPr>
          <w:p w14:paraId="74C20D20" w14:textId="77777777" w:rsidR="006119D1" w:rsidRPr="0086183F" w:rsidRDefault="006119D1" w:rsidP="006119D1">
            <w:pPr>
              <w:tabs>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Total key management personnel</w:t>
            </w:r>
          </w:p>
          <w:p w14:paraId="537E80A1" w14:textId="77777777" w:rsidR="006119D1" w:rsidRPr="0086183F" w:rsidRDefault="006119D1" w:rsidP="006119D1">
            <w:pPr>
              <w:tabs>
                <w:tab w:val="left" w:pos="327"/>
                <w:tab w:val="left" w:pos="900"/>
                <w:tab w:val="decimal" w:pos="9540"/>
              </w:tabs>
              <w:spacing w:line="240" w:lineRule="atLeast"/>
              <w:ind w:left="-126" w:firstLine="108"/>
              <w:jc w:val="both"/>
              <w:rPr>
                <w:rFonts w:cs="Times New Roman"/>
                <w:b/>
                <w:bCs/>
                <w:lang w:val="en-US"/>
              </w:rPr>
            </w:pPr>
            <w:r w:rsidRPr="0086183F">
              <w:rPr>
                <w:rFonts w:cs="Times New Roman"/>
                <w:b/>
                <w:bCs/>
                <w:lang w:val="en-US"/>
              </w:rPr>
              <w:t xml:space="preserve">      compensation</w:t>
            </w:r>
          </w:p>
        </w:tc>
        <w:tc>
          <w:tcPr>
            <w:tcW w:w="1152" w:type="dxa"/>
            <w:tcBorders>
              <w:top w:val="single" w:sz="4" w:space="0" w:color="auto"/>
              <w:bottom w:val="double" w:sz="4" w:space="0" w:color="auto"/>
            </w:tcBorders>
          </w:tcPr>
          <w:p w14:paraId="3F2C68C0" w14:textId="77777777" w:rsidR="006119D1" w:rsidRDefault="006119D1" w:rsidP="006119D1">
            <w:pPr>
              <w:tabs>
                <w:tab w:val="decimal" w:pos="916"/>
              </w:tabs>
              <w:spacing w:line="240" w:lineRule="auto"/>
              <w:ind w:left="-108" w:right="-108"/>
              <w:rPr>
                <w:rFonts w:cs="Times New Roman"/>
                <w:b/>
                <w:bCs/>
              </w:rPr>
            </w:pPr>
          </w:p>
          <w:p w14:paraId="6B031151" w14:textId="49AB4F01" w:rsidR="006119D1" w:rsidRPr="0086183F" w:rsidRDefault="006119D1" w:rsidP="006119D1">
            <w:pPr>
              <w:tabs>
                <w:tab w:val="decimal" w:pos="916"/>
              </w:tabs>
              <w:spacing w:line="240" w:lineRule="auto"/>
              <w:ind w:left="-108" w:right="-108"/>
              <w:rPr>
                <w:rFonts w:cs="Times New Roman"/>
                <w:b/>
                <w:bCs/>
                <w:cs/>
              </w:rPr>
            </w:pPr>
            <w:r w:rsidRPr="003C37FE">
              <w:rPr>
                <w:rFonts w:cs="Times New Roman"/>
                <w:b/>
                <w:bCs/>
              </w:rPr>
              <w:t>47,162</w:t>
            </w:r>
          </w:p>
        </w:tc>
        <w:tc>
          <w:tcPr>
            <w:tcW w:w="270" w:type="dxa"/>
          </w:tcPr>
          <w:p w14:paraId="6FBC5246" w14:textId="77777777" w:rsidR="006119D1" w:rsidRPr="0086183F" w:rsidRDefault="006119D1" w:rsidP="006119D1">
            <w:pPr>
              <w:tabs>
                <w:tab w:val="decimal" w:pos="916"/>
              </w:tabs>
              <w:spacing w:line="240" w:lineRule="auto"/>
              <w:ind w:left="-108" w:right="-108"/>
              <w:rPr>
                <w:rFonts w:cs="Times New Roman"/>
                <w:b/>
                <w:bCs/>
                <w:cs/>
              </w:rPr>
            </w:pPr>
          </w:p>
        </w:tc>
        <w:tc>
          <w:tcPr>
            <w:tcW w:w="1170" w:type="dxa"/>
            <w:tcBorders>
              <w:top w:val="single" w:sz="4" w:space="0" w:color="auto"/>
              <w:bottom w:val="double" w:sz="4" w:space="0" w:color="auto"/>
            </w:tcBorders>
          </w:tcPr>
          <w:p w14:paraId="5E395C68" w14:textId="77777777" w:rsidR="006119D1" w:rsidRDefault="006119D1" w:rsidP="006119D1">
            <w:pPr>
              <w:tabs>
                <w:tab w:val="decimal" w:pos="916"/>
              </w:tabs>
              <w:spacing w:line="240" w:lineRule="auto"/>
              <w:ind w:left="-108" w:right="-108"/>
              <w:rPr>
                <w:rFonts w:cs="Times New Roman"/>
                <w:b/>
                <w:bCs/>
              </w:rPr>
            </w:pPr>
          </w:p>
          <w:p w14:paraId="5F65B1D3" w14:textId="599AE7C2" w:rsidR="006119D1" w:rsidRPr="0086183F" w:rsidRDefault="006119D1" w:rsidP="006119D1">
            <w:pPr>
              <w:tabs>
                <w:tab w:val="decimal" w:pos="916"/>
              </w:tabs>
              <w:spacing w:line="240" w:lineRule="auto"/>
              <w:ind w:left="-108" w:right="-108"/>
              <w:rPr>
                <w:rFonts w:cs="Times New Roman"/>
                <w:b/>
                <w:bCs/>
                <w:cs/>
              </w:rPr>
            </w:pPr>
            <w:r w:rsidRPr="00C362EA">
              <w:rPr>
                <w:rFonts w:cs="Times New Roman"/>
                <w:b/>
                <w:bCs/>
              </w:rPr>
              <w:t>47,429</w:t>
            </w:r>
          </w:p>
        </w:tc>
        <w:tc>
          <w:tcPr>
            <w:tcW w:w="270" w:type="dxa"/>
          </w:tcPr>
          <w:p w14:paraId="5B63C4F7" w14:textId="77777777" w:rsidR="006119D1" w:rsidRPr="0086183F" w:rsidRDefault="006119D1" w:rsidP="006119D1">
            <w:pPr>
              <w:tabs>
                <w:tab w:val="decimal" w:pos="916"/>
              </w:tabs>
              <w:spacing w:line="240" w:lineRule="auto"/>
              <w:ind w:left="-108" w:right="-108"/>
              <w:rPr>
                <w:rFonts w:cs="Times New Roman"/>
                <w:b/>
                <w:bCs/>
                <w:cs/>
              </w:rPr>
            </w:pPr>
          </w:p>
        </w:tc>
        <w:tc>
          <w:tcPr>
            <w:tcW w:w="1170" w:type="dxa"/>
            <w:tcBorders>
              <w:top w:val="single" w:sz="4" w:space="0" w:color="auto"/>
              <w:bottom w:val="double" w:sz="4" w:space="0" w:color="auto"/>
            </w:tcBorders>
          </w:tcPr>
          <w:p w14:paraId="5B36C9DE" w14:textId="77777777" w:rsidR="006119D1" w:rsidRDefault="006119D1" w:rsidP="006119D1">
            <w:pPr>
              <w:tabs>
                <w:tab w:val="decimal" w:pos="916"/>
              </w:tabs>
              <w:spacing w:line="240" w:lineRule="auto"/>
              <w:ind w:left="-108" w:right="-108"/>
              <w:rPr>
                <w:rFonts w:cs="Times New Roman"/>
                <w:b/>
                <w:bCs/>
              </w:rPr>
            </w:pPr>
          </w:p>
          <w:p w14:paraId="0B0DBD93" w14:textId="7706EAE5" w:rsidR="006119D1" w:rsidRPr="0086183F" w:rsidRDefault="006119D1" w:rsidP="006119D1">
            <w:pPr>
              <w:tabs>
                <w:tab w:val="decimal" w:pos="916"/>
              </w:tabs>
              <w:spacing w:line="240" w:lineRule="auto"/>
              <w:ind w:left="-108" w:right="-108"/>
              <w:rPr>
                <w:rFonts w:cs="Times New Roman"/>
                <w:b/>
                <w:bCs/>
                <w:cs/>
              </w:rPr>
            </w:pPr>
            <w:r w:rsidRPr="003C37FE">
              <w:rPr>
                <w:rFonts w:cs="Times New Roman"/>
                <w:b/>
                <w:bCs/>
              </w:rPr>
              <w:t>47,162</w:t>
            </w:r>
          </w:p>
        </w:tc>
        <w:tc>
          <w:tcPr>
            <w:tcW w:w="270" w:type="dxa"/>
          </w:tcPr>
          <w:p w14:paraId="292E55A5" w14:textId="77777777" w:rsidR="006119D1" w:rsidRPr="0086183F" w:rsidRDefault="006119D1" w:rsidP="006119D1">
            <w:pPr>
              <w:tabs>
                <w:tab w:val="decimal" w:pos="916"/>
              </w:tabs>
              <w:spacing w:line="240" w:lineRule="auto"/>
              <w:ind w:left="-108" w:right="-108"/>
              <w:rPr>
                <w:rFonts w:cs="Times New Roman"/>
                <w:b/>
                <w:bCs/>
                <w:cs/>
                <w:lang w:val="th-TH"/>
              </w:rPr>
            </w:pPr>
          </w:p>
        </w:tc>
        <w:tc>
          <w:tcPr>
            <w:tcW w:w="1170" w:type="dxa"/>
            <w:tcBorders>
              <w:top w:val="single" w:sz="4" w:space="0" w:color="auto"/>
              <w:bottom w:val="double" w:sz="4" w:space="0" w:color="auto"/>
            </w:tcBorders>
          </w:tcPr>
          <w:p w14:paraId="0687CA19" w14:textId="77777777" w:rsidR="006119D1" w:rsidRDefault="006119D1" w:rsidP="006119D1">
            <w:pPr>
              <w:tabs>
                <w:tab w:val="decimal" w:pos="916"/>
              </w:tabs>
              <w:spacing w:line="240" w:lineRule="auto"/>
              <w:ind w:left="-108" w:right="-108"/>
              <w:rPr>
                <w:rFonts w:cs="Times New Roman"/>
                <w:b/>
                <w:bCs/>
              </w:rPr>
            </w:pPr>
          </w:p>
          <w:p w14:paraId="7C9A7E4E" w14:textId="2260DAEE" w:rsidR="006119D1" w:rsidRPr="0086183F" w:rsidRDefault="006119D1" w:rsidP="006119D1">
            <w:pPr>
              <w:tabs>
                <w:tab w:val="decimal" w:pos="916"/>
              </w:tabs>
              <w:spacing w:line="240" w:lineRule="auto"/>
              <w:ind w:left="-108" w:right="-108"/>
              <w:rPr>
                <w:rFonts w:cs="Times New Roman"/>
                <w:b/>
                <w:bCs/>
                <w:cs/>
              </w:rPr>
            </w:pPr>
            <w:r w:rsidRPr="00C362EA">
              <w:rPr>
                <w:rFonts w:cs="Times New Roman"/>
                <w:b/>
                <w:bCs/>
              </w:rPr>
              <w:t>47,429</w:t>
            </w:r>
          </w:p>
        </w:tc>
      </w:tr>
      <w:tr w:rsidR="006119D1" w:rsidRPr="00913194" w14:paraId="10B3621B" w14:textId="77777777" w:rsidTr="006119D1">
        <w:trPr>
          <w:gridAfter w:val="1"/>
          <w:wAfter w:w="270" w:type="dxa"/>
        </w:trPr>
        <w:tc>
          <w:tcPr>
            <w:tcW w:w="4248" w:type="dxa"/>
          </w:tcPr>
          <w:p w14:paraId="02A6683B" w14:textId="77777777" w:rsidR="006119D1" w:rsidRPr="00913194" w:rsidRDefault="006119D1" w:rsidP="006119D1">
            <w:pPr>
              <w:tabs>
                <w:tab w:val="left" w:pos="900"/>
                <w:tab w:val="decimal" w:pos="9540"/>
              </w:tabs>
              <w:spacing w:line="240" w:lineRule="atLeast"/>
              <w:ind w:left="-126"/>
              <w:jc w:val="both"/>
              <w:rPr>
                <w:rFonts w:cs="Times New Roman"/>
                <w:lang w:val="en-US"/>
              </w:rPr>
            </w:pPr>
          </w:p>
        </w:tc>
        <w:tc>
          <w:tcPr>
            <w:tcW w:w="1152" w:type="dxa"/>
            <w:tcBorders>
              <w:top w:val="double" w:sz="4" w:space="0" w:color="auto"/>
            </w:tcBorders>
          </w:tcPr>
          <w:p w14:paraId="44F949D8"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2A92B5F8" w14:textId="77777777" w:rsidR="006119D1" w:rsidRPr="00913194" w:rsidRDefault="006119D1" w:rsidP="006119D1">
            <w:pPr>
              <w:tabs>
                <w:tab w:val="decimal" w:pos="916"/>
              </w:tabs>
              <w:spacing w:line="240" w:lineRule="atLeast"/>
              <w:ind w:left="-108" w:right="-108"/>
              <w:rPr>
                <w:rFonts w:cs="Times New Roman"/>
              </w:rPr>
            </w:pPr>
          </w:p>
        </w:tc>
        <w:tc>
          <w:tcPr>
            <w:tcW w:w="1170" w:type="dxa"/>
            <w:tcBorders>
              <w:top w:val="double" w:sz="4" w:space="0" w:color="auto"/>
            </w:tcBorders>
          </w:tcPr>
          <w:p w14:paraId="595BB50C"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2E3D71EA" w14:textId="77777777" w:rsidR="006119D1" w:rsidRPr="00913194" w:rsidRDefault="006119D1" w:rsidP="006119D1">
            <w:pPr>
              <w:tabs>
                <w:tab w:val="decimal" w:pos="916"/>
              </w:tabs>
              <w:spacing w:line="240" w:lineRule="atLeast"/>
              <w:ind w:left="-108" w:right="-108"/>
              <w:rPr>
                <w:rFonts w:cs="Times New Roman"/>
              </w:rPr>
            </w:pPr>
          </w:p>
        </w:tc>
        <w:tc>
          <w:tcPr>
            <w:tcW w:w="1170" w:type="dxa"/>
            <w:tcBorders>
              <w:top w:val="double" w:sz="4" w:space="0" w:color="auto"/>
            </w:tcBorders>
          </w:tcPr>
          <w:p w14:paraId="0647EEB6"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109D6149" w14:textId="77777777" w:rsidR="006119D1" w:rsidRPr="00913194" w:rsidRDefault="006119D1" w:rsidP="006119D1">
            <w:pPr>
              <w:tabs>
                <w:tab w:val="decimal" w:pos="916"/>
              </w:tabs>
              <w:spacing w:line="240" w:lineRule="atLeast"/>
              <w:ind w:left="-108" w:right="-108"/>
              <w:rPr>
                <w:rFonts w:cs="Times New Roman"/>
              </w:rPr>
            </w:pPr>
          </w:p>
        </w:tc>
        <w:tc>
          <w:tcPr>
            <w:tcW w:w="1170" w:type="dxa"/>
            <w:tcBorders>
              <w:top w:val="double" w:sz="4" w:space="0" w:color="auto"/>
            </w:tcBorders>
          </w:tcPr>
          <w:p w14:paraId="00A9E499" w14:textId="77777777" w:rsidR="006119D1" w:rsidRPr="00913194" w:rsidRDefault="006119D1" w:rsidP="006119D1">
            <w:pPr>
              <w:tabs>
                <w:tab w:val="decimal" w:pos="916"/>
              </w:tabs>
              <w:spacing w:line="240" w:lineRule="atLeast"/>
              <w:ind w:left="-108" w:right="-108"/>
              <w:rPr>
                <w:rFonts w:cs="Times New Roman"/>
                <w:lang w:val="en-US"/>
              </w:rPr>
            </w:pPr>
          </w:p>
        </w:tc>
      </w:tr>
      <w:tr w:rsidR="006119D1" w:rsidRPr="00913194" w14:paraId="0F906A1B" w14:textId="77777777" w:rsidTr="006119D1">
        <w:trPr>
          <w:gridAfter w:val="1"/>
          <w:wAfter w:w="270" w:type="dxa"/>
        </w:trPr>
        <w:tc>
          <w:tcPr>
            <w:tcW w:w="4248" w:type="dxa"/>
          </w:tcPr>
          <w:p w14:paraId="4CC752D7" w14:textId="77777777" w:rsidR="006119D1" w:rsidRPr="00913194" w:rsidRDefault="006119D1" w:rsidP="006119D1">
            <w:pPr>
              <w:tabs>
                <w:tab w:val="left" w:pos="900"/>
                <w:tab w:val="decimal" w:pos="9540"/>
              </w:tabs>
              <w:spacing w:line="240" w:lineRule="atLeast"/>
              <w:ind w:left="-126" w:firstLine="108"/>
              <w:jc w:val="both"/>
              <w:rPr>
                <w:rFonts w:cs="Times New Roman"/>
                <w:b/>
                <w:bCs/>
                <w:lang w:val="en-US"/>
              </w:rPr>
            </w:pPr>
            <w:r w:rsidRPr="00913194">
              <w:rPr>
                <w:rFonts w:cs="Times New Roman"/>
                <w:b/>
                <w:bCs/>
                <w:lang w:val="en-US"/>
              </w:rPr>
              <w:t>Other related parties</w:t>
            </w:r>
          </w:p>
        </w:tc>
        <w:tc>
          <w:tcPr>
            <w:tcW w:w="1152" w:type="dxa"/>
          </w:tcPr>
          <w:p w14:paraId="15C1EDD1"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4BCD35B4"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1A921EDF" w14:textId="77777777" w:rsidR="006119D1" w:rsidRPr="00913194" w:rsidRDefault="006119D1" w:rsidP="006119D1">
            <w:pPr>
              <w:tabs>
                <w:tab w:val="decimal" w:pos="916"/>
              </w:tabs>
              <w:spacing w:line="240" w:lineRule="atLeast"/>
              <w:ind w:left="-108" w:right="-108"/>
              <w:rPr>
                <w:rFonts w:cs="Times New Roman"/>
                <w:lang w:val="en-US"/>
              </w:rPr>
            </w:pPr>
          </w:p>
        </w:tc>
        <w:tc>
          <w:tcPr>
            <w:tcW w:w="270" w:type="dxa"/>
          </w:tcPr>
          <w:p w14:paraId="72B71ABD"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7589BAAB" w14:textId="77777777" w:rsidR="006119D1" w:rsidRPr="00913194" w:rsidRDefault="006119D1" w:rsidP="006119D1">
            <w:pPr>
              <w:tabs>
                <w:tab w:val="decimal" w:pos="916"/>
              </w:tabs>
              <w:spacing w:line="240" w:lineRule="atLeast"/>
              <w:ind w:left="-108" w:right="-108"/>
              <w:rPr>
                <w:rFonts w:cs="Times New Roman"/>
                <w:cs/>
                <w:lang w:val="en-US"/>
              </w:rPr>
            </w:pPr>
          </w:p>
        </w:tc>
        <w:tc>
          <w:tcPr>
            <w:tcW w:w="270" w:type="dxa"/>
          </w:tcPr>
          <w:p w14:paraId="3FCB359F" w14:textId="77777777" w:rsidR="006119D1" w:rsidRPr="00913194" w:rsidRDefault="006119D1" w:rsidP="006119D1">
            <w:pPr>
              <w:tabs>
                <w:tab w:val="decimal" w:pos="916"/>
              </w:tabs>
              <w:spacing w:line="240" w:lineRule="atLeast"/>
              <w:ind w:left="-108" w:right="-108"/>
              <w:rPr>
                <w:rFonts w:cs="Times New Roman"/>
              </w:rPr>
            </w:pPr>
          </w:p>
        </w:tc>
        <w:tc>
          <w:tcPr>
            <w:tcW w:w="1170" w:type="dxa"/>
          </w:tcPr>
          <w:p w14:paraId="71D4E635" w14:textId="77777777" w:rsidR="006119D1" w:rsidRPr="00913194" w:rsidRDefault="006119D1" w:rsidP="006119D1">
            <w:pPr>
              <w:tabs>
                <w:tab w:val="decimal" w:pos="916"/>
              </w:tabs>
              <w:spacing w:line="240" w:lineRule="atLeast"/>
              <w:ind w:left="-108" w:right="-108"/>
              <w:rPr>
                <w:rFonts w:cs="Times New Roman"/>
                <w:cs/>
                <w:lang w:val="en-US"/>
              </w:rPr>
            </w:pPr>
          </w:p>
        </w:tc>
      </w:tr>
      <w:tr w:rsidR="006119D1" w:rsidRPr="00913194" w14:paraId="772830E8" w14:textId="77777777" w:rsidTr="006119D1">
        <w:trPr>
          <w:gridAfter w:val="1"/>
          <w:wAfter w:w="270" w:type="dxa"/>
        </w:trPr>
        <w:tc>
          <w:tcPr>
            <w:tcW w:w="4248" w:type="dxa"/>
          </w:tcPr>
          <w:p w14:paraId="3243422F"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r w:rsidRPr="00913194">
              <w:rPr>
                <w:rFonts w:cs="Times New Roman"/>
                <w:lang w:val="en-US"/>
              </w:rPr>
              <w:t>Revenue from sale of goods</w:t>
            </w:r>
          </w:p>
        </w:tc>
        <w:tc>
          <w:tcPr>
            <w:tcW w:w="1152" w:type="dxa"/>
          </w:tcPr>
          <w:p w14:paraId="594EDDA3" w14:textId="045ED5DB" w:rsidR="006119D1" w:rsidRPr="00913194" w:rsidRDefault="006119D1" w:rsidP="006119D1">
            <w:pPr>
              <w:tabs>
                <w:tab w:val="decimal" w:pos="916"/>
              </w:tabs>
              <w:spacing w:line="240" w:lineRule="auto"/>
              <w:ind w:left="-108" w:right="-108"/>
              <w:rPr>
                <w:rFonts w:cs="Times New Roman"/>
              </w:rPr>
            </w:pPr>
            <w:r w:rsidRPr="00FA17AB">
              <w:t>1,942,631</w:t>
            </w:r>
          </w:p>
        </w:tc>
        <w:tc>
          <w:tcPr>
            <w:tcW w:w="270" w:type="dxa"/>
          </w:tcPr>
          <w:p w14:paraId="4199AAE1"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3F3D4C76" w14:textId="17979BAC" w:rsidR="006119D1" w:rsidRPr="00913194" w:rsidRDefault="006119D1" w:rsidP="006119D1">
            <w:pPr>
              <w:tabs>
                <w:tab w:val="decimal" w:pos="916"/>
              </w:tabs>
              <w:spacing w:line="240" w:lineRule="auto"/>
              <w:ind w:left="-108" w:right="-108"/>
              <w:rPr>
                <w:rFonts w:cs="Times New Roman"/>
              </w:rPr>
            </w:pPr>
            <w:r w:rsidRPr="00C362EA">
              <w:rPr>
                <w:rFonts w:cs="Times New Roman"/>
              </w:rPr>
              <w:t>2,473,363</w:t>
            </w:r>
          </w:p>
        </w:tc>
        <w:tc>
          <w:tcPr>
            <w:tcW w:w="270" w:type="dxa"/>
          </w:tcPr>
          <w:p w14:paraId="2DAB12BA"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16FA2477" w14:textId="076BE72C" w:rsidR="006119D1" w:rsidRPr="00913194" w:rsidRDefault="006119D1" w:rsidP="006119D1">
            <w:pPr>
              <w:tabs>
                <w:tab w:val="decimal" w:pos="916"/>
              </w:tabs>
              <w:spacing w:line="240" w:lineRule="auto"/>
              <w:ind w:left="-108" w:right="-108"/>
              <w:rPr>
                <w:rFonts w:cs="Times New Roman"/>
              </w:rPr>
            </w:pPr>
            <w:r w:rsidRPr="00225981">
              <w:t>1,942,631</w:t>
            </w:r>
          </w:p>
        </w:tc>
        <w:tc>
          <w:tcPr>
            <w:tcW w:w="270" w:type="dxa"/>
          </w:tcPr>
          <w:p w14:paraId="1555BA3B" w14:textId="77777777" w:rsidR="006119D1" w:rsidRPr="00913194" w:rsidRDefault="006119D1" w:rsidP="006119D1">
            <w:pPr>
              <w:tabs>
                <w:tab w:val="decimal" w:pos="916"/>
              </w:tabs>
              <w:spacing w:line="240" w:lineRule="auto"/>
              <w:ind w:left="-108" w:right="-108"/>
              <w:rPr>
                <w:rFonts w:cs="Times New Roman"/>
                <w:cs/>
                <w:lang w:val="th-TH"/>
              </w:rPr>
            </w:pPr>
          </w:p>
        </w:tc>
        <w:tc>
          <w:tcPr>
            <w:tcW w:w="1170" w:type="dxa"/>
          </w:tcPr>
          <w:p w14:paraId="14D62A79" w14:textId="48372EB2" w:rsidR="006119D1" w:rsidRPr="00913194" w:rsidRDefault="006119D1" w:rsidP="006119D1">
            <w:pPr>
              <w:tabs>
                <w:tab w:val="decimal" w:pos="916"/>
              </w:tabs>
              <w:spacing w:line="240" w:lineRule="auto"/>
              <w:ind w:left="-108" w:right="-108"/>
              <w:rPr>
                <w:rFonts w:cs="Times New Roman"/>
              </w:rPr>
            </w:pPr>
            <w:r w:rsidRPr="00C362EA">
              <w:rPr>
                <w:rFonts w:cs="Times New Roman"/>
              </w:rPr>
              <w:t>2,473,363</w:t>
            </w:r>
          </w:p>
        </w:tc>
      </w:tr>
      <w:tr w:rsidR="006119D1" w:rsidRPr="00913194" w14:paraId="2CAB995D" w14:textId="77777777" w:rsidTr="006119D1">
        <w:trPr>
          <w:gridAfter w:val="1"/>
          <w:wAfter w:w="270" w:type="dxa"/>
        </w:trPr>
        <w:tc>
          <w:tcPr>
            <w:tcW w:w="4248" w:type="dxa"/>
          </w:tcPr>
          <w:p w14:paraId="5BE92306" w14:textId="77777777" w:rsidR="006119D1" w:rsidRPr="00150068" w:rsidRDefault="006119D1" w:rsidP="006119D1">
            <w:pPr>
              <w:tabs>
                <w:tab w:val="left" w:pos="900"/>
                <w:tab w:val="decimal" w:pos="9540"/>
              </w:tabs>
              <w:spacing w:line="240" w:lineRule="atLeast"/>
              <w:ind w:left="-126" w:firstLine="108"/>
              <w:jc w:val="both"/>
              <w:rPr>
                <w:szCs w:val="28"/>
                <w:lang w:val="en-US"/>
              </w:rPr>
            </w:pPr>
            <w:r w:rsidRPr="00913194">
              <w:rPr>
                <w:rFonts w:cs="Times New Roman"/>
                <w:lang w:val="en-US"/>
              </w:rPr>
              <w:t xml:space="preserve">Purchases of </w:t>
            </w:r>
            <w:r>
              <w:rPr>
                <w:szCs w:val="28"/>
                <w:lang w:val="en-US"/>
              </w:rPr>
              <w:t>goods</w:t>
            </w:r>
          </w:p>
        </w:tc>
        <w:tc>
          <w:tcPr>
            <w:tcW w:w="1152" w:type="dxa"/>
          </w:tcPr>
          <w:p w14:paraId="19F18901" w14:textId="453ED301" w:rsidR="006119D1" w:rsidRPr="00913194" w:rsidRDefault="006119D1" w:rsidP="006119D1">
            <w:pPr>
              <w:tabs>
                <w:tab w:val="decimal" w:pos="916"/>
              </w:tabs>
              <w:spacing w:line="240" w:lineRule="auto"/>
              <w:ind w:left="-108" w:right="-108"/>
              <w:rPr>
                <w:rFonts w:cs="Times New Roman"/>
                <w:cs/>
              </w:rPr>
            </w:pPr>
            <w:r w:rsidRPr="00FA17AB">
              <w:t>509,528</w:t>
            </w:r>
          </w:p>
        </w:tc>
        <w:tc>
          <w:tcPr>
            <w:tcW w:w="270" w:type="dxa"/>
          </w:tcPr>
          <w:p w14:paraId="6221AD73"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4107F68F" w14:textId="478ACC2D" w:rsidR="006119D1" w:rsidRPr="00913194" w:rsidRDefault="006119D1" w:rsidP="006119D1">
            <w:pPr>
              <w:tabs>
                <w:tab w:val="decimal" w:pos="916"/>
              </w:tabs>
              <w:spacing w:line="240" w:lineRule="auto"/>
              <w:ind w:left="-108" w:right="-108"/>
              <w:rPr>
                <w:rFonts w:cs="Times New Roman"/>
                <w:cs/>
              </w:rPr>
            </w:pPr>
            <w:r w:rsidRPr="00C362EA">
              <w:rPr>
                <w:rFonts w:cs="Times New Roman"/>
              </w:rPr>
              <w:t>718,540</w:t>
            </w:r>
          </w:p>
        </w:tc>
        <w:tc>
          <w:tcPr>
            <w:tcW w:w="270" w:type="dxa"/>
          </w:tcPr>
          <w:p w14:paraId="698AA75C"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07436558" w14:textId="51903B1B" w:rsidR="006119D1" w:rsidRPr="00913194" w:rsidRDefault="006119D1" w:rsidP="006119D1">
            <w:pPr>
              <w:tabs>
                <w:tab w:val="decimal" w:pos="916"/>
              </w:tabs>
              <w:spacing w:line="240" w:lineRule="auto"/>
              <w:ind w:left="-108" w:right="-108"/>
              <w:rPr>
                <w:rFonts w:cs="Times New Roman"/>
                <w:cs/>
              </w:rPr>
            </w:pPr>
            <w:r w:rsidRPr="00225981">
              <w:t>509,528</w:t>
            </w:r>
          </w:p>
        </w:tc>
        <w:tc>
          <w:tcPr>
            <w:tcW w:w="270" w:type="dxa"/>
          </w:tcPr>
          <w:p w14:paraId="3F938A2E" w14:textId="77777777" w:rsidR="006119D1" w:rsidRPr="00913194" w:rsidRDefault="006119D1" w:rsidP="006119D1">
            <w:pPr>
              <w:tabs>
                <w:tab w:val="decimal" w:pos="916"/>
              </w:tabs>
              <w:spacing w:line="240" w:lineRule="auto"/>
              <w:ind w:left="-108" w:right="-108"/>
              <w:rPr>
                <w:rFonts w:cs="Times New Roman"/>
                <w:cs/>
                <w:lang w:val="th-TH"/>
              </w:rPr>
            </w:pPr>
          </w:p>
        </w:tc>
        <w:tc>
          <w:tcPr>
            <w:tcW w:w="1170" w:type="dxa"/>
          </w:tcPr>
          <w:p w14:paraId="1A28DCCE" w14:textId="173BE2F6" w:rsidR="006119D1" w:rsidRPr="00913194" w:rsidRDefault="006119D1" w:rsidP="006119D1">
            <w:pPr>
              <w:tabs>
                <w:tab w:val="decimal" w:pos="916"/>
              </w:tabs>
              <w:spacing w:line="240" w:lineRule="auto"/>
              <w:ind w:left="-108" w:right="-108"/>
              <w:rPr>
                <w:rFonts w:cs="Times New Roman"/>
                <w:cs/>
              </w:rPr>
            </w:pPr>
            <w:r w:rsidRPr="00C362EA">
              <w:rPr>
                <w:rFonts w:cs="Times New Roman"/>
              </w:rPr>
              <w:t>718,540</w:t>
            </w:r>
          </w:p>
        </w:tc>
      </w:tr>
      <w:tr w:rsidR="006119D1" w:rsidRPr="00913194" w14:paraId="37CAAD25" w14:textId="77777777" w:rsidTr="006119D1">
        <w:trPr>
          <w:gridAfter w:val="1"/>
          <w:wAfter w:w="270" w:type="dxa"/>
        </w:trPr>
        <w:tc>
          <w:tcPr>
            <w:tcW w:w="4248" w:type="dxa"/>
          </w:tcPr>
          <w:p w14:paraId="4E27460C"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r w:rsidRPr="00913194">
              <w:rPr>
                <w:rFonts w:cs="Times New Roman"/>
                <w:lang w:val="en-US"/>
              </w:rPr>
              <w:t>Purchases of equipment</w:t>
            </w:r>
          </w:p>
        </w:tc>
        <w:tc>
          <w:tcPr>
            <w:tcW w:w="1152" w:type="dxa"/>
          </w:tcPr>
          <w:p w14:paraId="53B71C37" w14:textId="163199CB" w:rsidR="006119D1" w:rsidRPr="00913194" w:rsidRDefault="006119D1" w:rsidP="006119D1">
            <w:pPr>
              <w:tabs>
                <w:tab w:val="decimal" w:pos="916"/>
              </w:tabs>
              <w:spacing w:line="240" w:lineRule="auto"/>
              <w:ind w:left="-108" w:right="-108"/>
              <w:rPr>
                <w:rFonts w:cs="Times New Roman"/>
              </w:rPr>
            </w:pPr>
            <w:r w:rsidRPr="00FA17AB">
              <w:t>2,895</w:t>
            </w:r>
          </w:p>
        </w:tc>
        <w:tc>
          <w:tcPr>
            <w:tcW w:w="270" w:type="dxa"/>
          </w:tcPr>
          <w:p w14:paraId="32C24C5D"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62F85237" w14:textId="3224A970" w:rsidR="006119D1" w:rsidRPr="00913194" w:rsidRDefault="006119D1" w:rsidP="006119D1">
            <w:pPr>
              <w:tabs>
                <w:tab w:val="decimal" w:pos="916"/>
              </w:tabs>
              <w:spacing w:line="240" w:lineRule="auto"/>
              <w:ind w:left="-108" w:right="-108"/>
              <w:rPr>
                <w:rFonts w:cs="Times New Roman"/>
              </w:rPr>
            </w:pPr>
            <w:r w:rsidRPr="00C362EA">
              <w:rPr>
                <w:rFonts w:cs="Times New Roman"/>
              </w:rPr>
              <w:t>3,435</w:t>
            </w:r>
          </w:p>
        </w:tc>
        <w:tc>
          <w:tcPr>
            <w:tcW w:w="270" w:type="dxa"/>
          </w:tcPr>
          <w:p w14:paraId="6B76FE4A"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4F0655D1" w14:textId="25385686" w:rsidR="006119D1" w:rsidRPr="00913194" w:rsidRDefault="006119D1" w:rsidP="006119D1">
            <w:pPr>
              <w:tabs>
                <w:tab w:val="decimal" w:pos="916"/>
              </w:tabs>
              <w:spacing w:line="240" w:lineRule="auto"/>
              <w:ind w:left="-108" w:right="-108"/>
              <w:rPr>
                <w:rFonts w:cs="Times New Roman"/>
              </w:rPr>
            </w:pPr>
            <w:r w:rsidRPr="00225981">
              <w:t>2,895</w:t>
            </w:r>
          </w:p>
        </w:tc>
        <w:tc>
          <w:tcPr>
            <w:tcW w:w="270" w:type="dxa"/>
          </w:tcPr>
          <w:p w14:paraId="4117135C" w14:textId="77777777" w:rsidR="006119D1" w:rsidRPr="00913194" w:rsidRDefault="006119D1" w:rsidP="006119D1">
            <w:pPr>
              <w:tabs>
                <w:tab w:val="decimal" w:pos="916"/>
              </w:tabs>
              <w:spacing w:line="240" w:lineRule="auto"/>
              <w:ind w:left="-108" w:right="-108"/>
              <w:rPr>
                <w:rFonts w:cs="Times New Roman"/>
                <w:cs/>
                <w:lang w:val="th-TH"/>
              </w:rPr>
            </w:pPr>
          </w:p>
        </w:tc>
        <w:tc>
          <w:tcPr>
            <w:tcW w:w="1170" w:type="dxa"/>
          </w:tcPr>
          <w:p w14:paraId="2D4E817F" w14:textId="6D0D685E" w:rsidR="006119D1" w:rsidRPr="00913194" w:rsidRDefault="006119D1" w:rsidP="006119D1">
            <w:pPr>
              <w:tabs>
                <w:tab w:val="decimal" w:pos="916"/>
              </w:tabs>
              <w:spacing w:line="240" w:lineRule="auto"/>
              <w:ind w:left="-108" w:right="-108"/>
              <w:rPr>
                <w:rFonts w:cs="Times New Roman"/>
              </w:rPr>
            </w:pPr>
            <w:r w:rsidRPr="00C362EA">
              <w:rPr>
                <w:rFonts w:cs="Times New Roman"/>
              </w:rPr>
              <w:t>3,435</w:t>
            </w:r>
          </w:p>
        </w:tc>
      </w:tr>
      <w:tr w:rsidR="006119D1" w:rsidRPr="00913194" w14:paraId="0C7CABC2" w14:textId="77777777" w:rsidTr="006119D1">
        <w:trPr>
          <w:gridAfter w:val="1"/>
          <w:wAfter w:w="270" w:type="dxa"/>
        </w:trPr>
        <w:tc>
          <w:tcPr>
            <w:tcW w:w="4248" w:type="dxa"/>
          </w:tcPr>
          <w:p w14:paraId="75612D45"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r w:rsidRPr="00913194">
              <w:rPr>
                <w:rFonts w:cs="Times New Roman"/>
                <w:lang w:val="en-US"/>
              </w:rPr>
              <w:t>Dividend income</w:t>
            </w:r>
          </w:p>
        </w:tc>
        <w:tc>
          <w:tcPr>
            <w:tcW w:w="1152" w:type="dxa"/>
          </w:tcPr>
          <w:p w14:paraId="2C129F30" w14:textId="0D6E19B6" w:rsidR="006119D1" w:rsidRPr="00913194" w:rsidRDefault="006119D1" w:rsidP="006119D1">
            <w:pPr>
              <w:tabs>
                <w:tab w:val="decimal" w:pos="916"/>
              </w:tabs>
              <w:spacing w:line="240" w:lineRule="auto"/>
              <w:ind w:left="-108" w:right="-108"/>
              <w:rPr>
                <w:rFonts w:cs="Times New Roman"/>
              </w:rPr>
            </w:pPr>
            <w:r w:rsidRPr="0067559C">
              <w:t>241,145</w:t>
            </w:r>
          </w:p>
        </w:tc>
        <w:tc>
          <w:tcPr>
            <w:tcW w:w="270" w:type="dxa"/>
          </w:tcPr>
          <w:p w14:paraId="6171B64C"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626B74D9" w14:textId="610B9CE3" w:rsidR="006119D1" w:rsidRPr="00913194" w:rsidRDefault="006119D1" w:rsidP="006119D1">
            <w:pPr>
              <w:tabs>
                <w:tab w:val="decimal" w:pos="916"/>
              </w:tabs>
              <w:spacing w:line="240" w:lineRule="auto"/>
              <w:ind w:left="-108" w:right="-108"/>
              <w:rPr>
                <w:rFonts w:cs="Times New Roman"/>
              </w:rPr>
            </w:pPr>
            <w:r w:rsidRPr="00C362EA">
              <w:rPr>
                <w:rFonts w:cs="Times New Roman"/>
              </w:rPr>
              <w:t>131,787</w:t>
            </w:r>
          </w:p>
        </w:tc>
        <w:tc>
          <w:tcPr>
            <w:tcW w:w="270" w:type="dxa"/>
          </w:tcPr>
          <w:p w14:paraId="4F6E909B"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5FAE7A1A" w14:textId="40DF9636" w:rsidR="006119D1" w:rsidRPr="00913194" w:rsidRDefault="006119D1" w:rsidP="006119D1">
            <w:pPr>
              <w:tabs>
                <w:tab w:val="decimal" w:pos="916"/>
              </w:tabs>
              <w:spacing w:line="240" w:lineRule="auto"/>
              <w:ind w:left="-108" w:right="-108"/>
              <w:rPr>
                <w:rFonts w:cs="Times New Roman"/>
              </w:rPr>
            </w:pPr>
            <w:r w:rsidRPr="00AA4536">
              <w:t>241,145</w:t>
            </w:r>
          </w:p>
        </w:tc>
        <w:tc>
          <w:tcPr>
            <w:tcW w:w="270" w:type="dxa"/>
          </w:tcPr>
          <w:p w14:paraId="438F1196" w14:textId="77777777" w:rsidR="006119D1" w:rsidRPr="00913194" w:rsidRDefault="006119D1" w:rsidP="006119D1">
            <w:pPr>
              <w:tabs>
                <w:tab w:val="decimal" w:pos="916"/>
              </w:tabs>
              <w:spacing w:line="240" w:lineRule="auto"/>
              <w:ind w:left="-108" w:right="-108"/>
              <w:rPr>
                <w:rFonts w:cs="Times New Roman"/>
                <w:cs/>
                <w:lang w:val="th-TH"/>
              </w:rPr>
            </w:pPr>
          </w:p>
        </w:tc>
        <w:tc>
          <w:tcPr>
            <w:tcW w:w="1170" w:type="dxa"/>
          </w:tcPr>
          <w:p w14:paraId="62A26EAC" w14:textId="12736343" w:rsidR="006119D1" w:rsidRPr="00913194" w:rsidRDefault="006119D1" w:rsidP="006119D1">
            <w:pPr>
              <w:tabs>
                <w:tab w:val="decimal" w:pos="916"/>
              </w:tabs>
              <w:spacing w:line="240" w:lineRule="auto"/>
              <w:ind w:left="-108" w:right="-108"/>
              <w:rPr>
                <w:rFonts w:cs="Times New Roman"/>
              </w:rPr>
            </w:pPr>
            <w:r w:rsidRPr="00C362EA">
              <w:rPr>
                <w:rFonts w:cs="Times New Roman"/>
              </w:rPr>
              <w:t>131,787</w:t>
            </w:r>
          </w:p>
        </w:tc>
      </w:tr>
      <w:tr w:rsidR="006119D1" w:rsidRPr="00913194" w14:paraId="7E94732B" w14:textId="77777777" w:rsidTr="006119D1">
        <w:trPr>
          <w:gridAfter w:val="1"/>
          <w:wAfter w:w="270" w:type="dxa"/>
        </w:trPr>
        <w:tc>
          <w:tcPr>
            <w:tcW w:w="4248" w:type="dxa"/>
          </w:tcPr>
          <w:p w14:paraId="25D5DAD7"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r w:rsidRPr="00913194">
              <w:rPr>
                <w:rFonts w:cs="Times New Roman"/>
                <w:lang w:val="en-US"/>
              </w:rPr>
              <w:t>Interest income</w:t>
            </w:r>
          </w:p>
        </w:tc>
        <w:tc>
          <w:tcPr>
            <w:tcW w:w="1152" w:type="dxa"/>
          </w:tcPr>
          <w:p w14:paraId="183927C6" w14:textId="53DD0C92" w:rsidR="006119D1" w:rsidRPr="00913194" w:rsidRDefault="006119D1" w:rsidP="006119D1">
            <w:pPr>
              <w:tabs>
                <w:tab w:val="decimal" w:pos="916"/>
              </w:tabs>
              <w:spacing w:line="240" w:lineRule="auto"/>
              <w:ind w:left="-108" w:right="-108"/>
              <w:rPr>
                <w:rFonts w:cs="Times New Roman"/>
              </w:rPr>
            </w:pPr>
            <w:r w:rsidRPr="0067559C">
              <w:t>1,045</w:t>
            </w:r>
          </w:p>
        </w:tc>
        <w:tc>
          <w:tcPr>
            <w:tcW w:w="270" w:type="dxa"/>
          </w:tcPr>
          <w:p w14:paraId="63B79D36"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161708FF" w14:textId="1A005121" w:rsidR="006119D1" w:rsidRPr="00913194" w:rsidRDefault="006119D1" w:rsidP="006119D1">
            <w:pPr>
              <w:tabs>
                <w:tab w:val="decimal" w:pos="916"/>
              </w:tabs>
              <w:spacing w:line="240" w:lineRule="auto"/>
              <w:ind w:left="-108" w:right="-108"/>
              <w:rPr>
                <w:rFonts w:cs="Times New Roman"/>
              </w:rPr>
            </w:pPr>
            <w:r w:rsidRPr="00C362EA">
              <w:rPr>
                <w:rFonts w:cs="Times New Roman"/>
              </w:rPr>
              <w:t>426</w:t>
            </w:r>
          </w:p>
        </w:tc>
        <w:tc>
          <w:tcPr>
            <w:tcW w:w="270" w:type="dxa"/>
          </w:tcPr>
          <w:p w14:paraId="0CC0D317"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5C6ED286" w14:textId="5C926411" w:rsidR="006119D1" w:rsidRPr="00913194" w:rsidRDefault="006119D1" w:rsidP="006119D1">
            <w:pPr>
              <w:tabs>
                <w:tab w:val="decimal" w:pos="916"/>
              </w:tabs>
              <w:spacing w:line="240" w:lineRule="auto"/>
              <w:ind w:left="-108" w:right="-108"/>
              <w:rPr>
                <w:rFonts w:cs="Times New Roman"/>
              </w:rPr>
            </w:pPr>
            <w:r w:rsidRPr="00AA4536">
              <w:t>1,045</w:t>
            </w:r>
          </w:p>
        </w:tc>
        <w:tc>
          <w:tcPr>
            <w:tcW w:w="270" w:type="dxa"/>
          </w:tcPr>
          <w:p w14:paraId="228F4F39" w14:textId="77777777" w:rsidR="006119D1" w:rsidRPr="00913194" w:rsidRDefault="006119D1" w:rsidP="006119D1">
            <w:pPr>
              <w:tabs>
                <w:tab w:val="decimal" w:pos="916"/>
              </w:tabs>
              <w:spacing w:line="240" w:lineRule="auto"/>
              <w:ind w:left="-108" w:right="-108"/>
              <w:rPr>
                <w:rFonts w:cs="Times New Roman"/>
                <w:cs/>
                <w:lang w:val="th-TH"/>
              </w:rPr>
            </w:pPr>
          </w:p>
        </w:tc>
        <w:tc>
          <w:tcPr>
            <w:tcW w:w="1170" w:type="dxa"/>
          </w:tcPr>
          <w:p w14:paraId="6EDF10CD" w14:textId="5C7FE3D9" w:rsidR="006119D1" w:rsidRPr="00913194" w:rsidRDefault="006119D1" w:rsidP="006119D1">
            <w:pPr>
              <w:tabs>
                <w:tab w:val="decimal" w:pos="916"/>
              </w:tabs>
              <w:spacing w:line="240" w:lineRule="auto"/>
              <w:ind w:left="-108" w:right="-108"/>
              <w:rPr>
                <w:rFonts w:cs="Times New Roman"/>
              </w:rPr>
            </w:pPr>
            <w:r w:rsidRPr="00C362EA">
              <w:rPr>
                <w:rFonts w:cs="Times New Roman"/>
              </w:rPr>
              <w:t>426</w:t>
            </w:r>
          </w:p>
        </w:tc>
      </w:tr>
      <w:tr w:rsidR="006119D1" w:rsidRPr="00913194" w14:paraId="2BA039A1" w14:textId="77777777" w:rsidTr="006119D1">
        <w:trPr>
          <w:gridAfter w:val="1"/>
          <w:wAfter w:w="270" w:type="dxa"/>
        </w:trPr>
        <w:tc>
          <w:tcPr>
            <w:tcW w:w="4248" w:type="dxa"/>
          </w:tcPr>
          <w:p w14:paraId="20132BA3"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r w:rsidRPr="00913194">
              <w:rPr>
                <w:rFonts w:cs="Times New Roman"/>
                <w:lang w:val="en-US"/>
              </w:rPr>
              <w:t>Other income</w:t>
            </w:r>
          </w:p>
        </w:tc>
        <w:tc>
          <w:tcPr>
            <w:tcW w:w="1152" w:type="dxa"/>
          </w:tcPr>
          <w:p w14:paraId="1A7DDF2A" w14:textId="62381261" w:rsidR="006119D1" w:rsidRPr="00913194" w:rsidRDefault="006119D1" w:rsidP="006119D1">
            <w:pPr>
              <w:tabs>
                <w:tab w:val="decimal" w:pos="916"/>
              </w:tabs>
              <w:spacing w:line="240" w:lineRule="auto"/>
              <w:ind w:left="-108" w:right="-108"/>
              <w:rPr>
                <w:rFonts w:cs="Times New Roman"/>
              </w:rPr>
            </w:pPr>
            <w:r w:rsidRPr="0067559C">
              <w:t>8</w:t>
            </w:r>
          </w:p>
        </w:tc>
        <w:tc>
          <w:tcPr>
            <w:tcW w:w="270" w:type="dxa"/>
          </w:tcPr>
          <w:p w14:paraId="69E704A7"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5EAA75EC" w14:textId="25D29CBB" w:rsidR="006119D1" w:rsidRPr="00913194" w:rsidRDefault="006119D1" w:rsidP="006119D1">
            <w:pPr>
              <w:tabs>
                <w:tab w:val="decimal" w:pos="916"/>
              </w:tabs>
              <w:spacing w:line="240" w:lineRule="auto"/>
              <w:ind w:left="-108" w:right="-108"/>
              <w:rPr>
                <w:rFonts w:cs="Times New Roman"/>
              </w:rPr>
            </w:pPr>
            <w:r w:rsidRPr="00C362EA">
              <w:rPr>
                <w:rFonts w:cs="Times New Roman"/>
              </w:rPr>
              <w:t>4,549</w:t>
            </w:r>
          </w:p>
        </w:tc>
        <w:tc>
          <w:tcPr>
            <w:tcW w:w="270" w:type="dxa"/>
          </w:tcPr>
          <w:p w14:paraId="4C7AD738"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1F9F5C2F" w14:textId="7715C0D5" w:rsidR="006119D1" w:rsidRPr="00913194" w:rsidRDefault="006119D1" w:rsidP="006119D1">
            <w:pPr>
              <w:tabs>
                <w:tab w:val="decimal" w:pos="916"/>
              </w:tabs>
              <w:spacing w:line="240" w:lineRule="auto"/>
              <w:ind w:left="-108" w:right="-108"/>
              <w:rPr>
                <w:rFonts w:cs="Times New Roman"/>
              </w:rPr>
            </w:pPr>
            <w:r w:rsidRPr="00AA4536">
              <w:t>8</w:t>
            </w:r>
          </w:p>
        </w:tc>
        <w:tc>
          <w:tcPr>
            <w:tcW w:w="270" w:type="dxa"/>
          </w:tcPr>
          <w:p w14:paraId="3FA02C93" w14:textId="77777777" w:rsidR="006119D1" w:rsidRPr="00913194" w:rsidRDefault="006119D1" w:rsidP="006119D1">
            <w:pPr>
              <w:tabs>
                <w:tab w:val="decimal" w:pos="916"/>
              </w:tabs>
              <w:spacing w:line="240" w:lineRule="auto"/>
              <w:ind w:left="-108" w:right="-108"/>
              <w:rPr>
                <w:rFonts w:cs="Times New Roman"/>
                <w:cs/>
              </w:rPr>
            </w:pPr>
          </w:p>
        </w:tc>
        <w:tc>
          <w:tcPr>
            <w:tcW w:w="1170" w:type="dxa"/>
          </w:tcPr>
          <w:p w14:paraId="7EDAD166" w14:textId="1DDE016F" w:rsidR="006119D1" w:rsidRPr="00913194" w:rsidRDefault="006119D1" w:rsidP="006119D1">
            <w:pPr>
              <w:tabs>
                <w:tab w:val="decimal" w:pos="916"/>
              </w:tabs>
              <w:spacing w:line="240" w:lineRule="auto"/>
              <w:ind w:left="-108" w:right="-108"/>
              <w:rPr>
                <w:rFonts w:cs="Times New Roman"/>
              </w:rPr>
            </w:pPr>
            <w:r w:rsidRPr="00C362EA">
              <w:rPr>
                <w:rFonts w:cs="Times New Roman"/>
              </w:rPr>
              <w:t>4,549</w:t>
            </w:r>
          </w:p>
        </w:tc>
      </w:tr>
      <w:tr w:rsidR="006119D1" w:rsidRPr="00913194" w14:paraId="24D54480" w14:textId="77777777" w:rsidTr="006119D1">
        <w:trPr>
          <w:gridAfter w:val="1"/>
          <w:wAfter w:w="270" w:type="dxa"/>
        </w:trPr>
        <w:tc>
          <w:tcPr>
            <w:tcW w:w="4248" w:type="dxa"/>
          </w:tcPr>
          <w:p w14:paraId="3CCFADD4"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r w:rsidRPr="00913194">
              <w:rPr>
                <w:rFonts w:cs="Times New Roman"/>
                <w:lang w:val="en-US"/>
              </w:rPr>
              <w:t>Product warranty expense</w:t>
            </w:r>
          </w:p>
        </w:tc>
        <w:tc>
          <w:tcPr>
            <w:tcW w:w="1152" w:type="dxa"/>
          </w:tcPr>
          <w:p w14:paraId="064C7DC7" w14:textId="1C260F2C" w:rsidR="006119D1" w:rsidRPr="00913194" w:rsidRDefault="006119D1" w:rsidP="006119D1">
            <w:pPr>
              <w:tabs>
                <w:tab w:val="decimal" w:pos="916"/>
              </w:tabs>
              <w:spacing w:line="240" w:lineRule="auto"/>
              <w:ind w:left="-108" w:right="-108"/>
              <w:rPr>
                <w:rFonts w:cs="Times New Roman"/>
              </w:rPr>
            </w:pPr>
            <w:r w:rsidRPr="0067559C">
              <w:t>1,300</w:t>
            </w:r>
          </w:p>
        </w:tc>
        <w:tc>
          <w:tcPr>
            <w:tcW w:w="270" w:type="dxa"/>
          </w:tcPr>
          <w:p w14:paraId="3F81F404"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777B042F" w14:textId="19396F8F" w:rsidR="006119D1" w:rsidRPr="00913194" w:rsidRDefault="006119D1" w:rsidP="006119D1">
            <w:pPr>
              <w:tabs>
                <w:tab w:val="decimal" w:pos="916"/>
              </w:tabs>
              <w:spacing w:line="240" w:lineRule="auto"/>
              <w:ind w:left="-108" w:right="-108"/>
              <w:rPr>
                <w:rFonts w:cs="Times New Roman"/>
              </w:rPr>
            </w:pPr>
            <w:r w:rsidRPr="00C362EA">
              <w:rPr>
                <w:rFonts w:cs="Times New Roman"/>
              </w:rPr>
              <w:t>1,655</w:t>
            </w:r>
          </w:p>
        </w:tc>
        <w:tc>
          <w:tcPr>
            <w:tcW w:w="270" w:type="dxa"/>
          </w:tcPr>
          <w:p w14:paraId="455C6AE5"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057DBBB8" w14:textId="1893915C" w:rsidR="006119D1" w:rsidRPr="00913194" w:rsidRDefault="006119D1" w:rsidP="006119D1">
            <w:pPr>
              <w:tabs>
                <w:tab w:val="decimal" w:pos="916"/>
              </w:tabs>
              <w:spacing w:line="240" w:lineRule="auto"/>
              <w:ind w:left="-108" w:right="-108"/>
              <w:rPr>
                <w:rFonts w:cs="Times New Roman"/>
              </w:rPr>
            </w:pPr>
            <w:r w:rsidRPr="00AA4536">
              <w:t>1,300</w:t>
            </w:r>
          </w:p>
        </w:tc>
        <w:tc>
          <w:tcPr>
            <w:tcW w:w="270" w:type="dxa"/>
          </w:tcPr>
          <w:p w14:paraId="4397443B"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1D2162BA" w14:textId="6D73BAFB" w:rsidR="006119D1" w:rsidRPr="00913194" w:rsidRDefault="006119D1" w:rsidP="006119D1">
            <w:pPr>
              <w:tabs>
                <w:tab w:val="decimal" w:pos="916"/>
              </w:tabs>
              <w:spacing w:line="240" w:lineRule="auto"/>
              <w:ind w:left="-108" w:right="-108"/>
              <w:rPr>
                <w:rFonts w:cs="Times New Roman"/>
              </w:rPr>
            </w:pPr>
            <w:r w:rsidRPr="00C362EA">
              <w:rPr>
                <w:rFonts w:cs="Times New Roman"/>
              </w:rPr>
              <w:t>1,655</w:t>
            </w:r>
          </w:p>
        </w:tc>
      </w:tr>
      <w:tr w:rsidR="006119D1" w:rsidRPr="00913194" w14:paraId="79385435" w14:textId="77777777" w:rsidTr="006119D1">
        <w:trPr>
          <w:gridAfter w:val="1"/>
          <w:wAfter w:w="270" w:type="dxa"/>
        </w:trPr>
        <w:tc>
          <w:tcPr>
            <w:tcW w:w="4248" w:type="dxa"/>
          </w:tcPr>
          <w:p w14:paraId="24B1AE8E" w14:textId="77777777" w:rsidR="006119D1" w:rsidRPr="00913194" w:rsidRDefault="006119D1" w:rsidP="006119D1">
            <w:pPr>
              <w:tabs>
                <w:tab w:val="left" w:pos="900"/>
                <w:tab w:val="decimal" w:pos="9540"/>
              </w:tabs>
              <w:spacing w:line="240" w:lineRule="atLeast"/>
              <w:ind w:left="-126" w:firstLine="108"/>
              <w:jc w:val="both"/>
              <w:rPr>
                <w:rFonts w:cs="Times New Roman"/>
                <w:lang w:val="en-US"/>
              </w:rPr>
            </w:pPr>
            <w:r w:rsidRPr="00913194">
              <w:rPr>
                <w:rFonts w:cs="Times New Roman"/>
                <w:lang w:val="en-US"/>
              </w:rPr>
              <w:t>Distribution costs and administrative expenses</w:t>
            </w:r>
          </w:p>
        </w:tc>
        <w:tc>
          <w:tcPr>
            <w:tcW w:w="1152" w:type="dxa"/>
          </w:tcPr>
          <w:p w14:paraId="4F823F13" w14:textId="7B20CF17" w:rsidR="006119D1" w:rsidRPr="00913194" w:rsidRDefault="006119D1" w:rsidP="006119D1">
            <w:pPr>
              <w:tabs>
                <w:tab w:val="decimal" w:pos="916"/>
              </w:tabs>
              <w:spacing w:line="240" w:lineRule="auto"/>
              <w:ind w:left="-108" w:right="-108"/>
              <w:rPr>
                <w:rFonts w:cs="Times New Roman"/>
              </w:rPr>
            </w:pPr>
            <w:r w:rsidRPr="0067559C">
              <w:t>26,189</w:t>
            </w:r>
          </w:p>
        </w:tc>
        <w:tc>
          <w:tcPr>
            <w:tcW w:w="270" w:type="dxa"/>
          </w:tcPr>
          <w:p w14:paraId="52BA8C4D"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59A53BFD" w14:textId="0F403695" w:rsidR="006119D1" w:rsidRPr="00913194" w:rsidRDefault="006119D1" w:rsidP="006119D1">
            <w:pPr>
              <w:tabs>
                <w:tab w:val="decimal" w:pos="916"/>
              </w:tabs>
              <w:spacing w:line="240" w:lineRule="auto"/>
              <w:ind w:left="-108" w:right="-108"/>
              <w:rPr>
                <w:rFonts w:cs="Times New Roman"/>
              </w:rPr>
            </w:pPr>
            <w:r w:rsidRPr="00C362EA">
              <w:rPr>
                <w:rFonts w:cs="Times New Roman"/>
              </w:rPr>
              <w:t>31,769</w:t>
            </w:r>
          </w:p>
        </w:tc>
        <w:tc>
          <w:tcPr>
            <w:tcW w:w="270" w:type="dxa"/>
          </w:tcPr>
          <w:p w14:paraId="32FB46D5"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6CD91EC3" w14:textId="703C3223" w:rsidR="006119D1" w:rsidRPr="00913194" w:rsidRDefault="006119D1" w:rsidP="006119D1">
            <w:pPr>
              <w:tabs>
                <w:tab w:val="decimal" w:pos="916"/>
              </w:tabs>
              <w:spacing w:line="240" w:lineRule="auto"/>
              <w:ind w:left="-108" w:right="-108"/>
              <w:rPr>
                <w:rFonts w:cs="Times New Roman"/>
              </w:rPr>
            </w:pPr>
            <w:r w:rsidRPr="00AA4536">
              <w:t>26,189</w:t>
            </w:r>
          </w:p>
        </w:tc>
        <w:tc>
          <w:tcPr>
            <w:tcW w:w="270" w:type="dxa"/>
          </w:tcPr>
          <w:p w14:paraId="607E0052" w14:textId="77777777" w:rsidR="006119D1" w:rsidRPr="00913194" w:rsidRDefault="006119D1" w:rsidP="006119D1">
            <w:pPr>
              <w:tabs>
                <w:tab w:val="decimal" w:pos="916"/>
              </w:tabs>
              <w:spacing w:line="240" w:lineRule="auto"/>
              <w:ind w:left="-108" w:right="-108"/>
              <w:rPr>
                <w:rFonts w:cs="Times New Roman"/>
              </w:rPr>
            </w:pPr>
          </w:p>
        </w:tc>
        <w:tc>
          <w:tcPr>
            <w:tcW w:w="1170" w:type="dxa"/>
          </w:tcPr>
          <w:p w14:paraId="5CDF2FC4" w14:textId="23275B4E" w:rsidR="006119D1" w:rsidRPr="00913194" w:rsidRDefault="006119D1" w:rsidP="006119D1">
            <w:pPr>
              <w:tabs>
                <w:tab w:val="decimal" w:pos="916"/>
              </w:tabs>
              <w:spacing w:line="240" w:lineRule="auto"/>
              <w:ind w:left="-108" w:right="-108"/>
              <w:rPr>
                <w:rFonts w:cs="Times New Roman"/>
              </w:rPr>
            </w:pPr>
            <w:r w:rsidRPr="00C362EA">
              <w:rPr>
                <w:rFonts w:cs="Times New Roman"/>
              </w:rPr>
              <w:t>31,769</w:t>
            </w:r>
          </w:p>
        </w:tc>
      </w:tr>
    </w:tbl>
    <w:p w14:paraId="28D66F3C" w14:textId="45760E8A" w:rsidR="00752D76" w:rsidRDefault="00752D76" w:rsidP="003A4BAF">
      <w:pPr>
        <w:pStyle w:val="BodyText"/>
        <w:spacing w:after="0" w:line="240" w:lineRule="atLeast"/>
        <w:ind w:left="540"/>
        <w:jc w:val="both"/>
        <w:rPr>
          <w:rFonts w:ascii="Times New Roman" w:hAnsi="Times New Roman" w:cs="Times New Roman"/>
        </w:rPr>
      </w:pPr>
    </w:p>
    <w:tbl>
      <w:tblPr>
        <w:tblW w:w="9273" w:type="dxa"/>
        <w:tblInd w:w="450" w:type="dxa"/>
        <w:tblLayout w:type="fixed"/>
        <w:tblLook w:val="0000" w:firstRow="0" w:lastRow="0" w:firstColumn="0" w:lastColumn="0" w:noHBand="0" w:noVBand="0"/>
      </w:tblPr>
      <w:tblGrid>
        <w:gridCol w:w="5935"/>
        <w:gridCol w:w="1535"/>
        <w:gridCol w:w="266"/>
        <w:gridCol w:w="1514"/>
        <w:gridCol w:w="23"/>
      </w:tblGrid>
      <w:tr w:rsidR="00C23CE8" w:rsidRPr="00324CAE" w14:paraId="6985740F" w14:textId="77777777" w:rsidTr="0002564A">
        <w:trPr>
          <w:gridAfter w:val="1"/>
          <w:wAfter w:w="23" w:type="dxa"/>
          <w:tblHeader/>
        </w:trPr>
        <w:tc>
          <w:tcPr>
            <w:tcW w:w="5935" w:type="dxa"/>
          </w:tcPr>
          <w:p w14:paraId="511E4C2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125BDEF7"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Financial statements in which</w:t>
            </w:r>
          </w:p>
        </w:tc>
      </w:tr>
      <w:tr w:rsidR="00C23CE8" w:rsidRPr="00324CAE" w14:paraId="5334037A" w14:textId="77777777" w:rsidTr="0002564A">
        <w:trPr>
          <w:gridAfter w:val="1"/>
          <w:wAfter w:w="23" w:type="dxa"/>
          <w:tblHeader/>
        </w:trPr>
        <w:tc>
          <w:tcPr>
            <w:tcW w:w="5935" w:type="dxa"/>
          </w:tcPr>
          <w:p w14:paraId="3FC2447B"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1ACA0524" w14:textId="77777777" w:rsidR="00C23CE8" w:rsidRPr="00324CAE" w:rsidRDefault="00C23CE8" w:rsidP="0002564A">
            <w:pPr>
              <w:spacing w:line="240" w:lineRule="atLeast"/>
              <w:ind w:left="-108" w:right="-108"/>
              <w:jc w:val="center"/>
              <w:rPr>
                <w:rFonts w:cs="Times New Roman"/>
                <w:b/>
                <w:bCs/>
              </w:rPr>
            </w:pPr>
            <w:r w:rsidRPr="00324CAE">
              <w:rPr>
                <w:rFonts w:cs="Times New Roman"/>
                <w:b/>
                <w:bCs/>
              </w:rPr>
              <w:t>the equity method is applied</w:t>
            </w:r>
          </w:p>
        </w:tc>
      </w:tr>
      <w:tr w:rsidR="00C23CE8" w:rsidRPr="00324CAE" w14:paraId="21D62188" w14:textId="77777777" w:rsidTr="0002564A">
        <w:trPr>
          <w:gridAfter w:val="1"/>
          <w:wAfter w:w="23" w:type="dxa"/>
          <w:tblHeader/>
        </w:trPr>
        <w:tc>
          <w:tcPr>
            <w:tcW w:w="5935" w:type="dxa"/>
          </w:tcPr>
          <w:p w14:paraId="0D765184"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0F21E18A" w14:textId="77777777" w:rsidR="00C23CE8" w:rsidRPr="00324CAE" w:rsidRDefault="00C23CE8" w:rsidP="0002564A">
            <w:pPr>
              <w:spacing w:line="240" w:lineRule="atLeast"/>
              <w:ind w:left="-108" w:right="-108"/>
              <w:jc w:val="center"/>
              <w:rPr>
                <w:rFonts w:cs="Times New Roman"/>
              </w:rPr>
            </w:pPr>
            <w:r w:rsidRPr="00324CAE">
              <w:rPr>
                <w:rFonts w:cs="Times New Roman"/>
                <w:b/>
                <w:bCs/>
              </w:rPr>
              <w:t>and separate financial statements</w:t>
            </w:r>
          </w:p>
        </w:tc>
      </w:tr>
      <w:tr w:rsidR="00C23CE8" w:rsidRPr="00324CAE" w14:paraId="60AD0CC7" w14:textId="77777777" w:rsidTr="0002564A">
        <w:trPr>
          <w:gridAfter w:val="1"/>
          <w:wAfter w:w="23" w:type="dxa"/>
          <w:tblHeader/>
        </w:trPr>
        <w:tc>
          <w:tcPr>
            <w:tcW w:w="5935" w:type="dxa"/>
          </w:tcPr>
          <w:p w14:paraId="2ED1334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1535" w:type="dxa"/>
          </w:tcPr>
          <w:p w14:paraId="2AA9E318" w14:textId="3A1F0C24" w:rsidR="00C23CE8" w:rsidRPr="00324CAE" w:rsidRDefault="00752D76" w:rsidP="0002564A">
            <w:pPr>
              <w:pStyle w:val="acctmergecolhdg"/>
              <w:spacing w:line="240" w:lineRule="atLeast"/>
              <w:ind w:left="-97" w:right="-79"/>
              <w:rPr>
                <w:b w:val="0"/>
                <w:bCs/>
                <w:szCs w:val="22"/>
              </w:rPr>
            </w:pPr>
            <w:r>
              <w:rPr>
                <w:b w:val="0"/>
                <w:bCs/>
                <w:szCs w:val="22"/>
              </w:rPr>
              <w:t>30 September</w:t>
            </w:r>
          </w:p>
        </w:tc>
        <w:tc>
          <w:tcPr>
            <w:tcW w:w="266" w:type="dxa"/>
          </w:tcPr>
          <w:p w14:paraId="5279EC8E" w14:textId="77777777" w:rsidR="00C23CE8" w:rsidRPr="00324CAE" w:rsidRDefault="00C23CE8" w:rsidP="0002564A">
            <w:pPr>
              <w:pStyle w:val="acctmergecolhdg"/>
              <w:spacing w:line="240" w:lineRule="atLeast"/>
              <w:ind w:left="-97" w:right="-79"/>
              <w:rPr>
                <w:b w:val="0"/>
                <w:bCs/>
                <w:szCs w:val="22"/>
              </w:rPr>
            </w:pPr>
          </w:p>
        </w:tc>
        <w:tc>
          <w:tcPr>
            <w:tcW w:w="1514" w:type="dxa"/>
          </w:tcPr>
          <w:p w14:paraId="2A74DF73" w14:textId="77777777" w:rsidR="00C23CE8" w:rsidRPr="00324CAE" w:rsidRDefault="00C23CE8" w:rsidP="0002564A">
            <w:pPr>
              <w:pStyle w:val="acctmergecolhdg"/>
              <w:spacing w:line="240" w:lineRule="atLeast"/>
              <w:ind w:left="-97" w:right="-79"/>
              <w:rPr>
                <w:b w:val="0"/>
                <w:bCs/>
                <w:szCs w:val="22"/>
              </w:rPr>
            </w:pPr>
            <w:r>
              <w:rPr>
                <w:b w:val="0"/>
                <w:bCs/>
                <w:szCs w:val="22"/>
              </w:rPr>
              <w:t>31 March</w:t>
            </w:r>
          </w:p>
        </w:tc>
      </w:tr>
      <w:tr w:rsidR="00C23CE8" w:rsidRPr="00324CAE" w14:paraId="25FC3BCE" w14:textId="77777777" w:rsidTr="0002564A">
        <w:trPr>
          <w:gridAfter w:val="1"/>
          <w:wAfter w:w="23" w:type="dxa"/>
          <w:tblHeader/>
        </w:trPr>
        <w:tc>
          <w:tcPr>
            <w:tcW w:w="5935" w:type="dxa"/>
          </w:tcPr>
          <w:p w14:paraId="69D00B80" w14:textId="14F5328A" w:rsidR="00C23CE8" w:rsidRPr="00324CAE" w:rsidRDefault="008877F0" w:rsidP="0002564A">
            <w:pPr>
              <w:tabs>
                <w:tab w:val="left" w:pos="540"/>
                <w:tab w:val="decimal" w:pos="9540"/>
              </w:tabs>
              <w:spacing w:line="240" w:lineRule="atLeast"/>
              <w:ind w:left="-15"/>
              <w:jc w:val="both"/>
              <w:rPr>
                <w:rFonts w:cs="Times New Roman"/>
                <w:b/>
                <w:bCs/>
                <w:i/>
                <w:iCs/>
              </w:rPr>
            </w:pPr>
            <w:r w:rsidRPr="006F5DB5">
              <w:rPr>
                <w:rFonts w:cs="Times New Roman"/>
                <w:b/>
                <w:bCs/>
                <w:i/>
                <w:iCs/>
              </w:rPr>
              <w:t>Balances with related parties as at</w:t>
            </w:r>
          </w:p>
        </w:tc>
        <w:tc>
          <w:tcPr>
            <w:tcW w:w="1535" w:type="dxa"/>
          </w:tcPr>
          <w:p w14:paraId="6D562C34" w14:textId="77777777" w:rsidR="00C23CE8" w:rsidRPr="00324CAE" w:rsidRDefault="00C23CE8" w:rsidP="0002564A">
            <w:pPr>
              <w:pStyle w:val="acctmergecolhdg"/>
              <w:spacing w:line="240" w:lineRule="atLeast"/>
              <w:ind w:left="-97" w:right="-79"/>
              <w:rPr>
                <w:b w:val="0"/>
                <w:bCs/>
                <w:szCs w:val="22"/>
              </w:rPr>
            </w:pPr>
            <w:r w:rsidRPr="00324CAE">
              <w:rPr>
                <w:b w:val="0"/>
                <w:bCs/>
                <w:szCs w:val="22"/>
              </w:rPr>
              <w:t>202</w:t>
            </w:r>
            <w:r>
              <w:rPr>
                <w:b w:val="0"/>
                <w:bCs/>
                <w:szCs w:val="22"/>
              </w:rPr>
              <w:t>3</w:t>
            </w:r>
          </w:p>
        </w:tc>
        <w:tc>
          <w:tcPr>
            <w:tcW w:w="266" w:type="dxa"/>
          </w:tcPr>
          <w:p w14:paraId="1DEAA6A7" w14:textId="77777777" w:rsidR="00C23CE8" w:rsidRPr="00324CAE" w:rsidRDefault="00C23CE8" w:rsidP="0002564A">
            <w:pPr>
              <w:pStyle w:val="acctmergecolhdg"/>
              <w:spacing w:line="240" w:lineRule="atLeast"/>
              <w:ind w:left="-97" w:right="-79"/>
              <w:rPr>
                <w:b w:val="0"/>
                <w:bCs/>
                <w:szCs w:val="22"/>
              </w:rPr>
            </w:pPr>
          </w:p>
        </w:tc>
        <w:tc>
          <w:tcPr>
            <w:tcW w:w="1514" w:type="dxa"/>
          </w:tcPr>
          <w:p w14:paraId="4E080D8A" w14:textId="77777777" w:rsidR="00C23CE8" w:rsidRPr="00324CAE" w:rsidRDefault="00C23CE8" w:rsidP="0002564A">
            <w:pPr>
              <w:pStyle w:val="acctmergecolhdg"/>
              <w:spacing w:line="240" w:lineRule="atLeast"/>
              <w:ind w:left="-97" w:right="-79"/>
              <w:rPr>
                <w:b w:val="0"/>
                <w:bCs/>
                <w:szCs w:val="22"/>
              </w:rPr>
            </w:pPr>
            <w:r w:rsidRPr="00324CAE">
              <w:rPr>
                <w:b w:val="0"/>
                <w:bCs/>
                <w:szCs w:val="22"/>
              </w:rPr>
              <w:t>202</w:t>
            </w:r>
            <w:r>
              <w:rPr>
                <w:b w:val="0"/>
                <w:bCs/>
                <w:szCs w:val="22"/>
              </w:rPr>
              <w:t>3</w:t>
            </w:r>
          </w:p>
        </w:tc>
      </w:tr>
      <w:tr w:rsidR="00C23CE8" w:rsidRPr="00324CAE" w14:paraId="7C866A78" w14:textId="77777777" w:rsidTr="0002564A">
        <w:trPr>
          <w:gridAfter w:val="1"/>
          <w:wAfter w:w="23" w:type="dxa"/>
          <w:tblHeader/>
        </w:trPr>
        <w:tc>
          <w:tcPr>
            <w:tcW w:w="5935" w:type="dxa"/>
          </w:tcPr>
          <w:p w14:paraId="588F0B0D" w14:textId="77777777" w:rsidR="00C23CE8" w:rsidRPr="00324CAE" w:rsidRDefault="00C23CE8" w:rsidP="0002564A">
            <w:pPr>
              <w:tabs>
                <w:tab w:val="left" w:pos="540"/>
                <w:tab w:val="decimal" w:pos="9540"/>
              </w:tabs>
              <w:spacing w:line="240" w:lineRule="atLeast"/>
              <w:ind w:left="-15"/>
              <w:jc w:val="both"/>
              <w:rPr>
                <w:rFonts w:cs="Times New Roman"/>
                <w:b/>
                <w:bCs/>
                <w:i/>
                <w:iCs/>
              </w:rPr>
            </w:pPr>
          </w:p>
        </w:tc>
        <w:tc>
          <w:tcPr>
            <w:tcW w:w="3315" w:type="dxa"/>
            <w:gridSpan w:val="3"/>
          </w:tcPr>
          <w:p w14:paraId="02A7DAED" w14:textId="77777777" w:rsidR="00C23CE8" w:rsidRPr="00324CAE" w:rsidRDefault="00C23CE8" w:rsidP="0002564A">
            <w:pPr>
              <w:spacing w:line="240" w:lineRule="atLeast"/>
              <w:ind w:left="-108"/>
              <w:jc w:val="center"/>
              <w:rPr>
                <w:rFonts w:cs="Times New Roman"/>
                <w:i/>
                <w:iCs/>
              </w:rPr>
            </w:pPr>
            <w:r w:rsidRPr="00324CAE">
              <w:rPr>
                <w:rFonts w:cs="Times New Roman"/>
                <w:i/>
                <w:iCs/>
              </w:rPr>
              <w:t>(in thousand Baht)</w:t>
            </w:r>
          </w:p>
        </w:tc>
      </w:tr>
      <w:tr w:rsidR="00C23CE8" w:rsidRPr="00324CAE" w14:paraId="5A7A3E12" w14:textId="77777777" w:rsidTr="0002564A">
        <w:trPr>
          <w:gridAfter w:val="1"/>
          <w:wAfter w:w="23" w:type="dxa"/>
        </w:trPr>
        <w:tc>
          <w:tcPr>
            <w:tcW w:w="5935" w:type="dxa"/>
          </w:tcPr>
          <w:p w14:paraId="4BAF7C86" w14:textId="77777777" w:rsidR="00C23CE8" w:rsidRPr="00324CAE" w:rsidRDefault="00C23CE8" w:rsidP="0002564A">
            <w:pPr>
              <w:tabs>
                <w:tab w:val="left" w:pos="540"/>
                <w:tab w:val="decimal" w:pos="9540"/>
              </w:tabs>
              <w:spacing w:line="240" w:lineRule="atLeast"/>
              <w:ind w:left="-15"/>
              <w:jc w:val="both"/>
              <w:rPr>
                <w:rFonts w:cs="Times New Roman"/>
                <w:b/>
                <w:bCs/>
                <w:i/>
                <w:iCs/>
              </w:rPr>
            </w:pPr>
            <w:r w:rsidRPr="00324CAE">
              <w:rPr>
                <w:rFonts w:cs="Times New Roman"/>
                <w:b/>
                <w:bCs/>
                <w:i/>
                <w:iCs/>
              </w:rPr>
              <w:t>Trade accounts receivables</w:t>
            </w:r>
          </w:p>
        </w:tc>
        <w:tc>
          <w:tcPr>
            <w:tcW w:w="3315" w:type="dxa"/>
            <w:gridSpan w:val="3"/>
          </w:tcPr>
          <w:p w14:paraId="2649060F" w14:textId="77777777" w:rsidR="00C23CE8" w:rsidRPr="00324CAE" w:rsidRDefault="00C23CE8" w:rsidP="0002564A">
            <w:pPr>
              <w:spacing w:line="240" w:lineRule="atLeast"/>
              <w:ind w:left="-108"/>
              <w:jc w:val="center"/>
              <w:rPr>
                <w:rFonts w:cs="Times New Roman"/>
                <w:i/>
                <w:iCs/>
              </w:rPr>
            </w:pPr>
          </w:p>
        </w:tc>
      </w:tr>
      <w:tr w:rsidR="003C37FE" w:rsidRPr="00324CAE" w14:paraId="62142705" w14:textId="77777777" w:rsidTr="0002564A">
        <w:tblPrEx>
          <w:tblBorders>
            <w:top w:val="single" w:sz="4" w:space="0" w:color="auto"/>
          </w:tblBorders>
        </w:tblPrEx>
        <w:trPr>
          <w:gridAfter w:val="1"/>
          <w:wAfter w:w="23" w:type="dxa"/>
          <w:trHeight w:val="270"/>
        </w:trPr>
        <w:tc>
          <w:tcPr>
            <w:tcW w:w="5935" w:type="dxa"/>
          </w:tcPr>
          <w:p w14:paraId="1EAC2377" w14:textId="77777777" w:rsidR="003C37FE" w:rsidRPr="00324CAE" w:rsidRDefault="003C37FE" w:rsidP="003C37FE">
            <w:pPr>
              <w:tabs>
                <w:tab w:val="left" w:pos="540"/>
                <w:tab w:val="left" w:pos="1800"/>
              </w:tabs>
              <w:spacing w:line="240" w:lineRule="atLeast"/>
              <w:ind w:left="-15"/>
              <w:jc w:val="both"/>
              <w:rPr>
                <w:rFonts w:cs="Times New Roman"/>
              </w:rPr>
            </w:pPr>
            <w:r w:rsidRPr="00324CAE">
              <w:rPr>
                <w:rFonts w:cs="Times New Roman"/>
              </w:rPr>
              <w:t>Parent</w:t>
            </w:r>
            <w:r w:rsidRPr="00324CAE">
              <w:rPr>
                <w:rFonts w:cs="Times New Roman"/>
              </w:rPr>
              <w:tab/>
            </w:r>
          </w:p>
        </w:tc>
        <w:tc>
          <w:tcPr>
            <w:tcW w:w="1535" w:type="dxa"/>
          </w:tcPr>
          <w:p w14:paraId="4CD9476C" w14:textId="39862352" w:rsidR="003C37FE" w:rsidRPr="00324CAE" w:rsidRDefault="003C37FE" w:rsidP="003C37FE">
            <w:pPr>
              <w:tabs>
                <w:tab w:val="decimal" w:pos="1242"/>
              </w:tabs>
              <w:spacing w:line="240" w:lineRule="atLeast"/>
              <w:ind w:left="-90" w:right="-105"/>
              <w:jc w:val="both"/>
              <w:rPr>
                <w:rFonts w:cs="Times New Roman"/>
              </w:rPr>
            </w:pPr>
            <w:r w:rsidRPr="00B43C83">
              <w:t>275,604</w:t>
            </w:r>
          </w:p>
        </w:tc>
        <w:tc>
          <w:tcPr>
            <w:tcW w:w="266" w:type="dxa"/>
            <w:tcBorders>
              <w:top w:val="nil"/>
            </w:tcBorders>
          </w:tcPr>
          <w:p w14:paraId="4695E71B" w14:textId="77777777" w:rsidR="003C37FE" w:rsidRPr="00324CAE" w:rsidRDefault="003C37FE" w:rsidP="003C37FE">
            <w:pPr>
              <w:tabs>
                <w:tab w:val="left" w:pos="540"/>
                <w:tab w:val="decimal" w:pos="9540"/>
              </w:tabs>
              <w:spacing w:line="240" w:lineRule="atLeast"/>
              <w:jc w:val="both"/>
              <w:rPr>
                <w:rFonts w:cs="Times New Roman"/>
                <w:b/>
                <w:bCs/>
              </w:rPr>
            </w:pPr>
          </w:p>
        </w:tc>
        <w:tc>
          <w:tcPr>
            <w:tcW w:w="1514" w:type="dxa"/>
            <w:tcBorders>
              <w:top w:val="nil"/>
            </w:tcBorders>
          </w:tcPr>
          <w:p w14:paraId="7FCFCDB9" w14:textId="77777777" w:rsidR="003C37FE" w:rsidRPr="00324CAE" w:rsidRDefault="003C37FE" w:rsidP="003C37FE">
            <w:pPr>
              <w:tabs>
                <w:tab w:val="decimal" w:pos="1242"/>
              </w:tabs>
              <w:spacing w:line="240" w:lineRule="atLeast"/>
              <w:ind w:left="-90" w:right="-105"/>
              <w:jc w:val="both"/>
              <w:rPr>
                <w:rFonts w:cs="Times New Roman"/>
                <w:lang w:val="en-US"/>
              </w:rPr>
            </w:pPr>
            <w:r w:rsidRPr="00117D24">
              <w:rPr>
                <w:rFonts w:cs="Times New Roman"/>
              </w:rPr>
              <w:t>306,892</w:t>
            </w:r>
          </w:p>
        </w:tc>
      </w:tr>
      <w:tr w:rsidR="003C37FE" w:rsidRPr="00324CAE" w14:paraId="755DB9BF" w14:textId="77777777" w:rsidTr="0002564A">
        <w:tblPrEx>
          <w:tblBorders>
            <w:top w:val="single" w:sz="4" w:space="0" w:color="auto"/>
          </w:tblBorders>
        </w:tblPrEx>
        <w:trPr>
          <w:gridAfter w:val="1"/>
          <w:wAfter w:w="23" w:type="dxa"/>
          <w:trHeight w:val="270"/>
        </w:trPr>
        <w:tc>
          <w:tcPr>
            <w:tcW w:w="5935" w:type="dxa"/>
          </w:tcPr>
          <w:p w14:paraId="3A29CB8D" w14:textId="77777777" w:rsidR="003C37FE" w:rsidRPr="00324CAE" w:rsidRDefault="003C37FE" w:rsidP="003C37FE">
            <w:pPr>
              <w:tabs>
                <w:tab w:val="left" w:pos="540"/>
                <w:tab w:val="center" w:pos="2808"/>
              </w:tabs>
              <w:spacing w:line="240" w:lineRule="atLeast"/>
              <w:ind w:left="-15"/>
              <w:jc w:val="both"/>
              <w:rPr>
                <w:rFonts w:cs="Times New Roman"/>
              </w:rPr>
            </w:pPr>
            <w:r w:rsidRPr="00324CAE">
              <w:rPr>
                <w:rFonts w:cs="Times New Roman"/>
              </w:rPr>
              <w:t>Associate</w:t>
            </w:r>
            <w:r w:rsidRPr="00324CAE">
              <w:rPr>
                <w:rFonts w:cs="Times New Roman"/>
              </w:rPr>
              <w:tab/>
            </w:r>
          </w:p>
        </w:tc>
        <w:tc>
          <w:tcPr>
            <w:tcW w:w="1535" w:type="dxa"/>
          </w:tcPr>
          <w:p w14:paraId="7072A6CD" w14:textId="6A05D455" w:rsidR="003C37FE" w:rsidRPr="00324CAE" w:rsidRDefault="003C37FE" w:rsidP="003C37FE">
            <w:pPr>
              <w:tabs>
                <w:tab w:val="decimal" w:pos="1245"/>
              </w:tabs>
              <w:spacing w:line="240" w:lineRule="atLeast"/>
              <w:ind w:left="-90" w:right="-105"/>
              <w:jc w:val="both"/>
              <w:rPr>
                <w:rFonts w:cs="Times New Roman"/>
              </w:rPr>
            </w:pPr>
            <w:r w:rsidRPr="00B43C83">
              <w:t>8</w:t>
            </w:r>
          </w:p>
        </w:tc>
        <w:tc>
          <w:tcPr>
            <w:tcW w:w="266" w:type="dxa"/>
            <w:tcBorders>
              <w:top w:val="nil"/>
            </w:tcBorders>
          </w:tcPr>
          <w:p w14:paraId="79760AB8" w14:textId="77777777" w:rsidR="003C37FE" w:rsidRPr="00324CAE" w:rsidRDefault="003C37FE" w:rsidP="003C37FE">
            <w:pPr>
              <w:tabs>
                <w:tab w:val="decimal" w:pos="1242"/>
              </w:tabs>
              <w:spacing w:line="240" w:lineRule="atLeast"/>
              <w:jc w:val="both"/>
              <w:rPr>
                <w:rFonts w:cs="Times New Roman"/>
                <w:b/>
                <w:bCs/>
                <w:cs/>
              </w:rPr>
            </w:pPr>
          </w:p>
        </w:tc>
        <w:tc>
          <w:tcPr>
            <w:tcW w:w="1514" w:type="dxa"/>
            <w:tcBorders>
              <w:top w:val="nil"/>
              <w:bottom w:val="nil"/>
            </w:tcBorders>
          </w:tcPr>
          <w:p w14:paraId="4086259C" w14:textId="77777777" w:rsidR="003C37FE" w:rsidRPr="00324CAE" w:rsidRDefault="003C37FE" w:rsidP="003C37FE">
            <w:pPr>
              <w:tabs>
                <w:tab w:val="decimal" w:pos="1245"/>
              </w:tabs>
              <w:spacing w:line="240" w:lineRule="atLeast"/>
              <w:ind w:left="-90" w:right="-105"/>
              <w:jc w:val="both"/>
              <w:rPr>
                <w:rFonts w:cs="Times New Roman"/>
                <w:lang w:val="en-US"/>
              </w:rPr>
            </w:pPr>
            <w:r w:rsidRPr="00117D24">
              <w:rPr>
                <w:rFonts w:cs="Times New Roman"/>
              </w:rPr>
              <w:t>11</w:t>
            </w:r>
          </w:p>
        </w:tc>
      </w:tr>
      <w:tr w:rsidR="003C37FE" w:rsidRPr="00324CAE" w14:paraId="60F7B082" w14:textId="77777777" w:rsidTr="0002564A">
        <w:tblPrEx>
          <w:tblBorders>
            <w:top w:val="single" w:sz="4" w:space="0" w:color="auto"/>
          </w:tblBorders>
        </w:tblPrEx>
        <w:trPr>
          <w:gridAfter w:val="1"/>
          <w:wAfter w:w="23" w:type="dxa"/>
          <w:trHeight w:val="270"/>
        </w:trPr>
        <w:tc>
          <w:tcPr>
            <w:tcW w:w="5935" w:type="dxa"/>
          </w:tcPr>
          <w:p w14:paraId="27ABB9B1" w14:textId="77777777" w:rsidR="003C37FE" w:rsidRPr="00324CAE" w:rsidRDefault="003C37FE" w:rsidP="003C37FE">
            <w:pPr>
              <w:tabs>
                <w:tab w:val="left" w:pos="540"/>
                <w:tab w:val="decimal" w:pos="9540"/>
              </w:tabs>
              <w:spacing w:line="240" w:lineRule="atLeast"/>
              <w:ind w:left="-15"/>
              <w:jc w:val="both"/>
              <w:rPr>
                <w:rFonts w:cs="Times New Roman"/>
              </w:rPr>
            </w:pPr>
            <w:r w:rsidRPr="00324CAE">
              <w:rPr>
                <w:rFonts w:cs="Times New Roman"/>
              </w:rPr>
              <w:t>Other related parties</w:t>
            </w:r>
          </w:p>
        </w:tc>
        <w:tc>
          <w:tcPr>
            <w:tcW w:w="1535" w:type="dxa"/>
            <w:tcBorders>
              <w:bottom w:val="single" w:sz="4" w:space="0" w:color="auto"/>
            </w:tcBorders>
          </w:tcPr>
          <w:p w14:paraId="01FF84F6" w14:textId="7CAFAF05" w:rsidR="003C37FE" w:rsidRPr="00324CAE" w:rsidRDefault="003C37FE" w:rsidP="003C37FE">
            <w:pPr>
              <w:tabs>
                <w:tab w:val="decimal" w:pos="1242"/>
              </w:tabs>
              <w:spacing w:line="240" w:lineRule="atLeast"/>
              <w:ind w:left="-90" w:right="-105"/>
              <w:jc w:val="both"/>
              <w:rPr>
                <w:rFonts w:cs="Times New Roman"/>
              </w:rPr>
            </w:pPr>
            <w:r w:rsidRPr="00B43C83">
              <w:t>534,910</w:t>
            </w:r>
          </w:p>
        </w:tc>
        <w:tc>
          <w:tcPr>
            <w:tcW w:w="266" w:type="dxa"/>
            <w:tcBorders>
              <w:top w:val="nil"/>
            </w:tcBorders>
          </w:tcPr>
          <w:p w14:paraId="429C73AF" w14:textId="77777777" w:rsidR="003C37FE" w:rsidRPr="00324CAE" w:rsidRDefault="003C37FE" w:rsidP="003C37FE">
            <w:pPr>
              <w:tabs>
                <w:tab w:val="decimal" w:pos="1242"/>
              </w:tabs>
              <w:spacing w:line="240" w:lineRule="atLeast"/>
              <w:jc w:val="both"/>
              <w:rPr>
                <w:rFonts w:cs="Times New Roman"/>
                <w:b/>
                <w:bCs/>
                <w:cs/>
              </w:rPr>
            </w:pPr>
          </w:p>
        </w:tc>
        <w:tc>
          <w:tcPr>
            <w:tcW w:w="1514" w:type="dxa"/>
            <w:tcBorders>
              <w:top w:val="nil"/>
              <w:bottom w:val="single" w:sz="4" w:space="0" w:color="auto"/>
            </w:tcBorders>
          </w:tcPr>
          <w:p w14:paraId="070EE1C3" w14:textId="77777777" w:rsidR="003C37FE" w:rsidRPr="00324CAE" w:rsidRDefault="003C37FE" w:rsidP="003C37FE">
            <w:pPr>
              <w:tabs>
                <w:tab w:val="decimal" w:pos="1242"/>
              </w:tabs>
              <w:spacing w:line="240" w:lineRule="atLeast"/>
              <w:ind w:left="-90" w:right="-105"/>
              <w:jc w:val="both"/>
              <w:rPr>
                <w:rFonts w:cs="Times New Roman"/>
                <w:lang w:val="en-US"/>
              </w:rPr>
            </w:pPr>
            <w:r w:rsidRPr="00117D24">
              <w:rPr>
                <w:rFonts w:cs="Times New Roman"/>
              </w:rPr>
              <w:t>734,404</w:t>
            </w:r>
          </w:p>
        </w:tc>
      </w:tr>
      <w:tr w:rsidR="008877F0" w:rsidRPr="00324CAE" w14:paraId="4F624803" w14:textId="77777777" w:rsidTr="0002564A">
        <w:tblPrEx>
          <w:tblBorders>
            <w:top w:val="single" w:sz="4" w:space="0" w:color="auto"/>
          </w:tblBorders>
        </w:tblPrEx>
        <w:trPr>
          <w:gridAfter w:val="1"/>
          <w:wAfter w:w="23" w:type="dxa"/>
          <w:trHeight w:val="25"/>
        </w:trPr>
        <w:tc>
          <w:tcPr>
            <w:tcW w:w="5935" w:type="dxa"/>
            <w:tcBorders>
              <w:top w:val="nil"/>
            </w:tcBorders>
          </w:tcPr>
          <w:p w14:paraId="193B4DAF" w14:textId="77777777" w:rsidR="008877F0" w:rsidRPr="00324CAE" w:rsidRDefault="008877F0" w:rsidP="008877F0">
            <w:pPr>
              <w:tabs>
                <w:tab w:val="left" w:pos="540"/>
                <w:tab w:val="decimal" w:pos="9540"/>
              </w:tabs>
              <w:spacing w:line="240" w:lineRule="atLeast"/>
              <w:ind w:left="-15"/>
              <w:jc w:val="both"/>
              <w:rPr>
                <w:rFonts w:cs="Times New Roman"/>
                <w:b/>
                <w:bCs/>
                <w:cs/>
              </w:rPr>
            </w:pPr>
            <w:r w:rsidRPr="00324CAE">
              <w:rPr>
                <w:rFonts w:cs="Times New Roman"/>
                <w:b/>
                <w:bCs/>
              </w:rPr>
              <w:t>Total</w:t>
            </w:r>
          </w:p>
        </w:tc>
        <w:tc>
          <w:tcPr>
            <w:tcW w:w="1535" w:type="dxa"/>
            <w:tcBorders>
              <w:top w:val="single" w:sz="4" w:space="0" w:color="auto"/>
              <w:bottom w:val="double" w:sz="4" w:space="0" w:color="auto"/>
            </w:tcBorders>
            <w:shd w:val="clear" w:color="auto" w:fill="auto"/>
          </w:tcPr>
          <w:p w14:paraId="131FFFFA" w14:textId="1117024F" w:rsidR="008877F0" w:rsidRPr="00527170" w:rsidRDefault="003C37FE" w:rsidP="008877F0">
            <w:pPr>
              <w:tabs>
                <w:tab w:val="decimal" w:pos="1242"/>
              </w:tabs>
              <w:spacing w:line="240" w:lineRule="atLeast"/>
              <w:ind w:left="-90" w:right="-105"/>
              <w:jc w:val="both"/>
              <w:rPr>
                <w:rFonts w:cs="Times New Roman"/>
                <w:b/>
                <w:bCs/>
              </w:rPr>
            </w:pPr>
            <w:r w:rsidRPr="003C37FE">
              <w:rPr>
                <w:rFonts w:cs="Times New Roman"/>
                <w:b/>
                <w:bCs/>
              </w:rPr>
              <w:t>810,522</w:t>
            </w:r>
          </w:p>
        </w:tc>
        <w:tc>
          <w:tcPr>
            <w:tcW w:w="266" w:type="dxa"/>
            <w:tcBorders>
              <w:top w:val="nil"/>
              <w:bottom w:val="nil"/>
            </w:tcBorders>
            <w:shd w:val="clear" w:color="auto" w:fill="auto"/>
          </w:tcPr>
          <w:p w14:paraId="4DABE5A6" w14:textId="77777777" w:rsidR="008877F0" w:rsidRPr="00324CAE" w:rsidRDefault="008877F0" w:rsidP="008877F0">
            <w:pPr>
              <w:tabs>
                <w:tab w:val="decimal" w:pos="1242"/>
              </w:tabs>
              <w:spacing w:line="240" w:lineRule="atLeast"/>
              <w:ind w:right="-198"/>
              <w:jc w:val="both"/>
              <w:rPr>
                <w:rFonts w:cs="Times New Roman"/>
                <w:b/>
                <w:bCs/>
                <w:cs/>
                <w:lang w:val="en-US"/>
              </w:rPr>
            </w:pPr>
          </w:p>
        </w:tc>
        <w:tc>
          <w:tcPr>
            <w:tcW w:w="1514" w:type="dxa"/>
            <w:tcBorders>
              <w:top w:val="single" w:sz="4" w:space="0" w:color="auto"/>
              <w:bottom w:val="double" w:sz="4" w:space="0" w:color="auto"/>
            </w:tcBorders>
            <w:shd w:val="clear" w:color="auto" w:fill="auto"/>
          </w:tcPr>
          <w:p w14:paraId="5695E440" w14:textId="77777777" w:rsidR="008877F0" w:rsidRPr="00324CAE" w:rsidRDefault="008877F0" w:rsidP="008877F0">
            <w:pPr>
              <w:tabs>
                <w:tab w:val="decimal" w:pos="1242"/>
              </w:tabs>
              <w:spacing w:line="240" w:lineRule="atLeast"/>
              <w:ind w:left="-90" w:right="-105"/>
              <w:jc w:val="both"/>
              <w:rPr>
                <w:rFonts w:cs="Times New Roman"/>
                <w:b/>
                <w:bCs/>
                <w:lang w:val="en-US"/>
              </w:rPr>
            </w:pPr>
            <w:r w:rsidRPr="00527170">
              <w:rPr>
                <w:rFonts w:cs="Times New Roman"/>
                <w:b/>
                <w:bCs/>
              </w:rPr>
              <w:t>1,041,307</w:t>
            </w:r>
          </w:p>
        </w:tc>
      </w:tr>
      <w:tr w:rsidR="00C23CE8" w:rsidRPr="00324CAE" w14:paraId="5A4917A7" w14:textId="77777777" w:rsidTr="0002564A">
        <w:tblPrEx>
          <w:tblBorders>
            <w:top w:val="single" w:sz="4" w:space="0" w:color="auto"/>
          </w:tblBorders>
        </w:tblPrEx>
        <w:trPr>
          <w:trHeight w:val="85"/>
        </w:trPr>
        <w:tc>
          <w:tcPr>
            <w:tcW w:w="5935" w:type="dxa"/>
            <w:tcBorders>
              <w:top w:val="nil"/>
            </w:tcBorders>
          </w:tcPr>
          <w:p w14:paraId="08716FFD" w14:textId="77777777" w:rsidR="00C23CE8" w:rsidRPr="00324CAE" w:rsidRDefault="00C23CE8" w:rsidP="0002564A">
            <w:pPr>
              <w:tabs>
                <w:tab w:val="left" w:pos="540"/>
                <w:tab w:val="decimal" w:pos="9540"/>
              </w:tabs>
              <w:spacing w:line="240" w:lineRule="atLeast"/>
              <w:ind w:hanging="15"/>
              <w:rPr>
                <w:rFonts w:cs="Times New Roman"/>
                <w:b/>
                <w:bCs/>
                <w:i/>
                <w:iCs/>
                <w:lang w:val="en-US"/>
              </w:rPr>
            </w:pPr>
          </w:p>
        </w:tc>
        <w:tc>
          <w:tcPr>
            <w:tcW w:w="1535" w:type="dxa"/>
            <w:tcBorders>
              <w:top w:val="nil"/>
            </w:tcBorders>
          </w:tcPr>
          <w:p w14:paraId="02E1E8AC" w14:textId="77777777" w:rsidR="00C23CE8" w:rsidRPr="00117D24" w:rsidRDefault="00C23CE8" w:rsidP="0002564A">
            <w:pPr>
              <w:tabs>
                <w:tab w:val="decimal" w:pos="1242"/>
              </w:tabs>
              <w:spacing w:line="240" w:lineRule="atLeast"/>
              <w:ind w:left="-90" w:right="-105"/>
              <w:jc w:val="both"/>
              <w:rPr>
                <w:rFonts w:cs="Times New Roman"/>
              </w:rPr>
            </w:pPr>
          </w:p>
        </w:tc>
        <w:tc>
          <w:tcPr>
            <w:tcW w:w="266" w:type="dxa"/>
            <w:tcBorders>
              <w:top w:val="nil"/>
            </w:tcBorders>
          </w:tcPr>
          <w:p w14:paraId="2FA7C4F5" w14:textId="77777777" w:rsidR="00C23CE8" w:rsidRPr="00324CAE" w:rsidRDefault="00C23CE8" w:rsidP="0002564A">
            <w:pPr>
              <w:pStyle w:val="acctmergecolhdg"/>
              <w:spacing w:line="240" w:lineRule="atLeast"/>
              <w:ind w:left="-97" w:right="-79"/>
              <w:rPr>
                <w:b w:val="0"/>
                <w:bCs/>
                <w:szCs w:val="22"/>
              </w:rPr>
            </w:pPr>
          </w:p>
        </w:tc>
        <w:tc>
          <w:tcPr>
            <w:tcW w:w="1537" w:type="dxa"/>
            <w:gridSpan w:val="2"/>
            <w:tcBorders>
              <w:top w:val="nil"/>
            </w:tcBorders>
          </w:tcPr>
          <w:p w14:paraId="523BC6DE" w14:textId="77777777" w:rsidR="00C23CE8" w:rsidRPr="00324CAE" w:rsidRDefault="00C23CE8" w:rsidP="0002564A">
            <w:pPr>
              <w:pStyle w:val="acctmergecolhdg"/>
              <w:spacing w:line="240" w:lineRule="atLeast"/>
              <w:ind w:left="-97" w:right="-79"/>
              <w:rPr>
                <w:b w:val="0"/>
                <w:bCs/>
                <w:szCs w:val="22"/>
              </w:rPr>
            </w:pPr>
          </w:p>
        </w:tc>
      </w:tr>
      <w:tr w:rsidR="00C23CE8" w:rsidRPr="00324CAE" w14:paraId="75A341C9" w14:textId="77777777" w:rsidTr="0002564A">
        <w:tblPrEx>
          <w:tblBorders>
            <w:top w:val="single" w:sz="4" w:space="0" w:color="auto"/>
          </w:tblBorders>
        </w:tblPrEx>
        <w:trPr>
          <w:trHeight w:val="85"/>
        </w:trPr>
        <w:tc>
          <w:tcPr>
            <w:tcW w:w="5935" w:type="dxa"/>
            <w:tcBorders>
              <w:top w:val="nil"/>
            </w:tcBorders>
          </w:tcPr>
          <w:p w14:paraId="411D35D0" w14:textId="77777777" w:rsidR="00C23CE8" w:rsidRPr="00324CAE" w:rsidRDefault="00C23CE8" w:rsidP="0002564A">
            <w:pPr>
              <w:tabs>
                <w:tab w:val="left" w:pos="540"/>
                <w:tab w:val="decimal" w:pos="9540"/>
              </w:tabs>
              <w:spacing w:line="240" w:lineRule="atLeast"/>
              <w:ind w:hanging="15"/>
              <w:rPr>
                <w:rFonts w:cs="Times New Roman"/>
                <w:b/>
                <w:bCs/>
                <w:i/>
                <w:iCs/>
                <w:lang w:val="en-US"/>
              </w:rPr>
            </w:pPr>
            <w:r w:rsidRPr="00324CAE">
              <w:rPr>
                <w:rFonts w:cs="Times New Roman"/>
                <w:b/>
                <w:bCs/>
                <w:i/>
                <w:iCs/>
                <w:lang w:val="en-US"/>
              </w:rPr>
              <w:t>Other receivables</w:t>
            </w:r>
          </w:p>
        </w:tc>
        <w:tc>
          <w:tcPr>
            <w:tcW w:w="1535" w:type="dxa"/>
            <w:tcBorders>
              <w:top w:val="nil"/>
            </w:tcBorders>
          </w:tcPr>
          <w:p w14:paraId="18A645BB" w14:textId="77777777" w:rsidR="00C23CE8" w:rsidRPr="00117D24" w:rsidRDefault="00C23CE8" w:rsidP="0002564A">
            <w:pPr>
              <w:tabs>
                <w:tab w:val="decimal" w:pos="1242"/>
              </w:tabs>
              <w:spacing w:line="240" w:lineRule="atLeast"/>
              <w:ind w:left="-90" w:right="-105"/>
              <w:jc w:val="both"/>
              <w:rPr>
                <w:rFonts w:cs="Times New Roman"/>
              </w:rPr>
            </w:pPr>
          </w:p>
        </w:tc>
        <w:tc>
          <w:tcPr>
            <w:tcW w:w="266" w:type="dxa"/>
            <w:tcBorders>
              <w:top w:val="nil"/>
            </w:tcBorders>
          </w:tcPr>
          <w:p w14:paraId="3DCDD041" w14:textId="77777777" w:rsidR="00C23CE8" w:rsidRPr="00324CAE" w:rsidRDefault="00C23CE8" w:rsidP="0002564A">
            <w:pPr>
              <w:pStyle w:val="acctmergecolhdg"/>
              <w:spacing w:line="240" w:lineRule="atLeast"/>
              <w:ind w:left="-97" w:right="-79"/>
              <w:rPr>
                <w:b w:val="0"/>
                <w:bCs/>
                <w:szCs w:val="22"/>
              </w:rPr>
            </w:pPr>
          </w:p>
        </w:tc>
        <w:tc>
          <w:tcPr>
            <w:tcW w:w="1537" w:type="dxa"/>
            <w:gridSpan w:val="2"/>
            <w:tcBorders>
              <w:top w:val="nil"/>
            </w:tcBorders>
          </w:tcPr>
          <w:p w14:paraId="1BBB25BB" w14:textId="77777777" w:rsidR="00C23CE8" w:rsidRPr="00324CAE" w:rsidRDefault="00C23CE8" w:rsidP="0002564A">
            <w:pPr>
              <w:pStyle w:val="acctmergecolhdg"/>
              <w:spacing w:line="240" w:lineRule="atLeast"/>
              <w:ind w:left="-97" w:right="-79"/>
              <w:rPr>
                <w:b w:val="0"/>
                <w:bCs/>
                <w:szCs w:val="22"/>
              </w:rPr>
            </w:pPr>
          </w:p>
        </w:tc>
      </w:tr>
      <w:tr w:rsidR="003C37FE" w:rsidRPr="00324CAE" w14:paraId="58277F6D" w14:textId="77777777" w:rsidTr="0002564A">
        <w:tblPrEx>
          <w:tblBorders>
            <w:top w:val="single" w:sz="4" w:space="0" w:color="auto"/>
          </w:tblBorders>
        </w:tblPrEx>
        <w:trPr>
          <w:trHeight w:val="85"/>
        </w:trPr>
        <w:tc>
          <w:tcPr>
            <w:tcW w:w="5935" w:type="dxa"/>
          </w:tcPr>
          <w:p w14:paraId="131FA778" w14:textId="77777777" w:rsidR="003C37FE" w:rsidRPr="00324CAE" w:rsidRDefault="003C37FE" w:rsidP="003C37FE">
            <w:pPr>
              <w:tabs>
                <w:tab w:val="left" w:pos="540"/>
                <w:tab w:val="decimal" w:pos="9540"/>
              </w:tabs>
              <w:spacing w:line="240" w:lineRule="atLeast"/>
              <w:ind w:hanging="15"/>
              <w:rPr>
                <w:rFonts w:cs="Times New Roman"/>
                <w:lang w:val="en-US"/>
              </w:rPr>
            </w:pPr>
            <w:r w:rsidRPr="00324CAE">
              <w:rPr>
                <w:rFonts w:cs="Times New Roman"/>
              </w:rPr>
              <w:t>Associate</w:t>
            </w:r>
          </w:p>
        </w:tc>
        <w:tc>
          <w:tcPr>
            <w:tcW w:w="1535" w:type="dxa"/>
          </w:tcPr>
          <w:p w14:paraId="40686C5A" w14:textId="281C4E9D" w:rsidR="003C37FE" w:rsidRPr="00117D24" w:rsidRDefault="003C37FE" w:rsidP="003C37FE">
            <w:pPr>
              <w:tabs>
                <w:tab w:val="decimal" w:pos="1242"/>
              </w:tabs>
              <w:spacing w:line="240" w:lineRule="atLeast"/>
              <w:ind w:left="-90" w:right="-105"/>
              <w:jc w:val="both"/>
              <w:rPr>
                <w:rFonts w:cs="Times New Roman"/>
              </w:rPr>
            </w:pPr>
            <w:r w:rsidRPr="00B43E2B">
              <w:t>1,466</w:t>
            </w:r>
          </w:p>
        </w:tc>
        <w:tc>
          <w:tcPr>
            <w:tcW w:w="266" w:type="dxa"/>
            <w:tcBorders>
              <w:top w:val="nil"/>
              <w:bottom w:val="nil"/>
            </w:tcBorders>
            <w:shd w:val="clear" w:color="auto" w:fill="auto"/>
          </w:tcPr>
          <w:p w14:paraId="011196A9" w14:textId="77777777" w:rsidR="003C37FE" w:rsidRPr="00324CAE" w:rsidRDefault="003C37FE" w:rsidP="003C37FE">
            <w:pPr>
              <w:tabs>
                <w:tab w:val="decimal" w:pos="1152"/>
              </w:tabs>
              <w:spacing w:line="240" w:lineRule="atLeast"/>
              <w:ind w:left="-108" w:right="-81"/>
              <w:rPr>
                <w:rFonts w:cs="Times New Roman"/>
                <w:cs/>
                <w:lang w:val="en-US"/>
              </w:rPr>
            </w:pPr>
          </w:p>
        </w:tc>
        <w:tc>
          <w:tcPr>
            <w:tcW w:w="1537" w:type="dxa"/>
            <w:gridSpan w:val="2"/>
            <w:tcBorders>
              <w:top w:val="nil"/>
              <w:bottom w:val="nil"/>
            </w:tcBorders>
            <w:shd w:val="clear" w:color="auto" w:fill="auto"/>
          </w:tcPr>
          <w:p w14:paraId="1ACD7C55" w14:textId="77777777" w:rsidR="003C37FE" w:rsidRPr="00324CAE" w:rsidRDefault="003C37FE" w:rsidP="003C37FE">
            <w:pPr>
              <w:tabs>
                <w:tab w:val="decimal" w:pos="1242"/>
              </w:tabs>
              <w:spacing w:line="240" w:lineRule="atLeast"/>
              <w:ind w:left="-90" w:right="-105"/>
              <w:jc w:val="both"/>
              <w:rPr>
                <w:rFonts w:cs="Times New Roman"/>
                <w:lang w:val="en-US"/>
              </w:rPr>
            </w:pPr>
            <w:r w:rsidRPr="00117D24">
              <w:rPr>
                <w:rFonts w:cs="Times New Roman"/>
              </w:rPr>
              <w:t>1,502</w:t>
            </w:r>
          </w:p>
        </w:tc>
      </w:tr>
      <w:tr w:rsidR="003C37FE" w:rsidRPr="00324CAE" w14:paraId="4A1E9F4F" w14:textId="77777777" w:rsidTr="0002564A">
        <w:tblPrEx>
          <w:tblBorders>
            <w:top w:val="single" w:sz="4" w:space="0" w:color="auto"/>
          </w:tblBorders>
        </w:tblPrEx>
        <w:trPr>
          <w:trHeight w:val="85"/>
        </w:trPr>
        <w:tc>
          <w:tcPr>
            <w:tcW w:w="5935" w:type="dxa"/>
          </w:tcPr>
          <w:p w14:paraId="7E5066ED" w14:textId="77777777" w:rsidR="003C37FE" w:rsidRPr="00324CAE" w:rsidRDefault="003C37FE" w:rsidP="003C37FE">
            <w:pPr>
              <w:tabs>
                <w:tab w:val="left" w:pos="540"/>
                <w:tab w:val="decimal" w:pos="9540"/>
              </w:tabs>
              <w:spacing w:line="240" w:lineRule="atLeast"/>
              <w:ind w:hanging="15"/>
              <w:rPr>
                <w:rFonts w:cs="Times New Roman"/>
              </w:rPr>
            </w:pPr>
            <w:r w:rsidRPr="00324CAE">
              <w:rPr>
                <w:rFonts w:cs="Times New Roman"/>
                <w:lang w:val="en-US"/>
              </w:rPr>
              <w:t>Other related parties</w:t>
            </w:r>
          </w:p>
        </w:tc>
        <w:tc>
          <w:tcPr>
            <w:tcW w:w="1535" w:type="dxa"/>
            <w:tcBorders>
              <w:bottom w:val="single" w:sz="4" w:space="0" w:color="auto"/>
            </w:tcBorders>
          </w:tcPr>
          <w:p w14:paraId="6D899106" w14:textId="6100A45D" w:rsidR="003C37FE" w:rsidRPr="00117D24" w:rsidRDefault="003C37FE" w:rsidP="003C37FE">
            <w:pPr>
              <w:tabs>
                <w:tab w:val="decimal" w:pos="1242"/>
              </w:tabs>
              <w:spacing w:line="240" w:lineRule="atLeast"/>
              <w:ind w:left="-90" w:right="-105"/>
              <w:jc w:val="both"/>
              <w:rPr>
                <w:rFonts w:cs="Times New Roman"/>
              </w:rPr>
            </w:pPr>
            <w:r w:rsidRPr="00B43E2B">
              <w:t>985</w:t>
            </w:r>
          </w:p>
        </w:tc>
        <w:tc>
          <w:tcPr>
            <w:tcW w:w="266" w:type="dxa"/>
            <w:tcBorders>
              <w:top w:val="nil"/>
              <w:bottom w:val="nil"/>
            </w:tcBorders>
            <w:shd w:val="clear" w:color="auto" w:fill="auto"/>
          </w:tcPr>
          <w:p w14:paraId="518D87FE" w14:textId="77777777" w:rsidR="003C37FE" w:rsidRPr="00324CAE" w:rsidRDefault="003C37FE" w:rsidP="003C37FE">
            <w:pPr>
              <w:tabs>
                <w:tab w:val="decimal" w:pos="1152"/>
              </w:tabs>
              <w:spacing w:line="240" w:lineRule="atLeast"/>
              <w:ind w:left="-108" w:right="-81"/>
              <w:rPr>
                <w:rFonts w:cs="Times New Roman"/>
                <w:cs/>
                <w:lang w:val="en-US"/>
              </w:rPr>
            </w:pPr>
          </w:p>
        </w:tc>
        <w:tc>
          <w:tcPr>
            <w:tcW w:w="1537" w:type="dxa"/>
            <w:gridSpan w:val="2"/>
            <w:tcBorders>
              <w:top w:val="nil"/>
              <w:bottom w:val="single" w:sz="4" w:space="0" w:color="auto"/>
            </w:tcBorders>
            <w:shd w:val="clear" w:color="auto" w:fill="auto"/>
          </w:tcPr>
          <w:p w14:paraId="3DA6FC02" w14:textId="77777777" w:rsidR="003C37FE" w:rsidRPr="00324CAE" w:rsidRDefault="003C37FE" w:rsidP="003C37FE">
            <w:pPr>
              <w:tabs>
                <w:tab w:val="decimal" w:pos="1242"/>
              </w:tabs>
              <w:spacing w:line="240" w:lineRule="atLeast"/>
              <w:ind w:left="-90" w:right="-105"/>
              <w:jc w:val="both"/>
              <w:rPr>
                <w:rFonts w:cs="Times New Roman"/>
                <w:lang w:val="en-US"/>
              </w:rPr>
            </w:pPr>
            <w:r w:rsidRPr="00117D24">
              <w:rPr>
                <w:rFonts w:cs="Times New Roman"/>
              </w:rPr>
              <w:t>272</w:t>
            </w:r>
          </w:p>
        </w:tc>
      </w:tr>
      <w:tr w:rsidR="008877F0" w:rsidRPr="00324CAE" w14:paraId="07CE9671" w14:textId="77777777" w:rsidTr="0002564A">
        <w:tblPrEx>
          <w:tblBorders>
            <w:top w:val="single" w:sz="4" w:space="0" w:color="auto"/>
          </w:tblBorders>
        </w:tblPrEx>
        <w:trPr>
          <w:trHeight w:val="85"/>
        </w:trPr>
        <w:tc>
          <w:tcPr>
            <w:tcW w:w="5935" w:type="dxa"/>
          </w:tcPr>
          <w:p w14:paraId="13D27796" w14:textId="303C33B2" w:rsidR="008877F0" w:rsidRPr="00324CAE" w:rsidRDefault="008877F0" w:rsidP="008877F0">
            <w:pPr>
              <w:tabs>
                <w:tab w:val="left" w:pos="540"/>
                <w:tab w:val="decimal" w:pos="9540"/>
              </w:tabs>
              <w:spacing w:line="240" w:lineRule="atLeast"/>
              <w:ind w:hanging="15"/>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shd w:val="clear" w:color="auto" w:fill="auto"/>
          </w:tcPr>
          <w:p w14:paraId="0C427FD3" w14:textId="4CDF88C6" w:rsidR="008877F0" w:rsidRPr="00117D24" w:rsidRDefault="003C37FE" w:rsidP="008877F0">
            <w:pPr>
              <w:tabs>
                <w:tab w:val="decimal" w:pos="1242"/>
              </w:tabs>
              <w:spacing w:line="240" w:lineRule="atLeast"/>
              <w:ind w:left="-90" w:right="-105"/>
              <w:jc w:val="both"/>
              <w:rPr>
                <w:rFonts w:cs="Times New Roman"/>
                <w:b/>
                <w:bCs/>
              </w:rPr>
            </w:pPr>
            <w:r w:rsidRPr="003C37FE">
              <w:rPr>
                <w:rFonts w:cs="Times New Roman"/>
                <w:b/>
                <w:bCs/>
              </w:rPr>
              <w:t>2,451</w:t>
            </w:r>
          </w:p>
        </w:tc>
        <w:tc>
          <w:tcPr>
            <w:tcW w:w="266" w:type="dxa"/>
            <w:tcBorders>
              <w:top w:val="nil"/>
              <w:bottom w:val="nil"/>
            </w:tcBorders>
            <w:shd w:val="clear" w:color="auto" w:fill="auto"/>
          </w:tcPr>
          <w:p w14:paraId="6E2E7C52" w14:textId="77777777" w:rsidR="008877F0" w:rsidRPr="00324CAE" w:rsidRDefault="008877F0" w:rsidP="008877F0">
            <w:pPr>
              <w:tabs>
                <w:tab w:val="decimal" w:pos="1152"/>
              </w:tabs>
              <w:spacing w:line="240" w:lineRule="atLeast"/>
              <w:ind w:left="-108" w:right="-81"/>
              <w:rPr>
                <w:rFonts w:cs="Times New Roman"/>
                <w:b/>
                <w:bCs/>
                <w:lang w:val="en-US"/>
              </w:rPr>
            </w:pPr>
          </w:p>
        </w:tc>
        <w:tc>
          <w:tcPr>
            <w:tcW w:w="1537" w:type="dxa"/>
            <w:gridSpan w:val="2"/>
            <w:tcBorders>
              <w:top w:val="single" w:sz="4" w:space="0" w:color="auto"/>
              <w:bottom w:val="double" w:sz="4" w:space="0" w:color="auto"/>
            </w:tcBorders>
            <w:shd w:val="clear" w:color="auto" w:fill="auto"/>
          </w:tcPr>
          <w:p w14:paraId="08643840" w14:textId="77777777" w:rsidR="008877F0" w:rsidRPr="00324CAE" w:rsidRDefault="008877F0" w:rsidP="008877F0">
            <w:pPr>
              <w:tabs>
                <w:tab w:val="decimal" w:pos="1242"/>
              </w:tabs>
              <w:spacing w:line="240" w:lineRule="atLeast"/>
              <w:ind w:left="-90" w:right="-105"/>
              <w:jc w:val="both"/>
              <w:rPr>
                <w:rFonts w:cs="Times New Roman"/>
                <w:b/>
                <w:bCs/>
                <w:lang w:val="en-US"/>
              </w:rPr>
            </w:pPr>
            <w:r w:rsidRPr="00117D24">
              <w:rPr>
                <w:rFonts w:cs="Times New Roman"/>
                <w:b/>
                <w:bCs/>
              </w:rPr>
              <w:t>1,774</w:t>
            </w:r>
          </w:p>
        </w:tc>
      </w:tr>
      <w:tr w:rsidR="008877F0" w:rsidRPr="00324CAE" w14:paraId="4A12568B" w14:textId="77777777" w:rsidTr="0002564A">
        <w:tblPrEx>
          <w:tblBorders>
            <w:top w:val="single" w:sz="4" w:space="0" w:color="auto"/>
          </w:tblBorders>
        </w:tblPrEx>
        <w:trPr>
          <w:trHeight w:val="85"/>
        </w:trPr>
        <w:tc>
          <w:tcPr>
            <w:tcW w:w="5935" w:type="dxa"/>
            <w:tcBorders>
              <w:top w:val="nil"/>
            </w:tcBorders>
          </w:tcPr>
          <w:p w14:paraId="1B6E2074" w14:textId="77777777" w:rsidR="008877F0" w:rsidRPr="00324CAE" w:rsidRDefault="008877F0" w:rsidP="008877F0">
            <w:pPr>
              <w:tabs>
                <w:tab w:val="left" w:pos="540"/>
                <w:tab w:val="decimal" w:pos="9540"/>
              </w:tabs>
              <w:spacing w:line="240" w:lineRule="atLeast"/>
              <w:ind w:hanging="15"/>
              <w:rPr>
                <w:rFonts w:cs="Times New Roman"/>
                <w:b/>
                <w:bCs/>
                <w:i/>
                <w:iCs/>
                <w:lang w:val="en-US"/>
              </w:rPr>
            </w:pPr>
          </w:p>
        </w:tc>
        <w:tc>
          <w:tcPr>
            <w:tcW w:w="1535" w:type="dxa"/>
            <w:tcBorders>
              <w:top w:val="nil"/>
            </w:tcBorders>
          </w:tcPr>
          <w:p w14:paraId="6ADFCCD8"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Borders>
              <w:top w:val="nil"/>
            </w:tcBorders>
          </w:tcPr>
          <w:p w14:paraId="26C257FB" w14:textId="77777777" w:rsidR="008877F0" w:rsidRPr="00324CAE" w:rsidRDefault="008877F0" w:rsidP="008877F0">
            <w:pPr>
              <w:pStyle w:val="acctmergecolhdg"/>
              <w:spacing w:line="240" w:lineRule="atLeast"/>
              <w:ind w:left="-97" w:right="-79"/>
              <w:rPr>
                <w:b w:val="0"/>
                <w:bCs/>
                <w:szCs w:val="22"/>
              </w:rPr>
            </w:pPr>
          </w:p>
        </w:tc>
        <w:tc>
          <w:tcPr>
            <w:tcW w:w="1537" w:type="dxa"/>
            <w:gridSpan w:val="2"/>
            <w:tcBorders>
              <w:top w:val="nil"/>
            </w:tcBorders>
          </w:tcPr>
          <w:p w14:paraId="08B6060A" w14:textId="77777777" w:rsidR="008877F0" w:rsidRPr="00324CAE" w:rsidRDefault="008877F0" w:rsidP="008877F0">
            <w:pPr>
              <w:pStyle w:val="acctmergecolhdg"/>
              <w:spacing w:line="240" w:lineRule="atLeast"/>
              <w:ind w:left="-97" w:right="-79"/>
              <w:rPr>
                <w:b w:val="0"/>
                <w:bCs/>
                <w:szCs w:val="22"/>
              </w:rPr>
            </w:pPr>
          </w:p>
        </w:tc>
      </w:tr>
      <w:tr w:rsidR="008877F0" w:rsidRPr="00324CAE" w14:paraId="2C65921F" w14:textId="77777777" w:rsidTr="0002564A">
        <w:tblPrEx>
          <w:tblBorders>
            <w:top w:val="single" w:sz="4" w:space="0" w:color="auto"/>
          </w:tblBorders>
        </w:tblPrEx>
        <w:trPr>
          <w:trHeight w:val="85"/>
        </w:trPr>
        <w:tc>
          <w:tcPr>
            <w:tcW w:w="5935" w:type="dxa"/>
            <w:tcBorders>
              <w:top w:val="nil"/>
            </w:tcBorders>
          </w:tcPr>
          <w:p w14:paraId="3C8EF314" w14:textId="2DD71B39" w:rsidR="008877F0" w:rsidRPr="00324CAE" w:rsidRDefault="00072039" w:rsidP="008877F0">
            <w:pPr>
              <w:tabs>
                <w:tab w:val="left" w:pos="540"/>
                <w:tab w:val="decimal" w:pos="9540"/>
              </w:tabs>
              <w:spacing w:line="240" w:lineRule="atLeast"/>
              <w:ind w:hanging="15"/>
              <w:rPr>
                <w:rFonts w:cs="Times New Roman"/>
                <w:b/>
                <w:bCs/>
                <w:i/>
                <w:iCs/>
                <w:lang w:val="en-US"/>
              </w:rPr>
            </w:pPr>
            <w:r>
              <w:rPr>
                <w:rFonts w:cs="Times New Roman"/>
                <w:b/>
                <w:bCs/>
                <w:i/>
                <w:iCs/>
                <w:lang w:val="en-US"/>
              </w:rPr>
              <w:t>Short-term l</w:t>
            </w:r>
            <w:r w:rsidR="008877F0" w:rsidRPr="00324CAE">
              <w:rPr>
                <w:rFonts w:cs="Times New Roman"/>
                <w:b/>
                <w:bCs/>
                <w:i/>
                <w:iCs/>
                <w:lang w:val="en-US"/>
              </w:rPr>
              <w:t>oans to</w:t>
            </w:r>
          </w:p>
        </w:tc>
        <w:tc>
          <w:tcPr>
            <w:tcW w:w="1535" w:type="dxa"/>
            <w:tcBorders>
              <w:top w:val="nil"/>
            </w:tcBorders>
          </w:tcPr>
          <w:p w14:paraId="53102546"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Borders>
              <w:top w:val="nil"/>
            </w:tcBorders>
          </w:tcPr>
          <w:p w14:paraId="2D72D48F" w14:textId="77777777" w:rsidR="008877F0" w:rsidRPr="00324CAE" w:rsidRDefault="008877F0" w:rsidP="008877F0">
            <w:pPr>
              <w:pStyle w:val="acctmergecolhdg"/>
              <w:spacing w:line="240" w:lineRule="atLeast"/>
              <w:ind w:left="-97" w:right="-79"/>
              <w:rPr>
                <w:b w:val="0"/>
                <w:bCs/>
                <w:szCs w:val="22"/>
              </w:rPr>
            </w:pPr>
          </w:p>
        </w:tc>
        <w:tc>
          <w:tcPr>
            <w:tcW w:w="1537" w:type="dxa"/>
            <w:gridSpan w:val="2"/>
            <w:tcBorders>
              <w:top w:val="nil"/>
            </w:tcBorders>
          </w:tcPr>
          <w:p w14:paraId="29513B88" w14:textId="77777777" w:rsidR="008877F0" w:rsidRPr="00324CAE" w:rsidRDefault="008877F0" w:rsidP="008877F0">
            <w:pPr>
              <w:pStyle w:val="acctmergecolhdg"/>
              <w:spacing w:line="240" w:lineRule="atLeast"/>
              <w:ind w:left="-97" w:right="-79"/>
              <w:rPr>
                <w:b w:val="0"/>
                <w:bCs/>
                <w:szCs w:val="22"/>
              </w:rPr>
            </w:pPr>
          </w:p>
        </w:tc>
      </w:tr>
      <w:tr w:rsidR="008877F0" w:rsidRPr="00324CAE" w14:paraId="45B2AD74" w14:textId="77777777" w:rsidTr="0002564A">
        <w:tblPrEx>
          <w:tblBorders>
            <w:top w:val="single" w:sz="4" w:space="0" w:color="auto"/>
          </w:tblBorders>
        </w:tblPrEx>
        <w:trPr>
          <w:trHeight w:val="85"/>
        </w:trPr>
        <w:tc>
          <w:tcPr>
            <w:tcW w:w="5935" w:type="dxa"/>
          </w:tcPr>
          <w:p w14:paraId="4FA36E33" w14:textId="77777777" w:rsidR="008877F0" w:rsidRPr="00324CAE" w:rsidRDefault="008877F0" w:rsidP="008877F0">
            <w:pPr>
              <w:tabs>
                <w:tab w:val="left" w:pos="540"/>
                <w:tab w:val="decimal" w:pos="9540"/>
              </w:tabs>
              <w:spacing w:line="240" w:lineRule="atLeast"/>
              <w:ind w:hanging="15"/>
              <w:rPr>
                <w:rFonts w:cs="Times New Roman"/>
                <w:lang w:val="en-US"/>
              </w:rPr>
            </w:pPr>
            <w:r w:rsidRPr="00324CAE">
              <w:rPr>
                <w:rFonts w:cs="Times New Roman"/>
                <w:lang w:val="en-US"/>
              </w:rPr>
              <w:t>Other related parties</w:t>
            </w:r>
          </w:p>
        </w:tc>
        <w:tc>
          <w:tcPr>
            <w:tcW w:w="1535" w:type="dxa"/>
            <w:tcBorders>
              <w:bottom w:val="double" w:sz="4" w:space="0" w:color="auto"/>
            </w:tcBorders>
            <w:shd w:val="clear" w:color="auto" w:fill="auto"/>
          </w:tcPr>
          <w:p w14:paraId="4BC78A8B" w14:textId="3813E80A" w:rsidR="008877F0" w:rsidRPr="00117D24" w:rsidRDefault="003C37FE" w:rsidP="008877F0">
            <w:pPr>
              <w:tabs>
                <w:tab w:val="decimal" w:pos="1242"/>
              </w:tabs>
              <w:spacing w:line="240" w:lineRule="atLeast"/>
              <w:ind w:left="-90" w:right="-105"/>
              <w:jc w:val="both"/>
              <w:rPr>
                <w:rFonts w:cs="Times New Roman"/>
                <w:b/>
                <w:bCs/>
              </w:rPr>
            </w:pPr>
            <w:r w:rsidRPr="003C37FE">
              <w:rPr>
                <w:rFonts w:cs="Times New Roman"/>
                <w:b/>
                <w:bCs/>
              </w:rPr>
              <w:t>90,709</w:t>
            </w:r>
          </w:p>
        </w:tc>
        <w:tc>
          <w:tcPr>
            <w:tcW w:w="266" w:type="dxa"/>
            <w:shd w:val="clear" w:color="auto" w:fill="auto"/>
          </w:tcPr>
          <w:p w14:paraId="411AE58A" w14:textId="77777777" w:rsidR="008877F0" w:rsidRPr="00324CAE" w:rsidRDefault="008877F0" w:rsidP="008877F0">
            <w:pPr>
              <w:tabs>
                <w:tab w:val="decimal" w:pos="1152"/>
              </w:tabs>
              <w:spacing w:line="240" w:lineRule="atLeast"/>
              <w:ind w:left="-108" w:right="-81"/>
              <w:rPr>
                <w:rFonts w:cs="Times New Roman"/>
                <w:b/>
                <w:bCs/>
                <w:cs/>
                <w:lang w:val="en-US"/>
              </w:rPr>
            </w:pPr>
          </w:p>
        </w:tc>
        <w:tc>
          <w:tcPr>
            <w:tcW w:w="1537" w:type="dxa"/>
            <w:gridSpan w:val="2"/>
            <w:tcBorders>
              <w:bottom w:val="double" w:sz="4" w:space="0" w:color="auto"/>
            </w:tcBorders>
            <w:shd w:val="clear" w:color="auto" w:fill="auto"/>
          </w:tcPr>
          <w:p w14:paraId="3FE4C051" w14:textId="77777777" w:rsidR="008877F0" w:rsidRPr="00324CAE" w:rsidRDefault="008877F0" w:rsidP="008877F0">
            <w:pPr>
              <w:tabs>
                <w:tab w:val="decimal" w:pos="1242"/>
              </w:tabs>
              <w:spacing w:line="240" w:lineRule="atLeast"/>
              <w:ind w:left="-90" w:right="-105"/>
              <w:jc w:val="both"/>
              <w:rPr>
                <w:rFonts w:cs="Times New Roman"/>
                <w:b/>
                <w:bCs/>
                <w:lang w:val="en-US"/>
              </w:rPr>
            </w:pPr>
            <w:r w:rsidRPr="00117D24">
              <w:rPr>
                <w:rFonts w:cs="Times New Roman"/>
                <w:b/>
                <w:bCs/>
                <w:cs/>
              </w:rPr>
              <w:t>96</w:t>
            </w:r>
            <w:r w:rsidRPr="00117D24">
              <w:rPr>
                <w:rFonts w:cs="Times New Roman"/>
                <w:b/>
                <w:bCs/>
              </w:rPr>
              <w:t>,</w:t>
            </w:r>
            <w:r w:rsidRPr="00117D24">
              <w:rPr>
                <w:rFonts w:cs="Times New Roman"/>
                <w:b/>
                <w:bCs/>
                <w:cs/>
              </w:rPr>
              <w:t>959</w:t>
            </w:r>
          </w:p>
        </w:tc>
      </w:tr>
      <w:tr w:rsidR="008877F0" w:rsidRPr="00324CAE" w14:paraId="3F4ECB7B" w14:textId="77777777" w:rsidTr="0002564A">
        <w:tc>
          <w:tcPr>
            <w:tcW w:w="5935" w:type="dxa"/>
          </w:tcPr>
          <w:p w14:paraId="72B526A9" w14:textId="77777777" w:rsidR="008877F0" w:rsidRPr="00324CAE" w:rsidRDefault="008877F0" w:rsidP="008877F0">
            <w:pPr>
              <w:tabs>
                <w:tab w:val="left" w:pos="540"/>
                <w:tab w:val="decimal" w:pos="9540"/>
              </w:tabs>
              <w:spacing w:line="240" w:lineRule="atLeast"/>
              <w:jc w:val="both"/>
              <w:rPr>
                <w:rFonts w:cs="Times New Roman"/>
                <w:b/>
                <w:bCs/>
                <w:i/>
                <w:iCs/>
                <w:lang w:val="en-US"/>
              </w:rPr>
            </w:pPr>
          </w:p>
        </w:tc>
        <w:tc>
          <w:tcPr>
            <w:tcW w:w="1535" w:type="dxa"/>
          </w:tcPr>
          <w:p w14:paraId="2A991456" w14:textId="77777777" w:rsidR="008877F0" w:rsidRPr="00117D24" w:rsidRDefault="008877F0" w:rsidP="008877F0">
            <w:pPr>
              <w:tabs>
                <w:tab w:val="decimal" w:pos="1242"/>
              </w:tabs>
              <w:spacing w:line="240" w:lineRule="atLeast"/>
              <w:ind w:left="-90" w:right="-105"/>
              <w:jc w:val="both"/>
              <w:rPr>
                <w:rFonts w:cs="Times New Roman"/>
                <w:b/>
                <w:bCs/>
              </w:rPr>
            </w:pPr>
          </w:p>
        </w:tc>
        <w:tc>
          <w:tcPr>
            <w:tcW w:w="266" w:type="dxa"/>
          </w:tcPr>
          <w:p w14:paraId="4DADF34B"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255B6C19" w14:textId="77777777" w:rsidR="008877F0" w:rsidRPr="00324CAE" w:rsidRDefault="008877F0" w:rsidP="008877F0">
            <w:pPr>
              <w:pStyle w:val="acctmergecolhdg"/>
              <w:spacing w:line="240" w:lineRule="atLeast"/>
              <w:ind w:left="-97" w:right="-79"/>
              <w:rPr>
                <w:b w:val="0"/>
                <w:bCs/>
                <w:szCs w:val="22"/>
              </w:rPr>
            </w:pPr>
          </w:p>
        </w:tc>
      </w:tr>
      <w:tr w:rsidR="003C37FE" w:rsidRPr="00324CAE" w14:paraId="74A6FD02" w14:textId="77777777" w:rsidTr="0002564A">
        <w:tc>
          <w:tcPr>
            <w:tcW w:w="5935" w:type="dxa"/>
          </w:tcPr>
          <w:p w14:paraId="36D0FDCA" w14:textId="77777777" w:rsidR="003C37FE" w:rsidRPr="00324CAE" w:rsidRDefault="003C37FE" w:rsidP="008877F0">
            <w:pPr>
              <w:tabs>
                <w:tab w:val="left" w:pos="540"/>
                <w:tab w:val="decimal" w:pos="9540"/>
              </w:tabs>
              <w:spacing w:line="240" w:lineRule="atLeast"/>
              <w:jc w:val="both"/>
              <w:rPr>
                <w:rFonts w:cs="Times New Roman"/>
                <w:b/>
                <w:bCs/>
                <w:i/>
                <w:iCs/>
                <w:lang w:val="en-US"/>
              </w:rPr>
            </w:pPr>
          </w:p>
        </w:tc>
        <w:tc>
          <w:tcPr>
            <w:tcW w:w="1535" w:type="dxa"/>
          </w:tcPr>
          <w:p w14:paraId="0AA50E38" w14:textId="77777777" w:rsidR="003C37FE" w:rsidRPr="00117D24" w:rsidRDefault="003C37FE" w:rsidP="008877F0">
            <w:pPr>
              <w:tabs>
                <w:tab w:val="decimal" w:pos="1242"/>
              </w:tabs>
              <w:spacing w:line="240" w:lineRule="atLeast"/>
              <w:ind w:left="-90" w:right="-105"/>
              <w:jc w:val="both"/>
              <w:rPr>
                <w:rFonts w:cs="Times New Roman"/>
                <w:b/>
                <w:bCs/>
              </w:rPr>
            </w:pPr>
          </w:p>
        </w:tc>
        <w:tc>
          <w:tcPr>
            <w:tcW w:w="266" w:type="dxa"/>
          </w:tcPr>
          <w:p w14:paraId="791F3A08" w14:textId="77777777" w:rsidR="003C37FE" w:rsidRPr="00324CAE" w:rsidRDefault="003C37FE" w:rsidP="008877F0">
            <w:pPr>
              <w:pStyle w:val="acctmergecolhdg"/>
              <w:spacing w:line="240" w:lineRule="atLeast"/>
              <w:ind w:left="-97" w:right="-79"/>
              <w:rPr>
                <w:b w:val="0"/>
                <w:bCs/>
                <w:szCs w:val="22"/>
              </w:rPr>
            </w:pPr>
          </w:p>
        </w:tc>
        <w:tc>
          <w:tcPr>
            <w:tcW w:w="1537" w:type="dxa"/>
            <w:gridSpan w:val="2"/>
          </w:tcPr>
          <w:p w14:paraId="3E022DE2" w14:textId="77777777" w:rsidR="003C37FE" w:rsidRPr="00324CAE" w:rsidRDefault="003C37FE" w:rsidP="008877F0">
            <w:pPr>
              <w:pStyle w:val="acctmergecolhdg"/>
              <w:spacing w:line="240" w:lineRule="atLeast"/>
              <w:ind w:left="-97" w:right="-79"/>
              <w:rPr>
                <w:b w:val="0"/>
                <w:bCs/>
                <w:szCs w:val="22"/>
              </w:rPr>
            </w:pPr>
          </w:p>
        </w:tc>
      </w:tr>
      <w:tr w:rsidR="00855D28" w:rsidRPr="00324CAE" w14:paraId="76D66BB9" w14:textId="77777777" w:rsidTr="0002564A">
        <w:tc>
          <w:tcPr>
            <w:tcW w:w="5935" w:type="dxa"/>
          </w:tcPr>
          <w:p w14:paraId="36474286" w14:textId="77777777" w:rsidR="00855D28" w:rsidRPr="00324CAE" w:rsidRDefault="00855D28" w:rsidP="008877F0">
            <w:pPr>
              <w:tabs>
                <w:tab w:val="left" w:pos="540"/>
                <w:tab w:val="decimal" w:pos="9540"/>
              </w:tabs>
              <w:spacing w:line="240" w:lineRule="atLeast"/>
              <w:jc w:val="both"/>
              <w:rPr>
                <w:rFonts w:cs="Times New Roman"/>
                <w:b/>
                <w:bCs/>
                <w:i/>
                <w:iCs/>
                <w:lang w:val="en-US"/>
              </w:rPr>
            </w:pPr>
          </w:p>
        </w:tc>
        <w:tc>
          <w:tcPr>
            <w:tcW w:w="1535" w:type="dxa"/>
          </w:tcPr>
          <w:p w14:paraId="66CFDBC7" w14:textId="77777777" w:rsidR="00855D28" w:rsidRPr="00117D24" w:rsidRDefault="00855D28" w:rsidP="008877F0">
            <w:pPr>
              <w:tabs>
                <w:tab w:val="decimal" w:pos="1242"/>
              </w:tabs>
              <w:spacing w:line="240" w:lineRule="atLeast"/>
              <w:ind w:left="-90" w:right="-105"/>
              <w:jc w:val="both"/>
              <w:rPr>
                <w:rFonts w:cs="Times New Roman"/>
                <w:b/>
                <w:bCs/>
              </w:rPr>
            </w:pPr>
          </w:p>
        </w:tc>
        <w:tc>
          <w:tcPr>
            <w:tcW w:w="266" w:type="dxa"/>
          </w:tcPr>
          <w:p w14:paraId="4F2F5DF9" w14:textId="77777777" w:rsidR="00855D28" w:rsidRPr="00324CAE" w:rsidRDefault="00855D28" w:rsidP="008877F0">
            <w:pPr>
              <w:pStyle w:val="acctmergecolhdg"/>
              <w:spacing w:line="240" w:lineRule="atLeast"/>
              <w:ind w:left="-97" w:right="-79"/>
              <w:rPr>
                <w:b w:val="0"/>
                <w:bCs/>
                <w:szCs w:val="22"/>
              </w:rPr>
            </w:pPr>
          </w:p>
        </w:tc>
        <w:tc>
          <w:tcPr>
            <w:tcW w:w="1537" w:type="dxa"/>
            <w:gridSpan w:val="2"/>
          </w:tcPr>
          <w:p w14:paraId="6734FCE3" w14:textId="77777777" w:rsidR="00855D28" w:rsidRPr="00324CAE" w:rsidRDefault="00855D28" w:rsidP="008877F0">
            <w:pPr>
              <w:pStyle w:val="acctmergecolhdg"/>
              <w:spacing w:line="240" w:lineRule="atLeast"/>
              <w:ind w:left="-97" w:right="-79"/>
              <w:rPr>
                <w:b w:val="0"/>
                <w:bCs/>
                <w:szCs w:val="22"/>
              </w:rPr>
            </w:pPr>
          </w:p>
        </w:tc>
      </w:tr>
      <w:tr w:rsidR="008877F0" w:rsidRPr="00324CAE" w14:paraId="5FCD3504" w14:textId="77777777" w:rsidTr="0002564A">
        <w:tc>
          <w:tcPr>
            <w:tcW w:w="5935" w:type="dxa"/>
          </w:tcPr>
          <w:p w14:paraId="4CE103B3" w14:textId="77777777" w:rsidR="008877F0" w:rsidRPr="00324CAE" w:rsidRDefault="008877F0" w:rsidP="008877F0">
            <w:pPr>
              <w:tabs>
                <w:tab w:val="left" w:pos="540"/>
                <w:tab w:val="decimal" w:pos="9540"/>
              </w:tabs>
              <w:spacing w:line="240" w:lineRule="atLeast"/>
              <w:jc w:val="both"/>
              <w:rPr>
                <w:rFonts w:cs="Times New Roman"/>
                <w:b/>
                <w:bCs/>
                <w:i/>
                <w:iCs/>
              </w:rPr>
            </w:pPr>
            <w:r w:rsidRPr="00324CAE">
              <w:rPr>
                <w:rFonts w:cs="Times New Roman"/>
                <w:b/>
                <w:bCs/>
                <w:i/>
                <w:iCs/>
                <w:lang w:val="en-US"/>
              </w:rPr>
              <w:lastRenderedPageBreak/>
              <w:t>Trade accounts payables</w:t>
            </w:r>
          </w:p>
        </w:tc>
        <w:tc>
          <w:tcPr>
            <w:tcW w:w="1535" w:type="dxa"/>
          </w:tcPr>
          <w:p w14:paraId="6F57D7F2" w14:textId="77777777" w:rsidR="008877F0" w:rsidRPr="00117D24" w:rsidRDefault="008877F0" w:rsidP="008877F0">
            <w:pPr>
              <w:tabs>
                <w:tab w:val="decimal" w:pos="1242"/>
              </w:tabs>
              <w:spacing w:line="240" w:lineRule="atLeast"/>
              <w:ind w:left="-90" w:right="-105"/>
              <w:jc w:val="both"/>
              <w:rPr>
                <w:rFonts w:cs="Times New Roman"/>
                <w:b/>
                <w:bCs/>
              </w:rPr>
            </w:pPr>
          </w:p>
        </w:tc>
        <w:tc>
          <w:tcPr>
            <w:tcW w:w="266" w:type="dxa"/>
          </w:tcPr>
          <w:p w14:paraId="18044AAA"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77B11706" w14:textId="77777777" w:rsidR="008877F0" w:rsidRPr="00324CAE" w:rsidRDefault="008877F0" w:rsidP="008877F0">
            <w:pPr>
              <w:pStyle w:val="acctmergecolhdg"/>
              <w:spacing w:line="240" w:lineRule="atLeast"/>
              <w:ind w:left="-97" w:right="-79"/>
              <w:rPr>
                <w:b w:val="0"/>
                <w:bCs/>
                <w:szCs w:val="22"/>
              </w:rPr>
            </w:pPr>
          </w:p>
        </w:tc>
      </w:tr>
      <w:tr w:rsidR="008877F0" w:rsidRPr="00324CAE" w14:paraId="005A03E9" w14:textId="77777777" w:rsidTr="0002564A">
        <w:tblPrEx>
          <w:tblBorders>
            <w:top w:val="single" w:sz="4" w:space="0" w:color="auto"/>
          </w:tblBorders>
        </w:tblPrEx>
        <w:trPr>
          <w:trHeight w:val="80"/>
        </w:trPr>
        <w:tc>
          <w:tcPr>
            <w:tcW w:w="5935" w:type="dxa"/>
          </w:tcPr>
          <w:p w14:paraId="5E77D3C3" w14:textId="77777777" w:rsidR="008877F0" w:rsidRPr="00324CAE" w:rsidRDefault="008877F0" w:rsidP="008877F0">
            <w:pPr>
              <w:tabs>
                <w:tab w:val="left" w:pos="270"/>
                <w:tab w:val="decimal" w:pos="9540"/>
              </w:tabs>
              <w:spacing w:line="240" w:lineRule="atLeast"/>
              <w:ind w:right="-133"/>
              <w:jc w:val="both"/>
              <w:rPr>
                <w:rFonts w:cs="Times New Roman"/>
              </w:rPr>
            </w:pPr>
            <w:r w:rsidRPr="00324CAE">
              <w:rPr>
                <w:rFonts w:cs="Times New Roman"/>
              </w:rPr>
              <w:t>Other related parties</w:t>
            </w:r>
          </w:p>
        </w:tc>
        <w:tc>
          <w:tcPr>
            <w:tcW w:w="1535" w:type="dxa"/>
            <w:tcBorders>
              <w:top w:val="nil"/>
              <w:bottom w:val="double" w:sz="4" w:space="0" w:color="auto"/>
            </w:tcBorders>
            <w:shd w:val="clear" w:color="auto" w:fill="auto"/>
            <w:vAlign w:val="center"/>
          </w:tcPr>
          <w:p w14:paraId="3603BC9A" w14:textId="1B2050DE" w:rsidR="008877F0" w:rsidRPr="00117D24" w:rsidRDefault="003C37FE" w:rsidP="008877F0">
            <w:pPr>
              <w:tabs>
                <w:tab w:val="decimal" w:pos="1242"/>
              </w:tabs>
              <w:spacing w:line="240" w:lineRule="atLeast"/>
              <w:ind w:left="-90" w:right="-105"/>
              <w:jc w:val="both"/>
              <w:rPr>
                <w:rFonts w:cs="Times New Roman"/>
                <w:b/>
                <w:bCs/>
                <w:cs/>
              </w:rPr>
            </w:pPr>
            <w:r w:rsidRPr="003C37FE">
              <w:rPr>
                <w:rFonts w:cs="Times New Roman"/>
                <w:b/>
                <w:bCs/>
              </w:rPr>
              <w:t>54,703</w:t>
            </w:r>
          </w:p>
        </w:tc>
        <w:tc>
          <w:tcPr>
            <w:tcW w:w="266" w:type="dxa"/>
            <w:shd w:val="clear" w:color="auto" w:fill="auto"/>
          </w:tcPr>
          <w:p w14:paraId="486734D7" w14:textId="77777777" w:rsidR="008877F0" w:rsidRPr="00324CAE" w:rsidRDefault="008877F0" w:rsidP="008877F0">
            <w:pPr>
              <w:tabs>
                <w:tab w:val="decimal" w:pos="1287"/>
              </w:tabs>
              <w:spacing w:line="240" w:lineRule="atLeast"/>
              <w:ind w:left="-108" w:right="-198"/>
              <w:rPr>
                <w:rFonts w:cs="Times New Roman"/>
                <w:cs/>
                <w:lang w:val="th-TH"/>
              </w:rPr>
            </w:pPr>
          </w:p>
        </w:tc>
        <w:tc>
          <w:tcPr>
            <w:tcW w:w="1537" w:type="dxa"/>
            <w:gridSpan w:val="2"/>
            <w:tcBorders>
              <w:top w:val="nil"/>
              <w:bottom w:val="double" w:sz="4" w:space="0" w:color="auto"/>
            </w:tcBorders>
            <w:shd w:val="clear" w:color="auto" w:fill="auto"/>
            <w:vAlign w:val="center"/>
          </w:tcPr>
          <w:p w14:paraId="3A62EE3A" w14:textId="77777777" w:rsidR="008877F0" w:rsidRPr="00324CAE" w:rsidRDefault="008877F0" w:rsidP="008877F0">
            <w:pPr>
              <w:tabs>
                <w:tab w:val="decimal" w:pos="1329"/>
              </w:tabs>
              <w:spacing w:line="240" w:lineRule="atLeast"/>
              <w:ind w:left="-90" w:right="-105"/>
              <w:jc w:val="both"/>
              <w:rPr>
                <w:rFonts w:cs="Times New Roman"/>
                <w:b/>
                <w:bCs/>
                <w:cs/>
                <w:lang w:val="en-US"/>
              </w:rPr>
            </w:pPr>
            <w:r w:rsidRPr="00117D24">
              <w:rPr>
                <w:rFonts w:cs="Times New Roman"/>
                <w:b/>
                <w:bCs/>
              </w:rPr>
              <w:t>136,952</w:t>
            </w:r>
          </w:p>
        </w:tc>
      </w:tr>
      <w:tr w:rsidR="008877F0" w:rsidRPr="00324CAE" w14:paraId="79F02D85" w14:textId="77777777" w:rsidTr="0002564A">
        <w:tc>
          <w:tcPr>
            <w:tcW w:w="5935" w:type="dxa"/>
          </w:tcPr>
          <w:p w14:paraId="1854B725" w14:textId="77777777" w:rsidR="008877F0" w:rsidRPr="00324CAE" w:rsidRDefault="008877F0" w:rsidP="008877F0">
            <w:pPr>
              <w:tabs>
                <w:tab w:val="left" w:pos="540"/>
                <w:tab w:val="decimal" w:pos="9540"/>
              </w:tabs>
              <w:spacing w:line="240" w:lineRule="atLeast"/>
              <w:jc w:val="both"/>
              <w:rPr>
                <w:rFonts w:cs="Times New Roman"/>
                <w:b/>
                <w:bCs/>
                <w:i/>
                <w:iCs/>
                <w:lang w:val="en-US"/>
              </w:rPr>
            </w:pPr>
          </w:p>
        </w:tc>
        <w:tc>
          <w:tcPr>
            <w:tcW w:w="1535" w:type="dxa"/>
          </w:tcPr>
          <w:p w14:paraId="0502D472"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Pr>
          <w:p w14:paraId="589CDEA1"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1515A1E3" w14:textId="77777777" w:rsidR="008877F0" w:rsidRPr="00324CAE" w:rsidRDefault="008877F0" w:rsidP="008877F0">
            <w:pPr>
              <w:pStyle w:val="acctmergecolhdg"/>
              <w:spacing w:line="240" w:lineRule="atLeast"/>
              <w:ind w:left="-97" w:right="-79"/>
              <w:rPr>
                <w:b w:val="0"/>
                <w:bCs/>
                <w:szCs w:val="22"/>
              </w:rPr>
            </w:pPr>
          </w:p>
        </w:tc>
      </w:tr>
      <w:tr w:rsidR="008877F0" w:rsidRPr="00324CAE" w14:paraId="58322453" w14:textId="77777777" w:rsidTr="0002564A">
        <w:tc>
          <w:tcPr>
            <w:tcW w:w="5935" w:type="dxa"/>
          </w:tcPr>
          <w:p w14:paraId="0E0F4007" w14:textId="77777777" w:rsidR="008877F0" w:rsidRPr="00324CAE" w:rsidRDefault="008877F0" w:rsidP="008877F0">
            <w:pPr>
              <w:tabs>
                <w:tab w:val="left" w:pos="540"/>
                <w:tab w:val="decimal" w:pos="9540"/>
              </w:tabs>
              <w:spacing w:line="240" w:lineRule="atLeast"/>
              <w:jc w:val="both"/>
              <w:rPr>
                <w:rFonts w:cs="Times New Roman"/>
                <w:b/>
                <w:bCs/>
                <w:i/>
                <w:iCs/>
                <w:lang w:val="en-US"/>
              </w:rPr>
            </w:pPr>
          </w:p>
        </w:tc>
        <w:tc>
          <w:tcPr>
            <w:tcW w:w="1535" w:type="dxa"/>
          </w:tcPr>
          <w:p w14:paraId="7A1817FE"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Pr>
          <w:p w14:paraId="095D681C"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5F6F9EF6" w14:textId="77777777" w:rsidR="008877F0" w:rsidRPr="00324CAE" w:rsidRDefault="008877F0" w:rsidP="008877F0">
            <w:pPr>
              <w:pStyle w:val="acctmergecolhdg"/>
              <w:spacing w:line="240" w:lineRule="atLeast"/>
              <w:ind w:left="-97" w:right="-79"/>
              <w:rPr>
                <w:b w:val="0"/>
                <w:bCs/>
                <w:szCs w:val="22"/>
              </w:rPr>
            </w:pPr>
          </w:p>
        </w:tc>
      </w:tr>
      <w:tr w:rsidR="008877F0" w:rsidRPr="00324CAE" w14:paraId="7E2CBF54" w14:textId="77777777" w:rsidTr="0002564A">
        <w:tc>
          <w:tcPr>
            <w:tcW w:w="5935" w:type="dxa"/>
          </w:tcPr>
          <w:p w14:paraId="16A85FA5" w14:textId="77777777" w:rsidR="008877F0" w:rsidRPr="00324CAE" w:rsidRDefault="008877F0" w:rsidP="008877F0">
            <w:pPr>
              <w:tabs>
                <w:tab w:val="left" w:pos="540"/>
                <w:tab w:val="decimal" w:pos="9540"/>
              </w:tabs>
              <w:spacing w:line="240" w:lineRule="atLeast"/>
              <w:jc w:val="both"/>
              <w:rPr>
                <w:rFonts w:cs="Times New Roman"/>
                <w:b/>
                <w:bCs/>
                <w:i/>
                <w:iCs/>
              </w:rPr>
            </w:pPr>
            <w:r w:rsidRPr="00324CAE">
              <w:rPr>
                <w:rFonts w:cs="Times New Roman"/>
                <w:b/>
                <w:bCs/>
                <w:i/>
                <w:iCs/>
                <w:lang w:val="en-US"/>
              </w:rPr>
              <w:t>Other payables</w:t>
            </w:r>
          </w:p>
        </w:tc>
        <w:tc>
          <w:tcPr>
            <w:tcW w:w="1535" w:type="dxa"/>
          </w:tcPr>
          <w:p w14:paraId="5469E819" w14:textId="77777777" w:rsidR="008877F0" w:rsidRPr="00117D24" w:rsidRDefault="008877F0" w:rsidP="008877F0">
            <w:pPr>
              <w:tabs>
                <w:tab w:val="decimal" w:pos="1242"/>
              </w:tabs>
              <w:spacing w:line="240" w:lineRule="atLeast"/>
              <w:ind w:left="-90" w:right="-105"/>
              <w:jc w:val="both"/>
              <w:rPr>
                <w:rFonts w:cs="Times New Roman"/>
              </w:rPr>
            </w:pPr>
          </w:p>
        </w:tc>
        <w:tc>
          <w:tcPr>
            <w:tcW w:w="266" w:type="dxa"/>
          </w:tcPr>
          <w:p w14:paraId="7DF9F8E5" w14:textId="77777777" w:rsidR="008877F0" w:rsidRPr="00324CAE" w:rsidRDefault="008877F0" w:rsidP="008877F0">
            <w:pPr>
              <w:pStyle w:val="acctmergecolhdg"/>
              <w:spacing w:line="240" w:lineRule="atLeast"/>
              <w:ind w:left="-97" w:right="-79"/>
              <w:rPr>
                <w:b w:val="0"/>
                <w:bCs/>
                <w:szCs w:val="22"/>
              </w:rPr>
            </w:pPr>
          </w:p>
        </w:tc>
        <w:tc>
          <w:tcPr>
            <w:tcW w:w="1537" w:type="dxa"/>
            <w:gridSpan w:val="2"/>
          </w:tcPr>
          <w:p w14:paraId="79CE6605" w14:textId="77777777" w:rsidR="008877F0" w:rsidRPr="00324CAE" w:rsidRDefault="008877F0" w:rsidP="008877F0">
            <w:pPr>
              <w:pStyle w:val="acctmergecolhdg"/>
              <w:spacing w:line="240" w:lineRule="atLeast"/>
              <w:ind w:left="-97" w:right="-79"/>
              <w:rPr>
                <w:b w:val="0"/>
                <w:bCs/>
                <w:szCs w:val="22"/>
              </w:rPr>
            </w:pPr>
          </w:p>
        </w:tc>
      </w:tr>
      <w:tr w:rsidR="003C37FE" w:rsidRPr="00324CAE" w14:paraId="7C2A498A" w14:textId="77777777" w:rsidTr="0002564A">
        <w:trPr>
          <w:trHeight w:val="85"/>
        </w:trPr>
        <w:tc>
          <w:tcPr>
            <w:tcW w:w="5935" w:type="dxa"/>
          </w:tcPr>
          <w:p w14:paraId="15B500EA" w14:textId="77777777" w:rsidR="003C37FE" w:rsidRPr="00324CAE" w:rsidRDefault="003C37FE" w:rsidP="003C37FE">
            <w:pPr>
              <w:tabs>
                <w:tab w:val="left" w:pos="900"/>
                <w:tab w:val="decimal" w:pos="9540"/>
              </w:tabs>
              <w:spacing w:line="240" w:lineRule="atLeast"/>
              <w:jc w:val="both"/>
              <w:rPr>
                <w:rFonts w:cs="Times New Roman"/>
                <w:lang w:val="en-US"/>
              </w:rPr>
            </w:pPr>
            <w:r w:rsidRPr="00324CAE">
              <w:rPr>
                <w:rFonts w:cs="Times New Roman"/>
                <w:lang w:val="en-US"/>
              </w:rPr>
              <w:t>Parent</w:t>
            </w:r>
          </w:p>
        </w:tc>
        <w:tc>
          <w:tcPr>
            <w:tcW w:w="1535" w:type="dxa"/>
          </w:tcPr>
          <w:p w14:paraId="5BF0CD2D" w14:textId="2462C983" w:rsidR="003C37FE" w:rsidRPr="00324CAE" w:rsidRDefault="003C37FE" w:rsidP="003C37FE">
            <w:pPr>
              <w:tabs>
                <w:tab w:val="decimal" w:pos="1242"/>
              </w:tabs>
              <w:spacing w:line="240" w:lineRule="atLeast"/>
              <w:ind w:left="-90" w:right="-105"/>
              <w:jc w:val="both"/>
              <w:rPr>
                <w:rFonts w:cs="Times New Roman"/>
                <w:cs/>
              </w:rPr>
            </w:pPr>
            <w:r w:rsidRPr="00811372">
              <w:t>91,402</w:t>
            </w:r>
          </w:p>
        </w:tc>
        <w:tc>
          <w:tcPr>
            <w:tcW w:w="266" w:type="dxa"/>
            <w:shd w:val="clear" w:color="auto" w:fill="auto"/>
          </w:tcPr>
          <w:p w14:paraId="3FFC0BB8" w14:textId="77777777" w:rsidR="003C37FE" w:rsidRPr="00324CAE" w:rsidRDefault="003C37FE" w:rsidP="003C37FE">
            <w:pPr>
              <w:tabs>
                <w:tab w:val="decimal" w:pos="1287"/>
              </w:tabs>
              <w:spacing w:line="240" w:lineRule="atLeast"/>
              <w:ind w:left="-108" w:right="-198"/>
              <w:rPr>
                <w:rFonts w:cs="Times New Roman"/>
                <w:cs/>
                <w:lang w:val="th-TH"/>
              </w:rPr>
            </w:pPr>
          </w:p>
        </w:tc>
        <w:tc>
          <w:tcPr>
            <w:tcW w:w="1537" w:type="dxa"/>
            <w:gridSpan w:val="2"/>
            <w:shd w:val="clear" w:color="auto" w:fill="auto"/>
          </w:tcPr>
          <w:p w14:paraId="435A598D" w14:textId="77777777" w:rsidR="003C37FE" w:rsidRPr="00324CAE" w:rsidRDefault="003C37FE" w:rsidP="003C37FE">
            <w:pPr>
              <w:tabs>
                <w:tab w:val="decimal" w:pos="1287"/>
              </w:tabs>
              <w:spacing w:line="240" w:lineRule="atLeast"/>
              <w:ind w:left="-108" w:right="-198"/>
              <w:rPr>
                <w:rFonts w:cs="Times New Roman"/>
                <w:cs/>
                <w:lang w:val="en-US"/>
              </w:rPr>
            </w:pPr>
            <w:r w:rsidRPr="00117D24">
              <w:rPr>
                <w:rFonts w:cs="Times New Roman"/>
              </w:rPr>
              <w:t>102,113</w:t>
            </w:r>
          </w:p>
        </w:tc>
      </w:tr>
      <w:tr w:rsidR="003C37FE" w:rsidRPr="00324CAE" w14:paraId="3505D133" w14:textId="77777777" w:rsidTr="0002564A">
        <w:trPr>
          <w:trHeight w:val="85"/>
        </w:trPr>
        <w:tc>
          <w:tcPr>
            <w:tcW w:w="5935" w:type="dxa"/>
          </w:tcPr>
          <w:p w14:paraId="7D5432BB" w14:textId="77777777" w:rsidR="003C37FE" w:rsidRPr="00324CAE" w:rsidRDefault="003C37FE" w:rsidP="003C37FE">
            <w:pPr>
              <w:tabs>
                <w:tab w:val="left" w:pos="900"/>
                <w:tab w:val="decimal" w:pos="9540"/>
              </w:tabs>
              <w:spacing w:line="240" w:lineRule="atLeast"/>
              <w:jc w:val="both"/>
              <w:rPr>
                <w:rFonts w:cs="Times New Roman"/>
                <w:lang w:val="en-US"/>
              </w:rPr>
            </w:pPr>
            <w:r w:rsidRPr="00324CAE">
              <w:rPr>
                <w:rFonts w:cs="Times New Roman"/>
                <w:lang w:val="en-US"/>
              </w:rPr>
              <w:t>Associate</w:t>
            </w:r>
          </w:p>
        </w:tc>
        <w:tc>
          <w:tcPr>
            <w:tcW w:w="1535" w:type="dxa"/>
          </w:tcPr>
          <w:p w14:paraId="222B3D07" w14:textId="7CD97363" w:rsidR="003C37FE" w:rsidRPr="00324CAE" w:rsidRDefault="003C37FE" w:rsidP="003C37FE">
            <w:pPr>
              <w:tabs>
                <w:tab w:val="decimal" w:pos="1242"/>
              </w:tabs>
              <w:spacing w:line="240" w:lineRule="atLeast"/>
              <w:ind w:left="-90" w:right="-105"/>
              <w:jc w:val="both"/>
              <w:rPr>
                <w:rFonts w:cs="Times New Roman"/>
              </w:rPr>
            </w:pPr>
            <w:r w:rsidRPr="00811372">
              <w:t>4,954</w:t>
            </w:r>
          </w:p>
        </w:tc>
        <w:tc>
          <w:tcPr>
            <w:tcW w:w="266" w:type="dxa"/>
            <w:shd w:val="clear" w:color="auto" w:fill="auto"/>
          </w:tcPr>
          <w:p w14:paraId="6FD0EA37" w14:textId="77777777" w:rsidR="003C37FE" w:rsidRPr="00324CAE" w:rsidRDefault="003C37FE" w:rsidP="003C37FE">
            <w:pPr>
              <w:tabs>
                <w:tab w:val="decimal" w:pos="1287"/>
              </w:tabs>
              <w:spacing w:line="240" w:lineRule="atLeast"/>
              <w:ind w:left="-108" w:right="-198"/>
              <w:rPr>
                <w:rFonts w:cs="Times New Roman"/>
                <w:cs/>
                <w:lang w:val="th-TH"/>
              </w:rPr>
            </w:pPr>
          </w:p>
        </w:tc>
        <w:tc>
          <w:tcPr>
            <w:tcW w:w="1537" w:type="dxa"/>
            <w:gridSpan w:val="2"/>
            <w:shd w:val="clear" w:color="auto" w:fill="auto"/>
          </w:tcPr>
          <w:p w14:paraId="3CB6346B" w14:textId="77777777" w:rsidR="003C37FE" w:rsidRPr="00324CAE" w:rsidRDefault="003C37FE" w:rsidP="003C37FE">
            <w:pPr>
              <w:tabs>
                <w:tab w:val="decimal" w:pos="1287"/>
              </w:tabs>
              <w:spacing w:line="240" w:lineRule="atLeast"/>
              <w:ind w:left="-108" w:right="-198"/>
              <w:rPr>
                <w:rFonts w:cs="Times New Roman"/>
                <w:lang w:val="en-US"/>
              </w:rPr>
            </w:pPr>
            <w:r w:rsidRPr="00117D24">
              <w:rPr>
                <w:rFonts w:cs="Times New Roman"/>
              </w:rPr>
              <w:t>8,875</w:t>
            </w:r>
          </w:p>
        </w:tc>
      </w:tr>
      <w:tr w:rsidR="003C37FE" w:rsidRPr="00324CAE" w14:paraId="0F432A67" w14:textId="77777777" w:rsidTr="0002564A">
        <w:trPr>
          <w:trHeight w:val="85"/>
        </w:trPr>
        <w:tc>
          <w:tcPr>
            <w:tcW w:w="5935" w:type="dxa"/>
          </w:tcPr>
          <w:p w14:paraId="3B3773AF" w14:textId="77777777" w:rsidR="003C37FE" w:rsidRPr="00324CAE" w:rsidRDefault="003C37FE" w:rsidP="003C37FE">
            <w:pPr>
              <w:tabs>
                <w:tab w:val="left" w:pos="540"/>
                <w:tab w:val="decimal" w:pos="9540"/>
              </w:tabs>
              <w:spacing w:line="240" w:lineRule="atLeast"/>
              <w:jc w:val="both"/>
              <w:rPr>
                <w:rFonts w:cs="Times New Roman"/>
                <w:lang w:val="en-US"/>
              </w:rPr>
            </w:pPr>
            <w:r w:rsidRPr="00324CAE">
              <w:rPr>
                <w:rFonts w:cs="Times New Roman"/>
                <w:lang w:val="en-US"/>
              </w:rPr>
              <w:t>Other related parties</w:t>
            </w:r>
          </w:p>
        </w:tc>
        <w:tc>
          <w:tcPr>
            <w:tcW w:w="1535" w:type="dxa"/>
            <w:tcBorders>
              <w:bottom w:val="single" w:sz="4" w:space="0" w:color="auto"/>
            </w:tcBorders>
          </w:tcPr>
          <w:p w14:paraId="595DD877" w14:textId="3D2CA423" w:rsidR="003C37FE" w:rsidRPr="00324CAE" w:rsidRDefault="003C37FE" w:rsidP="003C37FE">
            <w:pPr>
              <w:tabs>
                <w:tab w:val="decimal" w:pos="1242"/>
              </w:tabs>
              <w:spacing w:line="240" w:lineRule="atLeast"/>
              <w:ind w:left="-90" w:right="-105"/>
              <w:jc w:val="both"/>
              <w:rPr>
                <w:rFonts w:cs="Times New Roman"/>
              </w:rPr>
            </w:pPr>
            <w:r w:rsidRPr="00811372">
              <w:t>6,492</w:t>
            </w:r>
          </w:p>
        </w:tc>
        <w:tc>
          <w:tcPr>
            <w:tcW w:w="266" w:type="dxa"/>
            <w:shd w:val="clear" w:color="auto" w:fill="auto"/>
          </w:tcPr>
          <w:p w14:paraId="0046298C" w14:textId="77777777" w:rsidR="003C37FE" w:rsidRPr="00324CAE" w:rsidRDefault="003C37FE" w:rsidP="003C37FE">
            <w:pPr>
              <w:tabs>
                <w:tab w:val="decimal" w:pos="1287"/>
              </w:tabs>
              <w:spacing w:line="240" w:lineRule="atLeast"/>
              <w:ind w:left="-108" w:right="-198"/>
              <w:rPr>
                <w:rFonts w:cs="Times New Roman"/>
                <w:cs/>
                <w:lang w:val="th-TH"/>
              </w:rPr>
            </w:pPr>
          </w:p>
        </w:tc>
        <w:tc>
          <w:tcPr>
            <w:tcW w:w="1537" w:type="dxa"/>
            <w:gridSpan w:val="2"/>
            <w:tcBorders>
              <w:bottom w:val="single" w:sz="4" w:space="0" w:color="auto"/>
            </w:tcBorders>
            <w:shd w:val="clear" w:color="auto" w:fill="auto"/>
          </w:tcPr>
          <w:p w14:paraId="1EB48AF2" w14:textId="77777777" w:rsidR="003C37FE" w:rsidRPr="00324CAE" w:rsidRDefault="003C37FE" w:rsidP="003C37FE">
            <w:pPr>
              <w:tabs>
                <w:tab w:val="decimal" w:pos="1287"/>
              </w:tabs>
              <w:spacing w:line="240" w:lineRule="atLeast"/>
              <w:ind w:left="-108" w:right="-198"/>
              <w:rPr>
                <w:rFonts w:cs="Times New Roman"/>
                <w:lang w:val="en-US"/>
              </w:rPr>
            </w:pPr>
            <w:r w:rsidRPr="00117D24">
              <w:rPr>
                <w:rFonts w:cs="Times New Roman"/>
              </w:rPr>
              <w:t>13,292</w:t>
            </w:r>
          </w:p>
        </w:tc>
      </w:tr>
      <w:tr w:rsidR="008877F0" w:rsidRPr="00324CAE" w14:paraId="1666C132" w14:textId="77777777" w:rsidTr="0002564A">
        <w:trPr>
          <w:trHeight w:val="85"/>
        </w:trPr>
        <w:tc>
          <w:tcPr>
            <w:tcW w:w="5935" w:type="dxa"/>
          </w:tcPr>
          <w:p w14:paraId="1EBE7408" w14:textId="77777777" w:rsidR="008877F0" w:rsidRPr="00324CAE" w:rsidRDefault="008877F0" w:rsidP="008877F0">
            <w:pPr>
              <w:tabs>
                <w:tab w:val="left" w:pos="540"/>
                <w:tab w:val="decimal" w:pos="9540"/>
              </w:tabs>
              <w:spacing w:line="240" w:lineRule="atLeast"/>
              <w:jc w:val="both"/>
              <w:rPr>
                <w:rFonts w:cs="Times New Roman"/>
                <w:lang w:val="en-US"/>
              </w:rPr>
            </w:pPr>
            <w:r w:rsidRPr="00324CAE">
              <w:rPr>
                <w:rFonts w:cs="Times New Roman"/>
                <w:b/>
                <w:bCs/>
                <w:lang w:val="en-US"/>
              </w:rPr>
              <w:t>Total</w:t>
            </w:r>
          </w:p>
        </w:tc>
        <w:tc>
          <w:tcPr>
            <w:tcW w:w="1535" w:type="dxa"/>
            <w:tcBorders>
              <w:top w:val="single" w:sz="4" w:space="0" w:color="auto"/>
              <w:bottom w:val="double" w:sz="4" w:space="0" w:color="auto"/>
            </w:tcBorders>
            <w:shd w:val="clear" w:color="auto" w:fill="auto"/>
          </w:tcPr>
          <w:p w14:paraId="0B761CBE" w14:textId="55D5BCD9" w:rsidR="008877F0" w:rsidRPr="008877F0" w:rsidRDefault="003C37FE" w:rsidP="008877F0">
            <w:pPr>
              <w:tabs>
                <w:tab w:val="decimal" w:pos="1242"/>
              </w:tabs>
              <w:spacing w:line="240" w:lineRule="atLeast"/>
              <w:ind w:left="-90" w:right="-105"/>
              <w:jc w:val="both"/>
              <w:rPr>
                <w:rFonts w:cs="Times New Roman"/>
                <w:b/>
                <w:bCs/>
                <w:cs/>
              </w:rPr>
            </w:pPr>
            <w:r w:rsidRPr="003C37FE">
              <w:rPr>
                <w:rFonts w:cs="Times New Roman"/>
                <w:b/>
                <w:bCs/>
              </w:rPr>
              <w:t>102,848</w:t>
            </w:r>
          </w:p>
        </w:tc>
        <w:tc>
          <w:tcPr>
            <w:tcW w:w="266" w:type="dxa"/>
            <w:shd w:val="clear" w:color="auto" w:fill="auto"/>
          </w:tcPr>
          <w:p w14:paraId="4D396397" w14:textId="77777777" w:rsidR="008877F0" w:rsidRPr="00324CAE" w:rsidRDefault="008877F0" w:rsidP="008877F0">
            <w:pPr>
              <w:tabs>
                <w:tab w:val="decimal" w:pos="1287"/>
              </w:tabs>
              <w:spacing w:line="240" w:lineRule="atLeast"/>
              <w:ind w:left="-108" w:right="-198"/>
              <w:rPr>
                <w:rFonts w:cs="Times New Roman"/>
                <w:b/>
                <w:bCs/>
                <w:cs/>
                <w:lang w:val="th-TH"/>
              </w:rPr>
            </w:pPr>
          </w:p>
        </w:tc>
        <w:tc>
          <w:tcPr>
            <w:tcW w:w="1537" w:type="dxa"/>
            <w:gridSpan w:val="2"/>
            <w:tcBorders>
              <w:top w:val="single" w:sz="4" w:space="0" w:color="auto"/>
              <w:bottom w:val="double" w:sz="4" w:space="0" w:color="auto"/>
            </w:tcBorders>
            <w:shd w:val="clear" w:color="auto" w:fill="auto"/>
          </w:tcPr>
          <w:p w14:paraId="2DAE6508" w14:textId="77777777" w:rsidR="008877F0" w:rsidRPr="00324CAE" w:rsidRDefault="008877F0" w:rsidP="008877F0">
            <w:pPr>
              <w:tabs>
                <w:tab w:val="decimal" w:pos="1287"/>
              </w:tabs>
              <w:spacing w:line="240" w:lineRule="atLeast"/>
              <w:ind w:left="-108" w:right="-198"/>
              <w:rPr>
                <w:rFonts w:cs="Times New Roman"/>
                <w:b/>
                <w:bCs/>
                <w:cs/>
                <w:lang w:val="en-US"/>
              </w:rPr>
            </w:pPr>
            <w:r w:rsidRPr="00117D24">
              <w:rPr>
                <w:rFonts w:cs="Times New Roman"/>
                <w:b/>
                <w:bCs/>
              </w:rPr>
              <w:t>124,280</w:t>
            </w:r>
          </w:p>
        </w:tc>
      </w:tr>
    </w:tbl>
    <w:p w14:paraId="20B9594E" w14:textId="77777777" w:rsidR="00C23CE8" w:rsidRDefault="00C23CE8" w:rsidP="000A71FA">
      <w:pPr>
        <w:pStyle w:val="BodyText"/>
        <w:spacing w:after="0" w:line="240" w:lineRule="atLeast"/>
        <w:jc w:val="both"/>
        <w:rPr>
          <w:rFonts w:ascii="Times New Roman" w:hAnsi="Times New Roman" w:cs="Times New Roman"/>
        </w:rPr>
      </w:pPr>
    </w:p>
    <w:p w14:paraId="4C1A4F8E" w14:textId="59C6FADF" w:rsidR="00187517" w:rsidRPr="00897EF6" w:rsidRDefault="00187517" w:rsidP="008877F0">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Property, plant and equipment</w:t>
      </w:r>
    </w:p>
    <w:p w14:paraId="5154D8CB" w14:textId="5ED66A3E" w:rsidR="00C540E8" w:rsidRDefault="00C540E8" w:rsidP="00F44B93">
      <w:pPr>
        <w:tabs>
          <w:tab w:val="decimal" w:pos="9540"/>
        </w:tabs>
        <w:spacing w:line="240" w:lineRule="atLeast"/>
        <w:jc w:val="both"/>
        <w:rPr>
          <w:lang w:val="en-US"/>
        </w:rPr>
      </w:pPr>
    </w:p>
    <w:tbl>
      <w:tblPr>
        <w:tblW w:w="9270" w:type="dxa"/>
        <w:tblInd w:w="447" w:type="dxa"/>
        <w:tblLayout w:type="fixed"/>
        <w:tblLook w:val="0000" w:firstRow="0" w:lastRow="0" w:firstColumn="0" w:lastColumn="0" w:noHBand="0" w:noVBand="0"/>
      </w:tblPr>
      <w:tblGrid>
        <w:gridCol w:w="6033"/>
        <w:gridCol w:w="3237"/>
      </w:tblGrid>
      <w:tr w:rsidR="00C23CE8" w:rsidRPr="00897EF6" w14:paraId="32FDBC2B" w14:textId="77777777" w:rsidTr="0002564A">
        <w:trPr>
          <w:tblHeader/>
        </w:trPr>
        <w:tc>
          <w:tcPr>
            <w:tcW w:w="3254" w:type="pct"/>
          </w:tcPr>
          <w:p w14:paraId="4323932B" w14:textId="77777777" w:rsidR="00C23CE8" w:rsidRDefault="00C23CE8" w:rsidP="0002564A">
            <w:pPr>
              <w:pStyle w:val="BodyText"/>
              <w:spacing w:after="0"/>
              <w:ind w:left="-122" w:right="-131" w:firstLine="122"/>
              <w:rPr>
                <w:rFonts w:ascii="Times New Roman" w:hAnsi="Times New Roman" w:cs="Times New Roman"/>
              </w:rPr>
            </w:pPr>
          </w:p>
          <w:p w14:paraId="46D1B349" w14:textId="77777777" w:rsidR="00C23CE8" w:rsidRPr="009F3674" w:rsidRDefault="00C23CE8" w:rsidP="0002564A">
            <w:pPr>
              <w:pStyle w:val="BodyText"/>
              <w:spacing w:after="0"/>
              <w:ind w:left="-122" w:right="-131" w:firstLine="122"/>
              <w:rPr>
                <w:rFonts w:ascii="Times New Roman" w:hAnsi="Times New Roman" w:cs="Times New Roman"/>
                <w:b/>
                <w:bCs/>
                <w:i/>
                <w:iCs/>
              </w:rPr>
            </w:pPr>
          </w:p>
          <w:p w14:paraId="75D7C91D" w14:textId="70B7872D" w:rsidR="00C23CE8" w:rsidRPr="00897EF6" w:rsidRDefault="00752D76" w:rsidP="0002564A">
            <w:pPr>
              <w:pStyle w:val="BodyText"/>
              <w:spacing w:after="0"/>
              <w:ind w:left="-122" w:right="-131" w:firstLine="122"/>
              <w:rPr>
                <w:rFonts w:ascii="Times New Roman" w:hAnsi="Times New Roman" w:cs="Times New Roman"/>
              </w:rPr>
            </w:pPr>
            <w:r w:rsidRPr="009F3674">
              <w:rPr>
                <w:rFonts w:ascii="Times New Roman" w:hAnsi="Times New Roman" w:cs="Times New Roman"/>
                <w:b/>
                <w:bCs/>
                <w:i/>
                <w:iCs/>
              </w:rPr>
              <w:t xml:space="preserve">For the </w:t>
            </w:r>
            <w:r>
              <w:rPr>
                <w:rFonts w:ascii="Times New Roman" w:hAnsi="Times New Roman" w:cs="Times New Roman"/>
                <w:b/>
                <w:bCs/>
                <w:i/>
                <w:iCs/>
              </w:rPr>
              <w:t>six</w:t>
            </w:r>
            <w:r w:rsidRPr="009F3674">
              <w:rPr>
                <w:rFonts w:ascii="Times New Roman" w:hAnsi="Times New Roman" w:cs="Times New Roman"/>
                <w:b/>
                <w:bCs/>
                <w:i/>
                <w:iCs/>
              </w:rPr>
              <w:t xml:space="preserve">-month period ended </w:t>
            </w:r>
            <w:r>
              <w:rPr>
                <w:rFonts w:ascii="Times New Roman" w:hAnsi="Times New Roman" w:cs="Times New Roman"/>
                <w:b/>
                <w:bCs/>
                <w:i/>
                <w:iCs/>
              </w:rPr>
              <w:t>30 September</w:t>
            </w:r>
            <w:r w:rsidRPr="009F3674">
              <w:rPr>
                <w:rFonts w:ascii="Times New Roman" w:hAnsi="Times New Roman" w:cs="Times New Roman"/>
                <w:b/>
                <w:bCs/>
                <w:i/>
                <w:iCs/>
              </w:rPr>
              <w:t xml:space="preserve"> </w:t>
            </w:r>
            <w:r w:rsidR="00C23CE8" w:rsidRPr="009F3674">
              <w:rPr>
                <w:rFonts w:ascii="Times New Roman" w:hAnsi="Times New Roman" w:cs="Times New Roman"/>
                <w:b/>
                <w:bCs/>
                <w:i/>
                <w:iCs/>
              </w:rPr>
              <w:t>202</w:t>
            </w:r>
            <w:r w:rsidR="00C23CE8">
              <w:rPr>
                <w:rFonts w:ascii="Times New Roman" w:hAnsi="Times New Roman" w:cs="Times New Roman"/>
                <w:b/>
                <w:bCs/>
                <w:i/>
                <w:iCs/>
              </w:rPr>
              <w:t>3</w:t>
            </w:r>
          </w:p>
        </w:tc>
        <w:tc>
          <w:tcPr>
            <w:tcW w:w="1746" w:type="pct"/>
          </w:tcPr>
          <w:p w14:paraId="724B5651" w14:textId="77777777" w:rsidR="00C23CE8" w:rsidRPr="00897EF6" w:rsidRDefault="00C23CE8" w:rsidP="0002564A">
            <w:pPr>
              <w:pStyle w:val="BodyText"/>
              <w:spacing w:after="0"/>
              <w:ind w:right="-110"/>
              <w:jc w:val="center"/>
              <w:rPr>
                <w:rFonts w:ascii="Times New Roman" w:hAnsi="Times New Roman" w:cs="Times New Roman"/>
                <w:b/>
                <w:bCs/>
              </w:rPr>
            </w:pPr>
            <w:r w:rsidRPr="00897EF6">
              <w:rPr>
                <w:rFonts w:ascii="Times New Roman" w:hAnsi="Times New Roman" w:cs="Times New Roman"/>
                <w:b/>
                <w:bCs/>
              </w:rPr>
              <w:t xml:space="preserve">Financial statements in which </w:t>
            </w:r>
          </w:p>
          <w:p w14:paraId="4F3B5A22"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b/>
                <w:bCs/>
              </w:rPr>
              <w:t xml:space="preserve">the equity method is applied </w:t>
            </w:r>
            <w:r w:rsidRPr="00897EF6">
              <w:rPr>
                <w:rFonts w:ascii="Times New Roman" w:hAnsi="Times New Roman" w:cs="Times New Roman"/>
                <w:b/>
                <w:bCs/>
                <w:cs/>
              </w:rPr>
              <w:br/>
            </w:r>
            <w:r w:rsidRPr="00897EF6">
              <w:rPr>
                <w:rFonts w:ascii="Times New Roman" w:hAnsi="Times New Roman" w:cs="Times New Roman"/>
                <w:b/>
                <w:bCs/>
              </w:rPr>
              <w:t>and separate financial statements</w:t>
            </w:r>
          </w:p>
        </w:tc>
      </w:tr>
      <w:tr w:rsidR="00C23CE8" w:rsidRPr="00897EF6" w14:paraId="3D2EF971" w14:textId="77777777" w:rsidTr="0002564A">
        <w:trPr>
          <w:tblHeader/>
        </w:trPr>
        <w:tc>
          <w:tcPr>
            <w:tcW w:w="3254" w:type="pct"/>
          </w:tcPr>
          <w:p w14:paraId="4B289417" w14:textId="77777777" w:rsidR="00C23CE8" w:rsidRPr="00897EF6" w:rsidRDefault="00C23CE8" w:rsidP="0002564A">
            <w:pPr>
              <w:pStyle w:val="BodyText"/>
              <w:spacing w:after="0"/>
              <w:ind w:left="-110" w:right="-131"/>
              <w:jc w:val="center"/>
              <w:rPr>
                <w:rFonts w:ascii="Times New Roman" w:hAnsi="Times New Roman" w:cs="Times New Roman"/>
              </w:rPr>
            </w:pPr>
          </w:p>
        </w:tc>
        <w:tc>
          <w:tcPr>
            <w:tcW w:w="1746" w:type="pct"/>
          </w:tcPr>
          <w:p w14:paraId="6EC6015B" w14:textId="77777777" w:rsidR="00C23CE8" w:rsidRPr="00897EF6" w:rsidRDefault="00C23CE8" w:rsidP="0002564A">
            <w:pPr>
              <w:pStyle w:val="BodyText"/>
              <w:spacing w:after="0"/>
              <w:ind w:left="-108" w:right="-110"/>
              <w:jc w:val="center"/>
              <w:rPr>
                <w:rFonts w:ascii="Times New Roman" w:hAnsi="Times New Roman" w:cs="Times New Roman"/>
              </w:rPr>
            </w:pPr>
            <w:r w:rsidRPr="00897EF6">
              <w:rPr>
                <w:rFonts w:ascii="Times New Roman" w:hAnsi="Times New Roman" w:cs="Times New Roman"/>
                <w:i/>
                <w:iCs/>
              </w:rPr>
              <w:t>(in thousand Baht)</w:t>
            </w:r>
          </w:p>
        </w:tc>
      </w:tr>
      <w:tr w:rsidR="00C23CE8" w:rsidRPr="00402B89" w14:paraId="6F651274" w14:textId="77777777" w:rsidTr="0002564A">
        <w:trPr>
          <w:tblHeader/>
        </w:trPr>
        <w:tc>
          <w:tcPr>
            <w:tcW w:w="3254" w:type="pct"/>
          </w:tcPr>
          <w:p w14:paraId="4E2447C8" w14:textId="77777777" w:rsidR="00C23CE8" w:rsidRPr="00897EF6" w:rsidRDefault="00C23CE8" w:rsidP="0002564A">
            <w:pPr>
              <w:pStyle w:val="BodyText"/>
              <w:spacing w:after="0"/>
              <w:ind w:left="-122" w:right="-131" w:firstLine="122"/>
              <w:rPr>
                <w:rFonts w:ascii="Times New Roman" w:hAnsi="Times New Roman" w:cs="Times New Roman"/>
              </w:rPr>
            </w:pPr>
            <w:r w:rsidRPr="00F44B93">
              <w:rPr>
                <w:rFonts w:ascii="Times New Roman" w:hAnsi="Times New Roman" w:cs="Times New Roman"/>
              </w:rPr>
              <w:t>Acquisitions - at cost</w:t>
            </w:r>
          </w:p>
        </w:tc>
        <w:tc>
          <w:tcPr>
            <w:tcW w:w="1746" w:type="pct"/>
          </w:tcPr>
          <w:p w14:paraId="60E2946D" w14:textId="0D3EBA22" w:rsidR="00C23CE8" w:rsidRPr="008877F0" w:rsidRDefault="003C37FE" w:rsidP="0002564A">
            <w:pPr>
              <w:pStyle w:val="acctfourfigures"/>
              <w:tabs>
                <w:tab w:val="clear" w:pos="765"/>
              </w:tabs>
              <w:spacing w:line="240" w:lineRule="atLeast"/>
              <w:ind w:right="-108" w:firstLine="2051"/>
              <w:rPr>
                <w:szCs w:val="22"/>
              </w:rPr>
            </w:pPr>
            <w:r w:rsidRPr="003C37FE">
              <w:rPr>
                <w:szCs w:val="22"/>
              </w:rPr>
              <w:t>114,478</w:t>
            </w:r>
          </w:p>
        </w:tc>
      </w:tr>
      <w:tr w:rsidR="00C23CE8" w:rsidRPr="00402B89" w14:paraId="1C0F30BC" w14:textId="77777777" w:rsidTr="0002564A">
        <w:trPr>
          <w:tblHeader/>
        </w:trPr>
        <w:tc>
          <w:tcPr>
            <w:tcW w:w="3254" w:type="pct"/>
          </w:tcPr>
          <w:p w14:paraId="1381EBD2" w14:textId="77777777" w:rsidR="00C23CE8" w:rsidRPr="00897EF6" w:rsidRDefault="00C23CE8" w:rsidP="0002564A">
            <w:pPr>
              <w:pStyle w:val="BodyText"/>
              <w:spacing w:after="0"/>
              <w:ind w:left="-122" w:right="-131" w:firstLine="122"/>
              <w:rPr>
                <w:rFonts w:ascii="Times New Roman" w:hAnsi="Times New Roman" w:cs="Times New Roman"/>
                <w:i/>
                <w:iCs/>
              </w:rPr>
            </w:pPr>
            <w:r w:rsidRPr="00F44B93">
              <w:rPr>
                <w:rFonts w:ascii="Times New Roman" w:hAnsi="Times New Roman" w:cs="Times New Roman"/>
              </w:rPr>
              <w:t>Disposals - net book value</w:t>
            </w:r>
          </w:p>
        </w:tc>
        <w:tc>
          <w:tcPr>
            <w:tcW w:w="1746" w:type="pct"/>
            <w:vAlign w:val="bottom"/>
          </w:tcPr>
          <w:p w14:paraId="7A409E8B" w14:textId="5E6B66DF" w:rsidR="00C23CE8" w:rsidRPr="008877F0" w:rsidRDefault="003C37FE" w:rsidP="008877F0">
            <w:pPr>
              <w:pStyle w:val="acctfourfigures"/>
              <w:tabs>
                <w:tab w:val="clear" w:pos="765"/>
              </w:tabs>
              <w:spacing w:line="240" w:lineRule="atLeast"/>
              <w:ind w:right="-108" w:firstLine="2309"/>
              <w:rPr>
                <w:szCs w:val="22"/>
              </w:rPr>
            </w:pPr>
            <w:r w:rsidRPr="003C37FE">
              <w:rPr>
                <w:szCs w:val="22"/>
              </w:rPr>
              <w:t>(539)</w:t>
            </w:r>
          </w:p>
        </w:tc>
      </w:tr>
    </w:tbl>
    <w:p w14:paraId="4AB86043" w14:textId="77777777" w:rsidR="00B63DE6" w:rsidRPr="00F44B93" w:rsidRDefault="00B63DE6" w:rsidP="00F44B93">
      <w:pPr>
        <w:tabs>
          <w:tab w:val="decimal" w:pos="9540"/>
        </w:tabs>
        <w:spacing w:line="240" w:lineRule="atLeast"/>
        <w:jc w:val="both"/>
        <w:rPr>
          <w:lang w:val="en-US"/>
        </w:rPr>
      </w:pPr>
    </w:p>
    <w:p w14:paraId="0D3F0E2B" w14:textId="0A0F0AC8" w:rsidR="00AC52A9" w:rsidRPr="00897EF6" w:rsidRDefault="00AC52A9" w:rsidP="00085A6D">
      <w:pPr>
        <w:pStyle w:val="ListParagraph"/>
        <w:numPr>
          <w:ilvl w:val="0"/>
          <w:numId w:val="11"/>
        </w:numPr>
        <w:tabs>
          <w:tab w:val="decimal" w:pos="9540"/>
        </w:tabs>
        <w:spacing w:line="240" w:lineRule="atLeast"/>
        <w:ind w:left="540" w:hanging="540"/>
        <w:jc w:val="both"/>
        <w:rPr>
          <w:b/>
          <w:bCs/>
          <w:sz w:val="24"/>
          <w:szCs w:val="24"/>
          <w:lang w:val="en-US"/>
        </w:rPr>
      </w:pPr>
      <w:r w:rsidRPr="00897EF6">
        <w:rPr>
          <w:b/>
          <w:bCs/>
          <w:sz w:val="24"/>
          <w:szCs w:val="24"/>
          <w:lang w:val="en-US"/>
        </w:rPr>
        <w:t>Segment information</w:t>
      </w:r>
      <w:r w:rsidR="00326235" w:rsidRPr="00897EF6">
        <w:rPr>
          <w:b/>
          <w:bCs/>
          <w:sz w:val="24"/>
          <w:szCs w:val="24"/>
          <w:lang w:val="en-US"/>
        </w:rPr>
        <w:t xml:space="preserve"> and disaggregation of revenue</w:t>
      </w:r>
    </w:p>
    <w:p w14:paraId="470F3314" w14:textId="77777777" w:rsidR="00AC52A9" w:rsidRPr="00897EF6" w:rsidRDefault="00AC52A9" w:rsidP="00897EF6">
      <w:pPr>
        <w:pStyle w:val="ListParagraph"/>
        <w:tabs>
          <w:tab w:val="decimal" w:pos="9540"/>
        </w:tabs>
        <w:spacing w:line="240" w:lineRule="atLeast"/>
        <w:ind w:left="540"/>
        <w:jc w:val="both"/>
        <w:rPr>
          <w:szCs w:val="22"/>
          <w:lang w:val="en-US"/>
        </w:rPr>
      </w:pPr>
    </w:p>
    <w:p w14:paraId="5AE95A6C" w14:textId="77777777"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 operates in a single line of business, namely the manufacturing and selling of household electrical appliances, which is an integrated line of product. The Company sales goods in domestic and overseas. The chief operating decision maker (CODM) determines operating segment on a geographical basis as follows:</w:t>
      </w:r>
    </w:p>
    <w:p w14:paraId="453EC93C"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14BAE122"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1</w:t>
      </w:r>
      <w:r w:rsidRPr="00897EF6">
        <w:rPr>
          <w:rFonts w:ascii="Times New Roman" w:hAnsi="Times New Roman" w:cs="Times New Roman"/>
          <w:sz w:val="22"/>
          <w:szCs w:val="22"/>
          <w:lang w:bidi="ar-SA"/>
        </w:rPr>
        <w:tab/>
        <w:t xml:space="preserve"> Sale of goods and rendering of services in Thailand</w:t>
      </w:r>
    </w:p>
    <w:p w14:paraId="605BA320"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2</w:t>
      </w:r>
      <w:r w:rsidRPr="00897EF6">
        <w:rPr>
          <w:rFonts w:ascii="Times New Roman" w:hAnsi="Times New Roman" w:cs="Times New Roman"/>
          <w:sz w:val="22"/>
          <w:szCs w:val="22"/>
          <w:lang w:bidi="ar-SA"/>
        </w:rPr>
        <w:tab/>
        <w:t xml:space="preserve"> Sale of goods in Japan</w:t>
      </w:r>
    </w:p>
    <w:p w14:paraId="368DF14C" w14:textId="77777777" w:rsidR="002B2116" w:rsidRPr="00897EF6" w:rsidRDefault="002B2116" w:rsidP="00897EF6">
      <w:pPr>
        <w:pStyle w:val="Pa48"/>
        <w:numPr>
          <w:ilvl w:val="0"/>
          <w:numId w:val="4"/>
        </w:numPr>
        <w:tabs>
          <w:tab w:val="clear" w:pos="340"/>
          <w:tab w:val="num" w:pos="880"/>
          <w:tab w:val="left" w:pos="2160"/>
        </w:tabs>
        <w:spacing w:line="240" w:lineRule="atLeast"/>
        <w:ind w:left="893" w:hanging="346"/>
        <w:rPr>
          <w:rFonts w:ascii="Times New Roman" w:hAnsi="Times New Roman" w:cs="Times New Roman"/>
          <w:sz w:val="22"/>
          <w:szCs w:val="22"/>
          <w:lang w:bidi="ar-SA"/>
        </w:rPr>
      </w:pPr>
      <w:r w:rsidRPr="00897EF6">
        <w:rPr>
          <w:rFonts w:ascii="Times New Roman" w:hAnsi="Times New Roman" w:cs="Times New Roman"/>
          <w:sz w:val="22"/>
          <w:szCs w:val="22"/>
          <w:lang w:bidi="ar-SA"/>
        </w:rPr>
        <w:t>Segment 3</w:t>
      </w:r>
      <w:r w:rsidRPr="00897EF6">
        <w:rPr>
          <w:rFonts w:ascii="Times New Roman" w:hAnsi="Times New Roman" w:cs="Times New Roman"/>
          <w:sz w:val="22"/>
          <w:szCs w:val="22"/>
          <w:lang w:bidi="ar-SA"/>
        </w:rPr>
        <w:tab/>
        <w:t xml:space="preserve"> Sale of goods in other countries</w:t>
      </w:r>
    </w:p>
    <w:p w14:paraId="7E6EAEF2"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773A7EE9" w14:textId="24B6089A" w:rsidR="002B2116" w:rsidRPr="00897EF6" w:rsidRDefault="002B2116" w:rsidP="00897EF6">
      <w:pPr>
        <w:tabs>
          <w:tab w:val="left" w:pos="900"/>
        </w:tabs>
        <w:spacing w:line="240" w:lineRule="atLeast"/>
        <w:ind w:left="540"/>
        <w:jc w:val="thaiDistribute"/>
        <w:rPr>
          <w:rFonts w:eastAsia="Calibri" w:cs="Times New Roman"/>
          <w:lang w:val="en-US"/>
        </w:rPr>
      </w:pPr>
      <w:r w:rsidRPr="00897EF6">
        <w:rPr>
          <w:rFonts w:eastAsia="Calibri" w:cs="Times New Roman"/>
          <w:lang w:val="en-US"/>
        </w:rPr>
        <w:t>The Company’s strategic divisions are managed separately because they require different marketing strategies. For each of the strategic divisions, the chief operating decision maker (CODM) reviews internal management reports at least on a monthly basis.</w:t>
      </w:r>
    </w:p>
    <w:p w14:paraId="7674CAC4" w14:textId="77777777" w:rsidR="002B2116" w:rsidRPr="00897EF6" w:rsidRDefault="002B2116" w:rsidP="00897EF6">
      <w:pPr>
        <w:tabs>
          <w:tab w:val="left" w:pos="900"/>
        </w:tabs>
        <w:spacing w:line="240" w:lineRule="atLeast"/>
        <w:ind w:left="540"/>
        <w:jc w:val="thaiDistribute"/>
        <w:rPr>
          <w:rFonts w:eastAsia="Calibri" w:cs="Times New Roman"/>
          <w:lang w:val="en-US"/>
        </w:rPr>
      </w:pPr>
    </w:p>
    <w:p w14:paraId="0A5D0F70" w14:textId="6D796DAC" w:rsidR="00505B2A" w:rsidRPr="00897EF6" w:rsidRDefault="002B2116" w:rsidP="002B2116">
      <w:pPr>
        <w:tabs>
          <w:tab w:val="left" w:pos="900"/>
        </w:tabs>
        <w:spacing w:line="240" w:lineRule="auto"/>
        <w:ind w:left="540"/>
        <w:jc w:val="thaiDistribute"/>
        <w:rPr>
          <w:rFonts w:eastAsia="Calibri" w:cs="Times New Roman"/>
          <w:lang w:val="en-US"/>
        </w:rPr>
      </w:pPr>
      <w:r w:rsidRPr="00897EF6">
        <w:rPr>
          <w:rFonts w:eastAsia="Calibri" w:cs="Times New Roman"/>
          <w:lang w:val="en-US"/>
        </w:rPr>
        <w:t>Information regarding the results of each reportable segment is included below. Performance is measured based on segment operating profit, as included in the internal management reports that are reviewed by the Company’s CODM. Segment operating profit is used to measure performance as management believes that such information is the most relevant in evaluating the results of certain segments relative to other entities that operate within these industries.</w:t>
      </w:r>
    </w:p>
    <w:p w14:paraId="13027A8F" w14:textId="29FAE263" w:rsidR="00AC52A9" w:rsidRDefault="00AC52A9" w:rsidP="00173F09">
      <w:pPr>
        <w:ind w:left="540"/>
        <w:jc w:val="thaiDistribute"/>
        <w:rPr>
          <w:rFonts w:cs="Times New Roman"/>
          <w:lang w:bidi="ar-SA"/>
        </w:rPr>
      </w:pPr>
    </w:p>
    <w:p w14:paraId="18CBC862" w14:textId="5CD317F7" w:rsidR="00752D76" w:rsidRDefault="00752D76" w:rsidP="00173F09">
      <w:pPr>
        <w:ind w:left="540"/>
        <w:jc w:val="thaiDistribute"/>
        <w:rPr>
          <w:rFonts w:cs="Times New Roman"/>
          <w:lang w:bidi="ar-SA"/>
        </w:rPr>
      </w:pPr>
    </w:p>
    <w:p w14:paraId="294B39B2" w14:textId="77777777" w:rsidR="00752D76" w:rsidRDefault="00752D76" w:rsidP="00173F09">
      <w:pPr>
        <w:ind w:left="540"/>
        <w:jc w:val="thaiDistribute"/>
        <w:rPr>
          <w:rFonts w:cs="Times New Roman"/>
          <w:lang w:bidi="ar-SA"/>
        </w:rPr>
      </w:pPr>
    </w:p>
    <w:p w14:paraId="4D30E23A" w14:textId="2D215400" w:rsidR="00CE66FA" w:rsidRDefault="00CE66FA" w:rsidP="00173F09">
      <w:pPr>
        <w:ind w:left="540"/>
        <w:jc w:val="thaiDistribute"/>
        <w:rPr>
          <w:rFonts w:cs="Times New Roman"/>
          <w:lang w:bidi="ar-SA"/>
        </w:rPr>
      </w:pPr>
    </w:p>
    <w:p w14:paraId="06F7F772" w14:textId="1F02E5A6" w:rsidR="00CE66FA" w:rsidRPr="00897EF6" w:rsidRDefault="00CE66FA" w:rsidP="00173F09">
      <w:pPr>
        <w:ind w:left="540"/>
        <w:jc w:val="thaiDistribute"/>
        <w:rPr>
          <w:rFonts w:cs="Times New Roman"/>
          <w:lang w:bidi="ar-SA"/>
        </w:rPr>
        <w:sectPr w:rsidR="00CE66FA" w:rsidRPr="00897EF6" w:rsidSect="00A97513">
          <w:headerReference w:type="default" r:id="rId11"/>
          <w:footerReference w:type="default" r:id="rId12"/>
          <w:pgSz w:w="11909" w:h="16834" w:code="9"/>
          <w:pgMar w:top="691" w:right="1152" w:bottom="576" w:left="1152" w:header="720" w:footer="720" w:gutter="0"/>
          <w:pgNumType w:start="12"/>
          <w:cols w:space="720"/>
          <w:docGrid w:linePitch="299"/>
        </w:sectPr>
      </w:pPr>
    </w:p>
    <w:p w14:paraId="17041C4E" w14:textId="09FE8940" w:rsidR="000B4BF9" w:rsidRDefault="002B2116" w:rsidP="000B4BF9">
      <w:pPr>
        <w:tabs>
          <w:tab w:val="decimal" w:pos="9540"/>
        </w:tabs>
        <w:spacing w:line="240" w:lineRule="atLeast"/>
        <w:ind w:left="540"/>
        <w:jc w:val="thaiDistribute"/>
        <w:rPr>
          <w:rFonts w:cs="Times New Roman"/>
          <w:lang w:val="en-US"/>
        </w:rPr>
      </w:pPr>
      <w:r w:rsidRPr="00897EF6">
        <w:rPr>
          <w:rFonts w:cs="Times New Roman"/>
          <w:lang w:val="en-US"/>
        </w:rPr>
        <w:lastRenderedPageBreak/>
        <w:t>The Company’s operations mainly involve business segments in manufacturing and selling of household electrical appliances in Thailand and sale goods in both domestic and oversea</w:t>
      </w:r>
      <w:r w:rsidRPr="00897EF6">
        <w:rPr>
          <w:rFonts w:cs="Times New Roman"/>
          <w:szCs w:val="28"/>
          <w:lang w:val="en-US"/>
        </w:rPr>
        <w:t>s</w:t>
      </w:r>
      <w:r w:rsidRPr="00897EF6">
        <w:rPr>
          <w:rFonts w:cs="Times New Roman"/>
          <w:lang w:val="en-US"/>
        </w:rPr>
        <w:t xml:space="preserve"> (Japan and other countries).</w:t>
      </w:r>
      <w:r w:rsidR="00E301E0">
        <w:rPr>
          <w:rFonts w:cs="Times New Roman"/>
          <w:lang w:val="en-US"/>
        </w:rPr>
        <w:t xml:space="preserve"> </w:t>
      </w:r>
      <w:r w:rsidRPr="00897EF6">
        <w:rPr>
          <w:rFonts w:cs="Times New Roman"/>
          <w:lang w:val="en-US"/>
        </w:rPr>
        <w:t>Financial information of the Company by operating segments on a geographical basis for the</w:t>
      </w:r>
      <w:r w:rsidR="0003549B" w:rsidRPr="00897EF6">
        <w:rPr>
          <w:rFonts w:cs="Times New Roman"/>
          <w:lang w:val="en-US"/>
        </w:rPr>
        <w:t xml:space="preserve"> </w:t>
      </w:r>
      <w:r w:rsidR="0003549B" w:rsidRPr="00897EF6">
        <w:rPr>
          <w:rFonts w:cs="Times New Roman"/>
          <w:lang w:val="en-US"/>
        </w:rPr>
        <w:br/>
      </w:r>
      <w:r w:rsidR="00752D76">
        <w:rPr>
          <w:rFonts w:cs="Times New Roman"/>
        </w:rPr>
        <w:t>six</w:t>
      </w:r>
      <w:r w:rsidR="00752D76" w:rsidRPr="00897EF6">
        <w:rPr>
          <w:rFonts w:cs="Times New Roman"/>
        </w:rPr>
        <w:t>-month period</w:t>
      </w:r>
      <w:r w:rsidR="00752D76">
        <w:rPr>
          <w:rFonts w:cs="Times New Roman"/>
        </w:rPr>
        <w:t>s</w:t>
      </w:r>
      <w:r w:rsidR="00752D76" w:rsidRPr="00897EF6">
        <w:rPr>
          <w:rFonts w:cs="Times New Roman"/>
        </w:rPr>
        <w:t xml:space="preserve"> ended </w:t>
      </w:r>
      <w:r w:rsidR="00752D76">
        <w:rPr>
          <w:rFonts w:cs="Times New Roman"/>
        </w:rPr>
        <w:t xml:space="preserve">30 September </w:t>
      </w:r>
      <w:r w:rsidRPr="00897EF6">
        <w:rPr>
          <w:rFonts w:cs="Times New Roman"/>
          <w:lang w:val="en-US"/>
        </w:rPr>
        <w:t>202</w:t>
      </w:r>
      <w:r w:rsidR="00C23CE8">
        <w:rPr>
          <w:rFonts w:cs="Times New Roman"/>
          <w:lang w:val="en-US"/>
        </w:rPr>
        <w:t>3</w:t>
      </w:r>
      <w:r w:rsidRPr="00897EF6">
        <w:rPr>
          <w:rFonts w:cs="Times New Roman"/>
          <w:lang w:val="en-US"/>
        </w:rPr>
        <w:t xml:space="preserve"> and 20</w:t>
      </w:r>
      <w:r w:rsidR="001262AD" w:rsidRPr="00897EF6">
        <w:rPr>
          <w:rFonts w:cs="Times New Roman"/>
          <w:lang w:val="en-US"/>
        </w:rPr>
        <w:t>2</w:t>
      </w:r>
      <w:r w:rsidR="00C23CE8">
        <w:rPr>
          <w:rFonts w:cs="Times New Roman"/>
          <w:lang w:val="en-US"/>
        </w:rPr>
        <w:t>2</w:t>
      </w:r>
      <w:r w:rsidRPr="00897EF6">
        <w:rPr>
          <w:rFonts w:cs="Times New Roman"/>
          <w:lang w:val="en-US"/>
        </w:rPr>
        <w:t xml:space="preserve"> were as follows:</w:t>
      </w:r>
    </w:p>
    <w:p w14:paraId="79086E11" w14:textId="77F98ACC" w:rsidR="00E44067" w:rsidRDefault="00E44067" w:rsidP="000B4BF9">
      <w:pPr>
        <w:tabs>
          <w:tab w:val="decimal" w:pos="9540"/>
        </w:tabs>
        <w:spacing w:line="240" w:lineRule="atLeast"/>
        <w:ind w:left="540"/>
        <w:jc w:val="thaiDistribute"/>
        <w:rPr>
          <w:rFonts w:cs="Times New Roman"/>
          <w:lang w:val="en-US"/>
        </w:rPr>
      </w:pPr>
    </w:p>
    <w:tbl>
      <w:tblPr>
        <w:tblW w:w="14436" w:type="dxa"/>
        <w:tblInd w:w="450" w:type="dxa"/>
        <w:tblLayout w:type="fixed"/>
        <w:tblLook w:val="04A0" w:firstRow="1" w:lastRow="0" w:firstColumn="1" w:lastColumn="0" w:noHBand="0" w:noVBand="1"/>
      </w:tblPr>
      <w:tblGrid>
        <w:gridCol w:w="4140"/>
        <w:gridCol w:w="990"/>
        <w:gridCol w:w="271"/>
        <w:gridCol w:w="990"/>
        <w:gridCol w:w="270"/>
        <w:gridCol w:w="990"/>
        <w:gridCol w:w="250"/>
        <w:gridCol w:w="1100"/>
        <w:gridCol w:w="257"/>
        <w:gridCol w:w="1001"/>
        <w:gridCol w:w="270"/>
        <w:gridCol w:w="991"/>
        <w:gridCol w:w="270"/>
        <w:gridCol w:w="1169"/>
        <w:gridCol w:w="270"/>
        <w:gridCol w:w="1207"/>
      </w:tblGrid>
      <w:tr w:rsidR="00C23CE8" w:rsidRPr="002C3575" w14:paraId="76AD6D91" w14:textId="77777777" w:rsidTr="0002564A">
        <w:tc>
          <w:tcPr>
            <w:tcW w:w="4140" w:type="dxa"/>
          </w:tcPr>
          <w:p w14:paraId="66F7AC8B"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6A3385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1" w:type="dxa"/>
          </w:tcPr>
          <w:p w14:paraId="7EB57EBA"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13CBA1F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14:paraId="0610D533"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4859" w:type="dxa"/>
            <w:gridSpan w:val="7"/>
            <w:tcBorders>
              <w:bottom w:val="single" w:sz="4" w:space="0" w:color="auto"/>
            </w:tcBorders>
          </w:tcPr>
          <w:p w14:paraId="4ECFCAE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Overseas</w:t>
            </w:r>
          </w:p>
        </w:tc>
        <w:tc>
          <w:tcPr>
            <w:tcW w:w="270" w:type="dxa"/>
            <w:tcBorders>
              <w:bottom w:val="single" w:sz="4" w:space="0" w:color="auto"/>
            </w:tcBorders>
          </w:tcPr>
          <w:p w14:paraId="14A82E2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69" w:type="dxa"/>
          </w:tcPr>
          <w:p w14:paraId="12FE678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14:paraId="44D6811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07" w:type="dxa"/>
          </w:tcPr>
          <w:p w14:paraId="7422D0B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C23CE8" w:rsidRPr="002C3575" w14:paraId="760630BF" w14:textId="77777777" w:rsidTr="0002564A">
        <w:tc>
          <w:tcPr>
            <w:tcW w:w="4140" w:type="dxa"/>
          </w:tcPr>
          <w:p w14:paraId="76514E55" w14:textId="608426D0" w:rsidR="00C23CE8" w:rsidRPr="00E04627" w:rsidRDefault="00E04627"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rFonts w:cs="Times New Roman"/>
                <w:b/>
                <w:bCs/>
                <w:i/>
                <w:iCs/>
              </w:rPr>
              <w:t>For the s</w:t>
            </w:r>
            <w:r w:rsidRPr="009D19C2">
              <w:rPr>
                <w:rFonts w:cs="Times New Roman"/>
                <w:b/>
                <w:bCs/>
                <w:i/>
                <w:iCs/>
              </w:rPr>
              <w:t xml:space="preserve">ix-month period ended </w:t>
            </w:r>
          </w:p>
        </w:tc>
        <w:tc>
          <w:tcPr>
            <w:tcW w:w="2251" w:type="dxa"/>
            <w:gridSpan w:val="3"/>
          </w:tcPr>
          <w:p w14:paraId="2836FA0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Domestic</w:t>
            </w:r>
          </w:p>
        </w:tc>
        <w:tc>
          <w:tcPr>
            <w:tcW w:w="270" w:type="dxa"/>
          </w:tcPr>
          <w:p w14:paraId="6023C992"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340" w:type="dxa"/>
            <w:gridSpan w:val="3"/>
          </w:tcPr>
          <w:p w14:paraId="57F8C1C0"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Japan</w:t>
            </w:r>
          </w:p>
        </w:tc>
        <w:tc>
          <w:tcPr>
            <w:tcW w:w="257" w:type="dxa"/>
          </w:tcPr>
          <w:p w14:paraId="7D2DC92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62" w:type="dxa"/>
            <w:gridSpan w:val="3"/>
          </w:tcPr>
          <w:p w14:paraId="608BA8C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Others</w:t>
            </w:r>
          </w:p>
        </w:tc>
        <w:tc>
          <w:tcPr>
            <w:tcW w:w="270" w:type="dxa"/>
          </w:tcPr>
          <w:p w14:paraId="68D79836"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46" w:type="dxa"/>
            <w:gridSpan w:val="3"/>
          </w:tcPr>
          <w:p w14:paraId="31F7445B"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Total</w:t>
            </w:r>
          </w:p>
        </w:tc>
      </w:tr>
      <w:tr w:rsidR="00C23CE8" w:rsidRPr="002C3575" w14:paraId="40924F2B" w14:textId="77777777" w:rsidTr="0002564A">
        <w:tc>
          <w:tcPr>
            <w:tcW w:w="4140" w:type="dxa"/>
          </w:tcPr>
          <w:p w14:paraId="6688F97C" w14:textId="49EEE133" w:rsidR="00C23CE8" w:rsidRPr="009D19C2" w:rsidRDefault="00547896"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rFonts w:cs="Times New Roman"/>
                <w:b/>
                <w:bCs/>
                <w:i/>
                <w:iCs/>
              </w:rPr>
              <w:t xml:space="preserve">   </w:t>
            </w:r>
            <w:r w:rsidR="00752D76" w:rsidRPr="009D19C2">
              <w:rPr>
                <w:rFonts w:cs="Times New Roman"/>
                <w:b/>
                <w:bCs/>
                <w:i/>
                <w:iCs/>
              </w:rPr>
              <w:t>30 September</w:t>
            </w:r>
          </w:p>
        </w:tc>
        <w:tc>
          <w:tcPr>
            <w:tcW w:w="990" w:type="dxa"/>
          </w:tcPr>
          <w:p w14:paraId="2FD7EBA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3</w:t>
            </w:r>
          </w:p>
        </w:tc>
        <w:tc>
          <w:tcPr>
            <w:tcW w:w="271" w:type="dxa"/>
          </w:tcPr>
          <w:p w14:paraId="09793FB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tcPr>
          <w:p w14:paraId="0B8D15B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2</w:t>
            </w:r>
          </w:p>
        </w:tc>
        <w:tc>
          <w:tcPr>
            <w:tcW w:w="270" w:type="dxa"/>
          </w:tcPr>
          <w:p w14:paraId="3E879C1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990" w:type="dxa"/>
          </w:tcPr>
          <w:p w14:paraId="737D2E6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3</w:t>
            </w:r>
          </w:p>
        </w:tc>
        <w:tc>
          <w:tcPr>
            <w:tcW w:w="250" w:type="dxa"/>
          </w:tcPr>
          <w:p w14:paraId="2469D06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00" w:type="dxa"/>
          </w:tcPr>
          <w:p w14:paraId="0A6DC9A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2</w:t>
            </w:r>
          </w:p>
        </w:tc>
        <w:tc>
          <w:tcPr>
            <w:tcW w:w="257" w:type="dxa"/>
          </w:tcPr>
          <w:p w14:paraId="30DCEBC6"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264DCCF2"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3</w:t>
            </w:r>
          </w:p>
        </w:tc>
        <w:tc>
          <w:tcPr>
            <w:tcW w:w="270" w:type="dxa"/>
          </w:tcPr>
          <w:p w14:paraId="11BC145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1" w:type="dxa"/>
          </w:tcPr>
          <w:p w14:paraId="7766135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2</w:t>
            </w:r>
          </w:p>
        </w:tc>
        <w:tc>
          <w:tcPr>
            <w:tcW w:w="270" w:type="dxa"/>
          </w:tcPr>
          <w:p w14:paraId="21FFFAF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69" w:type="dxa"/>
          </w:tcPr>
          <w:p w14:paraId="744BCF56"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9D19C2">
              <w:rPr>
                <w:rFonts w:cs="Times New Roman"/>
                <w:lang w:val="en-US"/>
              </w:rPr>
              <w:t>202</w:t>
            </w:r>
            <w:r>
              <w:rPr>
                <w:rFonts w:cs="Times New Roman"/>
                <w:lang w:val="en-US"/>
              </w:rPr>
              <w:t>3</w:t>
            </w:r>
          </w:p>
        </w:tc>
        <w:tc>
          <w:tcPr>
            <w:tcW w:w="270" w:type="dxa"/>
          </w:tcPr>
          <w:p w14:paraId="1B5E0EE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07" w:type="dxa"/>
          </w:tcPr>
          <w:p w14:paraId="026D924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9D19C2">
              <w:rPr>
                <w:rFonts w:cs="Times New Roman"/>
              </w:rPr>
              <w:t>202</w:t>
            </w:r>
            <w:r>
              <w:rPr>
                <w:rFonts w:cs="Times New Roman"/>
              </w:rPr>
              <w:t>2</w:t>
            </w:r>
          </w:p>
        </w:tc>
      </w:tr>
      <w:tr w:rsidR="00C23CE8" w:rsidRPr="002C3575" w14:paraId="7FCA3606" w14:textId="77777777" w:rsidTr="0002564A">
        <w:tc>
          <w:tcPr>
            <w:tcW w:w="4140" w:type="dxa"/>
          </w:tcPr>
          <w:p w14:paraId="47F3EB2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296" w:type="dxa"/>
            <w:gridSpan w:val="15"/>
          </w:tcPr>
          <w:p w14:paraId="73903EE8"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9D19C2">
              <w:rPr>
                <w:rFonts w:cs="Times New Roman"/>
                <w:i/>
                <w:iCs/>
                <w:lang w:val="en-US"/>
              </w:rPr>
              <w:t>(in thousand Baht)</w:t>
            </w:r>
          </w:p>
        </w:tc>
      </w:tr>
      <w:tr w:rsidR="00C23CE8" w:rsidRPr="002C3575" w14:paraId="3CC2D45F" w14:textId="77777777" w:rsidTr="0002564A">
        <w:tc>
          <w:tcPr>
            <w:tcW w:w="4140" w:type="dxa"/>
          </w:tcPr>
          <w:p w14:paraId="0B878C2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Revenue from sales of goods and </w:t>
            </w:r>
          </w:p>
        </w:tc>
        <w:tc>
          <w:tcPr>
            <w:tcW w:w="990" w:type="dxa"/>
          </w:tcPr>
          <w:p w14:paraId="6A1967E5"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1" w:type="dxa"/>
          </w:tcPr>
          <w:p w14:paraId="6BB3BC51"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694C607E"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14:paraId="321E9F5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tcPr>
          <w:p w14:paraId="5BD4613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0" w:type="dxa"/>
          </w:tcPr>
          <w:p w14:paraId="7DA352A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7DA797CD"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177957A"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3AE227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14:paraId="4A6E05F4"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991" w:type="dxa"/>
          </w:tcPr>
          <w:p w14:paraId="79E734BC"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35DEFAFF"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69" w:type="dxa"/>
          </w:tcPr>
          <w:p w14:paraId="464FD54A"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14:paraId="7FB64AC0"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07" w:type="dxa"/>
          </w:tcPr>
          <w:p w14:paraId="0F5EA3E9" w14:textId="77777777" w:rsidR="00C23CE8" w:rsidRPr="009D19C2" w:rsidRDefault="00C23CE8" w:rsidP="0002564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3C37FE" w:rsidRPr="002C3575" w14:paraId="37DBD7F8" w14:textId="77777777" w:rsidTr="00923D2E">
        <w:trPr>
          <w:trHeight w:val="155"/>
        </w:trPr>
        <w:tc>
          <w:tcPr>
            <w:tcW w:w="4140" w:type="dxa"/>
          </w:tcPr>
          <w:p w14:paraId="195A193B" w14:textId="77777777" w:rsidR="003C37FE" w:rsidRPr="009D19C2"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   rendering of services</w:t>
            </w:r>
          </w:p>
        </w:tc>
        <w:tc>
          <w:tcPr>
            <w:tcW w:w="990" w:type="dxa"/>
            <w:tcBorders>
              <w:bottom w:val="single" w:sz="4" w:space="0" w:color="auto"/>
            </w:tcBorders>
          </w:tcPr>
          <w:p w14:paraId="3086A24F" w14:textId="708A74F5" w:rsidR="003C37FE" w:rsidRPr="000B4BF9" w:rsidRDefault="003C37FE" w:rsidP="003C37FE">
            <w:pPr>
              <w:pStyle w:val="BodyText"/>
              <w:tabs>
                <w:tab w:val="decimal" w:pos="817"/>
              </w:tabs>
              <w:spacing w:after="0" w:line="240" w:lineRule="atLeast"/>
              <w:ind w:left="-57" w:right="-131"/>
              <w:rPr>
                <w:rFonts w:ascii="Times New Roman" w:hAnsi="Times New Roman" w:cs="Times New Roman"/>
              </w:rPr>
            </w:pPr>
            <w:r w:rsidRPr="00C50D05">
              <w:t>1,419,207</w:t>
            </w:r>
          </w:p>
        </w:tc>
        <w:tc>
          <w:tcPr>
            <w:tcW w:w="271" w:type="dxa"/>
            <w:vAlign w:val="bottom"/>
          </w:tcPr>
          <w:p w14:paraId="380D7B2E" w14:textId="77777777" w:rsidR="003C37FE" w:rsidRPr="000B4BF9" w:rsidRDefault="003C37FE" w:rsidP="003C37FE">
            <w:pPr>
              <w:tabs>
                <w:tab w:val="decimal" w:pos="914"/>
              </w:tabs>
              <w:spacing w:line="240" w:lineRule="atLeast"/>
              <w:ind w:right="-114"/>
              <w:rPr>
                <w:rFonts w:cs="Times New Roman"/>
                <w:lang w:val="en-US"/>
              </w:rPr>
            </w:pPr>
          </w:p>
        </w:tc>
        <w:tc>
          <w:tcPr>
            <w:tcW w:w="990" w:type="dxa"/>
            <w:tcBorders>
              <w:bottom w:val="single" w:sz="4" w:space="0" w:color="auto"/>
            </w:tcBorders>
          </w:tcPr>
          <w:p w14:paraId="783B5C50" w14:textId="15DC074C" w:rsidR="003C37FE" w:rsidRPr="000B4BF9" w:rsidRDefault="003C37FE" w:rsidP="003C37FE">
            <w:pPr>
              <w:pStyle w:val="BodyText"/>
              <w:tabs>
                <w:tab w:val="decimal" w:pos="817"/>
              </w:tabs>
              <w:spacing w:after="0" w:line="240" w:lineRule="atLeast"/>
              <w:ind w:left="-57" w:right="-131"/>
              <w:rPr>
                <w:rFonts w:ascii="Times New Roman" w:hAnsi="Times New Roman" w:cs="Times New Roman"/>
              </w:rPr>
            </w:pPr>
            <w:r w:rsidRPr="00616A97">
              <w:rPr>
                <w:rFonts w:ascii="Times New Roman" w:hAnsi="Times New Roman" w:cs="Times New Roman"/>
              </w:rPr>
              <w:t>1,582,332</w:t>
            </w:r>
          </w:p>
        </w:tc>
        <w:tc>
          <w:tcPr>
            <w:tcW w:w="270" w:type="dxa"/>
            <w:vAlign w:val="bottom"/>
          </w:tcPr>
          <w:p w14:paraId="185169A4" w14:textId="77777777" w:rsidR="003C37FE" w:rsidRPr="000B4BF9" w:rsidRDefault="003C37FE" w:rsidP="003C37FE">
            <w:pPr>
              <w:tabs>
                <w:tab w:val="decimal" w:pos="914"/>
              </w:tabs>
              <w:spacing w:line="240" w:lineRule="atLeast"/>
              <w:ind w:right="-114"/>
              <w:rPr>
                <w:rFonts w:cs="Times New Roman"/>
              </w:rPr>
            </w:pPr>
          </w:p>
        </w:tc>
        <w:tc>
          <w:tcPr>
            <w:tcW w:w="990" w:type="dxa"/>
            <w:tcBorders>
              <w:bottom w:val="single" w:sz="4" w:space="0" w:color="auto"/>
            </w:tcBorders>
          </w:tcPr>
          <w:p w14:paraId="064E86BB" w14:textId="4C989A1F" w:rsidR="003C37FE" w:rsidRPr="000B4BF9" w:rsidRDefault="003C37FE" w:rsidP="003C37FE">
            <w:pPr>
              <w:pStyle w:val="BodyText"/>
              <w:tabs>
                <w:tab w:val="decimal" w:pos="817"/>
              </w:tabs>
              <w:spacing w:after="0" w:line="240" w:lineRule="atLeast"/>
              <w:ind w:left="-57" w:right="-131"/>
              <w:rPr>
                <w:rFonts w:ascii="Times New Roman" w:hAnsi="Times New Roman" w:cs="Times New Roman"/>
              </w:rPr>
            </w:pPr>
            <w:r w:rsidRPr="007B463F">
              <w:t>1,991,053</w:t>
            </w:r>
          </w:p>
        </w:tc>
        <w:tc>
          <w:tcPr>
            <w:tcW w:w="250" w:type="dxa"/>
            <w:vAlign w:val="bottom"/>
          </w:tcPr>
          <w:p w14:paraId="0D9378B9" w14:textId="77777777" w:rsidR="003C37FE" w:rsidRPr="000B4BF9" w:rsidRDefault="003C37FE" w:rsidP="003C37FE">
            <w:pPr>
              <w:tabs>
                <w:tab w:val="decimal" w:pos="914"/>
              </w:tabs>
              <w:spacing w:line="240" w:lineRule="atLeast"/>
              <w:ind w:right="-114"/>
              <w:rPr>
                <w:rFonts w:cs="Times New Roman"/>
              </w:rPr>
            </w:pPr>
          </w:p>
        </w:tc>
        <w:tc>
          <w:tcPr>
            <w:tcW w:w="1100" w:type="dxa"/>
            <w:tcBorders>
              <w:bottom w:val="single" w:sz="4" w:space="0" w:color="auto"/>
            </w:tcBorders>
          </w:tcPr>
          <w:p w14:paraId="6D8AFAF1" w14:textId="736ECD10" w:rsidR="003C37FE" w:rsidRPr="000B4BF9" w:rsidRDefault="003C37FE" w:rsidP="003C37FE">
            <w:pPr>
              <w:pStyle w:val="BodyText"/>
              <w:tabs>
                <w:tab w:val="decimal" w:pos="885"/>
              </w:tabs>
              <w:spacing w:after="0" w:line="240" w:lineRule="atLeast"/>
              <w:ind w:left="-57" w:right="-131"/>
              <w:rPr>
                <w:rFonts w:ascii="Times New Roman" w:hAnsi="Times New Roman" w:cs="Times New Roman"/>
              </w:rPr>
            </w:pPr>
            <w:r w:rsidRPr="00616A97">
              <w:rPr>
                <w:rFonts w:ascii="Times New Roman" w:hAnsi="Times New Roman" w:cs="Times New Roman"/>
              </w:rPr>
              <w:t>2,110,060</w:t>
            </w:r>
          </w:p>
        </w:tc>
        <w:tc>
          <w:tcPr>
            <w:tcW w:w="257" w:type="dxa"/>
            <w:vAlign w:val="bottom"/>
          </w:tcPr>
          <w:p w14:paraId="07C9D010" w14:textId="77777777" w:rsidR="003C37FE" w:rsidRPr="000B4BF9" w:rsidRDefault="003C37FE" w:rsidP="003C37FE">
            <w:pPr>
              <w:tabs>
                <w:tab w:val="decimal" w:pos="914"/>
              </w:tabs>
              <w:spacing w:line="240" w:lineRule="atLeast"/>
              <w:ind w:right="-114"/>
              <w:rPr>
                <w:rFonts w:cs="Times New Roman"/>
              </w:rPr>
            </w:pPr>
          </w:p>
        </w:tc>
        <w:tc>
          <w:tcPr>
            <w:tcW w:w="1001" w:type="dxa"/>
            <w:tcBorders>
              <w:bottom w:val="single" w:sz="4" w:space="0" w:color="auto"/>
            </w:tcBorders>
          </w:tcPr>
          <w:p w14:paraId="643FA77D" w14:textId="2244173C" w:rsidR="003C37FE" w:rsidRPr="000B4BF9" w:rsidRDefault="003C37FE" w:rsidP="003C37FE">
            <w:pPr>
              <w:tabs>
                <w:tab w:val="decimal" w:pos="776"/>
              </w:tabs>
              <w:spacing w:line="240" w:lineRule="atLeast"/>
              <w:ind w:right="-103"/>
              <w:rPr>
                <w:rFonts w:cs="Times New Roman"/>
                <w:lang w:val="en-US"/>
              </w:rPr>
            </w:pPr>
            <w:r w:rsidRPr="003F1E18">
              <w:t>466,779</w:t>
            </w:r>
          </w:p>
        </w:tc>
        <w:tc>
          <w:tcPr>
            <w:tcW w:w="270" w:type="dxa"/>
            <w:vAlign w:val="bottom"/>
          </w:tcPr>
          <w:p w14:paraId="790950A8" w14:textId="77777777" w:rsidR="003C37FE" w:rsidRPr="000B4BF9" w:rsidRDefault="003C37FE" w:rsidP="003C37FE">
            <w:pPr>
              <w:tabs>
                <w:tab w:val="decimal" w:pos="914"/>
              </w:tabs>
              <w:spacing w:line="240" w:lineRule="atLeast"/>
              <w:ind w:right="-114"/>
              <w:rPr>
                <w:rFonts w:cs="Times New Roman"/>
                <w:lang w:val="en-US"/>
              </w:rPr>
            </w:pPr>
          </w:p>
        </w:tc>
        <w:tc>
          <w:tcPr>
            <w:tcW w:w="991" w:type="dxa"/>
            <w:tcBorders>
              <w:bottom w:val="single" w:sz="4" w:space="0" w:color="auto"/>
            </w:tcBorders>
          </w:tcPr>
          <w:p w14:paraId="75682C99" w14:textId="2F6624B0" w:rsidR="003C37FE" w:rsidRPr="000B4BF9" w:rsidRDefault="003C37FE" w:rsidP="003C37FE">
            <w:pPr>
              <w:tabs>
                <w:tab w:val="decimal" w:pos="776"/>
              </w:tabs>
              <w:spacing w:line="240" w:lineRule="atLeast"/>
              <w:ind w:right="-103"/>
              <w:rPr>
                <w:rFonts w:cs="Times New Roman"/>
                <w:lang w:val="en-US"/>
              </w:rPr>
            </w:pPr>
            <w:r w:rsidRPr="00616A97">
              <w:rPr>
                <w:rFonts w:cs="Times New Roman"/>
                <w:lang w:val="en-US"/>
              </w:rPr>
              <w:t>821,962</w:t>
            </w:r>
          </w:p>
        </w:tc>
        <w:tc>
          <w:tcPr>
            <w:tcW w:w="270" w:type="dxa"/>
            <w:vAlign w:val="bottom"/>
          </w:tcPr>
          <w:p w14:paraId="3883D541" w14:textId="77777777" w:rsidR="003C37FE" w:rsidRPr="000B4BF9" w:rsidRDefault="003C37FE" w:rsidP="003C37FE">
            <w:pPr>
              <w:tabs>
                <w:tab w:val="decimal" w:pos="1044"/>
              </w:tabs>
              <w:spacing w:line="240" w:lineRule="atLeast"/>
              <w:ind w:right="-45"/>
              <w:rPr>
                <w:rFonts w:cs="Times New Roman"/>
                <w:lang w:val="en-US"/>
              </w:rPr>
            </w:pPr>
          </w:p>
        </w:tc>
        <w:tc>
          <w:tcPr>
            <w:tcW w:w="1169" w:type="dxa"/>
            <w:tcBorders>
              <w:bottom w:val="single" w:sz="4" w:space="0" w:color="auto"/>
            </w:tcBorders>
          </w:tcPr>
          <w:p w14:paraId="3498F934" w14:textId="664486AC" w:rsidR="003C37FE" w:rsidRPr="000B4BF9" w:rsidRDefault="003C37FE" w:rsidP="003C37FE">
            <w:pPr>
              <w:tabs>
                <w:tab w:val="decimal" w:pos="949"/>
              </w:tabs>
              <w:spacing w:line="240" w:lineRule="atLeast"/>
              <w:ind w:right="-103"/>
              <w:rPr>
                <w:rFonts w:cs="Times New Roman"/>
                <w:lang w:val="en-US"/>
              </w:rPr>
            </w:pPr>
            <w:r w:rsidRPr="00E72205">
              <w:t>3,877,039</w:t>
            </w:r>
          </w:p>
        </w:tc>
        <w:tc>
          <w:tcPr>
            <w:tcW w:w="270" w:type="dxa"/>
            <w:vAlign w:val="bottom"/>
          </w:tcPr>
          <w:p w14:paraId="6B9D0A84" w14:textId="77777777" w:rsidR="003C37FE" w:rsidRPr="000B4BF9" w:rsidRDefault="003C37FE" w:rsidP="003C37FE">
            <w:pPr>
              <w:tabs>
                <w:tab w:val="decimal" w:pos="915"/>
              </w:tabs>
              <w:ind w:right="-127"/>
              <w:rPr>
                <w:rFonts w:cs="Times New Roman"/>
                <w:lang w:val="en-US"/>
              </w:rPr>
            </w:pPr>
          </w:p>
        </w:tc>
        <w:tc>
          <w:tcPr>
            <w:tcW w:w="1207" w:type="dxa"/>
            <w:tcBorders>
              <w:bottom w:val="single" w:sz="4" w:space="0" w:color="auto"/>
            </w:tcBorders>
          </w:tcPr>
          <w:p w14:paraId="02A966DD" w14:textId="4F49B0D3" w:rsidR="003C37FE" w:rsidRPr="000B4BF9" w:rsidRDefault="003C37FE" w:rsidP="003C37FE">
            <w:pPr>
              <w:tabs>
                <w:tab w:val="decimal" w:pos="952"/>
              </w:tabs>
              <w:spacing w:line="240" w:lineRule="atLeast"/>
              <w:ind w:right="-103"/>
              <w:rPr>
                <w:rFonts w:cs="Times New Roman"/>
                <w:lang w:val="en-US"/>
              </w:rPr>
            </w:pPr>
            <w:r w:rsidRPr="00616A97">
              <w:rPr>
                <w:rFonts w:cs="Times New Roman"/>
                <w:lang w:val="en-US"/>
              </w:rPr>
              <w:t>4,514,354</w:t>
            </w:r>
          </w:p>
        </w:tc>
      </w:tr>
      <w:tr w:rsidR="003C37FE" w:rsidRPr="002C3575" w14:paraId="36736AD9" w14:textId="77777777" w:rsidTr="00923D2E">
        <w:tc>
          <w:tcPr>
            <w:tcW w:w="4140" w:type="dxa"/>
          </w:tcPr>
          <w:p w14:paraId="07F91AF8" w14:textId="77777777" w:rsidR="003C37FE" w:rsidRPr="009D19C2"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 xml:space="preserve">Segment profit (loss) </w:t>
            </w:r>
          </w:p>
        </w:tc>
        <w:tc>
          <w:tcPr>
            <w:tcW w:w="990" w:type="dxa"/>
            <w:tcBorders>
              <w:top w:val="single" w:sz="4" w:space="0" w:color="auto"/>
            </w:tcBorders>
          </w:tcPr>
          <w:p w14:paraId="7A8C465A" w14:textId="0AB5D00C" w:rsidR="003C37FE" w:rsidRPr="000B4BF9" w:rsidRDefault="003C37FE" w:rsidP="003C37FE">
            <w:pPr>
              <w:pStyle w:val="BodyText"/>
              <w:tabs>
                <w:tab w:val="decimal" w:pos="817"/>
              </w:tabs>
              <w:spacing w:after="0" w:line="240" w:lineRule="atLeast"/>
              <w:ind w:left="-57" w:right="-131"/>
              <w:rPr>
                <w:rFonts w:ascii="Times New Roman" w:hAnsi="Times New Roman" w:cs="Times New Roman"/>
              </w:rPr>
            </w:pPr>
            <w:r w:rsidRPr="00C50D05">
              <w:t>133,491</w:t>
            </w:r>
          </w:p>
        </w:tc>
        <w:tc>
          <w:tcPr>
            <w:tcW w:w="271" w:type="dxa"/>
            <w:vAlign w:val="bottom"/>
          </w:tcPr>
          <w:p w14:paraId="7273D59E" w14:textId="77777777" w:rsidR="003C37FE" w:rsidRPr="000B4BF9" w:rsidRDefault="003C37FE" w:rsidP="003C37FE">
            <w:pPr>
              <w:tabs>
                <w:tab w:val="decimal" w:pos="914"/>
              </w:tabs>
              <w:spacing w:line="240" w:lineRule="atLeast"/>
              <w:ind w:right="-114"/>
              <w:rPr>
                <w:rFonts w:cs="Times New Roman"/>
              </w:rPr>
            </w:pPr>
          </w:p>
        </w:tc>
        <w:tc>
          <w:tcPr>
            <w:tcW w:w="990" w:type="dxa"/>
            <w:tcBorders>
              <w:top w:val="single" w:sz="4" w:space="0" w:color="auto"/>
            </w:tcBorders>
          </w:tcPr>
          <w:p w14:paraId="60D6F007" w14:textId="5C601E0E" w:rsidR="003C37FE" w:rsidRPr="000B4BF9" w:rsidRDefault="003C37FE" w:rsidP="003C37FE">
            <w:pPr>
              <w:pStyle w:val="BodyText"/>
              <w:tabs>
                <w:tab w:val="decimal" w:pos="817"/>
              </w:tabs>
              <w:spacing w:after="0" w:line="240" w:lineRule="atLeast"/>
              <w:ind w:left="-57" w:right="-131"/>
              <w:rPr>
                <w:rFonts w:ascii="Times New Roman" w:hAnsi="Times New Roman" w:cs="Times New Roman"/>
              </w:rPr>
            </w:pPr>
            <w:r w:rsidRPr="00616A97">
              <w:rPr>
                <w:rFonts w:ascii="Times New Roman" w:hAnsi="Times New Roman" w:cs="Times New Roman"/>
              </w:rPr>
              <w:t>40,745</w:t>
            </w:r>
          </w:p>
        </w:tc>
        <w:tc>
          <w:tcPr>
            <w:tcW w:w="270" w:type="dxa"/>
            <w:vAlign w:val="bottom"/>
          </w:tcPr>
          <w:p w14:paraId="30C33075" w14:textId="77777777" w:rsidR="003C37FE" w:rsidRPr="000B4BF9" w:rsidRDefault="003C37FE" w:rsidP="003C37FE">
            <w:pPr>
              <w:tabs>
                <w:tab w:val="decimal" w:pos="914"/>
              </w:tabs>
              <w:spacing w:line="240" w:lineRule="atLeast"/>
              <w:ind w:right="-114"/>
              <w:rPr>
                <w:rFonts w:cs="Times New Roman"/>
              </w:rPr>
            </w:pPr>
          </w:p>
        </w:tc>
        <w:tc>
          <w:tcPr>
            <w:tcW w:w="990" w:type="dxa"/>
            <w:tcBorders>
              <w:top w:val="single" w:sz="4" w:space="0" w:color="auto"/>
            </w:tcBorders>
          </w:tcPr>
          <w:p w14:paraId="4B26D245" w14:textId="155D7BD2" w:rsidR="003C37FE" w:rsidRPr="000B4BF9" w:rsidRDefault="003C37FE" w:rsidP="003C37FE">
            <w:pPr>
              <w:pStyle w:val="BodyText"/>
              <w:tabs>
                <w:tab w:val="decimal" w:pos="817"/>
              </w:tabs>
              <w:spacing w:after="0" w:line="240" w:lineRule="atLeast"/>
              <w:ind w:left="-57" w:right="-131"/>
              <w:rPr>
                <w:rFonts w:ascii="Times New Roman" w:hAnsi="Times New Roman" w:cs="Times New Roman"/>
              </w:rPr>
            </w:pPr>
            <w:r w:rsidRPr="007B463F">
              <w:t>247,277</w:t>
            </w:r>
          </w:p>
        </w:tc>
        <w:tc>
          <w:tcPr>
            <w:tcW w:w="250" w:type="dxa"/>
            <w:vAlign w:val="bottom"/>
          </w:tcPr>
          <w:p w14:paraId="2B5D6BC6" w14:textId="77777777" w:rsidR="003C37FE" w:rsidRPr="000B4BF9" w:rsidRDefault="003C37FE" w:rsidP="003C37FE">
            <w:pPr>
              <w:tabs>
                <w:tab w:val="decimal" w:pos="914"/>
              </w:tabs>
              <w:spacing w:line="240" w:lineRule="atLeast"/>
              <w:ind w:right="-114"/>
              <w:rPr>
                <w:rFonts w:cs="Times New Roman"/>
              </w:rPr>
            </w:pPr>
          </w:p>
        </w:tc>
        <w:tc>
          <w:tcPr>
            <w:tcW w:w="1100" w:type="dxa"/>
            <w:tcBorders>
              <w:top w:val="single" w:sz="4" w:space="0" w:color="auto"/>
            </w:tcBorders>
          </w:tcPr>
          <w:p w14:paraId="39FC4214" w14:textId="179DB6C2" w:rsidR="003C37FE" w:rsidRPr="000B4BF9" w:rsidRDefault="003C37FE" w:rsidP="003C37FE">
            <w:pPr>
              <w:pStyle w:val="BodyText"/>
              <w:tabs>
                <w:tab w:val="decimal" w:pos="885"/>
              </w:tabs>
              <w:spacing w:after="0" w:line="240" w:lineRule="atLeast"/>
              <w:ind w:left="-57" w:right="-131"/>
              <w:rPr>
                <w:rFonts w:ascii="Times New Roman" w:hAnsi="Times New Roman" w:cs="Times New Roman"/>
              </w:rPr>
            </w:pPr>
            <w:r w:rsidRPr="00616A97">
              <w:rPr>
                <w:rFonts w:ascii="Times New Roman" w:hAnsi="Times New Roman" w:cs="Times New Roman"/>
              </w:rPr>
              <w:t>147,894</w:t>
            </w:r>
          </w:p>
        </w:tc>
        <w:tc>
          <w:tcPr>
            <w:tcW w:w="257" w:type="dxa"/>
            <w:vAlign w:val="bottom"/>
          </w:tcPr>
          <w:p w14:paraId="1D7FC71E" w14:textId="77777777" w:rsidR="003C37FE" w:rsidRPr="000B4BF9" w:rsidRDefault="003C37FE" w:rsidP="003C37FE">
            <w:pPr>
              <w:tabs>
                <w:tab w:val="decimal" w:pos="914"/>
              </w:tabs>
              <w:spacing w:line="240" w:lineRule="atLeast"/>
              <w:ind w:right="-114"/>
              <w:rPr>
                <w:rFonts w:cs="Times New Roman"/>
              </w:rPr>
            </w:pPr>
          </w:p>
        </w:tc>
        <w:tc>
          <w:tcPr>
            <w:tcW w:w="1001" w:type="dxa"/>
            <w:tcBorders>
              <w:top w:val="single" w:sz="4" w:space="0" w:color="auto"/>
            </w:tcBorders>
          </w:tcPr>
          <w:p w14:paraId="4A06992C" w14:textId="293C0B13" w:rsidR="003C37FE" w:rsidRPr="000B4BF9" w:rsidRDefault="003C37FE" w:rsidP="003C37FE">
            <w:pPr>
              <w:tabs>
                <w:tab w:val="decimal" w:pos="776"/>
              </w:tabs>
              <w:spacing w:line="240" w:lineRule="atLeast"/>
              <w:ind w:right="-103"/>
              <w:rPr>
                <w:rFonts w:cs="Times New Roman"/>
                <w:lang w:val="en-US"/>
              </w:rPr>
            </w:pPr>
            <w:r w:rsidRPr="003F1E18">
              <w:t>53,542</w:t>
            </w:r>
          </w:p>
        </w:tc>
        <w:tc>
          <w:tcPr>
            <w:tcW w:w="270" w:type="dxa"/>
            <w:vAlign w:val="bottom"/>
          </w:tcPr>
          <w:p w14:paraId="7A2F0D90" w14:textId="77777777" w:rsidR="003C37FE" w:rsidRPr="000B4BF9" w:rsidRDefault="003C37FE" w:rsidP="003C37FE">
            <w:pPr>
              <w:tabs>
                <w:tab w:val="decimal" w:pos="914"/>
              </w:tabs>
              <w:spacing w:line="240" w:lineRule="atLeast"/>
              <w:ind w:right="-114"/>
              <w:rPr>
                <w:rFonts w:cs="Times New Roman"/>
                <w:lang w:val="en-US"/>
              </w:rPr>
            </w:pPr>
          </w:p>
        </w:tc>
        <w:tc>
          <w:tcPr>
            <w:tcW w:w="991" w:type="dxa"/>
            <w:tcBorders>
              <w:top w:val="single" w:sz="4" w:space="0" w:color="auto"/>
            </w:tcBorders>
          </w:tcPr>
          <w:p w14:paraId="7A2852AE" w14:textId="4231704F" w:rsidR="003C37FE" w:rsidRPr="000B4BF9" w:rsidRDefault="003C37FE" w:rsidP="003C37FE">
            <w:pPr>
              <w:tabs>
                <w:tab w:val="decimal" w:pos="776"/>
              </w:tabs>
              <w:spacing w:line="240" w:lineRule="atLeast"/>
              <w:ind w:right="-103"/>
              <w:rPr>
                <w:rFonts w:cs="Times New Roman"/>
                <w:lang w:val="en-US"/>
              </w:rPr>
            </w:pPr>
            <w:r w:rsidRPr="00616A97">
              <w:rPr>
                <w:rFonts w:cs="Times New Roman"/>
                <w:lang w:val="en-US"/>
              </w:rPr>
              <w:t>(8,974)</w:t>
            </w:r>
          </w:p>
        </w:tc>
        <w:tc>
          <w:tcPr>
            <w:tcW w:w="270" w:type="dxa"/>
            <w:vAlign w:val="bottom"/>
          </w:tcPr>
          <w:p w14:paraId="77F8E9B3" w14:textId="77777777" w:rsidR="003C37FE" w:rsidRPr="000B4BF9" w:rsidRDefault="003C37FE" w:rsidP="003C37FE">
            <w:pPr>
              <w:tabs>
                <w:tab w:val="decimal" w:pos="1044"/>
              </w:tabs>
              <w:spacing w:line="240" w:lineRule="atLeast"/>
              <w:ind w:right="-45"/>
              <w:rPr>
                <w:rFonts w:cs="Times New Roman"/>
                <w:lang w:val="en-US"/>
              </w:rPr>
            </w:pPr>
          </w:p>
        </w:tc>
        <w:tc>
          <w:tcPr>
            <w:tcW w:w="1169" w:type="dxa"/>
            <w:tcBorders>
              <w:top w:val="single" w:sz="4" w:space="0" w:color="auto"/>
            </w:tcBorders>
          </w:tcPr>
          <w:p w14:paraId="232A680C" w14:textId="6DEF6313" w:rsidR="003C37FE" w:rsidRPr="000B4BF9" w:rsidRDefault="003C37FE" w:rsidP="003C37FE">
            <w:pPr>
              <w:tabs>
                <w:tab w:val="decimal" w:pos="949"/>
              </w:tabs>
              <w:spacing w:line="240" w:lineRule="atLeast"/>
              <w:ind w:right="-103"/>
              <w:rPr>
                <w:rFonts w:cs="Times New Roman"/>
                <w:lang w:val="en-US"/>
              </w:rPr>
            </w:pPr>
            <w:r w:rsidRPr="00E72205">
              <w:t>434,310</w:t>
            </w:r>
          </w:p>
        </w:tc>
        <w:tc>
          <w:tcPr>
            <w:tcW w:w="270" w:type="dxa"/>
            <w:vAlign w:val="bottom"/>
          </w:tcPr>
          <w:p w14:paraId="2CE65D1E" w14:textId="77777777" w:rsidR="003C37FE" w:rsidRPr="000B4BF9" w:rsidRDefault="003C37FE" w:rsidP="003C37FE">
            <w:pPr>
              <w:tabs>
                <w:tab w:val="decimal" w:pos="915"/>
              </w:tabs>
              <w:ind w:right="-127"/>
              <w:rPr>
                <w:rFonts w:cs="Times New Roman"/>
                <w:lang w:val="en-US"/>
              </w:rPr>
            </w:pPr>
          </w:p>
        </w:tc>
        <w:tc>
          <w:tcPr>
            <w:tcW w:w="1207" w:type="dxa"/>
            <w:tcBorders>
              <w:bottom w:val="nil"/>
            </w:tcBorders>
          </w:tcPr>
          <w:p w14:paraId="1C8F09B0" w14:textId="0E2FC0F0" w:rsidR="003C37FE" w:rsidRPr="000B4BF9" w:rsidRDefault="003C37FE" w:rsidP="003C37FE">
            <w:pPr>
              <w:tabs>
                <w:tab w:val="decimal" w:pos="952"/>
              </w:tabs>
              <w:spacing w:line="240" w:lineRule="atLeast"/>
              <w:ind w:right="-103"/>
              <w:rPr>
                <w:rFonts w:cs="Times New Roman"/>
                <w:lang w:val="en-US"/>
              </w:rPr>
            </w:pPr>
            <w:r w:rsidRPr="00616A97">
              <w:rPr>
                <w:rFonts w:cs="Times New Roman"/>
                <w:lang w:val="en-US"/>
              </w:rPr>
              <w:t>179,665</w:t>
            </w:r>
          </w:p>
        </w:tc>
      </w:tr>
      <w:tr w:rsidR="003C37FE" w:rsidRPr="002C3575" w14:paraId="2705D5FE" w14:textId="77777777" w:rsidTr="00923D2E">
        <w:tc>
          <w:tcPr>
            <w:tcW w:w="4140" w:type="dxa"/>
          </w:tcPr>
          <w:p w14:paraId="04D6CC5F" w14:textId="77777777" w:rsidR="003C37FE" w:rsidRPr="009D19C2"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Unallocated expenses</w:t>
            </w:r>
          </w:p>
        </w:tc>
        <w:tc>
          <w:tcPr>
            <w:tcW w:w="990" w:type="dxa"/>
            <w:vAlign w:val="bottom"/>
          </w:tcPr>
          <w:p w14:paraId="3F6AFB34"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0633D78E"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DE11803"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F62F220"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1EF7098"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39BF4F2F" w14:textId="77777777" w:rsidR="003C37FE" w:rsidRPr="000B4BF9" w:rsidRDefault="003C37FE" w:rsidP="003C37FE">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7B4DA15A" w14:textId="77777777" w:rsidR="003C37FE" w:rsidRPr="000B4BF9" w:rsidRDefault="003C37FE" w:rsidP="003C37FE">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6C33ED62"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1F26B3D4"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ACD7CCC"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28395B1A"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B68C8BE" w14:textId="77777777" w:rsidR="003C37FE" w:rsidRPr="000B4BF9" w:rsidRDefault="003C37FE" w:rsidP="003C37FE">
            <w:pPr>
              <w:tabs>
                <w:tab w:val="decimal" w:pos="1044"/>
              </w:tabs>
              <w:spacing w:line="240" w:lineRule="atLeast"/>
              <w:ind w:right="-45"/>
              <w:rPr>
                <w:rFonts w:cs="Times New Roman"/>
                <w:lang w:val="en-US"/>
              </w:rPr>
            </w:pPr>
          </w:p>
        </w:tc>
        <w:tc>
          <w:tcPr>
            <w:tcW w:w="1169" w:type="dxa"/>
          </w:tcPr>
          <w:p w14:paraId="3DE9E1C3" w14:textId="536484FC" w:rsidR="003C37FE" w:rsidRPr="000B4BF9" w:rsidRDefault="003C37FE" w:rsidP="003C37FE">
            <w:pPr>
              <w:tabs>
                <w:tab w:val="decimal" w:pos="949"/>
              </w:tabs>
              <w:spacing w:line="240" w:lineRule="atLeast"/>
              <w:ind w:right="-103"/>
              <w:rPr>
                <w:rFonts w:cs="Times New Roman"/>
                <w:lang w:val="en-US"/>
              </w:rPr>
            </w:pPr>
            <w:r w:rsidRPr="00E72205">
              <w:t>(330,23</w:t>
            </w:r>
            <w:r w:rsidR="0081180B">
              <w:t>7</w:t>
            </w:r>
            <w:r w:rsidRPr="00E72205">
              <w:t>)</w:t>
            </w:r>
          </w:p>
        </w:tc>
        <w:tc>
          <w:tcPr>
            <w:tcW w:w="270" w:type="dxa"/>
            <w:vAlign w:val="bottom"/>
          </w:tcPr>
          <w:p w14:paraId="5086CD48" w14:textId="77777777" w:rsidR="003C37FE" w:rsidRPr="000B4BF9" w:rsidRDefault="003C37FE" w:rsidP="003C37FE">
            <w:pPr>
              <w:tabs>
                <w:tab w:val="decimal" w:pos="915"/>
              </w:tabs>
              <w:ind w:right="-127"/>
              <w:rPr>
                <w:rFonts w:cs="Times New Roman"/>
                <w:lang w:val="en-US"/>
              </w:rPr>
            </w:pPr>
          </w:p>
        </w:tc>
        <w:tc>
          <w:tcPr>
            <w:tcW w:w="1207" w:type="dxa"/>
            <w:tcBorders>
              <w:top w:val="nil"/>
              <w:bottom w:val="nil"/>
            </w:tcBorders>
          </w:tcPr>
          <w:p w14:paraId="5E7E1C05" w14:textId="591CEFA1" w:rsidR="003C37FE" w:rsidRPr="000B4BF9" w:rsidRDefault="003C37FE" w:rsidP="003C37FE">
            <w:pPr>
              <w:tabs>
                <w:tab w:val="decimal" w:pos="952"/>
              </w:tabs>
              <w:spacing w:line="240" w:lineRule="atLeast"/>
              <w:ind w:right="-103"/>
              <w:rPr>
                <w:rFonts w:cs="Times New Roman"/>
                <w:lang w:val="en-US"/>
              </w:rPr>
            </w:pPr>
            <w:r w:rsidRPr="00616A97">
              <w:rPr>
                <w:rFonts w:cs="Times New Roman"/>
                <w:lang w:val="en-US"/>
              </w:rPr>
              <w:t>(368,411)</w:t>
            </w:r>
          </w:p>
        </w:tc>
      </w:tr>
      <w:tr w:rsidR="003C37FE" w:rsidRPr="002C3575" w14:paraId="632AB931" w14:textId="77777777" w:rsidTr="00923D2E">
        <w:tc>
          <w:tcPr>
            <w:tcW w:w="4140" w:type="dxa"/>
          </w:tcPr>
          <w:p w14:paraId="25EF3383" w14:textId="77777777" w:rsidR="003C37FE" w:rsidRPr="009D19C2"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Investment income</w:t>
            </w:r>
          </w:p>
        </w:tc>
        <w:tc>
          <w:tcPr>
            <w:tcW w:w="990" w:type="dxa"/>
            <w:vAlign w:val="bottom"/>
          </w:tcPr>
          <w:p w14:paraId="6497F1F1"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3429A416"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C88AB4C"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62204B23"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BEF7754"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CC17D6C"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25F58302"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6AFB76C"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2E1C7FF4"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66585B1"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4FC686CE"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0E2E6CD3" w14:textId="77777777" w:rsidR="003C37FE" w:rsidRPr="000B4BF9" w:rsidRDefault="003C37FE" w:rsidP="003C37FE">
            <w:pPr>
              <w:tabs>
                <w:tab w:val="decimal" w:pos="1044"/>
              </w:tabs>
              <w:spacing w:line="240" w:lineRule="atLeast"/>
              <w:ind w:right="-45"/>
              <w:rPr>
                <w:rFonts w:cs="Times New Roman"/>
                <w:lang w:val="en-US"/>
              </w:rPr>
            </w:pPr>
          </w:p>
        </w:tc>
        <w:tc>
          <w:tcPr>
            <w:tcW w:w="1169" w:type="dxa"/>
          </w:tcPr>
          <w:p w14:paraId="261181EB" w14:textId="34A9E6D5" w:rsidR="003C37FE" w:rsidRPr="000B4BF9" w:rsidRDefault="003C37FE" w:rsidP="003C37FE">
            <w:pPr>
              <w:tabs>
                <w:tab w:val="decimal" w:pos="949"/>
              </w:tabs>
              <w:spacing w:line="240" w:lineRule="atLeast"/>
              <w:ind w:right="-103"/>
              <w:rPr>
                <w:rFonts w:cs="Times New Roman"/>
                <w:lang w:val="en-US"/>
              </w:rPr>
            </w:pPr>
            <w:r w:rsidRPr="00E72205">
              <w:t>277,653</w:t>
            </w:r>
          </w:p>
        </w:tc>
        <w:tc>
          <w:tcPr>
            <w:tcW w:w="270" w:type="dxa"/>
            <w:vAlign w:val="bottom"/>
          </w:tcPr>
          <w:p w14:paraId="08B1CEBE" w14:textId="77777777" w:rsidR="003C37FE" w:rsidRPr="000B4BF9" w:rsidRDefault="003C37FE" w:rsidP="003C37FE">
            <w:pPr>
              <w:tabs>
                <w:tab w:val="decimal" w:pos="915"/>
              </w:tabs>
              <w:ind w:right="-127"/>
              <w:rPr>
                <w:rFonts w:cs="Times New Roman"/>
                <w:lang w:val="en-US"/>
              </w:rPr>
            </w:pPr>
          </w:p>
        </w:tc>
        <w:tc>
          <w:tcPr>
            <w:tcW w:w="1207" w:type="dxa"/>
            <w:tcBorders>
              <w:top w:val="nil"/>
            </w:tcBorders>
          </w:tcPr>
          <w:p w14:paraId="2855159C" w14:textId="18BDCD7A" w:rsidR="003C37FE" w:rsidRPr="000B4BF9" w:rsidRDefault="003C37FE" w:rsidP="003C37FE">
            <w:pPr>
              <w:tabs>
                <w:tab w:val="decimal" w:pos="952"/>
              </w:tabs>
              <w:spacing w:line="240" w:lineRule="atLeast"/>
              <w:ind w:right="-103"/>
              <w:rPr>
                <w:rFonts w:cs="Times New Roman"/>
                <w:lang w:val="en-US"/>
              </w:rPr>
            </w:pPr>
            <w:r w:rsidRPr="00616A97">
              <w:rPr>
                <w:rFonts w:cs="Times New Roman"/>
                <w:lang w:val="en-US"/>
              </w:rPr>
              <w:t>150,373</w:t>
            </w:r>
          </w:p>
        </w:tc>
      </w:tr>
      <w:tr w:rsidR="003C37FE" w:rsidRPr="002C3575" w14:paraId="1E891E01" w14:textId="77777777" w:rsidTr="00923D2E">
        <w:tc>
          <w:tcPr>
            <w:tcW w:w="4140" w:type="dxa"/>
          </w:tcPr>
          <w:p w14:paraId="790F7D7D" w14:textId="77777777" w:rsidR="003C37FE" w:rsidRPr="009D19C2"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9D19C2">
              <w:rPr>
                <w:rFonts w:cs="Times New Roman"/>
              </w:rPr>
              <w:t>Net foreign exchange</w:t>
            </w:r>
            <w:r w:rsidRPr="009D19C2">
              <w:rPr>
                <w:rFonts w:cs="Times New Roman"/>
                <w:cs/>
              </w:rPr>
              <w:t xml:space="preserve"> </w:t>
            </w:r>
            <w:r w:rsidRPr="009D19C2">
              <w:rPr>
                <w:rFonts w:cs="Times New Roman"/>
              </w:rPr>
              <w:t xml:space="preserve">gain </w:t>
            </w:r>
          </w:p>
        </w:tc>
        <w:tc>
          <w:tcPr>
            <w:tcW w:w="990" w:type="dxa"/>
            <w:vAlign w:val="bottom"/>
          </w:tcPr>
          <w:p w14:paraId="624E2BCE"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BF3605D"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72C4CA84"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029A182D"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C9E3150"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0BD6C866" w14:textId="77777777" w:rsidR="003C37FE" w:rsidRPr="000B4BF9" w:rsidRDefault="003C37FE" w:rsidP="003C37FE">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00" w:type="dxa"/>
            <w:vAlign w:val="bottom"/>
          </w:tcPr>
          <w:p w14:paraId="49D29EB0" w14:textId="77777777" w:rsidR="003C37FE" w:rsidRPr="000B4BF9" w:rsidRDefault="003C37FE" w:rsidP="003C37FE">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vAlign w:val="bottom"/>
          </w:tcPr>
          <w:p w14:paraId="301E912B"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1FB3E030"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2AC4271"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357DBAF3"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379C436" w14:textId="77777777" w:rsidR="003C37FE" w:rsidRPr="000B4BF9" w:rsidRDefault="003C37FE" w:rsidP="003C37FE">
            <w:pPr>
              <w:tabs>
                <w:tab w:val="decimal" w:pos="1044"/>
              </w:tabs>
              <w:spacing w:line="240" w:lineRule="atLeast"/>
              <w:ind w:right="-45"/>
              <w:rPr>
                <w:rFonts w:cs="Times New Roman"/>
                <w:lang w:val="en-US"/>
              </w:rPr>
            </w:pPr>
          </w:p>
        </w:tc>
        <w:tc>
          <w:tcPr>
            <w:tcW w:w="1169" w:type="dxa"/>
          </w:tcPr>
          <w:p w14:paraId="61690D7A" w14:textId="75094341" w:rsidR="003C37FE" w:rsidRPr="000B4BF9" w:rsidRDefault="003C37FE" w:rsidP="003C37FE">
            <w:pPr>
              <w:tabs>
                <w:tab w:val="decimal" w:pos="949"/>
              </w:tabs>
              <w:spacing w:line="240" w:lineRule="atLeast"/>
              <w:ind w:right="-103"/>
              <w:rPr>
                <w:rFonts w:cs="Times New Roman"/>
                <w:lang w:val="en-US"/>
              </w:rPr>
            </w:pPr>
            <w:r w:rsidRPr="00E72205">
              <w:t>27,415</w:t>
            </w:r>
          </w:p>
        </w:tc>
        <w:tc>
          <w:tcPr>
            <w:tcW w:w="270" w:type="dxa"/>
            <w:vAlign w:val="bottom"/>
          </w:tcPr>
          <w:p w14:paraId="1636F490" w14:textId="77777777" w:rsidR="003C37FE" w:rsidRPr="000B4BF9" w:rsidRDefault="003C37FE" w:rsidP="003C37FE">
            <w:pPr>
              <w:tabs>
                <w:tab w:val="decimal" w:pos="915"/>
              </w:tabs>
              <w:ind w:right="-127"/>
              <w:rPr>
                <w:rFonts w:cs="Times New Roman"/>
                <w:lang w:val="en-US"/>
              </w:rPr>
            </w:pPr>
          </w:p>
        </w:tc>
        <w:tc>
          <w:tcPr>
            <w:tcW w:w="1207" w:type="dxa"/>
          </w:tcPr>
          <w:p w14:paraId="5550F9B9" w14:textId="102A1AFB" w:rsidR="003C37FE" w:rsidRPr="000B4BF9" w:rsidRDefault="003C37FE" w:rsidP="003C37FE">
            <w:pPr>
              <w:tabs>
                <w:tab w:val="decimal" w:pos="952"/>
              </w:tabs>
              <w:spacing w:line="240" w:lineRule="atLeast"/>
              <w:ind w:right="-103"/>
              <w:rPr>
                <w:rFonts w:cs="Times New Roman"/>
                <w:lang w:val="en-US"/>
              </w:rPr>
            </w:pPr>
            <w:r w:rsidRPr="00616A97">
              <w:rPr>
                <w:rFonts w:cs="Times New Roman"/>
                <w:lang w:val="en-US"/>
              </w:rPr>
              <w:t>62,696</w:t>
            </w:r>
          </w:p>
        </w:tc>
      </w:tr>
      <w:tr w:rsidR="003C37FE" w:rsidRPr="002C3575" w14:paraId="6AEDC8F7" w14:textId="77777777" w:rsidTr="00923D2E">
        <w:tc>
          <w:tcPr>
            <w:tcW w:w="4140" w:type="dxa"/>
          </w:tcPr>
          <w:p w14:paraId="0D50C024" w14:textId="77777777" w:rsidR="003C37FE" w:rsidRPr="009D19C2"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Other income</w:t>
            </w:r>
          </w:p>
        </w:tc>
        <w:tc>
          <w:tcPr>
            <w:tcW w:w="990" w:type="dxa"/>
            <w:vAlign w:val="bottom"/>
          </w:tcPr>
          <w:p w14:paraId="6DE7EC42"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755F8F3E"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E0733AF"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2556ABA6"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903C883"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1300ED2"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5BB58832"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5E36D462"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787E94DB"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B218CEC"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4127FAD9"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5CF2AC1" w14:textId="77777777" w:rsidR="003C37FE" w:rsidRPr="000B4BF9" w:rsidRDefault="003C37FE" w:rsidP="003C37FE">
            <w:pPr>
              <w:tabs>
                <w:tab w:val="decimal" w:pos="1044"/>
              </w:tabs>
              <w:spacing w:line="240" w:lineRule="atLeast"/>
              <w:ind w:right="-45"/>
              <w:rPr>
                <w:rFonts w:cs="Times New Roman"/>
                <w:lang w:val="en-US"/>
              </w:rPr>
            </w:pPr>
          </w:p>
        </w:tc>
        <w:tc>
          <w:tcPr>
            <w:tcW w:w="1169" w:type="dxa"/>
          </w:tcPr>
          <w:p w14:paraId="67A7F25F" w14:textId="31E4749B" w:rsidR="003C37FE" w:rsidRPr="000B4BF9" w:rsidRDefault="003C37FE" w:rsidP="003C37FE">
            <w:pPr>
              <w:tabs>
                <w:tab w:val="decimal" w:pos="949"/>
              </w:tabs>
              <w:spacing w:line="240" w:lineRule="atLeast"/>
              <w:ind w:right="-103"/>
              <w:rPr>
                <w:rFonts w:cs="Times New Roman"/>
                <w:lang w:val="en-US"/>
              </w:rPr>
            </w:pPr>
            <w:r w:rsidRPr="00E72205">
              <w:t>22,73</w:t>
            </w:r>
            <w:r w:rsidR="0081180B">
              <w:t>4</w:t>
            </w:r>
          </w:p>
        </w:tc>
        <w:tc>
          <w:tcPr>
            <w:tcW w:w="270" w:type="dxa"/>
            <w:vAlign w:val="bottom"/>
          </w:tcPr>
          <w:p w14:paraId="310A128F" w14:textId="77777777" w:rsidR="003C37FE" w:rsidRPr="000B4BF9" w:rsidRDefault="003C37FE" w:rsidP="003C37FE">
            <w:pPr>
              <w:tabs>
                <w:tab w:val="decimal" w:pos="915"/>
              </w:tabs>
              <w:ind w:right="-127"/>
              <w:rPr>
                <w:rFonts w:cs="Times New Roman"/>
                <w:lang w:val="en-US"/>
              </w:rPr>
            </w:pPr>
          </w:p>
        </w:tc>
        <w:tc>
          <w:tcPr>
            <w:tcW w:w="1207" w:type="dxa"/>
          </w:tcPr>
          <w:p w14:paraId="6A76CEF0" w14:textId="2295E7A9" w:rsidR="003C37FE" w:rsidRPr="000B4BF9" w:rsidRDefault="003C37FE" w:rsidP="003C37FE">
            <w:pPr>
              <w:tabs>
                <w:tab w:val="decimal" w:pos="952"/>
              </w:tabs>
              <w:spacing w:line="240" w:lineRule="atLeast"/>
              <w:ind w:right="-103"/>
              <w:rPr>
                <w:rFonts w:cs="Times New Roman"/>
                <w:lang w:val="en-US"/>
              </w:rPr>
            </w:pPr>
            <w:r w:rsidRPr="00616A97">
              <w:rPr>
                <w:rFonts w:cs="Times New Roman"/>
                <w:lang w:val="en-US"/>
              </w:rPr>
              <w:t>35,030</w:t>
            </w:r>
          </w:p>
        </w:tc>
      </w:tr>
      <w:tr w:rsidR="003C37FE" w:rsidRPr="002C3575" w14:paraId="51C558F5" w14:textId="77777777" w:rsidTr="00923D2E">
        <w:tc>
          <w:tcPr>
            <w:tcW w:w="4140" w:type="dxa"/>
          </w:tcPr>
          <w:p w14:paraId="3F43AEA1" w14:textId="77777777" w:rsidR="003C37FE" w:rsidRPr="009D19C2"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Finance costs</w:t>
            </w:r>
          </w:p>
        </w:tc>
        <w:tc>
          <w:tcPr>
            <w:tcW w:w="990" w:type="dxa"/>
            <w:vAlign w:val="bottom"/>
          </w:tcPr>
          <w:p w14:paraId="228F3CEB"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C20C275"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FD10075"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500B6F61"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61BCC523"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21E3B4F2"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37A16A9A"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468362BF"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39701A32"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1CA9BDB8"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36DFEF3F"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47EA0E97" w14:textId="77777777" w:rsidR="003C37FE" w:rsidRPr="000B4BF9" w:rsidRDefault="003C37FE" w:rsidP="003C37FE">
            <w:pPr>
              <w:tabs>
                <w:tab w:val="decimal" w:pos="1044"/>
              </w:tabs>
              <w:spacing w:line="240" w:lineRule="atLeast"/>
              <w:ind w:right="-45"/>
              <w:rPr>
                <w:rFonts w:cs="Times New Roman"/>
                <w:lang w:val="en-US"/>
              </w:rPr>
            </w:pPr>
          </w:p>
        </w:tc>
        <w:tc>
          <w:tcPr>
            <w:tcW w:w="1169" w:type="dxa"/>
          </w:tcPr>
          <w:p w14:paraId="793E945D" w14:textId="0AC92136" w:rsidR="003C37FE" w:rsidRPr="000B4BF9" w:rsidRDefault="003C37FE" w:rsidP="003C37FE">
            <w:pPr>
              <w:tabs>
                <w:tab w:val="decimal" w:pos="949"/>
              </w:tabs>
              <w:spacing w:line="240" w:lineRule="atLeast"/>
              <w:ind w:right="-103"/>
              <w:rPr>
                <w:rFonts w:cs="Times New Roman"/>
                <w:lang w:val="en-US"/>
              </w:rPr>
            </w:pPr>
            <w:r w:rsidRPr="00E72205">
              <w:t>(273)</w:t>
            </w:r>
          </w:p>
        </w:tc>
        <w:tc>
          <w:tcPr>
            <w:tcW w:w="270" w:type="dxa"/>
            <w:vAlign w:val="bottom"/>
          </w:tcPr>
          <w:p w14:paraId="70CEA7FF" w14:textId="77777777" w:rsidR="003C37FE" w:rsidRPr="000B4BF9" w:rsidRDefault="003C37FE" w:rsidP="003C37FE">
            <w:pPr>
              <w:tabs>
                <w:tab w:val="decimal" w:pos="915"/>
              </w:tabs>
              <w:ind w:right="-127"/>
              <w:rPr>
                <w:rFonts w:cs="Times New Roman"/>
                <w:lang w:val="en-US"/>
              </w:rPr>
            </w:pPr>
          </w:p>
        </w:tc>
        <w:tc>
          <w:tcPr>
            <w:tcW w:w="1207" w:type="dxa"/>
          </w:tcPr>
          <w:p w14:paraId="430FD759" w14:textId="4C41C59A" w:rsidR="003C37FE" w:rsidRPr="000B4BF9" w:rsidRDefault="003C37FE" w:rsidP="003C37FE">
            <w:pPr>
              <w:tabs>
                <w:tab w:val="decimal" w:pos="952"/>
              </w:tabs>
              <w:spacing w:line="240" w:lineRule="atLeast"/>
              <w:ind w:right="-103"/>
              <w:rPr>
                <w:rFonts w:cs="Times New Roman"/>
                <w:lang w:val="en-US"/>
              </w:rPr>
            </w:pPr>
            <w:r w:rsidRPr="00616A97">
              <w:rPr>
                <w:rFonts w:cs="Times New Roman"/>
                <w:lang w:val="en-US"/>
              </w:rPr>
              <w:t>(124)</w:t>
            </w:r>
          </w:p>
        </w:tc>
      </w:tr>
      <w:tr w:rsidR="003C37FE" w:rsidRPr="002C3575" w14:paraId="401A490F" w14:textId="77777777" w:rsidTr="00923D2E">
        <w:trPr>
          <w:trHeight w:val="200"/>
        </w:trPr>
        <w:tc>
          <w:tcPr>
            <w:tcW w:w="4140" w:type="dxa"/>
          </w:tcPr>
          <w:p w14:paraId="1AF290DD" w14:textId="49157F52" w:rsidR="003C37FE" w:rsidRPr="009D19C2"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Share of</w:t>
            </w:r>
            <w:r w:rsidR="00547896">
              <w:rPr>
                <w:rFonts w:cs="Times New Roman"/>
              </w:rPr>
              <w:t xml:space="preserve"> gain</w:t>
            </w:r>
            <w:r w:rsidRPr="009D19C2">
              <w:rPr>
                <w:rFonts w:cs="Times New Roman"/>
              </w:rPr>
              <w:t xml:space="preserve"> </w:t>
            </w:r>
            <w:r w:rsidR="00547896">
              <w:rPr>
                <w:rFonts w:cs="Times New Roman"/>
              </w:rPr>
              <w:t>(</w:t>
            </w:r>
            <w:r w:rsidRPr="004D50A3">
              <w:rPr>
                <w:rFonts w:cs="Times New Roman"/>
              </w:rPr>
              <w:t>loss</w:t>
            </w:r>
            <w:r w:rsidR="00547896">
              <w:rPr>
                <w:rFonts w:cs="Times New Roman"/>
              </w:rPr>
              <w:t>)</w:t>
            </w:r>
            <w:r>
              <w:rPr>
                <w:rFonts w:cs="Times New Roman"/>
              </w:rPr>
              <w:t xml:space="preserve"> </w:t>
            </w:r>
            <w:r w:rsidRPr="009D19C2">
              <w:rPr>
                <w:rFonts w:cs="Times New Roman"/>
              </w:rPr>
              <w:t>of associate</w:t>
            </w:r>
          </w:p>
        </w:tc>
        <w:tc>
          <w:tcPr>
            <w:tcW w:w="990" w:type="dxa"/>
            <w:vAlign w:val="bottom"/>
          </w:tcPr>
          <w:p w14:paraId="66AC2A4D"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75DFB8C4"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22C02D84"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419EF399"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9F41BD6"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74DC9FC1"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vAlign w:val="bottom"/>
          </w:tcPr>
          <w:p w14:paraId="4EE9A619"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vAlign w:val="bottom"/>
          </w:tcPr>
          <w:p w14:paraId="7495F800"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38581FEC"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27CD6765"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0E044C2F"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55EB6D48" w14:textId="77777777" w:rsidR="003C37FE" w:rsidRPr="000B4BF9" w:rsidRDefault="003C37FE" w:rsidP="003C37FE">
            <w:pPr>
              <w:tabs>
                <w:tab w:val="decimal" w:pos="1044"/>
              </w:tabs>
              <w:spacing w:line="240" w:lineRule="atLeast"/>
              <w:ind w:right="-45"/>
              <w:rPr>
                <w:rFonts w:cs="Times New Roman"/>
                <w:lang w:val="en-US"/>
              </w:rPr>
            </w:pPr>
          </w:p>
        </w:tc>
        <w:tc>
          <w:tcPr>
            <w:tcW w:w="1169" w:type="dxa"/>
            <w:tcBorders>
              <w:bottom w:val="single" w:sz="4" w:space="0" w:color="auto"/>
            </w:tcBorders>
          </w:tcPr>
          <w:p w14:paraId="43CC4490" w14:textId="610BC073" w:rsidR="003C37FE" w:rsidRPr="000B4BF9" w:rsidRDefault="003C37FE" w:rsidP="003C37FE">
            <w:pPr>
              <w:tabs>
                <w:tab w:val="decimal" w:pos="949"/>
              </w:tabs>
              <w:spacing w:line="240" w:lineRule="atLeast"/>
              <w:ind w:right="-103"/>
              <w:rPr>
                <w:rFonts w:cs="Times New Roman"/>
                <w:lang w:val="en-US"/>
              </w:rPr>
            </w:pPr>
            <w:r w:rsidRPr="00E72205">
              <w:t>(610)</w:t>
            </w:r>
          </w:p>
        </w:tc>
        <w:tc>
          <w:tcPr>
            <w:tcW w:w="270" w:type="dxa"/>
            <w:vAlign w:val="bottom"/>
          </w:tcPr>
          <w:p w14:paraId="0E6F2740" w14:textId="77777777" w:rsidR="003C37FE" w:rsidRPr="000B4BF9" w:rsidRDefault="003C37FE" w:rsidP="003C37FE">
            <w:pPr>
              <w:tabs>
                <w:tab w:val="decimal" w:pos="915"/>
              </w:tabs>
              <w:ind w:right="-127"/>
              <w:rPr>
                <w:rFonts w:cs="Times New Roman"/>
                <w:lang w:val="en-US"/>
              </w:rPr>
            </w:pPr>
          </w:p>
        </w:tc>
        <w:tc>
          <w:tcPr>
            <w:tcW w:w="1207" w:type="dxa"/>
            <w:tcBorders>
              <w:bottom w:val="single" w:sz="4" w:space="0" w:color="auto"/>
            </w:tcBorders>
          </w:tcPr>
          <w:p w14:paraId="59417B0B" w14:textId="35977566" w:rsidR="003C37FE" w:rsidRPr="000B4BF9" w:rsidRDefault="003C37FE" w:rsidP="003C37FE">
            <w:pPr>
              <w:tabs>
                <w:tab w:val="decimal" w:pos="952"/>
              </w:tabs>
              <w:spacing w:line="240" w:lineRule="atLeast"/>
              <w:ind w:right="-103"/>
              <w:rPr>
                <w:rFonts w:cs="Times New Roman"/>
                <w:lang w:val="en-US"/>
              </w:rPr>
            </w:pPr>
            <w:r w:rsidRPr="00616A97">
              <w:rPr>
                <w:rFonts w:cs="Times New Roman"/>
                <w:lang w:val="en-US"/>
              </w:rPr>
              <w:t>551</w:t>
            </w:r>
          </w:p>
        </w:tc>
      </w:tr>
      <w:tr w:rsidR="003C37FE" w:rsidRPr="00E57C72" w14:paraId="262B4253" w14:textId="77777777" w:rsidTr="00923D2E">
        <w:tc>
          <w:tcPr>
            <w:tcW w:w="4140" w:type="dxa"/>
          </w:tcPr>
          <w:p w14:paraId="4B71AC26" w14:textId="0D8F705C" w:rsidR="003C37FE" w:rsidRPr="00561027"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561027">
              <w:rPr>
                <w:rFonts w:cs="Times New Roman"/>
              </w:rPr>
              <w:t>Profit</w:t>
            </w:r>
            <w:r>
              <w:rPr>
                <w:rFonts w:cs="Times New Roman"/>
              </w:rPr>
              <w:t xml:space="preserve"> </w:t>
            </w:r>
            <w:r w:rsidRPr="00561027">
              <w:rPr>
                <w:rFonts w:cs="Times New Roman"/>
              </w:rPr>
              <w:t>before income tax expense</w:t>
            </w:r>
          </w:p>
        </w:tc>
        <w:tc>
          <w:tcPr>
            <w:tcW w:w="990" w:type="dxa"/>
            <w:vAlign w:val="bottom"/>
          </w:tcPr>
          <w:p w14:paraId="62E616A1"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2FFEFCC0"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6433188E"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1741F261"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57FC3134"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00F87A0D"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1100" w:type="dxa"/>
            <w:vAlign w:val="bottom"/>
          </w:tcPr>
          <w:p w14:paraId="576EF640"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lang w:val="en-US"/>
              </w:rPr>
            </w:pPr>
          </w:p>
        </w:tc>
        <w:tc>
          <w:tcPr>
            <w:tcW w:w="257" w:type="dxa"/>
            <w:vAlign w:val="bottom"/>
          </w:tcPr>
          <w:p w14:paraId="56E9D190"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63195E39"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5F409389"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vAlign w:val="bottom"/>
          </w:tcPr>
          <w:p w14:paraId="4B68DF03"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114053AE" w14:textId="77777777" w:rsidR="003C37FE" w:rsidRPr="000B4BF9" w:rsidRDefault="003C37FE" w:rsidP="003C37FE">
            <w:pPr>
              <w:tabs>
                <w:tab w:val="decimal" w:pos="1044"/>
              </w:tabs>
              <w:spacing w:line="240" w:lineRule="atLeast"/>
              <w:ind w:right="-45"/>
              <w:rPr>
                <w:rFonts w:cs="Times New Roman"/>
                <w:b/>
                <w:bCs/>
                <w:lang w:val="en-US"/>
              </w:rPr>
            </w:pPr>
          </w:p>
        </w:tc>
        <w:tc>
          <w:tcPr>
            <w:tcW w:w="1169" w:type="dxa"/>
            <w:tcBorders>
              <w:top w:val="single" w:sz="4" w:space="0" w:color="auto"/>
            </w:tcBorders>
          </w:tcPr>
          <w:p w14:paraId="6BD6E8AA" w14:textId="1AE2DF96" w:rsidR="003C37FE" w:rsidRPr="008877F0" w:rsidRDefault="003C37FE" w:rsidP="003C37FE">
            <w:pPr>
              <w:tabs>
                <w:tab w:val="decimal" w:pos="949"/>
              </w:tabs>
              <w:spacing w:line="240" w:lineRule="atLeast"/>
              <w:ind w:right="-103"/>
              <w:rPr>
                <w:rFonts w:cs="Times New Roman"/>
                <w:b/>
                <w:bCs/>
                <w:lang w:val="en-US"/>
              </w:rPr>
            </w:pPr>
            <w:r w:rsidRPr="00E72205">
              <w:t>430,992</w:t>
            </w:r>
          </w:p>
        </w:tc>
        <w:tc>
          <w:tcPr>
            <w:tcW w:w="270" w:type="dxa"/>
            <w:vAlign w:val="bottom"/>
          </w:tcPr>
          <w:p w14:paraId="2EA8B347" w14:textId="77777777" w:rsidR="003C37FE" w:rsidRPr="000B4BF9" w:rsidRDefault="003C37FE" w:rsidP="003C37FE">
            <w:pPr>
              <w:tabs>
                <w:tab w:val="decimal" w:pos="915"/>
              </w:tabs>
              <w:ind w:right="-127"/>
              <w:rPr>
                <w:rFonts w:cs="Times New Roman"/>
                <w:lang w:val="en-US"/>
              </w:rPr>
            </w:pPr>
          </w:p>
        </w:tc>
        <w:tc>
          <w:tcPr>
            <w:tcW w:w="1207" w:type="dxa"/>
            <w:tcBorders>
              <w:top w:val="single" w:sz="4" w:space="0" w:color="auto"/>
              <w:bottom w:val="nil"/>
            </w:tcBorders>
          </w:tcPr>
          <w:p w14:paraId="18F26577" w14:textId="5140DF8E" w:rsidR="003C37FE" w:rsidRPr="00E57C72" w:rsidRDefault="003C37FE" w:rsidP="003C37FE">
            <w:pPr>
              <w:tabs>
                <w:tab w:val="decimal" w:pos="952"/>
              </w:tabs>
              <w:spacing w:line="240" w:lineRule="atLeast"/>
              <w:ind w:right="-103"/>
              <w:rPr>
                <w:rFonts w:cs="Times New Roman"/>
                <w:b/>
                <w:bCs/>
                <w:lang w:val="en-US"/>
              </w:rPr>
            </w:pPr>
            <w:r w:rsidRPr="00616A97">
              <w:rPr>
                <w:rFonts w:cs="Times New Roman"/>
                <w:lang w:val="en-US"/>
              </w:rPr>
              <w:t>59,780</w:t>
            </w:r>
          </w:p>
        </w:tc>
      </w:tr>
      <w:tr w:rsidR="003C37FE" w:rsidRPr="002C3575" w14:paraId="3027324C" w14:textId="77777777" w:rsidTr="00923D2E">
        <w:tc>
          <w:tcPr>
            <w:tcW w:w="4140" w:type="dxa"/>
          </w:tcPr>
          <w:p w14:paraId="649C378D" w14:textId="77777777" w:rsidR="003C37FE" w:rsidRPr="009D19C2"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9D19C2">
              <w:rPr>
                <w:rFonts w:cs="Times New Roman"/>
              </w:rPr>
              <w:t>Tax</w:t>
            </w:r>
            <w:r w:rsidRPr="009D19C2">
              <w:rPr>
                <w:rFonts w:cs="Times New Roman"/>
                <w:cs/>
              </w:rPr>
              <w:t xml:space="preserve"> </w:t>
            </w:r>
            <w:r>
              <w:rPr>
                <w:rFonts w:cs="Times New Roman"/>
              </w:rPr>
              <w:t>income (</w:t>
            </w:r>
            <w:r w:rsidRPr="009D19C2">
              <w:rPr>
                <w:rFonts w:cs="Times New Roman"/>
              </w:rPr>
              <w:t>expense</w:t>
            </w:r>
            <w:r>
              <w:rPr>
                <w:rFonts w:cs="Times New Roman"/>
              </w:rPr>
              <w:t>)</w:t>
            </w:r>
          </w:p>
        </w:tc>
        <w:tc>
          <w:tcPr>
            <w:tcW w:w="990" w:type="dxa"/>
            <w:vAlign w:val="bottom"/>
          </w:tcPr>
          <w:p w14:paraId="580C0E6A"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vAlign w:val="bottom"/>
          </w:tcPr>
          <w:p w14:paraId="6191CB74"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3136FDE7"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vAlign w:val="bottom"/>
          </w:tcPr>
          <w:p w14:paraId="25B75BD0"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vAlign w:val="bottom"/>
          </w:tcPr>
          <w:p w14:paraId="064A0CB0"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vAlign w:val="bottom"/>
          </w:tcPr>
          <w:p w14:paraId="61D57269" w14:textId="77777777" w:rsidR="003C37FE" w:rsidRPr="000B4BF9" w:rsidRDefault="003C37FE" w:rsidP="003C37FE">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00" w:type="dxa"/>
            <w:vAlign w:val="bottom"/>
          </w:tcPr>
          <w:p w14:paraId="54930201" w14:textId="77777777" w:rsidR="003C37FE" w:rsidRPr="000B4BF9" w:rsidRDefault="003C37FE" w:rsidP="003C37FE">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vAlign w:val="bottom"/>
          </w:tcPr>
          <w:p w14:paraId="26C0D4BB"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vAlign w:val="bottom"/>
          </w:tcPr>
          <w:p w14:paraId="4EADC0C8"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7AC990FE"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vAlign w:val="bottom"/>
          </w:tcPr>
          <w:p w14:paraId="21CC6666" w14:textId="77777777" w:rsidR="003C37FE" w:rsidRPr="000B4BF9" w:rsidRDefault="003C37FE" w:rsidP="003C37FE">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vAlign w:val="bottom"/>
          </w:tcPr>
          <w:p w14:paraId="39810FED" w14:textId="77777777" w:rsidR="003C37FE" w:rsidRPr="000B4BF9" w:rsidRDefault="003C37FE" w:rsidP="003C37FE">
            <w:pPr>
              <w:tabs>
                <w:tab w:val="decimal" w:pos="1044"/>
              </w:tabs>
              <w:spacing w:line="240" w:lineRule="atLeast"/>
              <w:ind w:right="-45"/>
              <w:rPr>
                <w:rFonts w:cs="Times New Roman"/>
                <w:lang w:val="en-US"/>
              </w:rPr>
            </w:pPr>
          </w:p>
        </w:tc>
        <w:tc>
          <w:tcPr>
            <w:tcW w:w="1169" w:type="dxa"/>
            <w:tcBorders>
              <w:bottom w:val="single" w:sz="4" w:space="0" w:color="auto"/>
            </w:tcBorders>
          </w:tcPr>
          <w:p w14:paraId="274CCBC5" w14:textId="0CA82EE0" w:rsidR="003C37FE" w:rsidRPr="000B4BF9" w:rsidRDefault="003C37FE" w:rsidP="003C37FE">
            <w:pPr>
              <w:tabs>
                <w:tab w:val="decimal" w:pos="949"/>
              </w:tabs>
              <w:spacing w:line="240" w:lineRule="atLeast"/>
              <w:ind w:right="-103"/>
              <w:rPr>
                <w:rFonts w:cs="Times New Roman"/>
                <w:lang w:val="en-US"/>
              </w:rPr>
            </w:pPr>
            <w:r w:rsidRPr="00E72205">
              <w:t>(1,130)</w:t>
            </w:r>
          </w:p>
        </w:tc>
        <w:tc>
          <w:tcPr>
            <w:tcW w:w="270" w:type="dxa"/>
            <w:vAlign w:val="bottom"/>
          </w:tcPr>
          <w:p w14:paraId="483201C8" w14:textId="77777777" w:rsidR="003C37FE" w:rsidRPr="000B4BF9" w:rsidRDefault="003C37FE" w:rsidP="003C37FE">
            <w:pPr>
              <w:tabs>
                <w:tab w:val="decimal" w:pos="915"/>
              </w:tabs>
              <w:ind w:right="-127"/>
              <w:rPr>
                <w:rFonts w:cs="Times New Roman"/>
                <w:lang w:val="en-US"/>
              </w:rPr>
            </w:pPr>
          </w:p>
        </w:tc>
        <w:tc>
          <w:tcPr>
            <w:tcW w:w="1207" w:type="dxa"/>
            <w:tcBorders>
              <w:bottom w:val="single" w:sz="4" w:space="0" w:color="auto"/>
            </w:tcBorders>
          </w:tcPr>
          <w:p w14:paraId="417B3EDB" w14:textId="17578E27" w:rsidR="003C37FE" w:rsidRPr="00837557" w:rsidRDefault="003C37FE" w:rsidP="003C37FE">
            <w:pPr>
              <w:tabs>
                <w:tab w:val="decimal" w:pos="952"/>
              </w:tabs>
              <w:spacing w:line="240" w:lineRule="atLeast"/>
              <w:ind w:right="-103"/>
              <w:rPr>
                <w:rFonts w:cs="Times New Roman"/>
                <w:lang w:val="en-US"/>
              </w:rPr>
            </w:pPr>
            <w:r w:rsidRPr="00616A97">
              <w:rPr>
                <w:rFonts w:cs="Times New Roman"/>
                <w:lang w:val="en-US"/>
              </w:rPr>
              <w:t>13,707</w:t>
            </w:r>
          </w:p>
        </w:tc>
      </w:tr>
      <w:tr w:rsidR="00752D76" w:rsidRPr="00E57C72" w14:paraId="10829C78" w14:textId="77777777" w:rsidTr="00923D2E">
        <w:tc>
          <w:tcPr>
            <w:tcW w:w="4140" w:type="dxa"/>
          </w:tcPr>
          <w:p w14:paraId="6AC1662C" w14:textId="00DE0D14" w:rsidR="00752D76" w:rsidRPr="009D19C2"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b/>
                <w:bCs/>
                <w:cs/>
              </w:rPr>
            </w:pPr>
            <w:r w:rsidRPr="004D50A3">
              <w:rPr>
                <w:rFonts w:cs="Times New Roman"/>
                <w:b/>
                <w:bCs/>
              </w:rPr>
              <w:t>Profit</w:t>
            </w:r>
            <w:r>
              <w:rPr>
                <w:rFonts w:cs="Times New Roman"/>
                <w:b/>
                <w:bCs/>
              </w:rPr>
              <w:t xml:space="preserve"> </w:t>
            </w:r>
            <w:r w:rsidRPr="009D19C2">
              <w:rPr>
                <w:rFonts w:cs="Times New Roman"/>
                <w:b/>
                <w:bCs/>
              </w:rPr>
              <w:t>for the period</w:t>
            </w:r>
          </w:p>
        </w:tc>
        <w:tc>
          <w:tcPr>
            <w:tcW w:w="990" w:type="dxa"/>
            <w:vAlign w:val="bottom"/>
          </w:tcPr>
          <w:p w14:paraId="18799AA7" w14:textId="77777777" w:rsidR="00752D76" w:rsidRPr="000B4BF9"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vAlign w:val="bottom"/>
          </w:tcPr>
          <w:p w14:paraId="0C2EA507" w14:textId="77777777" w:rsidR="00752D76" w:rsidRPr="000B4BF9"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747DC565" w14:textId="77777777" w:rsidR="00752D76" w:rsidRPr="000B4BF9"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vAlign w:val="bottom"/>
          </w:tcPr>
          <w:p w14:paraId="180ABB50" w14:textId="77777777" w:rsidR="00752D76" w:rsidRPr="000B4BF9"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vAlign w:val="bottom"/>
          </w:tcPr>
          <w:p w14:paraId="6EC0BD35" w14:textId="77777777" w:rsidR="00752D76" w:rsidRPr="000B4BF9"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vAlign w:val="bottom"/>
          </w:tcPr>
          <w:p w14:paraId="73278F97" w14:textId="77777777" w:rsidR="00752D76" w:rsidRPr="000B4BF9"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vAlign w:val="bottom"/>
          </w:tcPr>
          <w:p w14:paraId="4FBC7F14" w14:textId="77777777" w:rsidR="00752D76" w:rsidRPr="000B4BF9"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vAlign w:val="bottom"/>
          </w:tcPr>
          <w:p w14:paraId="0D63F969" w14:textId="77777777" w:rsidR="00752D76" w:rsidRPr="000B4BF9"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vAlign w:val="bottom"/>
          </w:tcPr>
          <w:p w14:paraId="4F63EE23" w14:textId="77777777" w:rsidR="00752D76" w:rsidRPr="000B4BF9"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47B38902" w14:textId="77777777" w:rsidR="00752D76" w:rsidRPr="000B4BF9"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vAlign w:val="bottom"/>
          </w:tcPr>
          <w:p w14:paraId="4D9BF8D4" w14:textId="77777777" w:rsidR="00752D76" w:rsidRPr="000B4BF9"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vAlign w:val="bottom"/>
          </w:tcPr>
          <w:p w14:paraId="73A5B474" w14:textId="77777777" w:rsidR="00752D76" w:rsidRPr="000B4BF9" w:rsidRDefault="00752D76" w:rsidP="00752D76">
            <w:pPr>
              <w:tabs>
                <w:tab w:val="decimal" w:pos="1044"/>
              </w:tabs>
              <w:spacing w:line="240" w:lineRule="atLeast"/>
              <w:ind w:right="-45"/>
              <w:rPr>
                <w:rFonts w:cs="Times New Roman"/>
                <w:b/>
                <w:bCs/>
                <w:lang w:val="en-US"/>
              </w:rPr>
            </w:pPr>
          </w:p>
        </w:tc>
        <w:tc>
          <w:tcPr>
            <w:tcW w:w="1169" w:type="dxa"/>
            <w:tcBorders>
              <w:top w:val="single" w:sz="4" w:space="0" w:color="auto"/>
              <w:bottom w:val="double" w:sz="4" w:space="0" w:color="auto"/>
            </w:tcBorders>
          </w:tcPr>
          <w:p w14:paraId="3708C55F" w14:textId="5615DB74" w:rsidR="00752D76" w:rsidRPr="008877F0" w:rsidRDefault="003C37FE" w:rsidP="00752D76">
            <w:pPr>
              <w:tabs>
                <w:tab w:val="decimal" w:pos="949"/>
              </w:tabs>
              <w:spacing w:line="240" w:lineRule="atLeast"/>
              <w:ind w:right="-103"/>
              <w:rPr>
                <w:rFonts w:cs="Times New Roman"/>
                <w:b/>
                <w:bCs/>
                <w:lang w:val="en-US"/>
              </w:rPr>
            </w:pPr>
            <w:r w:rsidRPr="003C37FE">
              <w:rPr>
                <w:rFonts w:cs="Times New Roman"/>
                <w:b/>
                <w:bCs/>
                <w:lang w:val="en-US"/>
              </w:rPr>
              <w:t>429,862</w:t>
            </w:r>
          </w:p>
        </w:tc>
        <w:tc>
          <w:tcPr>
            <w:tcW w:w="270" w:type="dxa"/>
            <w:vAlign w:val="bottom"/>
          </w:tcPr>
          <w:p w14:paraId="66889178" w14:textId="77777777" w:rsidR="00752D76" w:rsidRPr="000B4BF9" w:rsidRDefault="00752D76" w:rsidP="00752D76">
            <w:pPr>
              <w:tabs>
                <w:tab w:val="decimal" w:pos="915"/>
              </w:tabs>
              <w:ind w:right="-127"/>
              <w:rPr>
                <w:rFonts w:cs="Times New Roman"/>
                <w:b/>
                <w:bCs/>
                <w:lang w:val="en-US"/>
              </w:rPr>
            </w:pPr>
          </w:p>
        </w:tc>
        <w:tc>
          <w:tcPr>
            <w:tcW w:w="1207" w:type="dxa"/>
            <w:tcBorders>
              <w:top w:val="single" w:sz="4" w:space="0" w:color="auto"/>
              <w:bottom w:val="double" w:sz="4" w:space="0" w:color="auto"/>
            </w:tcBorders>
          </w:tcPr>
          <w:p w14:paraId="20419F22" w14:textId="1EF55C21" w:rsidR="00752D76" w:rsidRPr="00E57C72" w:rsidRDefault="00752D76" w:rsidP="00752D76">
            <w:pPr>
              <w:tabs>
                <w:tab w:val="decimal" w:pos="952"/>
              </w:tabs>
              <w:spacing w:line="240" w:lineRule="atLeast"/>
              <w:ind w:right="-103"/>
              <w:rPr>
                <w:rFonts w:cs="Times New Roman"/>
                <w:b/>
                <w:bCs/>
                <w:lang w:val="en-US"/>
              </w:rPr>
            </w:pPr>
            <w:r w:rsidRPr="00616A97">
              <w:rPr>
                <w:rFonts w:cs="Times New Roman"/>
                <w:b/>
                <w:bCs/>
                <w:lang w:val="en-US"/>
              </w:rPr>
              <w:t>73,487</w:t>
            </w:r>
          </w:p>
        </w:tc>
      </w:tr>
      <w:tr w:rsidR="00752D76" w:rsidRPr="000250ED" w14:paraId="0E6878C3" w14:textId="77777777" w:rsidTr="0002564A">
        <w:tc>
          <w:tcPr>
            <w:tcW w:w="4140" w:type="dxa"/>
          </w:tcPr>
          <w:p w14:paraId="7DB95526"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4A047D6D"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1" w:type="dxa"/>
          </w:tcPr>
          <w:p w14:paraId="294CAAB9"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7D3E32CD"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14:paraId="562FDA22"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tcPr>
          <w:p w14:paraId="04D02757"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50" w:type="dxa"/>
          </w:tcPr>
          <w:p w14:paraId="4081F80B"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00" w:type="dxa"/>
          </w:tcPr>
          <w:p w14:paraId="551583C1"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14:paraId="356C6113"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01" w:type="dxa"/>
          </w:tcPr>
          <w:p w14:paraId="19D4E734"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17B66C71"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991" w:type="dxa"/>
          </w:tcPr>
          <w:p w14:paraId="4C6AE784"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14:paraId="3C40A332" w14:textId="77777777" w:rsidR="00752D76" w:rsidRPr="000250ED" w:rsidRDefault="00752D76" w:rsidP="00752D76">
            <w:pPr>
              <w:tabs>
                <w:tab w:val="decimal" w:pos="1044"/>
              </w:tabs>
              <w:spacing w:line="240" w:lineRule="atLeast"/>
              <w:ind w:right="-45"/>
              <w:rPr>
                <w:rFonts w:cs="Times New Roman"/>
                <w:b/>
                <w:bCs/>
                <w:lang w:val="en-US"/>
              </w:rPr>
            </w:pPr>
          </w:p>
        </w:tc>
        <w:tc>
          <w:tcPr>
            <w:tcW w:w="1169" w:type="dxa"/>
            <w:tcBorders>
              <w:top w:val="double" w:sz="4" w:space="0" w:color="auto"/>
            </w:tcBorders>
          </w:tcPr>
          <w:p w14:paraId="16C192C1" w14:textId="77777777" w:rsidR="00752D76" w:rsidRPr="000250ED" w:rsidRDefault="00752D76" w:rsidP="00752D76">
            <w:pPr>
              <w:tabs>
                <w:tab w:val="decimal" w:pos="949"/>
              </w:tabs>
              <w:spacing w:line="240" w:lineRule="atLeast"/>
              <w:ind w:right="-103"/>
              <w:rPr>
                <w:rFonts w:cs="Times New Roman"/>
                <w:b/>
                <w:bCs/>
                <w:lang w:val="en-US"/>
              </w:rPr>
            </w:pPr>
          </w:p>
        </w:tc>
        <w:tc>
          <w:tcPr>
            <w:tcW w:w="270" w:type="dxa"/>
          </w:tcPr>
          <w:p w14:paraId="1B27A492" w14:textId="77777777" w:rsidR="00752D76" w:rsidRPr="000250ED" w:rsidRDefault="00752D76" w:rsidP="00752D76">
            <w:pPr>
              <w:tabs>
                <w:tab w:val="decimal" w:pos="915"/>
              </w:tabs>
              <w:ind w:right="-127"/>
              <w:rPr>
                <w:rFonts w:cs="Times New Roman"/>
                <w:b/>
                <w:bCs/>
                <w:lang w:val="en-US"/>
              </w:rPr>
            </w:pPr>
          </w:p>
        </w:tc>
        <w:tc>
          <w:tcPr>
            <w:tcW w:w="1207" w:type="dxa"/>
            <w:tcBorders>
              <w:top w:val="double" w:sz="4" w:space="0" w:color="auto"/>
            </w:tcBorders>
          </w:tcPr>
          <w:p w14:paraId="5AE14031" w14:textId="77777777" w:rsidR="00752D76" w:rsidRPr="000250ED" w:rsidRDefault="00752D76" w:rsidP="00752D76">
            <w:pPr>
              <w:tabs>
                <w:tab w:val="decimal" w:pos="952"/>
              </w:tabs>
              <w:spacing w:line="240" w:lineRule="atLeast"/>
              <w:ind w:right="-103"/>
              <w:jc w:val="right"/>
              <w:rPr>
                <w:rFonts w:cs="Times New Roman"/>
                <w:b/>
                <w:bCs/>
                <w:lang w:val="en-US"/>
              </w:rPr>
            </w:pPr>
          </w:p>
        </w:tc>
      </w:tr>
      <w:tr w:rsidR="00752D76" w:rsidRPr="000250ED" w14:paraId="59B2D85F" w14:textId="77777777" w:rsidTr="0002564A">
        <w:tc>
          <w:tcPr>
            <w:tcW w:w="4140" w:type="dxa"/>
          </w:tcPr>
          <w:p w14:paraId="58ED85F6"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Segment assets as at </w:t>
            </w:r>
          </w:p>
        </w:tc>
        <w:tc>
          <w:tcPr>
            <w:tcW w:w="990" w:type="dxa"/>
          </w:tcPr>
          <w:p w14:paraId="2B392641"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4A7D5711"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4581FDA5"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26EC6DF2"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5742AFEF"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3464478E"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0619E35D"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2A3412EB"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2AC69AB0"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0291932"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63B86309"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33BC423D" w14:textId="77777777" w:rsidR="00752D76" w:rsidRPr="000250ED" w:rsidRDefault="00752D76" w:rsidP="00752D76">
            <w:pPr>
              <w:tabs>
                <w:tab w:val="decimal" w:pos="1044"/>
              </w:tabs>
              <w:spacing w:line="240" w:lineRule="atLeast"/>
              <w:ind w:right="-45"/>
              <w:rPr>
                <w:rFonts w:cs="Times New Roman"/>
                <w:lang w:val="en-US"/>
              </w:rPr>
            </w:pPr>
          </w:p>
        </w:tc>
        <w:tc>
          <w:tcPr>
            <w:tcW w:w="1169" w:type="dxa"/>
          </w:tcPr>
          <w:p w14:paraId="5845DC33" w14:textId="77777777" w:rsidR="00752D76" w:rsidRPr="000250ED" w:rsidRDefault="00752D76" w:rsidP="00752D76">
            <w:pPr>
              <w:tabs>
                <w:tab w:val="decimal" w:pos="915"/>
              </w:tabs>
              <w:ind w:right="-127"/>
              <w:rPr>
                <w:rFonts w:cs="Times New Roman"/>
                <w:lang w:val="en-US"/>
              </w:rPr>
            </w:pPr>
          </w:p>
        </w:tc>
        <w:tc>
          <w:tcPr>
            <w:tcW w:w="270" w:type="dxa"/>
          </w:tcPr>
          <w:p w14:paraId="0B1D79A8" w14:textId="77777777" w:rsidR="00752D76" w:rsidRPr="000250ED" w:rsidRDefault="00752D76" w:rsidP="00752D76">
            <w:pPr>
              <w:tabs>
                <w:tab w:val="decimal" w:pos="915"/>
              </w:tabs>
              <w:ind w:right="-127"/>
              <w:rPr>
                <w:rFonts w:cs="Times New Roman"/>
                <w:lang w:val="en-US"/>
              </w:rPr>
            </w:pPr>
          </w:p>
        </w:tc>
        <w:tc>
          <w:tcPr>
            <w:tcW w:w="1207" w:type="dxa"/>
          </w:tcPr>
          <w:p w14:paraId="04D0CF71" w14:textId="77777777" w:rsidR="00752D76" w:rsidRPr="000250ED" w:rsidRDefault="00752D76" w:rsidP="00752D76">
            <w:pPr>
              <w:tabs>
                <w:tab w:val="decimal" w:pos="952"/>
              </w:tabs>
              <w:ind w:right="-127"/>
              <w:jc w:val="right"/>
              <w:rPr>
                <w:rFonts w:cs="Times New Roman"/>
                <w:lang w:val="en-US"/>
              </w:rPr>
            </w:pPr>
          </w:p>
        </w:tc>
      </w:tr>
      <w:tr w:rsidR="00752D76" w:rsidRPr="000250ED" w14:paraId="205B286F" w14:textId="77777777" w:rsidTr="00923D2E">
        <w:tc>
          <w:tcPr>
            <w:tcW w:w="4140" w:type="dxa"/>
          </w:tcPr>
          <w:p w14:paraId="3D23A8CD" w14:textId="72A9F55D"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30 September 20</w:t>
            </w:r>
            <w:r w:rsidRPr="000250ED">
              <w:rPr>
                <w:rFonts w:cs="Times New Roman"/>
                <w:lang w:val="en-US"/>
              </w:rPr>
              <w:t>2</w:t>
            </w:r>
            <w:r>
              <w:rPr>
                <w:rFonts w:cs="Times New Roman"/>
                <w:lang w:val="en-US"/>
              </w:rPr>
              <w:t>3</w:t>
            </w:r>
            <w:r w:rsidRPr="000250ED">
              <w:rPr>
                <w:rFonts w:cs="Times New Roman"/>
              </w:rPr>
              <w:t xml:space="preserve"> / 31 March 202</w:t>
            </w:r>
            <w:r>
              <w:rPr>
                <w:rFonts w:cs="Times New Roman"/>
              </w:rPr>
              <w:t>3</w:t>
            </w:r>
          </w:p>
        </w:tc>
        <w:tc>
          <w:tcPr>
            <w:tcW w:w="990" w:type="dxa"/>
          </w:tcPr>
          <w:p w14:paraId="1C0F96B8"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1D15C6F2"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77DEAEF"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64AAB56E"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3FF184D"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6C54058E"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E6612A4"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5CE619BC"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02761A64"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7DF20AF"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15F58F74"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088D1041" w14:textId="77777777" w:rsidR="00752D76" w:rsidRPr="000250ED" w:rsidRDefault="00752D76" w:rsidP="00752D76">
            <w:pPr>
              <w:tabs>
                <w:tab w:val="decimal" w:pos="1044"/>
              </w:tabs>
              <w:spacing w:line="240" w:lineRule="atLeast"/>
              <w:ind w:right="-45"/>
              <w:rPr>
                <w:rFonts w:cs="Times New Roman"/>
                <w:lang w:val="en-US"/>
              </w:rPr>
            </w:pPr>
          </w:p>
        </w:tc>
        <w:tc>
          <w:tcPr>
            <w:tcW w:w="1169" w:type="dxa"/>
            <w:tcBorders>
              <w:bottom w:val="double" w:sz="4" w:space="0" w:color="auto"/>
            </w:tcBorders>
            <w:vAlign w:val="bottom"/>
          </w:tcPr>
          <w:p w14:paraId="26B53DE8" w14:textId="71047414" w:rsidR="00752D76" w:rsidRPr="00181AC4" w:rsidRDefault="003C37FE" w:rsidP="00752D76">
            <w:pPr>
              <w:tabs>
                <w:tab w:val="decimal" w:pos="915"/>
              </w:tabs>
              <w:ind w:right="-127"/>
              <w:rPr>
                <w:rFonts w:cs="Times New Roman"/>
                <w:b/>
                <w:bCs/>
                <w:lang w:val="en-US"/>
              </w:rPr>
            </w:pPr>
            <w:r w:rsidRPr="003C37FE">
              <w:rPr>
                <w:rFonts w:cs="Times New Roman"/>
                <w:b/>
                <w:bCs/>
                <w:lang w:val="en-US"/>
              </w:rPr>
              <w:t>10,790,634</w:t>
            </w:r>
          </w:p>
        </w:tc>
        <w:tc>
          <w:tcPr>
            <w:tcW w:w="270" w:type="dxa"/>
            <w:vAlign w:val="bottom"/>
          </w:tcPr>
          <w:p w14:paraId="1214B687" w14:textId="77777777" w:rsidR="00752D76" w:rsidRPr="00181AC4" w:rsidRDefault="00752D76" w:rsidP="00752D76">
            <w:pPr>
              <w:tabs>
                <w:tab w:val="decimal" w:pos="915"/>
              </w:tabs>
              <w:ind w:right="-127"/>
              <w:rPr>
                <w:rFonts w:cs="Times New Roman"/>
                <w:b/>
                <w:bCs/>
                <w:lang w:val="en-US"/>
              </w:rPr>
            </w:pPr>
          </w:p>
        </w:tc>
        <w:tc>
          <w:tcPr>
            <w:tcW w:w="1207" w:type="dxa"/>
            <w:tcBorders>
              <w:bottom w:val="double" w:sz="4" w:space="0" w:color="auto"/>
            </w:tcBorders>
          </w:tcPr>
          <w:p w14:paraId="3FAB0E94" w14:textId="2817DB3A" w:rsidR="00752D76" w:rsidRPr="00E57C72" w:rsidRDefault="00752D76" w:rsidP="00752D76">
            <w:pPr>
              <w:tabs>
                <w:tab w:val="decimal" w:pos="915"/>
              </w:tabs>
              <w:ind w:right="-127"/>
              <w:rPr>
                <w:rFonts w:cs="Times New Roman"/>
                <w:b/>
                <w:bCs/>
                <w:lang w:val="en-US"/>
              </w:rPr>
            </w:pPr>
            <w:r w:rsidRPr="00616A97">
              <w:rPr>
                <w:rFonts w:cs="Times New Roman"/>
                <w:b/>
                <w:bCs/>
                <w:lang w:val="en-US"/>
              </w:rPr>
              <w:t>9,</w:t>
            </w:r>
            <w:r w:rsidR="00547896">
              <w:rPr>
                <w:rFonts w:cs="Times New Roman"/>
                <w:b/>
                <w:bCs/>
                <w:lang w:val="en-US"/>
              </w:rPr>
              <w:t>645,454</w:t>
            </w:r>
          </w:p>
        </w:tc>
      </w:tr>
      <w:tr w:rsidR="00752D76" w:rsidRPr="000250ED" w14:paraId="72D84104" w14:textId="77777777" w:rsidTr="00923D2E">
        <w:tc>
          <w:tcPr>
            <w:tcW w:w="4140" w:type="dxa"/>
          </w:tcPr>
          <w:p w14:paraId="642AF241"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Segment liabilities as at</w:t>
            </w:r>
          </w:p>
        </w:tc>
        <w:tc>
          <w:tcPr>
            <w:tcW w:w="990" w:type="dxa"/>
          </w:tcPr>
          <w:p w14:paraId="5E9C8FD6"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3746F7FC"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38A43FF6"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103689CD"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17513140"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20DB2B6F"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131E0A3C"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27B4929"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4EB2678F"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2D3BC599"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69185798"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5E55A54" w14:textId="77777777" w:rsidR="00752D76" w:rsidRPr="000250ED" w:rsidRDefault="00752D76" w:rsidP="00752D76">
            <w:pPr>
              <w:tabs>
                <w:tab w:val="decimal" w:pos="1044"/>
              </w:tabs>
              <w:spacing w:line="240" w:lineRule="atLeast"/>
              <w:ind w:right="-45"/>
              <w:rPr>
                <w:rFonts w:cs="Times New Roman"/>
                <w:lang w:val="en-US"/>
              </w:rPr>
            </w:pPr>
          </w:p>
        </w:tc>
        <w:tc>
          <w:tcPr>
            <w:tcW w:w="1169" w:type="dxa"/>
            <w:vAlign w:val="bottom"/>
          </w:tcPr>
          <w:p w14:paraId="2AC728E0" w14:textId="77777777" w:rsidR="00752D76" w:rsidRPr="00181AC4" w:rsidRDefault="00752D76" w:rsidP="00752D76">
            <w:pPr>
              <w:tabs>
                <w:tab w:val="decimal" w:pos="915"/>
              </w:tabs>
              <w:ind w:right="-127"/>
              <w:rPr>
                <w:rFonts w:cs="Times New Roman"/>
                <w:b/>
                <w:bCs/>
                <w:lang w:val="en-US"/>
              </w:rPr>
            </w:pPr>
          </w:p>
        </w:tc>
        <w:tc>
          <w:tcPr>
            <w:tcW w:w="270" w:type="dxa"/>
            <w:vAlign w:val="bottom"/>
          </w:tcPr>
          <w:p w14:paraId="3577E37B" w14:textId="77777777" w:rsidR="00752D76" w:rsidRPr="00181AC4" w:rsidRDefault="00752D76" w:rsidP="00752D76">
            <w:pPr>
              <w:tabs>
                <w:tab w:val="decimal" w:pos="915"/>
              </w:tabs>
              <w:ind w:right="-127"/>
              <w:rPr>
                <w:rFonts w:cs="Times New Roman"/>
                <w:b/>
                <w:bCs/>
                <w:lang w:val="en-US"/>
              </w:rPr>
            </w:pPr>
          </w:p>
        </w:tc>
        <w:tc>
          <w:tcPr>
            <w:tcW w:w="1207" w:type="dxa"/>
          </w:tcPr>
          <w:p w14:paraId="535EB1CF" w14:textId="77777777" w:rsidR="00752D76" w:rsidRPr="00181AC4" w:rsidRDefault="00752D76" w:rsidP="00752D76">
            <w:pPr>
              <w:tabs>
                <w:tab w:val="decimal" w:pos="952"/>
              </w:tabs>
              <w:ind w:right="-127"/>
              <w:jc w:val="right"/>
              <w:rPr>
                <w:rFonts w:cs="Times New Roman"/>
                <w:b/>
                <w:bCs/>
                <w:lang w:val="en-US"/>
              </w:rPr>
            </w:pPr>
          </w:p>
        </w:tc>
      </w:tr>
      <w:tr w:rsidR="00752D76" w:rsidRPr="000250ED" w14:paraId="052E6373" w14:textId="77777777" w:rsidTr="00923D2E">
        <w:tc>
          <w:tcPr>
            <w:tcW w:w="4140" w:type="dxa"/>
          </w:tcPr>
          <w:p w14:paraId="6D432917" w14:textId="154F738F"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0250ED">
              <w:rPr>
                <w:rFonts w:cs="Times New Roman"/>
              </w:rPr>
              <w:t xml:space="preserve">   30 September 202</w:t>
            </w:r>
            <w:r>
              <w:rPr>
                <w:rFonts w:cs="Times New Roman"/>
              </w:rPr>
              <w:t>3</w:t>
            </w:r>
            <w:r w:rsidRPr="000250ED">
              <w:rPr>
                <w:rFonts w:cs="Times New Roman"/>
              </w:rPr>
              <w:t xml:space="preserve"> / 31 March 202</w:t>
            </w:r>
            <w:r>
              <w:rPr>
                <w:rFonts w:cs="Times New Roman"/>
              </w:rPr>
              <w:t>3</w:t>
            </w:r>
          </w:p>
        </w:tc>
        <w:tc>
          <w:tcPr>
            <w:tcW w:w="990" w:type="dxa"/>
          </w:tcPr>
          <w:p w14:paraId="448C5443"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1" w:type="dxa"/>
          </w:tcPr>
          <w:p w14:paraId="56896063"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6F438BD5"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14:paraId="0D584A5E"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tcPr>
          <w:p w14:paraId="0F299F7D"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0" w:type="dxa"/>
          </w:tcPr>
          <w:p w14:paraId="4AD83FBF"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00" w:type="dxa"/>
          </w:tcPr>
          <w:p w14:paraId="65126B36"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14:paraId="0EA7D4E1"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1" w:type="dxa"/>
          </w:tcPr>
          <w:p w14:paraId="579E828B"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77030148"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1" w:type="dxa"/>
          </w:tcPr>
          <w:p w14:paraId="495531D9" w14:textId="77777777" w:rsidR="00752D76" w:rsidRPr="000250ED" w:rsidRDefault="00752D76" w:rsidP="00752D7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14:paraId="64663410" w14:textId="77777777" w:rsidR="00752D76" w:rsidRPr="000250ED" w:rsidRDefault="00752D76" w:rsidP="00752D76">
            <w:pPr>
              <w:tabs>
                <w:tab w:val="decimal" w:pos="1044"/>
              </w:tabs>
              <w:spacing w:line="240" w:lineRule="atLeast"/>
              <w:ind w:right="-45"/>
              <w:rPr>
                <w:rFonts w:cs="Times New Roman"/>
                <w:b/>
                <w:bCs/>
                <w:lang w:val="en-US"/>
              </w:rPr>
            </w:pPr>
          </w:p>
        </w:tc>
        <w:tc>
          <w:tcPr>
            <w:tcW w:w="1169" w:type="dxa"/>
            <w:tcBorders>
              <w:bottom w:val="double" w:sz="4" w:space="0" w:color="auto"/>
            </w:tcBorders>
            <w:vAlign w:val="bottom"/>
          </w:tcPr>
          <w:p w14:paraId="3FE828AC" w14:textId="3238567F" w:rsidR="00752D76" w:rsidRPr="00181AC4" w:rsidRDefault="00430E76" w:rsidP="00752D76">
            <w:pPr>
              <w:tabs>
                <w:tab w:val="decimal" w:pos="934"/>
              </w:tabs>
              <w:ind w:right="-127"/>
              <w:rPr>
                <w:rFonts w:cs="Times New Roman"/>
                <w:b/>
                <w:bCs/>
                <w:lang w:val="en-US"/>
              </w:rPr>
            </w:pPr>
            <w:r w:rsidRPr="00430E76">
              <w:rPr>
                <w:rFonts w:cs="Times New Roman"/>
                <w:b/>
                <w:bCs/>
                <w:lang w:val="en-US"/>
              </w:rPr>
              <w:t>1,713,613</w:t>
            </w:r>
          </w:p>
        </w:tc>
        <w:tc>
          <w:tcPr>
            <w:tcW w:w="270" w:type="dxa"/>
            <w:vAlign w:val="bottom"/>
          </w:tcPr>
          <w:p w14:paraId="486D26AD" w14:textId="77777777" w:rsidR="00752D76" w:rsidRPr="00181AC4" w:rsidRDefault="00752D76" w:rsidP="00752D76">
            <w:pPr>
              <w:tabs>
                <w:tab w:val="decimal" w:pos="915"/>
              </w:tabs>
              <w:ind w:right="-127"/>
              <w:rPr>
                <w:rFonts w:cs="Times New Roman"/>
                <w:b/>
                <w:bCs/>
                <w:lang w:val="en-US"/>
              </w:rPr>
            </w:pPr>
          </w:p>
        </w:tc>
        <w:tc>
          <w:tcPr>
            <w:tcW w:w="1207" w:type="dxa"/>
            <w:tcBorders>
              <w:bottom w:val="double" w:sz="4" w:space="0" w:color="auto"/>
            </w:tcBorders>
          </w:tcPr>
          <w:p w14:paraId="1E718CAC" w14:textId="6CC669E3" w:rsidR="00752D76" w:rsidRPr="00C400D3" w:rsidRDefault="00752D76" w:rsidP="00752D76">
            <w:pPr>
              <w:tabs>
                <w:tab w:val="decimal" w:pos="952"/>
              </w:tabs>
              <w:ind w:right="-127"/>
              <w:rPr>
                <w:rFonts w:eastAsia="Calibri" w:cs="Times New Roman"/>
                <w:b/>
                <w:bCs/>
                <w:lang w:val="en-US"/>
              </w:rPr>
            </w:pPr>
            <w:r w:rsidRPr="00616A97">
              <w:rPr>
                <w:rFonts w:cs="Times New Roman"/>
                <w:b/>
                <w:bCs/>
                <w:lang w:val="en-US"/>
              </w:rPr>
              <w:t>1,</w:t>
            </w:r>
            <w:r w:rsidR="00547896">
              <w:rPr>
                <w:rFonts w:cs="Times New Roman"/>
                <w:b/>
                <w:bCs/>
                <w:lang w:val="en-US"/>
              </w:rPr>
              <w:t>746,368</w:t>
            </w:r>
          </w:p>
        </w:tc>
      </w:tr>
    </w:tbl>
    <w:p w14:paraId="319820A1" w14:textId="342897C8" w:rsidR="00C23CE8" w:rsidRDefault="00C23CE8" w:rsidP="000B4BF9">
      <w:pPr>
        <w:tabs>
          <w:tab w:val="decimal" w:pos="9540"/>
        </w:tabs>
        <w:spacing w:line="240" w:lineRule="atLeast"/>
        <w:ind w:left="540"/>
        <w:jc w:val="thaiDistribute"/>
        <w:rPr>
          <w:rFonts w:cs="Times New Roman"/>
          <w:lang w:val="en-US"/>
        </w:rPr>
      </w:pPr>
    </w:p>
    <w:p w14:paraId="14539E96" w14:textId="77777777" w:rsidR="00C23CE8" w:rsidRDefault="00C23CE8" w:rsidP="000B4BF9">
      <w:pPr>
        <w:tabs>
          <w:tab w:val="decimal" w:pos="9540"/>
        </w:tabs>
        <w:spacing w:line="240" w:lineRule="atLeast"/>
        <w:ind w:left="540"/>
        <w:jc w:val="thaiDistribute"/>
        <w:rPr>
          <w:rFonts w:cs="Times New Roman"/>
          <w:lang w:val="en-US"/>
        </w:rPr>
      </w:pPr>
    </w:p>
    <w:p w14:paraId="6C8F3B3B" w14:textId="77777777" w:rsidR="00E74521" w:rsidRDefault="00E74521">
      <w:pPr>
        <w:spacing w:line="240" w:lineRule="auto"/>
        <w:rPr>
          <w:rFonts w:cs="Times New Roman"/>
        </w:rPr>
      </w:pPr>
    </w:p>
    <w:p w14:paraId="67DA79C2" w14:textId="77777777" w:rsidR="00BE2A39" w:rsidRDefault="00BE2A39">
      <w:pPr>
        <w:spacing w:line="240" w:lineRule="auto"/>
        <w:rPr>
          <w:rFonts w:cs="Times New Roman"/>
        </w:rPr>
      </w:pPr>
    </w:p>
    <w:p w14:paraId="517B781A" w14:textId="77777777" w:rsidR="00752D76" w:rsidRDefault="00752D76">
      <w:pPr>
        <w:spacing w:line="240" w:lineRule="auto"/>
        <w:rPr>
          <w:rFonts w:cs="Times New Roman"/>
        </w:rPr>
      </w:pPr>
    </w:p>
    <w:p w14:paraId="7B7EFF85" w14:textId="77777777" w:rsidR="006503D7" w:rsidRDefault="006503D7">
      <w:pPr>
        <w:spacing w:line="240" w:lineRule="auto"/>
        <w:rPr>
          <w:cs/>
        </w:rPr>
        <w:sectPr w:rsidR="006503D7" w:rsidSect="006503D7">
          <w:headerReference w:type="default" r:id="rId13"/>
          <w:footerReference w:type="default" r:id="rId14"/>
          <w:pgSz w:w="16834" w:h="11909" w:orient="landscape" w:code="9"/>
          <w:pgMar w:top="691" w:right="1152" w:bottom="576" w:left="1152" w:header="720" w:footer="720" w:gutter="0"/>
          <w:cols w:space="720"/>
          <w:docGrid w:linePitch="299"/>
        </w:sectPr>
      </w:pPr>
    </w:p>
    <w:p w14:paraId="2C202269" w14:textId="695054AE" w:rsidR="00752D76" w:rsidRPr="00752D76" w:rsidRDefault="00752D76" w:rsidP="00752D76">
      <w:pPr>
        <w:pStyle w:val="ListParagraph"/>
        <w:numPr>
          <w:ilvl w:val="0"/>
          <w:numId w:val="11"/>
        </w:numPr>
        <w:tabs>
          <w:tab w:val="decimal" w:pos="9540"/>
        </w:tabs>
        <w:spacing w:line="240" w:lineRule="atLeast"/>
        <w:jc w:val="both"/>
        <w:rPr>
          <w:b/>
          <w:bCs/>
          <w:sz w:val="24"/>
          <w:szCs w:val="24"/>
          <w:lang w:val="en-US"/>
        </w:rPr>
      </w:pPr>
      <w:r w:rsidRPr="00752D76">
        <w:rPr>
          <w:b/>
          <w:bCs/>
          <w:sz w:val="24"/>
          <w:szCs w:val="24"/>
          <w:lang w:val="en-US"/>
        </w:rPr>
        <w:lastRenderedPageBreak/>
        <w:t>Dividends</w:t>
      </w:r>
    </w:p>
    <w:p w14:paraId="67D4E1D2" w14:textId="77777777" w:rsidR="00752D76" w:rsidRDefault="00752D76" w:rsidP="00752D76">
      <w:pPr>
        <w:pStyle w:val="ListParagraph"/>
        <w:tabs>
          <w:tab w:val="decimal" w:pos="9540"/>
        </w:tabs>
        <w:spacing w:line="240" w:lineRule="atLeast"/>
        <w:ind w:left="540"/>
        <w:jc w:val="both"/>
      </w:pPr>
    </w:p>
    <w:tbl>
      <w:tblPr>
        <w:tblStyle w:val="TableGrid"/>
        <w:tblpPr w:leftFromText="180" w:rightFromText="180" w:vertAnchor="text" w:horzAnchor="margin" w:tblpXSpec="center" w:tblpY="198"/>
        <w:tblW w:w="88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8"/>
        <w:gridCol w:w="1314"/>
        <w:gridCol w:w="1710"/>
        <w:gridCol w:w="1260"/>
        <w:gridCol w:w="270"/>
        <w:gridCol w:w="1530"/>
      </w:tblGrid>
      <w:tr w:rsidR="00752D76" w:rsidRPr="002F1846" w14:paraId="03E3F69D" w14:textId="77777777" w:rsidTr="00CC211A">
        <w:trPr>
          <w:tblHeader/>
        </w:trPr>
        <w:tc>
          <w:tcPr>
            <w:tcW w:w="2788" w:type="dxa"/>
          </w:tcPr>
          <w:p w14:paraId="6CE820A9" w14:textId="77777777" w:rsidR="00752D76" w:rsidRPr="002F1846" w:rsidRDefault="00752D76" w:rsidP="00CC211A">
            <w:pPr>
              <w:pStyle w:val="block"/>
              <w:spacing w:after="0" w:line="240" w:lineRule="auto"/>
              <w:ind w:left="0"/>
              <w:jc w:val="center"/>
              <w:rPr>
                <w:sz w:val="20"/>
              </w:rPr>
            </w:pPr>
          </w:p>
        </w:tc>
        <w:tc>
          <w:tcPr>
            <w:tcW w:w="1314" w:type="dxa"/>
            <w:vAlign w:val="bottom"/>
          </w:tcPr>
          <w:p w14:paraId="2039D866" w14:textId="77777777" w:rsidR="00752D76" w:rsidRPr="00964B35" w:rsidRDefault="00752D76" w:rsidP="00CC211A">
            <w:pPr>
              <w:spacing w:line="240" w:lineRule="auto"/>
              <w:ind w:left="-144" w:right="-108" w:firstLine="25"/>
              <w:jc w:val="center"/>
              <w:rPr>
                <w:rFonts w:cs="Times New Roman"/>
                <w:lang w:val="en-US"/>
              </w:rPr>
            </w:pPr>
            <w:r w:rsidRPr="00E87F4D">
              <w:t xml:space="preserve">Approval </w:t>
            </w:r>
            <w:r>
              <w:br/>
            </w:r>
            <w:r w:rsidRPr="00E87F4D">
              <w:t>date</w:t>
            </w:r>
          </w:p>
        </w:tc>
        <w:tc>
          <w:tcPr>
            <w:tcW w:w="1710" w:type="dxa"/>
            <w:vAlign w:val="bottom"/>
          </w:tcPr>
          <w:p w14:paraId="662F9532" w14:textId="77777777" w:rsidR="00752D76" w:rsidRPr="00964B35" w:rsidRDefault="00752D76" w:rsidP="00CC211A">
            <w:pPr>
              <w:spacing w:line="240" w:lineRule="auto"/>
              <w:ind w:left="-106" w:right="-108" w:hanging="13"/>
              <w:jc w:val="center"/>
              <w:rPr>
                <w:rFonts w:cs="Times New Roman"/>
                <w:lang w:val="en-US"/>
              </w:rPr>
            </w:pPr>
            <w:r w:rsidRPr="00964B35">
              <w:rPr>
                <w:rFonts w:cs="Times New Roman"/>
                <w:lang w:val="en-US"/>
              </w:rPr>
              <w:t>Payment</w:t>
            </w:r>
            <w:r>
              <w:rPr>
                <w:rFonts w:cs="Times New Roman"/>
                <w:lang w:val="en-US"/>
              </w:rPr>
              <w:t xml:space="preserve"> </w:t>
            </w:r>
            <w:r>
              <w:rPr>
                <w:rFonts w:cs="Times New Roman"/>
                <w:lang w:val="en-US"/>
              </w:rPr>
              <w:br/>
            </w:r>
            <w:r w:rsidRPr="00964B35">
              <w:rPr>
                <w:rFonts w:cs="Times New Roman"/>
                <w:lang w:val="en-US"/>
              </w:rPr>
              <w:t>schedule</w:t>
            </w:r>
          </w:p>
        </w:tc>
        <w:tc>
          <w:tcPr>
            <w:tcW w:w="1260" w:type="dxa"/>
            <w:vAlign w:val="bottom"/>
          </w:tcPr>
          <w:p w14:paraId="4A7B9EB1" w14:textId="77777777" w:rsidR="00752D76" w:rsidRPr="00964B35" w:rsidRDefault="00752D76" w:rsidP="00CC211A">
            <w:pPr>
              <w:spacing w:line="240" w:lineRule="auto"/>
              <w:ind w:left="-155" w:right="-108" w:firstLine="36"/>
              <w:jc w:val="center"/>
              <w:rPr>
                <w:rFonts w:cs="Times New Roman"/>
                <w:lang w:val="en-US"/>
              </w:rPr>
            </w:pPr>
            <w:r w:rsidRPr="00964B35">
              <w:rPr>
                <w:rFonts w:cs="Times New Roman"/>
                <w:lang w:val="en-US"/>
              </w:rPr>
              <w:t>Dividend rate per share</w:t>
            </w:r>
          </w:p>
        </w:tc>
        <w:tc>
          <w:tcPr>
            <w:tcW w:w="270" w:type="dxa"/>
            <w:vAlign w:val="bottom"/>
          </w:tcPr>
          <w:p w14:paraId="0383CBFD" w14:textId="77777777" w:rsidR="00752D76" w:rsidRPr="00964B35" w:rsidRDefault="00752D76" w:rsidP="00CC211A">
            <w:pPr>
              <w:spacing w:line="240" w:lineRule="auto"/>
              <w:ind w:left="72" w:right="-108" w:hanging="191"/>
              <w:jc w:val="center"/>
              <w:rPr>
                <w:rFonts w:cs="Times New Roman"/>
                <w:lang w:val="en-US"/>
              </w:rPr>
            </w:pPr>
          </w:p>
        </w:tc>
        <w:tc>
          <w:tcPr>
            <w:tcW w:w="1530" w:type="dxa"/>
            <w:vAlign w:val="bottom"/>
          </w:tcPr>
          <w:p w14:paraId="72355AA9" w14:textId="77777777" w:rsidR="00752D76" w:rsidRPr="00964B35" w:rsidRDefault="00752D76" w:rsidP="00CC211A">
            <w:pPr>
              <w:spacing w:line="240" w:lineRule="auto"/>
              <w:ind w:left="72" w:right="-108" w:hanging="191"/>
              <w:jc w:val="center"/>
              <w:rPr>
                <w:rFonts w:cs="Times New Roman"/>
                <w:lang w:val="en-US"/>
              </w:rPr>
            </w:pPr>
            <w:r w:rsidRPr="00964B35">
              <w:rPr>
                <w:rFonts w:cs="Times New Roman"/>
                <w:lang w:val="en-US"/>
              </w:rPr>
              <w:t>Amount</w:t>
            </w:r>
          </w:p>
        </w:tc>
      </w:tr>
      <w:tr w:rsidR="00752D76" w:rsidRPr="002F1846" w14:paraId="2DB4817E" w14:textId="77777777" w:rsidTr="00CC211A">
        <w:trPr>
          <w:tblHeader/>
        </w:trPr>
        <w:tc>
          <w:tcPr>
            <w:tcW w:w="2788" w:type="dxa"/>
          </w:tcPr>
          <w:p w14:paraId="5B78AA31" w14:textId="77777777" w:rsidR="00752D76" w:rsidRPr="002F1846" w:rsidRDefault="00752D76" w:rsidP="00CC211A">
            <w:pPr>
              <w:pStyle w:val="block"/>
              <w:spacing w:after="0" w:line="240" w:lineRule="auto"/>
              <w:ind w:left="-135" w:right="-146"/>
              <w:jc w:val="center"/>
              <w:rPr>
                <w:sz w:val="20"/>
              </w:rPr>
            </w:pPr>
          </w:p>
        </w:tc>
        <w:tc>
          <w:tcPr>
            <w:tcW w:w="1314" w:type="dxa"/>
            <w:vAlign w:val="bottom"/>
          </w:tcPr>
          <w:p w14:paraId="3F260CBE" w14:textId="77777777" w:rsidR="00752D76" w:rsidRPr="00964B35" w:rsidRDefault="00752D76" w:rsidP="00CC211A">
            <w:pPr>
              <w:spacing w:line="240" w:lineRule="auto"/>
              <w:ind w:left="72" w:right="-108" w:hanging="191"/>
              <w:jc w:val="center"/>
              <w:rPr>
                <w:rFonts w:cs="Times New Roman"/>
                <w:lang w:val="en-US"/>
              </w:rPr>
            </w:pPr>
          </w:p>
        </w:tc>
        <w:tc>
          <w:tcPr>
            <w:tcW w:w="1710" w:type="dxa"/>
            <w:vAlign w:val="bottom"/>
          </w:tcPr>
          <w:p w14:paraId="31C3A0ED" w14:textId="77777777" w:rsidR="00752D76" w:rsidRPr="00964B35" w:rsidRDefault="00752D76" w:rsidP="00CC211A">
            <w:pPr>
              <w:spacing w:line="240" w:lineRule="auto"/>
              <w:ind w:left="72" w:right="-108" w:hanging="191"/>
              <w:jc w:val="center"/>
              <w:rPr>
                <w:rFonts w:cs="Times New Roman"/>
                <w:lang w:val="en-US"/>
              </w:rPr>
            </w:pPr>
          </w:p>
        </w:tc>
        <w:tc>
          <w:tcPr>
            <w:tcW w:w="1260" w:type="dxa"/>
            <w:vAlign w:val="bottom"/>
          </w:tcPr>
          <w:p w14:paraId="39017E03" w14:textId="77777777" w:rsidR="00752D76" w:rsidRPr="004C78EC" w:rsidRDefault="00752D76" w:rsidP="00CC211A">
            <w:pPr>
              <w:spacing w:line="240" w:lineRule="auto"/>
              <w:ind w:left="72" w:right="-108" w:hanging="191"/>
              <w:jc w:val="center"/>
              <w:rPr>
                <w:rFonts w:cs="Times New Roman"/>
                <w:i/>
                <w:iCs/>
                <w:lang w:val="en-US"/>
              </w:rPr>
            </w:pPr>
            <w:r w:rsidRPr="004C78EC">
              <w:rPr>
                <w:rFonts w:cs="Times New Roman"/>
                <w:i/>
                <w:iCs/>
                <w:lang w:val="en-US"/>
              </w:rPr>
              <w:t>(Baht)</w:t>
            </w:r>
          </w:p>
        </w:tc>
        <w:tc>
          <w:tcPr>
            <w:tcW w:w="270" w:type="dxa"/>
            <w:vAlign w:val="bottom"/>
          </w:tcPr>
          <w:p w14:paraId="094C11BC" w14:textId="77777777" w:rsidR="00752D76" w:rsidRPr="004C78EC" w:rsidRDefault="00752D76" w:rsidP="00CC211A">
            <w:pPr>
              <w:spacing w:line="240" w:lineRule="auto"/>
              <w:ind w:left="72" w:right="-108" w:hanging="191"/>
              <w:jc w:val="center"/>
              <w:rPr>
                <w:rFonts w:cs="Times New Roman"/>
                <w:i/>
                <w:iCs/>
                <w:lang w:val="en-US"/>
              </w:rPr>
            </w:pPr>
          </w:p>
        </w:tc>
        <w:tc>
          <w:tcPr>
            <w:tcW w:w="1530" w:type="dxa"/>
            <w:vAlign w:val="bottom"/>
          </w:tcPr>
          <w:p w14:paraId="46510834" w14:textId="77777777" w:rsidR="00752D76" w:rsidRPr="004C78EC" w:rsidRDefault="00752D76" w:rsidP="00CC211A">
            <w:pPr>
              <w:spacing w:line="240" w:lineRule="auto"/>
              <w:ind w:left="72" w:right="-108" w:hanging="191"/>
              <w:jc w:val="center"/>
              <w:rPr>
                <w:rFonts w:cs="Times New Roman"/>
                <w:i/>
                <w:iCs/>
                <w:lang w:val="en-US"/>
              </w:rPr>
            </w:pPr>
            <w:r w:rsidRPr="004C78EC">
              <w:rPr>
                <w:rFonts w:cs="Times New Roman"/>
                <w:i/>
                <w:iCs/>
                <w:lang w:val="en-US"/>
              </w:rPr>
              <w:t>(in million Baht)</w:t>
            </w:r>
          </w:p>
        </w:tc>
      </w:tr>
      <w:tr w:rsidR="00752D76" w:rsidRPr="002F1846" w14:paraId="60C03284" w14:textId="77777777" w:rsidTr="00CC211A">
        <w:trPr>
          <w:tblHeader/>
        </w:trPr>
        <w:tc>
          <w:tcPr>
            <w:tcW w:w="2788" w:type="dxa"/>
          </w:tcPr>
          <w:p w14:paraId="00D88702" w14:textId="76B825E1" w:rsidR="00752D76" w:rsidRPr="00901B91" w:rsidRDefault="00752D76" w:rsidP="00CC211A">
            <w:pPr>
              <w:pStyle w:val="block"/>
              <w:spacing w:after="0" w:line="240" w:lineRule="auto"/>
              <w:ind w:left="-17" w:right="-146"/>
              <w:rPr>
                <w:rFonts w:cstheme="minorBidi"/>
                <w:b/>
                <w:bCs/>
                <w:i/>
                <w:iCs/>
                <w:sz w:val="20"/>
              </w:rPr>
            </w:pPr>
            <w:r w:rsidRPr="0085463E">
              <w:rPr>
                <w:rFonts w:ascii="Times New Roman" w:hAnsi="Times New Roman"/>
                <w:b/>
                <w:bCs/>
                <w:i/>
                <w:iCs/>
                <w:szCs w:val="22"/>
                <w:lang w:val="en-US" w:bidi="th-TH"/>
              </w:rPr>
              <w:t>202</w:t>
            </w:r>
            <w:r w:rsidR="00901B91">
              <w:rPr>
                <w:rFonts w:ascii="Times New Roman" w:hAnsi="Times New Roman"/>
                <w:b/>
                <w:bCs/>
                <w:i/>
                <w:iCs/>
                <w:szCs w:val="22"/>
                <w:lang w:val="en-US" w:bidi="th-TH"/>
              </w:rPr>
              <w:t>3</w:t>
            </w:r>
          </w:p>
        </w:tc>
        <w:tc>
          <w:tcPr>
            <w:tcW w:w="1314" w:type="dxa"/>
            <w:vAlign w:val="bottom"/>
          </w:tcPr>
          <w:p w14:paraId="0DC00F1A" w14:textId="77777777" w:rsidR="00752D76" w:rsidRPr="002F1846" w:rsidRDefault="00752D76" w:rsidP="00CC211A">
            <w:pPr>
              <w:pStyle w:val="block"/>
              <w:spacing w:after="0" w:line="240" w:lineRule="auto"/>
              <w:ind w:left="-135" w:right="-146"/>
              <w:jc w:val="center"/>
              <w:rPr>
                <w:sz w:val="20"/>
              </w:rPr>
            </w:pPr>
          </w:p>
        </w:tc>
        <w:tc>
          <w:tcPr>
            <w:tcW w:w="1710" w:type="dxa"/>
            <w:vAlign w:val="bottom"/>
          </w:tcPr>
          <w:p w14:paraId="1C1014D7" w14:textId="77777777" w:rsidR="00752D76" w:rsidRPr="002F1846" w:rsidRDefault="00752D76" w:rsidP="00CC211A">
            <w:pPr>
              <w:pStyle w:val="block"/>
              <w:spacing w:after="0" w:line="240" w:lineRule="auto"/>
              <w:ind w:left="-70" w:right="-146"/>
              <w:jc w:val="center"/>
              <w:rPr>
                <w:sz w:val="20"/>
              </w:rPr>
            </w:pPr>
          </w:p>
        </w:tc>
        <w:tc>
          <w:tcPr>
            <w:tcW w:w="1260" w:type="dxa"/>
            <w:vAlign w:val="bottom"/>
          </w:tcPr>
          <w:p w14:paraId="2FFC4A85" w14:textId="77777777" w:rsidR="00752D76" w:rsidRPr="002F1846" w:rsidRDefault="00752D76" w:rsidP="00CC211A">
            <w:pPr>
              <w:pStyle w:val="block"/>
              <w:spacing w:after="0" w:line="240" w:lineRule="auto"/>
              <w:ind w:left="0"/>
              <w:jc w:val="center"/>
              <w:rPr>
                <w:i/>
                <w:iCs/>
                <w:sz w:val="20"/>
              </w:rPr>
            </w:pPr>
          </w:p>
        </w:tc>
        <w:tc>
          <w:tcPr>
            <w:tcW w:w="270" w:type="dxa"/>
            <w:vAlign w:val="bottom"/>
          </w:tcPr>
          <w:p w14:paraId="7CC39A4E" w14:textId="77777777" w:rsidR="00752D76" w:rsidRPr="002F1846" w:rsidRDefault="00752D76" w:rsidP="00CC211A">
            <w:pPr>
              <w:pStyle w:val="block"/>
              <w:spacing w:after="0" w:line="240" w:lineRule="auto"/>
              <w:ind w:left="0"/>
              <w:jc w:val="center"/>
              <w:rPr>
                <w:sz w:val="20"/>
              </w:rPr>
            </w:pPr>
          </w:p>
        </w:tc>
        <w:tc>
          <w:tcPr>
            <w:tcW w:w="1530" w:type="dxa"/>
            <w:vAlign w:val="bottom"/>
          </w:tcPr>
          <w:p w14:paraId="77039D8D" w14:textId="77777777" w:rsidR="00752D76" w:rsidRPr="002F1846" w:rsidRDefault="00752D76" w:rsidP="00CC211A">
            <w:pPr>
              <w:pStyle w:val="block"/>
              <w:spacing w:after="0" w:line="240" w:lineRule="auto"/>
              <w:ind w:left="-96" w:right="-83"/>
              <w:jc w:val="center"/>
              <w:rPr>
                <w:i/>
                <w:iCs/>
                <w:sz w:val="20"/>
              </w:rPr>
            </w:pPr>
          </w:p>
        </w:tc>
      </w:tr>
      <w:tr w:rsidR="00752D76" w:rsidRPr="002F1846" w14:paraId="6B494F66" w14:textId="77777777" w:rsidTr="00CC211A">
        <w:tc>
          <w:tcPr>
            <w:tcW w:w="2788" w:type="dxa"/>
          </w:tcPr>
          <w:p w14:paraId="485EDB61" w14:textId="2FCEF093" w:rsidR="00752D76" w:rsidRPr="00964B35" w:rsidRDefault="00752D76" w:rsidP="00CC211A">
            <w:pPr>
              <w:pStyle w:val="block"/>
              <w:spacing w:after="0" w:line="240" w:lineRule="auto"/>
              <w:ind w:left="-18" w:right="-146"/>
              <w:rPr>
                <w:rFonts w:cstheme="minorBidi"/>
                <w:sz w:val="20"/>
                <w:szCs w:val="25"/>
                <w:lang w:val="en-US" w:bidi="th-TH"/>
              </w:rPr>
            </w:pPr>
            <w:r w:rsidRPr="00964B35">
              <w:rPr>
                <w:rFonts w:ascii="Times New Roman" w:hAnsi="Times New Roman"/>
                <w:szCs w:val="22"/>
                <w:lang w:val="en-US" w:bidi="th-TH"/>
              </w:rPr>
              <w:t>202</w:t>
            </w:r>
            <w:r w:rsidR="00901B91">
              <w:rPr>
                <w:rFonts w:ascii="Times New Roman" w:hAnsi="Times New Roman"/>
                <w:szCs w:val="22"/>
                <w:lang w:val="en-US" w:bidi="th-TH"/>
              </w:rPr>
              <w:t>2</w:t>
            </w:r>
            <w:r w:rsidRPr="00964B35">
              <w:rPr>
                <w:rFonts w:ascii="Times New Roman" w:hAnsi="Times New Roman"/>
                <w:szCs w:val="22"/>
                <w:lang w:val="en-US" w:bidi="th-TH"/>
              </w:rPr>
              <w:t xml:space="preserve"> Annual dividend</w:t>
            </w:r>
            <w:r w:rsidRPr="00964B35">
              <w:rPr>
                <w:rFonts w:cstheme="minorBidi"/>
                <w:sz w:val="20"/>
                <w:szCs w:val="25"/>
                <w:cs/>
                <w:lang w:bidi="th-TH"/>
              </w:rPr>
              <w:t xml:space="preserve"> </w:t>
            </w:r>
          </w:p>
        </w:tc>
        <w:tc>
          <w:tcPr>
            <w:tcW w:w="1314" w:type="dxa"/>
            <w:vAlign w:val="bottom"/>
          </w:tcPr>
          <w:p w14:paraId="7A12E184" w14:textId="445B4C94" w:rsidR="00752D76" w:rsidRPr="00964B35" w:rsidRDefault="00430E76" w:rsidP="00CC211A">
            <w:pPr>
              <w:spacing w:line="240" w:lineRule="auto"/>
              <w:ind w:left="72" w:right="-108" w:hanging="191"/>
              <w:jc w:val="center"/>
              <w:rPr>
                <w:rFonts w:cs="Times New Roman"/>
                <w:lang w:val="en-US"/>
              </w:rPr>
            </w:pPr>
            <w:r>
              <w:rPr>
                <w:rFonts w:cs="Times New Roman"/>
                <w:lang w:val="en-US"/>
              </w:rPr>
              <w:t xml:space="preserve">26 </w:t>
            </w:r>
            <w:r w:rsidR="00752D76" w:rsidRPr="00964B35">
              <w:rPr>
                <w:rFonts w:cs="Times New Roman"/>
                <w:lang w:val="en-US"/>
              </w:rPr>
              <w:t>July 202</w:t>
            </w:r>
            <w:r w:rsidR="009A187F">
              <w:rPr>
                <w:rFonts w:cs="Times New Roman"/>
                <w:lang w:val="en-US"/>
              </w:rPr>
              <w:t>3</w:t>
            </w:r>
          </w:p>
        </w:tc>
        <w:tc>
          <w:tcPr>
            <w:tcW w:w="1710" w:type="dxa"/>
            <w:vAlign w:val="bottom"/>
          </w:tcPr>
          <w:p w14:paraId="41627785" w14:textId="4DE412C7" w:rsidR="00752D76" w:rsidRPr="00964B35" w:rsidRDefault="00752D76" w:rsidP="00CC211A">
            <w:pPr>
              <w:spacing w:line="240" w:lineRule="auto"/>
              <w:ind w:left="191" w:hanging="191"/>
              <w:jc w:val="center"/>
              <w:rPr>
                <w:rFonts w:cs="Times New Roman"/>
                <w:lang w:val="en-US"/>
              </w:rPr>
            </w:pPr>
            <w:r w:rsidRPr="00964B35">
              <w:rPr>
                <w:rFonts w:cs="Times New Roman"/>
                <w:lang w:val="en-US"/>
              </w:rPr>
              <w:t>August 202</w:t>
            </w:r>
            <w:r w:rsidR="009A187F">
              <w:rPr>
                <w:rFonts w:cs="Times New Roman"/>
                <w:lang w:val="en-US"/>
              </w:rPr>
              <w:t>3</w:t>
            </w:r>
          </w:p>
        </w:tc>
        <w:tc>
          <w:tcPr>
            <w:tcW w:w="1260" w:type="dxa"/>
            <w:vAlign w:val="bottom"/>
          </w:tcPr>
          <w:p w14:paraId="798FF8D0" w14:textId="173A1A78" w:rsidR="00752D76" w:rsidRPr="005B4235" w:rsidRDefault="00430E76" w:rsidP="005B4235">
            <w:pPr>
              <w:pStyle w:val="block"/>
              <w:spacing w:after="0" w:line="240" w:lineRule="auto"/>
              <w:ind w:left="0"/>
              <w:jc w:val="center"/>
              <w:rPr>
                <w:rFonts w:ascii="Times New Roman" w:hAnsi="Times New Roman"/>
                <w:szCs w:val="22"/>
              </w:rPr>
            </w:pPr>
            <w:r>
              <w:rPr>
                <w:rFonts w:ascii="Times New Roman" w:hAnsi="Times New Roman"/>
                <w:szCs w:val="22"/>
              </w:rPr>
              <w:t>4.10</w:t>
            </w:r>
          </w:p>
        </w:tc>
        <w:tc>
          <w:tcPr>
            <w:tcW w:w="270" w:type="dxa"/>
            <w:vAlign w:val="bottom"/>
          </w:tcPr>
          <w:p w14:paraId="2349390D" w14:textId="77777777" w:rsidR="00752D76" w:rsidRPr="00964B35" w:rsidRDefault="00752D76" w:rsidP="00CC211A">
            <w:pPr>
              <w:pStyle w:val="block"/>
              <w:spacing w:after="0" w:line="240" w:lineRule="auto"/>
              <w:ind w:left="0"/>
              <w:jc w:val="center"/>
              <w:rPr>
                <w:sz w:val="20"/>
              </w:rPr>
            </w:pPr>
          </w:p>
        </w:tc>
        <w:tc>
          <w:tcPr>
            <w:tcW w:w="1530" w:type="dxa"/>
            <w:vAlign w:val="bottom"/>
          </w:tcPr>
          <w:p w14:paraId="4B1E7A5E" w14:textId="0556A212" w:rsidR="00752D76" w:rsidRPr="00964B35" w:rsidRDefault="00430E76" w:rsidP="00236E25">
            <w:pPr>
              <w:pStyle w:val="block"/>
              <w:tabs>
                <w:tab w:val="left" w:pos="900"/>
                <w:tab w:val="left" w:pos="1100"/>
              </w:tabs>
              <w:spacing w:after="0" w:line="240" w:lineRule="auto"/>
              <w:ind w:left="0"/>
              <w:jc w:val="center"/>
              <w:rPr>
                <w:rFonts w:ascii="Times New Roman" w:hAnsi="Times New Roman"/>
                <w:szCs w:val="22"/>
              </w:rPr>
            </w:pPr>
            <w:r>
              <w:rPr>
                <w:rFonts w:ascii="Times New Roman" w:hAnsi="Times New Roman"/>
                <w:szCs w:val="22"/>
              </w:rPr>
              <w:t>81.18</w:t>
            </w:r>
          </w:p>
        </w:tc>
      </w:tr>
      <w:tr w:rsidR="00D516F8" w:rsidRPr="002F1846" w14:paraId="5705364C" w14:textId="77777777" w:rsidTr="00CC211A">
        <w:tc>
          <w:tcPr>
            <w:tcW w:w="2788" w:type="dxa"/>
          </w:tcPr>
          <w:p w14:paraId="4321187B" w14:textId="77777777" w:rsidR="00D516F8" w:rsidRPr="00964B35" w:rsidRDefault="00D516F8" w:rsidP="00CC211A">
            <w:pPr>
              <w:pStyle w:val="block"/>
              <w:spacing w:after="0" w:line="240" w:lineRule="auto"/>
              <w:ind w:left="-18" w:right="-146"/>
              <w:rPr>
                <w:rFonts w:ascii="Times New Roman" w:hAnsi="Times New Roman"/>
                <w:szCs w:val="22"/>
                <w:lang w:val="en-US" w:bidi="th-TH"/>
              </w:rPr>
            </w:pPr>
          </w:p>
        </w:tc>
        <w:tc>
          <w:tcPr>
            <w:tcW w:w="1314" w:type="dxa"/>
            <w:vAlign w:val="bottom"/>
          </w:tcPr>
          <w:p w14:paraId="67B4FC53" w14:textId="77777777" w:rsidR="00D516F8" w:rsidRPr="00901B91" w:rsidRDefault="00D516F8" w:rsidP="00CC211A">
            <w:pPr>
              <w:spacing w:line="240" w:lineRule="auto"/>
              <w:ind w:left="72" w:right="-108" w:hanging="191"/>
              <w:jc w:val="center"/>
              <w:rPr>
                <w:rFonts w:cs="Times New Roman"/>
                <w:highlight w:val="yellow"/>
                <w:lang w:val="en-US"/>
              </w:rPr>
            </w:pPr>
          </w:p>
        </w:tc>
        <w:tc>
          <w:tcPr>
            <w:tcW w:w="1710" w:type="dxa"/>
            <w:vAlign w:val="bottom"/>
          </w:tcPr>
          <w:p w14:paraId="2540ED99" w14:textId="77777777" w:rsidR="00D516F8" w:rsidRPr="00964B35" w:rsidRDefault="00D516F8" w:rsidP="00CC211A">
            <w:pPr>
              <w:spacing w:line="240" w:lineRule="auto"/>
              <w:ind w:left="191" w:hanging="191"/>
              <w:jc w:val="center"/>
              <w:rPr>
                <w:rFonts w:cs="Times New Roman"/>
                <w:lang w:val="en-US"/>
              </w:rPr>
            </w:pPr>
          </w:p>
        </w:tc>
        <w:tc>
          <w:tcPr>
            <w:tcW w:w="1260" w:type="dxa"/>
            <w:vAlign w:val="bottom"/>
          </w:tcPr>
          <w:p w14:paraId="46E7BA35" w14:textId="77777777" w:rsidR="00D516F8" w:rsidRPr="005B4235" w:rsidRDefault="00D516F8" w:rsidP="005B4235">
            <w:pPr>
              <w:pStyle w:val="block"/>
              <w:spacing w:after="0" w:line="240" w:lineRule="auto"/>
              <w:ind w:left="0"/>
              <w:jc w:val="center"/>
              <w:rPr>
                <w:rFonts w:ascii="Times New Roman" w:hAnsi="Times New Roman"/>
                <w:szCs w:val="22"/>
              </w:rPr>
            </w:pPr>
          </w:p>
        </w:tc>
        <w:tc>
          <w:tcPr>
            <w:tcW w:w="270" w:type="dxa"/>
            <w:vAlign w:val="bottom"/>
          </w:tcPr>
          <w:p w14:paraId="42DF62DD" w14:textId="77777777" w:rsidR="00D516F8" w:rsidRPr="00964B35" w:rsidRDefault="00D516F8" w:rsidP="00CC211A">
            <w:pPr>
              <w:pStyle w:val="block"/>
              <w:spacing w:after="0" w:line="240" w:lineRule="auto"/>
              <w:ind w:left="0"/>
              <w:jc w:val="center"/>
              <w:rPr>
                <w:sz w:val="20"/>
              </w:rPr>
            </w:pPr>
          </w:p>
        </w:tc>
        <w:tc>
          <w:tcPr>
            <w:tcW w:w="1530" w:type="dxa"/>
            <w:vAlign w:val="bottom"/>
          </w:tcPr>
          <w:p w14:paraId="0EE08970" w14:textId="77777777" w:rsidR="00D516F8" w:rsidRPr="00964B35" w:rsidRDefault="00D516F8" w:rsidP="00CC211A">
            <w:pPr>
              <w:pStyle w:val="block"/>
              <w:spacing w:after="0" w:line="240" w:lineRule="auto"/>
              <w:ind w:left="0"/>
              <w:jc w:val="center"/>
              <w:rPr>
                <w:rFonts w:ascii="Times New Roman" w:hAnsi="Times New Roman"/>
                <w:szCs w:val="22"/>
              </w:rPr>
            </w:pPr>
          </w:p>
        </w:tc>
      </w:tr>
      <w:tr w:rsidR="00D516F8" w:rsidRPr="002F1846" w14:paraId="11701B88" w14:textId="77777777" w:rsidTr="00CC211A">
        <w:tc>
          <w:tcPr>
            <w:tcW w:w="2788" w:type="dxa"/>
          </w:tcPr>
          <w:p w14:paraId="7CEB1E42" w14:textId="271D9C29" w:rsidR="00D516F8" w:rsidRPr="00964B35" w:rsidRDefault="00D516F8" w:rsidP="00D516F8">
            <w:pPr>
              <w:pStyle w:val="block"/>
              <w:spacing w:after="0" w:line="240" w:lineRule="auto"/>
              <w:ind w:left="-18" w:right="-146"/>
              <w:rPr>
                <w:rFonts w:ascii="Times New Roman" w:hAnsi="Times New Roman"/>
                <w:szCs w:val="22"/>
                <w:lang w:val="en-US" w:bidi="th-TH"/>
              </w:rPr>
            </w:pPr>
            <w:r w:rsidRPr="0085463E">
              <w:rPr>
                <w:rFonts w:ascii="Times New Roman" w:hAnsi="Times New Roman"/>
                <w:b/>
                <w:bCs/>
                <w:i/>
                <w:iCs/>
                <w:szCs w:val="22"/>
                <w:lang w:val="en-US" w:bidi="th-TH"/>
              </w:rPr>
              <w:t>202</w:t>
            </w:r>
            <w:r>
              <w:rPr>
                <w:rFonts w:ascii="Times New Roman" w:hAnsi="Times New Roman"/>
                <w:b/>
                <w:bCs/>
                <w:i/>
                <w:iCs/>
                <w:szCs w:val="22"/>
                <w:lang w:val="en-US" w:bidi="th-TH"/>
              </w:rPr>
              <w:t>2</w:t>
            </w:r>
          </w:p>
        </w:tc>
        <w:tc>
          <w:tcPr>
            <w:tcW w:w="1314" w:type="dxa"/>
            <w:vAlign w:val="bottom"/>
          </w:tcPr>
          <w:p w14:paraId="62F4C203" w14:textId="77777777" w:rsidR="00D516F8" w:rsidRPr="00901B91" w:rsidRDefault="00D516F8" w:rsidP="00D516F8">
            <w:pPr>
              <w:spacing w:line="240" w:lineRule="auto"/>
              <w:ind w:left="72" w:right="-108" w:hanging="191"/>
              <w:jc w:val="center"/>
              <w:rPr>
                <w:rFonts w:cs="Times New Roman"/>
                <w:highlight w:val="yellow"/>
                <w:lang w:val="en-US"/>
              </w:rPr>
            </w:pPr>
          </w:p>
        </w:tc>
        <w:tc>
          <w:tcPr>
            <w:tcW w:w="1710" w:type="dxa"/>
            <w:vAlign w:val="bottom"/>
          </w:tcPr>
          <w:p w14:paraId="62C3C6A1" w14:textId="77777777" w:rsidR="00D516F8" w:rsidRPr="00964B35" w:rsidRDefault="00D516F8" w:rsidP="00D516F8">
            <w:pPr>
              <w:spacing w:line="240" w:lineRule="auto"/>
              <w:ind w:left="191" w:hanging="191"/>
              <w:jc w:val="center"/>
              <w:rPr>
                <w:rFonts w:cs="Times New Roman"/>
                <w:lang w:val="en-US"/>
              </w:rPr>
            </w:pPr>
          </w:p>
        </w:tc>
        <w:tc>
          <w:tcPr>
            <w:tcW w:w="1260" w:type="dxa"/>
            <w:vAlign w:val="bottom"/>
          </w:tcPr>
          <w:p w14:paraId="0BA7EAA7" w14:textId="77777777" w:rsidR="00D516F8" w:rsidRPr="005B4235" w:rsidRDefault="00D516F8" w:rsidP="005B4235">
            <w:pPr>
              <w:pStyle w:val="block"/>
              <w:spacing w:after="0" w:line="240" w:lineRule="auto"/>
              <w:ind w:left="0"/>
              <w:jc w:val="center"/>
              <w:rPr>
                <w:rFonts w:ascii="Times New Roman" w:hAnsi="Times New Roman"/>
                <w:szCs w:val="22"/>
              </w:rPr>
            </w:pPr>
          </w:p>
        </w:tc>
        <w:tc>
          <w:tcPr>
            <w:tcW w:w="270" w:type="dxa"/>
            <w:vAlign w:val="bottom"/>
          </w:tcPr>
          <w:p w14:paraId="43E1CC2E" w14:textId="77777777" w:rsidR="00D516F8" w:rsidRPr="00964B35" w:rsidRDefault="00D516F8" w:rsidP="00D516F8">
            <w:pPr>
              <w:pStyle w:val="block"/>
              <w:spacing w:after="0" w:line="240" w:lineRule="auto"/>
              <w:ind w:left="0"/>
              <w:jc w:val="center"/>
              <w:rPr>
                <w:sz w:val="20"/>
              </w:rPr>
            </w:pPr>
          </w:p>
        </w:tc>
        <w:tc>
          <w:tcPr>
            <w:tcW w:w="1530" w:type="dxa"/>
            <w:vAlign w:val="bottom"/>
          </w:tcPr>
          <w:p w14:paraId="4862CD70" w14:textId="77777777" w:rsidR="00D516F8" w:rsidRPr="00964B35" w:rsidRDefault="00D516F8" w:rsidP="00D516F8">
            <w:pPr>
              <w:pStyle w:val="block"/>
              <w:spacing w:after="0" w:line="240" w:lineRule="auto"/>
              <w:ind w:left="0"/>
              <w:jc w:val="center"/>
              <w:rPr>
                <w:rFonts w:ascii="Times New Roman" w:hAnsi="Times New Roman"/>
                <w:szCs w:val="22"/>
              </w:rPr>
            </w:pPr>
          </w:p>
        </w:tc>
      </w:tr>
      <w:tr w:rsidR="00D516F8" w:rsidRPr="002F1846" w14:paraId="317B9F72" w14:textId="77777777" w:rsidTr="00CC211A">
        <w:tc>
          <w:tcPr>
            <w:tcW w:w="2788" w:type="dxa"/>
          </w:tcPr>
          <w:p w14:paraId="08EEB0B6" w14:textId="35017014" w:rsidR="00D516F8" w:rsidRPr="00964B35" w:rsidRDefault="00D516F8" w:rsidP="00D516F8">
            <w:pPr>
              <w:pStyle w:val="block"/>
              <w:spacing w:after="0" w:line="240" w:lineRule="auto"/>
              <w:ind w:left="-18" w:right="-146"/>
              <w:rPr>
                <w:rFonts w:ascii="Times New Roman" w:hAnsi="Times New Roman"/>
                <w:szCs w:val="22"/>
                <w:lang w:val="en-US" w:bidi="th-TH"/>
              </w:rPr>
            </w:pPr>
            <w:r w:rsidRPr="00964B35">
              <w:rPr>
                <w:rFonts w:ascii="Times New Roman" w:hAnsi="Times New Roman"/>
                <w:szCs w:val="22"/>
                <w:lang w:val="en-US" w:bidi="th-TH"/>
              </w:rPr>
              <w:t>202</w:t>
            </w:r>
            <w:r>
              <w:rPr>
                <w:rFonts w:ascii="Times New Roman" w:hAnsi="Times New Roman"/>
                <w:szCs w:val="22"/>
                <w:lang w:val="en-US" w:bidi="th-TH"/>
              </w:rPr>
              <w:t>1</w:t>
            </w:r>
            <w:r w:rsidRPr="00964B35">
              <w:rPr>
                <w:rFonts w:ascii="Times New Roman" w:hAnsi="Times New Roman"/>
                <w:szCs w:val="22"/>
                <w:lang w:val="en-US" w:bidi="th-TH"/>
              </w:rPr>
              <w:t xml:space="preserve"> Annual dividend</w:t>
            </w:r>
            <w:r w:rsidRPr="00964B35">
              <w:rPr>
                <w:rFonts w:cstheme="minorBidi"/>
                <w:sz w:val="20"/>
                <w:szCs w:val="25"/>
                <w:cs/>
                <w:lang w:bidi="th-TH"/>
              </w:rPr>
              <w:t xml:space="preserve"> </w:t>
            </w:r>
          </w:p>
        </w:tc>
        <w:tc>
          <w:tcPr>
            <w:tcW w:w="1314" w:type="dxa"/>
            <w:vAlign w:val="bottom"/>
          </w:tcPr>
          <w:p w14:paraId="47FDE9D1" w14:textId="65BD3B25" w:rsidR="00D516F8" w:rsidRPr="00901B91" w:rsidRDefault="00D516F8" w:rsidP="00D516F8">
            <w:pPr>
              <w:spacing w:line="240" w:lineRule="auto"/>
              <w:ind w:left="72" w:right="-108" w:hanging="191"/>
              <w:jc w:val="center"/>
              <w:rPr>
                <w:rFonts w:cs="Times New Roman"/>
                <w:highlight w:val="yellow"/>
                <w:lang w:val="en-US"/>
              </w:rPr>
            </w:pPr>
            <w:r>
              <w:rPr>
                <w:rFonts w:cs="Times New Roman"/>
                <w:lang w:val="en-US"/>
              </w:rPr>
              <w:t>26</w:t>
            </w:r>
            <w:r w:rsidRPr="00964B35">
              <w:rPr>
                <w:rFonts w:cs="Times New Roman"/>
                <w:lang w:val="en-US"/>
              </w:rPr>
              <w:t xml:space="preserve"> July 202</w:t>
            </w:r>
            <w:r>
              <w:rPr>
                <w:rFonts w:cs="Times New Roman"/>
                <w:lang w:val="en-US"/>
              </w:rPr>
              <w:t>2</w:t>
            </w:r>
          </w:p>
        </w:tc>
        <w:tc>
          <w:tcPr>
            <w:tcW w:w="1710" w:type="dxa"/>
            <w:vAlign w:val="bottom"/>
          </w:tcPr>
          <w:p w14:paraId="72FFDD80" w14:textId="4A61B7BD" w:rsidR="00D516F8" w:rsidRPr="00964B35" w:rsidRDefault="00D516F8" w:rsidP="00D516F8">
            <w:pPr>
              <w:spacing w:line="240" w:lineRule="auto"/>
              <w:ind w:left="191" w:hanging="191"/>
              <w:jc w:val="center"/>
              <w:rPr>
                <w:rFonts w:cs="Times New Roman"/>
                <w:lang w:val="en-US"/>
              </w:rPr>
            </w:pPr>
            <w:r w:rsidRPr="00964B35">
              <w:rPr>
                <w:rFonts w:cs="Times New Roman"/>
                <w:lang w:val="en-US"/>
              </w:rPr>
              <w:t>August 202</w:t>
            </w:r>
            <w:r>
              <w:rPr>
                <w:rFonts w:cs="Times New Roman"/>
                <w:lang w:val="en-US"/>
              </w:rPr>
              <w:t>2</w:t>
            </w:r>
          </w:p>
        </w:tc>
        <w:tc>
          <w:tcPr>
            <w:tcW w:w="1260" w:type="dxa"/>
            <w:vAlign w:val="bottom"/>
          </w:tcPr>
          <w:p w14:paraId="5CE16AE3" w14:textId="7D7D4944" w:rsidR="00D516F8" w:rsidRPr="005B4235" w:rsidRDefault="005B4235" w:rsidP="005B4235">
            <w:pPr>
              <w:pStyle w:val="block"/>
              <w:spacing w:after="0" w:line="240" w:lineRule="auto"/>
              <w:ind w:left="0"/>
              <w:jc w:val="center"/>
              <w:rPr>
                <w:rFonts w:ascii="Times New Roman" w:hAnsi="Times New Roman"/>
                <w:szCs w:val="22"/>
              </w:rPr>
            </w:pPr>
            <w:r w:rsidRPr="005B4235">
              <w:rPr>
                <w:rFonts w:ascii="Times New Roman" w:hAnsi="Times New Roman"/>
                <w:szCs w:val="22"/>
              </w:rPr>
              <w:t>8.55</w:t>
            </w:r>
          </w:p>
        </w:tc>
        <w:tc>
          <w:tcPr>
            <w:tcW w:w="270" w:type="dxa"/>
            <w:vAlign w:val="bottom"/>
          </w:tcPr>
          <w:p w14:paraId="4ECE7C2D" w14:textId="77777777" w:rsidR="00D516F8" w:rsidRPr="00964B35" w:rsidRDefault="00D516F8" w:rsidP="00D516F8">
            <w:pPr>
              <w:pStyle w:val="block"/>
              <w:spacing w:after="0" w:line="240" w:lineRule="auto"/>
              <w:ind w:left="0"/>
              <w:jc w:val="center"/>
              <w:rPr>
                <w:sz w:val="20"/>
              </w:rPr>
            </w:pPr>
          </w:p>
        </w:tc>
        <w:tc>
          <w:tcPr>
            <w:tcW w:w="1530" w:type="dxa"/>
            <w:vAlign w:val="bottom"/>
          </w:tcPr>
          <w:p w14:paraId="627EB1E6" w14:textId="1CD4BC01" w:rsidR="00D516F8" w:rsidRPr="00964B35" w:rsidRDefault="00D516F8" w:rsidP="00236E25">
            <w:pPr>
              <w:pStyle w:val="block"/>
              <w:spacing w:after="0" w:line="240" w:lineRule="auto"/>
              <w:ind w:left="0" w:right="120"/>
              <w:jc w:val="center"/>
              <w:rPr>
                <w:rFonts w:ascii="Times New Roman" w:hAnsi="Times New Roman"/>
                <w:szCs w:val="22"/>
              </w:rPr>
            </w:pPr>
            <w:r>
              <w:rPr>
                <w:rFonts w:ascii="Times New Roman" w:hAnsi="Times New Roman"/>
                <w:szCs w:val="22"/>
              </w:rPr>
              <w:t>169.29</w:t>
            </w:r>
          </w:p>
        </w:tc>
      </w:tr>
    </w:tbl>
    <w:p w14:paraId="67103FC1" w14:textId="77777777" w:rsidR="00752D76" w:rsidRDefault="00752D76">
      <w:pPr>
        <w:spacing w:line="240" w:lineRule="auto"/>
        <w:rPr>
          <w:rFonts w:cs="Times New Roman"/>
        </w:rPr>
      </w:pPr>
    </w:p>
    <w:p w14:paraId="2C5D3BA6" w14:textId="7B61758B" w:rsidR="006503D7" w:rsidRDefault="006503D7">
      <w:pPr>
        <w:spacing w:line="240" w:lineRule="auto"/>
        <w:rPr>
          <w:rFonts w:cs="Times New Roman"/>
        </w:rPr>
        <w:sectPr w:rsidR="006503D7" w:rsidSect="006503D7">
          <w:pgSz w:w="11909" w:h="16834" w:code="9"/>
          <w:pgMar w:top="1152" w:right="576" w:bottom="1152" w:left="691" w:header="720" w:footer="720" w:gutter="0"/>
          <w:cols w:space="720"/>
          <w:docGrid w:linePitch="299"/>
        </w:sectPr>
      </w:pPr>
    </w:p>
    <w:p w14:paraId="2C77B8AB" w14:textId="4C8B1DA2" w:rsidR="00D53F7B" w:rsidRPr="00897EF6" w:rsidRDefault="00D53F7B" w:rsidP="006503D7">
      <w:pPr>
        <w:pStyle w:val="ListParagraph"/>
        <w:numPr>
          <w:ilvl w:val="0"/>
          <w:numId w:val="11"/>
        </w:numPr>
        <w:tabs>
          <w:tab w:val="decimal" w:pos="9540"/>
        </w:tabs>
        <w:spacing w:line="240" w:lineRule="atLeast"/>
        <w:jc w:val="both"/>
        <w:rPr>
          <w:b/>
          <w:bCs/>
          <w:sz w:val="24"/>
          <w:szCs w:val="24"/>
          <w:lang w:val="en-US"/>
        </w:rPr>
      </w:pPr>
      <w:r w:rsidRPr="00897EF6">
        <w:rPr>
          <w:b/>
          <w:bCs/>
          <w:sz w:val="24"/>
          <w:szCs w:val="24"/>
          <w:lang w:val="en-US"/>
        </w:rPr>
        <w:lastRenderedPageBreak/>
        <w:t>Financial instruments</w:t>
      </w:r>
    </w:p>
    <w:p w14:paraId="07F4417B" w14:textId="77777777" w:rsidR="00D53F7B" w:rsidRPr="00897EF6" w:rsidRDefault="00D53F7B" w:rsidP="00897EF6">
      <w:pPr>
        <w:spacing w:line="240" w:lineRule="atLeast"/>
        <w:ind w:left="547"/>
        <w:jc w:val="thaiDistribute"/>
        <w:rPr>
          <w:rFonts w:cs="Times New Roman"/>
        </w:rPr>
      </w:pPr>
    </w:p>
    <w:p w14:paraId="4080B87E" w14:textId="77777777" w:rsidR="00D53F7B" w:rsidRPr="00897EF6" w:rsidRDefault="00D53F7B" w:rsidP="00897EF6">
      <w:pPr>
        <w:spacing w:line="240" w:lineRule="atLeast"/>
        <w:ind w:left="547"/>
        <w:jc w:val="thaiDistribute"/>
        <w:rPr>
          <w:rFonts w:cs="Times New Roman"/>
          <w:b/>
          <w:bCs/>
          <w:i/>
          <w:iCs/>
        </w:rPr>
      </w:pPr>
      <w:r w:rsidRPr="00897EF6">
        <w:rPr>
          <w:rFonts w:cs="Times New Roman"/>
          <w:b/>
          <w:bCs/>
          <w:i/>
          <w:iCs/>
        </w:rPr>
        <w:t>Carrying amounts and fair values</w:t>
      </w:r>
    </w:p>
    <w:p w14:paraId="25328514" w14:textId="77777777" w:rsidR="00D53F7B" w:rsidRPr="00897EF6" w:rsidRDefault="00D53F7B" w:rsidP="00897EF6">
      <w:pPr>
        <w:spacing w:line="240" w:lineRule="atLeast"/>
        <w:ind w:left="547"/>
        <w:jc w:val="thaiDistribute"/>
        <w:rPr>
          <w:rFonts w:cs="Times New Roman"/>
        </w:rPr>
      </w:pPr>
    </w:p>
    <w:p w14:paraId="1E3AF6D6" w14:textId="0AFA8434" w:rsidR="00CF7EB3" w:rsidRDefault="006042BC" w:rsidP="00897EF6">
      <w:pPr>
        <w:tabs>
          <w:tab w:val="left" w:pos="540"/>
        </w:tabs>
        <w:autoSpaceDE w:val="0"/>
        <w:autoSpaceDN w:val="0"/>
        <w:adjustRightInd w:val="0"/>
        <w:spacing w:line="240" w:lineRule="atLeast"/>
        <w:ind w:left="547"/>
        <w:jc w:val="both"/>
        <w:rPr>
          <w:rFonts w:cs="Times New Roman"/>
        </w:rPr>
      </w:pPr>
      <w:r w:rsidRPr="006042BC">
        <w:rPr>
          <w:rFonts w:cs="Times New Roman"/>
        </w:rPr>
        <w:t>The following table shows the carrying amounts and fair values of financial assets and financial liabilities, including their levels in the fair value hierarch</w:t>
      </w:r>
      <w:r w:rsidR="00890259">
        <w:rPr>
          <w:rFonts w:cs="Times New Roman"/>
          <w:lang w:val="en-US"/>
        </w:rPr>
        <w:t>y</w:t>
      </w:r>
      <w:r w:rsidR="00890259" w:rsidRPr="000333D6">
        <w:rPr>
          <w:rFonts w:cs="Times New Roman"/>
          <w:lang w:val="en-US"/>
        </w:rPr>
        <w:t>, but</w:t>
      </w:r>
      <w:r w:rsidR="00890259">
        <w:rPr>
          <w:rFonts w:cs="Times New Roman"/>
          <w:lang w:val="en-US"/>
        </w:rPr>
        <w:t xml:space="preserve"> </w:t>
      </w:r>
      <w:r w:rsidRPr="006042BC">
        <w:rPr>
          <w:rFonts w:cs="Times New Roman"/>
        </w:rPr>
        <w:t>does not include fair value information for financial assets and financial liabilities measured at amortised cost if the carrying amount is a reasonable approximation of fair value.</w:t>
      </w:r>
    </w:p>
    <w:p w14:paraId="60F245C2" w14:textId="139DEB04" w:rsidR="006042BC" w:rsidRDefault="006042BC" w:rsidP="00897EF6">
      <w:pPr>
        <w:tabs>
          <w:tab w:val="left" w:pos="540"/>
        </w:tabs>
        <w:autoSpaceDE w:val="0"/>
        <w:autoSpaceDN w:val="0"/>
        <w:adjustRightInd w:val="0"/>
        <w:spacing w:line="240" w:lineRule="atLeast"/>
        <w:ind w:left="547"/>
        <w:jc w:val="both"/>
        <w:rPr>
          <w:rFonts w:cs="Times New Roman"/>
        </w:rPr>
      </w:pPr>
    </w:p>
    <w:tbl>
      <w:tblPr>
        <w:tblW w:w="14040" w:type="dxa"/>
        <w:tblInd w:w="540" w:type="dxa"/>
        <w:tblLayout w:type="fixed"/>
        <w:tblCellMar>
          <w:left w:w="79" w:type="dxa"/>
          <w:right w:w="79" w:type="dxa"/>
        </w:tblCellMar>
        <w:tblLook w:val="0000" w:firstRow="0" w:lastRow="0" w:firstColumn="0" w:lastColumn="0" w:noHBand="0" w:noVBand="0"/>
      </w:tblPr>
      <w:tblGrid>
        <w:gridCol w:w="4680"/>
        <w:gridCol w:w="189"/>
        <w:gridCol w:w="1431"/>
        <w:gridCol w:w="180"/>
        <w:gridCol w:w="1350"/>
        <w:gridCol w:w="180"/>
        <w:gridCol w:w="1350"/>
        <w:gridCol w:w="179"/>
        <w:gridCol w:w="1346"/>
        <w:gridCol w:w="180"/>
        <w:gridCol w:w="1355"/>
        <w:gridCol w:w="180"/>
        <w:gridCol w:w="1440"/>
      </w:tblGrid>
      <w:tr w:rsidR="00D9358F" w:rsidRPr="00324CAE" w14:paraId="23DC959B" w14:textId="77777777" w:rsidTr="00D9358F">
        <w:trPr>
          <w:cantSplit/>
          <w:trHeight w:val="60"/>
          <w:tblHeader/>
        </w:trPr>
        <w:tc>
          <w:tcPr>
            <w:tcW w:w="4680" w:type="dxa"/>
            <w:shd w:val="clear" w:color="auto" w:fill="auto"/>
            <w:vAlign w:val="bottom"/>
          </w:tcPr>
          <w:p w14:paraId="27262A8D" w14:textId="77777777" w:rsidR="00D9358F" w:rsidRPr="00324CAE" w:rsidRDefault="00D9358F" w:rsidP="0002564A">
            <w:pPr>
              <w:tabs>
                <w:tab w:val="left" w:pos="100"/>
              </w:tabs>
              <w:spacing w:line="240" w:lineRule="auto"/>
              <w:ind w:left="100" w:hanging="100"/>
              <w:rPr>
                <w:rFonts w:cs="Times New Roman"/>
                <w:b/>
                <w:bCs/>
                <w:i/>
                <w:iCs/>
              </w:rPr>
            </w:pPr>
            <w:bookmarkStart w:id="0" w:name="_Hlk102390471"/>
          </w:p>
        </w:tc>
        <w:tc>
          <w:tcPr>
            <w:tcW w:w="189" w:type="dxa"/>
            <w:vAlign w:val="bottom"/>
          </w:tcPr>
          <w:p w14:paraId="7E3B1B6A"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3C97BA8D" w14:textId="77777777" w:rsidR="00D9358F" w:rsidRPr="00324CAE" w:rsidRDefault="00D9358F" w:rsidP="0002564A">
            <w:pPr>
              <w:pStyle w:val="acctcolumnheading"/>
              <w:spacing w:after="0" w:line="240" w:lineRule="auto"/>
              <w:ind w:right="-79"/>
              <w:rPr>
                <w:szCs w:val="22"/>
              </w:rPr>
            </w:pPr>
            <w:r w:rsidRPr="00324CAE">
              <w:rPr>
                <w:b/>
                <w:bCs/>
                <w:szCs w:val="22"/>
              </w:rPr>
              <w:t>Financial statements in which the equity method is applied and separate financial statements</w:t>
            </w:r>
          </w:p>
        </w:tc>
      </w:tr>
      <w:tr w:rsidR="00D9358F" w:rsidRPr="00324CAE" w14:paraId="14143433" w14:textId="77777777" w:rsidTr="00D9358F">
        <w:trPr>
          <w:cantSplit/>
          <w:trHeight w:val="74"/>
          <w:tblHeader/>
        </w:trPr>
        <w:tc>
          <w:tcPr>
            <w:tcW w:w="4680" w:type="dxa"/>
            <w:shd w:val="clear" w:color="auto" w:fill="auto"/>
            <w:vAlign w:val="bottom"/>
          </w:tcPr>
          <w:p w14:paraId="606421BD" w14:textId="77777777" w:rsidR="00D9358F" w:rsidRPr="00324CAE" w:rsidDel="00A71EB6" w:rsidRDefault="00D9358F" w:rsidP="0002564A">
            <w:pPr>
              <w:tabs>
                <w:tab w:val="left" w:pos="100"/>
              </w:tabs>
              <w:spacing w:line="240" w:lineRule="auto"/>
              <w:ind w:left="100" w:hanging="100"/>
              <w:rPr>
                <w:rFonts w:cs="Times New Roman"/>
                <w:b/>
                <w:bCs/>
                <w:i/>
                <w:iCs/>
              </w:rPr>
            </w:pPr>
          </w:p>
        </w:tc>
        <w:tc>
          <w:tcPr>
            <w:tcW w:w="189" w:type="dxa"/>
            <w:vAlign w:val="bottom"/>
          </w:tcPr>
          <w:p w14:paraId="7C6F45F8" w14:textId="77777777" w:rsidR="00D9358F" w:rsidRPr="00324CAE" w:rsidDel="00A71EB6" w:rsidRDefault="00D9358F" w:rsidP="0002564A">
            <w:pPr>
              <w:pStyle w:val="acctcolumnheading"/>
              <w:spacing w:after="0" w:line="240" w:lineRule="auto"/>
              <w:ind w:left="-79" w:right="-79"/>
              <w:rPr>
                <w:i/>
                <w:iCs/>
                <w:szCs w:val="22"/>
                <w:lang w:bidi="th-TH"/>
              </w:rPr>
            </w:pPr>
          </w:p>
        </w:tc>
        <w:tc>
          <w:tcPr>
            <w:tcW w:w="2961" w:type="dxa"/>
            <w:gridSpan w:val="3"/>
            <w:vAlign w:val="bottom"/>
          </w:tcPr>
          <w:p w14:paraId="53DC3407" w14:textId="77777777" w:rsidR="00D9358F" w:rsidRPr="00324CAE" w:rsidRDefault="00D9358F" w:rsidP="0002564A">
            <w:pPr>
              <w:pStyle w:val="acctcolumnheading"/>
              <w:spacing w:after="0" w:line="240" w:lineRule="auto"/>
              <w:rPr>
                <w:b/>
                <w:bCs/>
                <w:szCs w:val="22"/>
              </w:rPr>
            </w:pPr>
            <w:r w:rsidRPr="00324CAE">
              <w:rPr>
                <w:b/>
                <w:bCs/>
                <w:szCs w:val="22"/>
              </w:rPr>
              <w:t>Carrying amount</w:t>
            </w:r>
            <w:r w:rsidRPr="00324CAE" w:rsidDel="00841BAE">
              <w:rPr>
                <w:b/>
                <w:bCs/>
                <w:szCs w:val="22"/>
              </w:rPr>
              <w:t xml:space="preserve"> </w:t>
            </w:r>
          </w:p>
        </w:tc>
        <w:tc>
          <w:tcPr>
            <w:tcW w:w="180" w:type="dxa"/>
            <w:vAlign w:val="bottom"/>
          </w:tcPr>
          <w:p w14:paraId="41C4D0FA" w14:textId="77777777" w:rsidR="00D9358F" w:rsidRPr="00324CAE" w:rsidRDefault="00D9358F" w:rsidP="0002564A">
            <w:pPr>
              <w:pStyle w:val="acctcolumnheading"/>
              <w:spacing w:after="0" w:line="240" w:lineRule="auto"/>
              <w:rPr>
                <w:szCs w:val="22"/>
              </w:rPr>
            </w:pPr>
          </w:p>
        </w:tc>
        <w:tc>
          <w:tcPr>
            <w:tcW w:w="6030" w:type="dxa"/>
            <w:gridSpan w:val="7"/>
            <w:vAlign w:val="bottom"/>
          </w:tcPr>
          <w:p w14:paraId="3691D7E5" w14:textId="77777777" w:rsidR="00D9358F" w:rsidRPr="00324CAE" w:rsidRDefault="00D9358F" w:rsidP="0002564A">
            <w:pPr>
              <w:pStyle w:val="acctcolumnheading"/>
              <w:spacing w:after="0" w:line="240" w:lineRule="auto"/>
              <w:ind w:right="-79"/>
              <w:rPr>
                <w:b/>
                <w:bCs/>
                <w:szCs w:val="22"/>
              </w:rPr>
            </w:pPr>
            <w:r w:rsidRPr="00324CAE">
              <w:rPr>
                <w:b/>
                <w:bCs/>
                <w:szCs w:val="22"/>
              </w:rPr>
              <w:t>Fair value</w:t>
            </w:r>
            <w:r w:rsidRPr="00324CAE" w:rsidDel="00A71EB6">
              <w:rPr>
                <w:szCs w:val="22"/>
              </w:rPr>
              <w:t xml:space="preserve"> </w:t>
            </w:r>
          </w:p>
        </w:tc>
      </w:tr>
      <w:tr w:rsidR="00D9358F" w:rsidRPr="00324CAE" w14:paraId="43B10EE6" w14:textId="77777777" w:rsidTr="00D9358F">
        <w:trPr>
          <w:cantSplit/>
          <w:trHeight w:val="60"/>
          <w:tblHeader/>
        </w:trPr>
        <w:tc>
          <w:tcPr>
            <w:tcW w:w="4680" w:type="dxa"/>
            <w:shd w:val="clear" w:color="auto" w:fill="auto"/>
            <w:vAlign w:val="bottom"/>
          </w:tcPr>
          <w:p w14:paraId="6623515B" w14:textId="72C334CD"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73F4FF2D" w14:textId="77777777" w:rsidR="00D9358F" w:rsidRPr="00324CAE" w:rsidRDefault="00D9358F" w:rsidP="0002564A">
            <w:pPr>
              <w:pStyle w:val="acctcolumnheading"/>
              <w:spacing w:after="0" w:line="240" w:lineRule="auto"/>
              <w:rPr>
                <w:szCs w:val="22"/>
                <w:highlight w:val="cyan"/>
              </w:rPr>
            </w:pPr>
          </w:p>
        </w:tc>
        <w:tc>
          <w:tcPr>
            <w:tcW w:w="1431" w:type="dxa"/>
            <w:vAlign w:val="bottom"/>
          </w:tcPr>
          <w:p w14:paraId="18EE4980" w14:textId="77777777" w:rsidR="00D9358F" w:rsidRPr="00324CAE" w:rsidRDefault="00D9358F" w:rsidP="0002564A">
            <w:pPr>
              <w:pStyle w:val="acctcolumnheading"/>
              <w:spacing w:after="0" w:line="240" w:lineRule="auto"/>
              <w:ind w:left="-89" w:right="-79"/>
              <w:rPr>
                <w:szCs w:val="22"/>
                <w:highlight w:val="cyan"/>
                <w:lang w:bidi="th-TH"/>
              </w:rPr>
            </w:pPr>
            <w:r w:rsidRPr="00324CAE">
              <w:rPr>
                <w:szCs w:val="22"/>
                <w:lang w:bidi="th-TH"/>
              </w:rPr>
              <w:t>Financial instruments measured at FVOCI</w:t>
            </w:r>
          </w:p>
        </w:tc>
        <w:tc>
          <w:tcPr>
            <w:tcW w:w="180" w:type="dxa"/>
            <w:vAlign w:val="bottom"/>
          </w:tcPr>
          <w:p w14:paraId="08867990" w14:textId="77777777" w:rsidR="00D9358F" w:rsidRPr="00324CAE" w:rsidRDefault="00D9358F" w:rsidP="0002564A">
            <w:pPr>
              <w:pStyle w:val="acctcolumnheading"/>
              <w:spacing w:after="0" w:line="240" w:lineRule="auto"/>
              <w:rPr>
                <w:szCs w:val="22"/>
                <w:highlight w:val="cyan"/>
              </w:rPr>
            </w:pPr>
          </w:p>
        </w:tc>
        <w:tc>
          <w:tcPr>
            <w:tcW w:w="1350" w:type="dxa"/>
            <w:vAlign w:val="bottom"/>
          </w:tcPr>
          <w:p w14:paraId="29F2366C" w14:textId="77777777" w:rsidR="00D9358F" w:rsidRPr="00324CAE" w:rsidRDefault="00D9358F" w:rsidP="0002564A">
            <w:pPr>
              <w:pStyle w:val="acctcolumnheading"/>
              <w:spacing w:after="0" w:line="240" w:lineRule="auto"/>
              <w:ind w:left="-79" w:right="-79"/>
              <w:rPr>
                <w:szCs w:val="22"/>
              </w:rPr>
            </w:pPr>
            <w:r w:rsidRPr="00324CAE">
              <w:rPr>
                <w:szCs w:val="22"/>
              </w:rPr>
              <w:t>Total</w:t>
            </w:r>
          </w:p>
        </w:tc>
        <w:tc>
          <w:tcPr>
            <w:tcW w:w="180" w:type="dxa"/>
            <w:vAlign w:val="bottom"/>
          </w:tcPr>
          <w:p w14:paraId="4C1E8E0C" w14:textId="77777777" w:rsidR="00D9358F" w:rsidRPr="00324CAE" w:rsidRDefault="00D9358F" w:rsidP="0002564A">
            <w:pPr>
              <w:pStyle w:val="acctcolumnheading"/>
              <w:spacing w:after="0" w:line="240" w:lineRule="auto"/>
              <w:rPr>
                <w:szCs w:val="22"/>
              </w:rPr>
            </w:pPr>
          </w:p>
        </w:tc>
        <w:tc>
          <w:tcPr>
            <w:tcW w:w="1350" w:type="dxa"/>
            <w:vAlign w:val="bottom"/>
          </w:tcPr>
          <w:p w14:paraId="4B3C40C5" w14:textId="77777777" w:rsidR="00D9358F" w:rsidRPr="00324CAE" w:rsidRDefault="00D9358F" w:rsidP="0002564A">
            <w:pPr>
              <w:pStyle w:val="acctcolumnheading"/>
              <w:spacing w:after="0" w:line="240" w:lineRule="auto"/>
              <w:ind w:left="-79" w:right="-79"/>
              <w:rPr>
                <w:szCs w:val="22"/>
              </w:rPr>
            </w:pPr>
            <w:r w:rsidRPr="00324CAE">
              <w:rPr>
                <w:szCs w:val="22"/>
              </w:rPr>
              <w:t>Level 1</w:t>
            </w:r>
          </w:p>
        </w:tc>
        <w:tc>
          <w:tcPr>
            <w:tcW w:w="179" w:type="dxa"/>
            <w:vAlign w:val="bottom"/>
          </w:tcPr>
          <w:p w14:paraId="618D9A4F" w14:textId="77777777" w:rsidR="00D9358F" w:rsidRPr="00324CAE" w:rsidRDefault="00D9358F" w:rsidP="0002564A">
            <w:pPr>
              <w:pStyle w:val="acctcolumnheading"/>
              <w:spacing w:after="0" w:line="240" w:lineRule="auto"/>
              <w:rPr>
                <w:szCs w:val="22"/>
              </w:rPr>
            </w:pPr>
          </w:p>
        </w:tc>
        <w:tc>
          <w:tcPr>
            <w:tcW w:w="1346" w:type="dxa"/>
            <w:vAlign w:val="bottom"/>
          </w:tcPr>
          <w:p w14:paraId="1065B340" w14:textId="77777777" w:rsidR="00D9358F" w:rsidRPr="00324CAE" w:rsidRDefault="00D9358F" w:rsidP="0002564A">
            <w:pPr>
              <w:pStyle w:val="acctcolumnheading"/>
              <w:spacing w:after="0" w:line="240" w:lineRule="auto"/>
              <w:ind w:left="-79" w:right="-79"/>
              <w:rPr>
                <w:szCs w:val="22"/>
              </w:rPr>
            </w:pPr>
            <w:r w:rsidRPr="00324CAE">
              <w:rPr>
                <w:szCs w:val="22"/>
              </w:rPr>
              <w:t>Level 2</w:t>
            </w:r>
          </w:p>
        </w:tc>
        <w:tc>
          <w:tcPr>
            <w:tcW w:w="180" w:type="dxa"/>
            <w:vAlign w:val="bottom"/>
          </w:tcPr>
          <w:p w14:paraId="289A5CF7" w14:textId="77777777" w:rsidR="00D9358F" w:rsidRPr="00324CAE" w:rsidRDefault="00D9358F" w:rsidP="0002564A">
            <w:pPr>
              <w:pStyle w:val="acctcolumnheading"/>
              <w:spacing w:after="0" w:line="240" w:lineRule="auto"/>
              <w:rPr>
                <w:szCs w:val="22"/>
              </w:rPr>
            </w:pPr>
          </w:p>
        </w:tc>
        <w:tc>
          <w:tcPr>
            <w:tcW w:w="1355" w:type="dxa"/>
            <w:vAlign w:val="bottom"/>
          </w:tcPr>
          <w:p w14:paraId="44ED4AD8" w14:textId="77777777" w:rsidR="00D9358F" w:rsidRPr="00324CAE" w:rsidRDefault="00D9358F" w:rsidP="0002564A">
            <w:pPr>
              <w:pStyle w:val="acctcolumnheading"/>
              <w:spacing w:after="0" w:line="240" w:lineRule="auto"/>
              <w:ind w:left="-79" w:right="-79"/>
              <w:rPr>
                <w:szCs w:val="22"/>
              </w:rPr>
            </w:pPr>
            <w:r w:rsidRPr="00324CAE">
              <w:rPr>
                <w:szCs w:val="22"/>
              </w:rPr>
              <w:t>Level 3</w:t>
            </w:r>
          </w:p>
        </w:tc>
        <w:tc>
          <w:tcPr>
            <w:tcW w:w="180" w:type="dxa"/>
            <w:vAlign w:val="bottom"/>
          </w:tcPr>
          <w:p w14:paraId="5E5D1583" w14:textId="77777777" w:rsidR="00D9358F" w:rsidRPr="00324CAE" w:rsidRDefault="00D9358F" w:rsidP="0002564A">
            <w:pPr>
              <w:pStyle w:val="acctcolumnheading"/>
              <w:spacing w:after="0" w:line="240" w:lineRule="auto"/>
              <w:ind w:left="-79" w:right="-79"/>
              <w:rPr>
                <w:szCs w:val="22"/>
              </w:rPr>
            </w:pPr>
          </w:p>
        </w:tc>
        <w:tc>
          <w:tcPr>
            <w:tcW w:w="1440" w:type="dxa"/>
            <w:vAlign w:val="bottom"/>
          </w:tcPr>
          <w:p w14:paraId="340F22A6" w14:textId="77777777" w:rsidR="00D9358F" w:rsidRPr="00324CAE" w:rsidRDefault="00D9358F" w:rsidP="0002564A">
            <w:pPr>
              <w:pStyle w:val="acctcolumnheading"/>
              <w:spacing w:after="0" w:line="240" w:lineRule="auto"/>
              <w:ind w:left="-79" w:right="-79"/>
              <w:rPr>
                <w:szCs w:val="22"/>
              </w:rPr>
            </w:pPr>
            <w:r w:rsidRPr="00324CAE">
              <w:rPr>
                <w:szCs w:val="22"/>
              </w:rPr>
              <w:t>Total</w:t>
            </w:r>
          </w:p>
        </w:tc>
      </w:tr>
      <w:tr w:rsidR="00D9358F" w:rsidRPr="00324CAE" w14:paraId="62289FF2" w14:textId="77777777" w:rsidTr="00D9358F">
        <w:trPr>
          <w:cantSplit/>
          <w:trHeight w:val="60"/>
          <w:tblHeader/>
        </w:trPr>
        <w:tc>
          <w:tcPr>
            <w:tcW w:w="4680" w:type="dxa"/>
            <w:shd w:val="clear" w:color="auto" w:fill="auto"/>
            <w:vAlign w:val="bottom"/>
          </w:tcPr>
          <w:p w14:paraId="7A956A2A" w14:textId="77777777" w:rsidR="00D9358F" w:rsidRPr="00324CAE" w:rsidRDefault="00D9358F" w:rsidP="0002564A">
            <w:pPr>
              <w:tabs>
                <w:tab w:val="left" w:pos="100"/>
              </w:tabs>
              <w:spacing w:line="240" w:lineRule="auto"/>
              <w:ind w:left="100" w:hanging="100"/>
              <w:rPr>
                <w:rFonts w:cs="Times New Roman"/>
                <w:b/>
                <w:bCs/>
                <w:i/>
                <w:iCs/>
              </w:rPr>
            </w:pPr>
          </w:p>
        </w:tc>
        <w:tc>
          <w:tcPr>
            <w:tcW w:w="189" w:type="dxa"/>
            <w:vAlign w:val="bottom"/>
          </w:tcPr>
          <w:p w14:paraId="5116BA94" w14:textId="77777777" w:rsidR="00D9358F" w:rsidRPr="00324CAE" w:rsidRDefault="00D9358F" w:rsidP="0002564A">
            <w:pPr>
              <w:pStyle w:val="acctcolumnheading"/>
              <w:spacing w:after="0" w:line="240" w:lineRule="auto"/>
              <w:ind w:left="-79" w:right="-79"/>
              <w:rPr>
                <w:i/>
                <w:iCs/>
                <w:szCs w:val="22"/>
                <w:lang w:bidi="th-TH"/>
              </w:rPr>
            </w:pPr>
          </w:p>
        </w:tc>
        <w:tc>
          <w:tcPr>
            <w:tcW w:w="9171" w:type="dxa"/>
            <w:gridSpan w:val="11"/>
            <w:vAlign w:val="bottom"/>
          </w:tcPr>
          <w:p w14:paraId="70009A34" w14:textId="77777777" w:rsidR="00D9358F" w:rsidRPr="00324CAE" w:rsidRDefault="00D9358F" w:rsidP="0002564A">
            <w:pPr>
              <w:pStyle w:val="acctcolumnheading"/>
              <w:spacing w:after="0" w:line="240" w:lineRule="auto"/>
              <w:ind w:left="-79" w:right="-79"/>
              <w:rPr>
                <w:szCs w:val="22"/>
              </w:rPr>
            </w:pPr>
            <w:r w:rsidRPr="00324CAE">
              <w:rPr>
                <w:i/>
                <w:iCs/>
                <w:szCs w:val="22"/>
                <w:lang w:bidi="th-TH"/>
              </w:rPr>
              <w:t>(in thousand Baht)</w:t>
            </w:r>
          </w:p>
        </w:tc>
      </w:tr>
      <w:tr w:rsidR="00D9358F" w:rsidRPr="00324CAE" w14:paraId="44EC8BEF" w14:textId="77777777" w:rsidTr="00D9358F">
        <w:trPr>
          <w:cantSplit/>
        </w:trPr>
        <w:tc>
          <w:tcPr>
            <w:tcW w:w="4680" w:type="dxa"/>
          </w:tcPr>
          <w:p w14:paraId="4B8CE5D9" w14:textId="0E7D58D0" w:rsidR="00D9358F" w:rsidRPr="00324CAE" w:rsidRDefault="00901B91" w:rsidP="0002564A">
            <w:pPr>
              <w:tabs>
                <w:tab w:val="left" w:pos="100"/>
              </w:tabs>
              <w:spacing w:line="240" w:lineRule="auto"/>
              <w:ind w:left="100" w:hanging="100"/>
              <w:rPr>
                <w:rFonts w:cs="Times New Roman"/>
                <w:b/>
                <w:bCs/>
                <w:i/>
                <w:iCs/>
              </w:rPr>
            </w:pPr>
            <w:r w:rsidRPr="00897EF6">
              <w:rPr>
                <w:rFonts w:cs="Times New Roman"/>
                <w:b/>
                <w:bCs/>
                <w:i/>
                <w:iCs/>
              </w:rPr>
              <w:t xml:space="preserve">At </w:t>
            </w:r>
            <w:r>
              <w:rPr>
                <w:rFonts w:cs="Times New Roman"/>
                <w:b/>
                <w:bCs/>
                <w:i/>
                <w:iCs/>
              </w:rPr>
              <w:t>30 September</w:t>
            </w:r>
            <w:r w:rsidRPr="00897EF6">
              <w:rPr>
                <w:rFonts w:cs="Times New Roman"/>
                <w:b/>
                <w:bCs/>
                <w:i/>
                <w:iCs/>
              </w:rPr>
              <w:t xml:space="preserve"> </w:t>
            </w:r>
            <w:r w:rsidR="00D9358F" w:rsidRPr="00324CAE">
              <w:rPr>
                <w:rFonts w:cs="Times New Roman"/>
                <w:b/>
                <w:bCs/>
                <w:i/>
                <w:iCs/>
              </w:rPr>
              <w:t>202</w:t>
            </w:r>
            <w:r w:rsidR="00D9358F">
              <w:rPr>
                <w:rFonts w:cs="Times New Roman"/>
                <w:b/>
                <w:bCs/>
                <w:i/>
                <w:iCs/>
              </w:rPr>
              <w:t>3</w:t>
            </w:r>
          </w:p>
        </w:tc>
        <w:tc>
          <w:tcPr>
            <w:tcW w:w="189" w:type="dxa"/>
          </w:tcPr>
          <w:p w14:paraId="775A94FD" w14:textId="77777777" w:rsidR="00D9358F" w:rsidRPr="00324CAE" w:rsidRDefault="00D9358F" w:rsidP="0002564A">
            <w:pPr>
              <w:pStyle w:val="acctfourfigures"/>
              <w:spacing w:line="240" w:lineRule="auto"/>
              <w:jc w:val="center"/>
              <w:rPr>
                <w:szCs w:val="22"/>
              </w:rPr>
            </w:pPr>
          </w:p>
        </w:tc>
        <w:tc>
          <w:tcPr>
            <w:tcW w:w="1431" w:type="dxa"/>
          </w:tcPr>
          <w:p w14:paraId="6912A1F9" w14:textId="77777777" w:rsidR="00D9358F" w:rsidRPr="00324CAE" w:rsidRDefault="00D9358F" w:rsidP="0002564A">
            <w:pPr>
              <w:pStyle w:val="acctfourfigures"/>
              <w:spacing w:line="240" w:lineRule="auto"/>
              <w:jc w:val="center"/>
              <w:rPr>
                <w:szCs w:val="22"/>
              </w:rPr>
            </w:pPr>
          </w:p>
        </w:tc>
        <w:tc>
          <w:tcPr>
            <w:tcW w:w="180" w:type="dxa"/>
            <w:vAlign w:val="bottom"/>
          </w:tcPr>
          <w:p w14:paraId="0ADCB53C" w14:textId="77777777" w:rsidR="00D9358F" w:rsidRPr="00324CAE" w:rsidRDefault="00D9358F" w:rsidP="0002564A">
            <w:pPr>
              <w:pStyle w:val="acctfourfigures"/>
              <w:spacing w:line="240" w:lineRule="auto"/>
              <w:jc w:val="center"/>
              <w:rPr>
                <w:szCs w:val="22"/>
              </w:rPr>
            </w:pPr>
          </w:p>
        </w:tc>
        <w:tc>
          <w:tcPr>
            <w:tcW w:w="1350" w:type="dxa"/>
            <w:vAlign w:val="bottom"/>
          </w:tcPr>
          <w:p w14:paraId="5021883A" w14:textId="77777777" w:rsidR="00D9358F" w:rsidRPr="00324CAE" w:rsidRDefault="00D9358F" w:rsidP="0002564A">
            <w:pPr>
              <w:pStyle w:val="acctfourfigures"/>
              <w:spacing w:line="240" w:lineRule="auto"/>
              <w:jc w:val="center"/>
              <w:rPr>
                <w:szCs w:val="22"/>
              </w:rPr>
            </w:pPr>
          </w:p>
        </w:tc>
        <w:tc>
          <w:tcPr>
            <w:tcW w:w="180" w:type="dxa"/>
            <w:vAlign w:val="bottom"/>
          </w:tcPr>
          <w:p w14:paraId="3173F336" w14:textId="77777777" w:rsidR="00D9358F" w:rsidRPr="00324CAE" w:rsidRDefault="00D9358F" w:rsidP="0002564A">
            <w:pPr>
              <w:pStyle w:val="acctfourfigures"/>
              <w:spacing w:line="240" w:lineRule="auto"/>
              <w:jc w:val="center"/>
              <w:rPr>
                <w:szCs w:val="22"/>
              </w:rPr>
            </w:pPr>
          </w:p>
        </w:tc>
        <w:tc>
          <w:tcPr>
            <w:tcW w:w="1350" w:type="dxa"/>
            <w:vAlign w:val="bottom"/>
          </w:tcPr>
          <w:p w14:paraId="484625CD" w14:textId="77777777" w:rsidR="00D9358F" w:rsidRPr="00324CAE" w:rsidRDefault="00D9358F" w:rsidP="0002564A">
            <w:pPr>
              <w:pStyle w:val="acctfourfigures"/>
              <w:spacing w:line="240" w:lineRule="auto"/>
              <w:jc w:val="center"/>
              <w:rPr>
                <w:szCs w:val="22"/>
              </w:rPr>
            </w:pPr>
          </w:p>
        </w:tc>
        <w:tc>
          <w:tcPr>
            <w:tcW w:w="179" w:type="dxa"/>
            <w:vAlign w:val="bottom"/>
          </w:tcPr>
          <w:p w14:paraId="4624F261" w14:textId="77777777" w:rsidR="00D9358F" w:rsidRPr="00324CAE" w:rsidRDefault="00D9358F" w:rsidP="0002564A">
            <w:pPr>
              <w:pStyle w:val="acctfourfigures"/>
              <w:spacing w:line="240" w:lineRule="auto"/>
              <w:jc w:val="center"/>
              <w:rPr>
                <w:szCs w:val="22"/>
              </w:rPr>
            </w:pPr>
          </w:p>
        </w:tc>
        <w:tc>
          <w:tcPr>
            <w:tcW w:w="1346" w:type="dxa"/>
            <w:vAlign w:val="bottom"/>
          </w:tcPr>
          <w:p w14:paraId="127342F7" w14:textId="77777777" w:rsidR="00D9358F" w:rsidRPr="00324CAE" w:rsidRDefault="00D9358F" w:rsidP="0002564A">
            <w:pPr>
              <w:pStyle w:val="acctfourfigures"/>
              <w:spacing w:line="240" w:lineRule="auto"/>
              <w:jc w:val="center"/>
              <w:rPr>
                <w:szCs w:val="22"/>
              </w:rPr>
            </w:pPr>
          </w:p>
        </w:tc>
        <w:tc>
          <w:tcPr>
            <w:tcW w:w="180" w:type="dxa"/>
            <w:vAlign w:val="bottom"/>
          </w:tcPr>
          <w:p w14:paraId="6ADCBB65" w14:textId="77777777" w:rsidR="00D9358F" w:rsidRPr="00324CAE" w:rsidRDefault="00D9358F" w:rsidP="0002564A">
            <w:pPr>
              <w:pStyle w:val="acctfourfigures"/>
              <w:spacing w:line="240" w:lineRule="auto"/>
              <w:jc w:val="center"/>
              <w:rPr>
                <w:szCs w:val="22"/>
              </w:rPr>
            </w:pPr>
          </w:p>
        </w:tc>
        <w:tc>
          <w:tcPr>
            <w:tcW w:w="1355" w:type="dxa"/>
            <w:vAlign w:val="bottom"/>
          </w:tcPr>
          <w:p w14:paraId="310DFE57" w14:textId="77777777" w:rsidR="00D9358F" w:rsidRPr="00324CAE" w:rsidRDefault="00D9358F" w:rsidP="0002564A">
            <w:pPr>
              <w:pStyle w:val="acctfourfigures"/>
              <w:spacing w:line="240" w:lineRule="auto"/>
              <w:jc w:val="center"/>
              <w:rPr>
                <w:szCs w:val="22"/>
              </w:rPr>
            </w:pPr>
          </w:p>
        </w:tc>
        <w:tc>
          <w:tcPr>
            <w:tcW w:w="180" w:type="dxa"/>
          </w:tcPr>
          <w:p w14:paraId="00E311C5" w14:textId="77777777" w:rsidR="00D9358F" w:rsidRPr="00324CAE" w:rsidRDefault="00D9358F" w:rsidP="0002564A">
            <w:pPr>
              <w:pStyle w:val="acctfourfigures"/>
              <w:spacing w:line="240" w:lineRule="auto"/>
              <w:jc w:val="center"/>
              <w:rPr>
                <w:szCs w:val="22"/>
              </w:rPr>
            </w:pPr>
          </w:p>
        </w:tc>
        <w:tc>
          <w:tcPr>
            <w:tcW w:w="1440" w:type="dxa"/>
          </w:tcPr>
          <w:p w14:paraId="222D74F4" w14:textId="77777777" w:rsidR="00D9358F" w:rsidRPr="00324CAE" w:rsidRDefault="00D9358F" w:rsidP="0002564A">
            <w:pPr>
              <w:pStyle w:val="acctfourfigures"/>
              <w:spacing w:line="240" w:lineRule="auto"/>
              <w:jc w:val="center"/>
              <w:rPr>
                <w:szCs w:val="22"/>
              </w:rPr>
            </w:pPr>
          </w:p>
        </w:tc>
      </w:tr>
      <w:tr w:rsidR="00D9358F" w:rsidRPr="00324CAE" w14:paraId="649676DD" w14:textId="77777777" w:rsidTr="00D9358F">
        <w:trPr>
          <w:cantSplit/>
        </w:trPr>
        <w:tc>
          <w:tcPr>
            <w:tcW w:w="4680" w:type="dxa"/>
          </w:tcPr>
          <w:p w14:paraId="41C12641" w14:textId="77777777" w:rsidR="00D9358F" w:rsidRPr="00324CAE" w:rsidRDefault="00D9358F" w:rsidP="0002564A">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29E56647" w14:textId="77777777" w:rsidR="00D9358F" w:rsidRPr="00324CAE" w:rsidRDefault="00D9358F" w:rsidP="0002564A">
            <w:pPr>
              <w:pStyle w:val="acctfourfigures"/>
              <w:spacing w:line="240" w:lineRule="auto"/>
              <w:jc w:val="center"/>
              <w:rPr>
                <w:szCs w:val="22"/>
              </w:rPr>
            </w:pPr>
          </w:p>
        </w:tc>
        <w:tc>
          <w:tcPr>
            <w:tcW w:w="1431" w:type="dxa"/>
          </w:tcPr>
          <w:p w14:paraId="60918363" w14:textId="77777777" w:rsidR="00D9358F" w:rsidRPr="00324CAE" w:rsidRDefault="00D9358F" w:rsidP="0002564A">
            <w:pPr>
              <w:pStyle w:val="acctfourfigures"/>
              <w:spacing w:line="240" w:lineRule="auto"/>
              <w:jc w:val="center"/>
              <w:rPr>
                <w:szCs w:val="22"/>
              </w:rPr>
            </w:pPr>
          </w:p>
        </w:tc>
        <w:tc>
          <w:tcPr>
            <w:tcW w:w="180" w:type="dxa"/>
            <w:vAlign w:val="bottom"/>
          </w:tcPr>
          <w:p w14:paraId="496A65C0" w14:textId="77777777" w:rsidR="00D9358F" w:rsidRPr="00324CAE" w:rsidRDefault="00D9358F" w:rsidP="0002564A">
            <w:pPr>
              <w:pStyle w:val="acctfourfigures"/>
              <w:spacing w:line="240" w:lineRule="auto"/>
              <w:jc w:val="center"/>
              <w:rPr>
                <w:szCs w:val="22"/>
              </w:rPr>
            </w:pPr>
          </w:p>
        </w:tc>
        <w:tc>
          <w:tcPr>
            <w:tcW w:w="1350" w:type="dxa"/>
            <w:vAlign w:val="bottom"/>
          </w:tcPr>
          <w:p w14:paraId="11CE4919" w14:textId="77777777" w:rsidR="00D9358F" w:rsidRPr="00324CAE" w:rsidRDefault="00D9358F" w:rsidP="0002564A">
            <w:pPr>
              <w:pStyle w:val="acctfourfigures"/>
              <w:spacing w:line="240" w:lineRule="auto"/>
              <w:jc w:val="center"/>
              <w:rPr>
                <w:szCs w:val="22"/>
              </w:rPr>
            </w:pPr>
          </w:p>
        </w:tc>
        <w:tc>
          <w:tcPr>
            <w:tcW w:w="180" w:type="dxa"/>
            <w:vAlign w:val="bottom"/>
          </w:tcPr>
          <w:p w14:paraId="31D70F76" w14:textId="77777777" w:rsidR="00D9358F" w:rsidRPr="00324CAE" w:rsidRDefault="00D9358F" w:rsidP="0002564A">
            <w:pPr>
              <w:pStyle w:val="acctfourfigures"/>
              <w:spacing w:line="240" w:lineRule="auto"/>
              <w:jc w:val="center"/>
              <w:rPr>
                <w:szCs w:val="22"/>
              </w:rPr>
            </w:pPr>
          </w:p>
        </w:tc>
        <w:tc>
          <w:tcPr>
            <w:tcW w:w="1350" w:type="dxa"/>
            <w:vAlign w:val="bottom"/>
          </w:tcPr>
          <w:p w14:paraId="2278F15E" w14:textId="77777777" w:rsidR="00D9358F" w:rsidRPr="00324CAE" w:rsidRDefault="00D9358F" w:rsidP="0002564A">
            <w:pPr>
              <w:pStyle w:val="acctfourfigures"/>
              <w:spacing w:line="240" w:lineRule="auto"/>
              <w:jc w:val="center"/>
              <w:rPr>
                <w:szCs w:val="22"/>
              </w:rPr>
            </w:pPr>
          </w:p>
        </w:tc>
        <w:tc>
          <w:tcPr>
            <w:tcW w:w="179" w:type="dxa"/>
            <w:vAlign w:val="bottom"/>
          </w:tcPr>
          <w:p w14:paraId="14D07247" w14:textId="77777777" w:rsidR="00D9358F" w:rsidRPr="00324CAE" w:rsidRDefault="00D9358F" w:rsidP="0002564A">
            <w:pPr>
              <w:pStyle w:val="acctfourfigures"/>
              <w:spacing w:line="240" w:lineRule="auto"/>
              <w:jc w:val="center"/>
              <w:rPr>
                <w:szCs w:val="22"/>
              </w:rPr>
            </w:pPr>
          </w:p>
        </w:tc>
        <w:tc>
          <w:tcPr>
            <w:tcW w:w="1346" w:type="dxa"/>
            <w:vAlign w:val="bottom"/>
          </w:tcPr>
          <w:p w14:paraId="1BBCBA14" w14:textId="77777777" w:rsidR="00D9358F" w:rsidRPr="00324CAE" w:rsidRDefault="00D9358F" w:rsidP="0002564A">
            <w:pPr>
              <w:pStyle w:val="acctfourfigures"/>
              <w:spacing w:line="240" w:lineRule="auto"/>
              <w:jc w:val="center"/>
              <w:rPr>
                <w:szCs w:val="22"/>
              </w:rPr>
            </w:pPr>
          </w:p>
        </w:tc>
        <w:tc>
          <w:tcPr>
            <w:tcW w:w="180" w:type="dxa"/>
            <w:vAlign w:val="bottom"/>
          </w:tcPr>
          <w:p w14:paraId="323B5228" w14:textId="77777777" w:rsidR="00D9358F" w:rsidRPr="00324CAE" w:rsidRDefault="00D9358F" w:rsidP="0002564A">
            <w:pPr>
              <w:pStyle w:val="acctfourfigures"/>
              <w:spacing w:line="240" w:lineRule="auto"/>
              <w:jc w:val="center"/>
              <w:rPr>
                <w:szCs w:val="22"/>
              </w:rPr>
            </w:pPr>
          </w:p>
        </w:tc>
        <w:tc>
          <w:tcPr>
            <w:tcW w:w="1355" w:type="dxa"/>
            <w:vAlign w:val="bottom"/>
          </w:tcPr>
          <w:p w14:paraId="28CB878C" w14:textId="77777777" w:rsidR="00D9358F" w:rsidRPr="00324CAE" w:rsidRDefault="00D9358F" w:rsidP="0002564A">
            <w:pPr>
              <w:pStyle w:val="acctfourfigures"/>
              <w:spacing w:line="240" w:lineRule="auto"/>
              <w:jc w:val="center"/>
              <w:rPr>
                <w:szCs w:val="22"/>
              </w:rPr>
            </w:pPr>
          </w:p>
        </w:tc>
        <w:tc>
          <w:tcPr>
            <w:tcW w:w="180" w:type="dxa"/>
          </w:tcPr>
          <w:p w14:paraId="231BD67C" w14:textId="77777777" w:rsidR="00D9358F" w:rsidRPr="00324CAE" w:rsidRDefault="00D9358F" w:rsidP="0002564A">
            <w:pPr>
              <w:pStyle w:val="acctfourfigures"/>
              <w:spacing w:line="240" w:lineRule="auto"/>
              <w:jc w:val="center"/>
              <w:rPr>
                <w:szCs w:val="22"/>
              </w:rPr>
            </w:pPr>
          </w:p>
        </w:tc>
        <w:tc>
          <w:tcPr>
            <w:tcW w:w="1440" w:type="dxa"/>
          </w:tcPr>
          <w:p w14:paraId="7E00179A" w14:textId="77777777" w:rsidR="00D9358F" w:rsidRPr="00324CAE" w:rsidRDefault="00D9358F" w:rsidP="0002564A">
            <w:pPr>
              <w:pStyle w:val="acctfourfigures"/>
              <w:spacing w:line="240" w:lineRule="auto"/>
              <w:jc w:val="center"/>
              <w:rPr>
                <w:szCs w:val="22"/>
              </w:rPr>
            </w:pPr>
          </w:p>
        </w:tc>
      </w:tr>
      <w:tr w:rsidR="00D9358F" w:rsidRPr="00324CAE" w14:paraId="550AD55C" w14:textId="77777777" w:rsidTr="00D9358F">
        <w:trPr>
          <w:cantSplit/>
        </w:trPr>
        <w:tc>
          <w:tcPr>
            <w:tcW w:w="4680" w:type="dxa"/>
          </w:tcPr>
          <w:p w14:paraId="7B5AE94D" w14:textId="77777777" w:rsidR="00D9358F" w:rsidRPr="00324CAE" w:rsidRDefault="00D9358F" w:rsidP="0002564A">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69B53A30" w14:textId="77777777" w:rsidR="00D9358F" w:rsidRPr="00324CAE" w:rsidRDefault="00D9358F" w:rsidP="0002564A">
            <w:pPr>
              <w:pStyle w:val="acctfourfigures"/>
              <w:spacing w:line="240" w:lineRule="auto"/>
              <w:jc w:val="center"/>
              <w:rPr>
                <w:szCs w:val="22"/>
              </w:rPr>
            </w:pPr>
          </w:p>
        </w:tc>
        <w:tc>
          <w:tcPr>
            <w:tcW w:w="1431" w:type="dxa"/>
          </w:tcPr>
          <w:p w14:paraId="68863028" w14:textId="77777777" w:rsidR="00D9358F" w:rsidRPr="00324CAE" w:rsidRDefault="00D9358F" w:rsidP="0002564A">
            <w:pPr>
              <w:pStyle w:val="acctfourfigures"/>
              <w:spacing w:line="240" w:lineRule="auto"/>
              <w:jc w:val="center"/>
              <w:rPr>
                <w:szCs w:val="22"/>
              </w:rPr>
            </w:pPr>
          </w:p>
        </w:tc>
        <w:tc>
          <w:tcPr>
            <w:tcW w:w="180" w:type="dxa"/>
            <w:vAlign w:val="bottom"/>
          </w:tcPr>
          <w:p w14:paraId="7EF25DDF" w14:textId="77777777" w:rsidR="00D9358F" w:rsidRPr="00324CAE" w:rsidRDefault="00D9358F" w:rsidP="0002564A">
            <w:pPr>
              <w:pStyle w:val="acctfourfigures"/>
              <w:spacing w:line="240" w:lineRule="auto"/>
              <w:jc w:val="center"/>
              <w:rPr>
                <w:szCs w:val="22"/>
              </w:rPr>
            </w:pPr>
          </w:p>
        </w:tc>
        <w:tc>
          <w:tcPr>
            <w:tcW w:w="1350" w:type="dxa"/>
            <w:vAlign w:val="bottom"/>
          </w:tcPr>
          <w:p w14:paraId="33083111" w14:textId="77777777" w:rsidR="00D9358F" w:rsidRPr="00324CAE" w:rsidRDefault="00D9358F" w:rsidP="0002564A">
            <w:pPr>
              <w:pStyle w:val="acctfourfigures"/>
              <w:spacing w:line="240" w:lineRule="auto"/>
              <w:jc w:val="center"/>
              <w:rPr>
                <w:szCs w:val="22"/>
              </w:rPr>
            </w:pPr>
          </w:p>
        </w:tc>
        <w:tc>
          <w:tcPr>
            <w:tcW w:w="180" w:type="dxa"/>
            <w:vAlign w:val="bottom"/>
          </w:tcPr>
          <w:p w14:paraId="5C4F3928" w14:textId="77777777" w:rsidR="00D9358F" w:rsidRPr="00324CAE" w:rsidRDefault="00D9358F" w:rsidP="0002564A">
            <w:pPr>
              <w:pStyle w:val="acctfourfigures"/>
              <w:spacing w:line="240" w:lineRule="auto"/>
              <w:jc w:val="center"/>
              <w:rPr>
                <w:szCs w:val="22"/>
              </w:rPr>
            </w:pPr>
          </w:p>
        </w:tc>
        <w:tc>
          <w:tcPr>
            <w:tcW w:w="1350" w:type="dxa"/>
            <w:vAlign w:val="bottom"/>
          </w:tcPr>
          <w:p w14:paraId="6650A785" w14:textId="77777777" w:rsidR="00D9358F" w:rsidRPr="00324CAE" w:rsidRDefault="00D9358F" w:rsidP="0002564A">
            <w:pPr>
              <w:pStyle w:val="acctfourfigures"/>
              <w:spacing w:line="240" w:lineRule="auto"/>
              <w:jc w:val="center"/>
              <w:rPr>
                <w:szCs w:val="22"/>
              </w:rPr>
            </w:pPr>
          </w:p>
        </w:tc>
        <w:tc>
          <w:tcPr>
            <w:tcW w:w="179" w:type="dxa"/>
            <w:vAlign w:val="bottom"/>
          </w:tcPr>
          <w:p w14:paraId="3F377A0D" w14:textId="77777777" w:rsidR="00D9358F" w:rsidRPr="00324CAE" w:rsidRDefault="00D9358F" w:rsidP="0002564A">
            <w:pPr>
              <w:pStyle w:val="acctfourfigures"/>
              <w:spacing w:line="240" w:lineRule="auto"/>
              <w:jc w:val="center"/>
              <w:rPr>
                <w:szCs w:val="22"/>
              </w:rPr>
            </w:pPr>
          </w:p>
        </w:tc>
        <w:tc>
          <w:tcPr>
            <w:tcW w:w="1346" w:type="dxa"/>
            <w:vAlign w:val="bottom"/>
          </w:tcPr>
          <w:p w14:paraId="4E520B4E" w14:textId="77777777" w:rsidR="00D9358F" w:rsidRPr="00324CAE" w:rsidRDefault="00D9358F" w:rsidP="0002564A">
            <w:pPr>
              <w:pStyle w:val="acctfourfigures"/>
              <w:spacing w:line="240" w:lineRule="auto"/>
              <w:jc w:val="center"/>
              <w:rPr>
                <w:szCs w:val="22"/>
              </w:rPr>
            </w:pPr>
          </w:p>
        </w:tc>
        <w:tc>
          <w:tcPr>
            <w:tcW w:w="180" w:type="dxa"/>
            <w:vAlign w:val="bottom"/>
          </w:tcPr>
          <w:p w14:paraId="3C888D39" w14:textId="77777777" w:rsidR="00D9358F" w:rsidRPr="00324CAE" w:rsidRDefault="00D9358F" w:rsidP="0002564A">
            <w:pPr>
              <w:pStyle w:val="acctfourfigures"/>
              <w:spacing w:line="240" w:lineRule="auto"/>
              <w:jc w:val="center"/>
              <w:rPr>
                <w:szCs w:val="22"/>
              </w:rPr>
            </w:pPr>
          </w:p>
        </w:tc>
        <w:tc>
          <w:tcPr>
            <w:tcW w:w="1355" w:type="dxa"/>
            <w:vAlign w:val="bottom"/>
          </w:tcPr>
          <w:p w14:paraId="5D9E8E09" w14:textId="77777777" w:rsidR="00D9358F" w:rsidRPr="00324CAE" w:rsidRDefault="00D9358F" w:rsidP="0002564A">
            <w:pPr>
              <w:pStyle w:val="acctfourfigures"/>
              <w:spacing w:line="240" w:lineRule="auto"/>
              <w:jc w:val="center"/>
              <w:rPr>
                <w:szCs w:val="22"/>
              </w:rPr>
            </w:pPr>
          </w:p>
        </w:tc>
        <w:tc>
          <w:tcPr>
            <w:tcW w:w="180" w:type="dxa"/>
          </w:tcPr>
          <w:p w14:paraId="26BBD04E" w14:textId="77777777" w:rsidR="00D9358F" w:rsidRPr="00324CAE" w:rsidRDefault="00D9358F" w:rsidP="0002564A">
            <w:pPr>
              <w:pStyle w:val="acctfourfigures"/>
              <w:spacing w:line="240" w:lineRule="auto"/>
              <w:jc w:val="center"/>
              <w:rPr>
                <w:szCs w:val="22"/>
              </w:rPr>
            </w:pPr>
          </w:p>
        </w:tc>
        <w:tc>
          <w:tcPr>
            <w:tcW w:w="1440" w:type="dxa"/>
          </w:tcPr>
          <w:p w14:paraId="0E32FC6F" w14:textId="77777777" w:rsidR="00D9358F" w:rsidRPr="00324CAE" w:rsidRDefault="00D9358F" w:rsidP="0002564A">
            <w:pPr>
              <w:pStyle w:val="acctfourfigures"/>
              <w:spacing w:line="240" w:lineRule="auto"/>
              <w:jc w:val="center"/>
              <w:rPr>
                <w:szCs w:val="22"/>
              </w:rPr>
            </w:pPr>
          </w:p>
        </w:tc>
      </w:tr>
      <w:bookmarkEnd w:id="0"/>
      <w:tr w:rsidR="008877F0" w:rsidRPr="00324CAE" w14:paraId="5FFAF197" w14:textId="77777777" w:rsidTr="00D9358F">
        <w:trPr>
          <w:cantSplit/>
        </w:trPr>
        <w:tc>
          <w:tcPr>
            <w:tcW w:w="4680" w:type="dxa"/>
          </w:tcPr>
          <w:p w14:paraId="1BA81C9D" w14:textId="77777777" w:rsidR="008877F0" w:rsidRPr="00324CAE" w:rsidRDefault="008877F0" w:rsidP="008877F0">
            <w:pPr>
              <w:tabs>
                <w:tab w:val="left" w:pos="190"/>
              </w:tabs>
              <w:spacing w:line="240" w:lineRule="auto"/>
              <w:rPr>
                <w:rFonts w:cs="Times New Roman"/>
              </w:rPr>
            </w:pPr>
            <w:r w:rsidRPr="00324CAE">
              <w:rPr>
                <w:rFonts w:cs="Times New Roman"/>
              </w:rPr>
              <w:t xml:space="preserve">   Equity instruments</w:t>
            </w:r>
          </w:p>
        </w:tc>
        <w:tc>
          <w:tcPr>
            <w:tcW w:w="189" w:type="dxa"/>
          </w:tcPr>
          <w:p w14:paraId="1B5E85FC" w14:textId="77777777" w:rsidR="008877F0" w:rsidRPr="00324CAE" w:rsidRDefault="008877F0" w:rsidP="008877F0">
            <w:pPr>
              <w:pStyle w:val="acctfourfigures"/>
              <w:spacing w:line="240" w:lineRule="auto"/>
              <w:jc w:val="center"/>
              <w:rPr>
                <w:szCs w:val="22"/>
              </w:rPr>
            </w:pPr>
          </w:p>
        </w:tc>
        <w:tc>
          <w:tcPr>
            <w:tcW w:w="1431" w:type="dxa"/>
          </w:tcPr>
          <w:p w14:paraId="1446CAF3" w14:textId="0B8C16A8" w:rsidR="008877F0" w:rsidRPr="00BD56AA" w:rsidRDefault="00430E76" w:rsidP="008877F0">
            <w:pPr>
              <w:pStyle w:val="acctfourfigures"/>
              <w:tabs>
                <w:tab w:val="clear" w:pos="765"/>
                <w:tab w:val="decimal" w:pos="1172"/>
              </w:tabs>
              <w:spacing w:line="240" w:lineRule="auto"/>
              <w:jc w:val="center"/>
            </w:pPr>
            <w:r w:rsidRPr="00430E76">
              <w:t>3,232,507</w:t>
            </w:r>
          </w:p>
        </w:tc>
        <w:tc>
          <w:tcPr>
            <w:tcW w:w="180" w:type="dxa"/>
          </w:tcPr>
          <w:p w14:paraId="7AE47ACE"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2A482953" w14:textId="4BAC7E82" w:rsidR="008877F0" w:rsidRPr="00BD56AA" w:rsidRDefault="00430E76" w:rsidP="008877F0">
            <w:pPr>
              <w:pStyle w:val="acctfourfigures"/>
              <w:tabs>
                <w:tab w:val="clear" w:pos="765"/>
                <w:tab w:val="decimal" w:pos="1172"/>
              </w:tabs>
              <w:spacing w:line="240" w:lineRule="auto"/>
              <w:jc w:val="center"/>
            </w:pPr>
            <w:r w:rsidRPr="00430E76">
              <w:t>3,232,507</w:t>
            </w:r>
          </w:p>
        </w:tc>
        <w:tc>
          <w:tcPr>
            <w:tcW w:w="180" w:type="dxa"/>
          </w:tcPr>
          <w:p w14:paraId="2D660BA0"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3ED8D4FD" w14:textId="7E66155A" w:rsidR="008877F0" w:rsidRPr="00BD56AA" w:rsidRDefault="00430E76" w:rsidP="008877F0">
            <w:pPr>
              <w:pStyle w:val="acctfourfigures"/>
              <w:tabs>
                <w:tab w:val="clear" w:pos="765"/>
                <w:tab w:val="decimal" w:pos="1172"/>
              </w:tabs>
              <w:spacing w:line="240" w:lineRule="auto"/>
              <w:jc w:val="center"/>
            </w:pPr>
            <w:r w:rsidRPr="00430E76">
              <w:t>1,340</w:t>
            </w:r>
          </w:p>
        </w:tc>
        <w:tc>
          <w:tcPr>
            <w:tcW w:w="179" w:type="dxa"/>
          </w:tcPr>
          <w:p w14:paraId="1F6FBBEA"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1C88B6DC" w14:textId="258258E6" w:rsidR="008877F0" w:rsidRPr="00BD56AA" w:rsidRDefault="00430E76" w:rsidP="008877F0">
            <w:pPr>
              <w:pStyle w:val="acctfourfigures"/>
              <w:tabs>
                <w:tab w:val="clear" w:pos="765"/>
              </w:tabs>
              <w:spacing w:line="240" w:lineRule="auto"/>
              <w:ind w:left="369"/>
              <w:jc w:val="center"/>
            </w:pPr>
            <w:r w:rsidRPr="00BD56AA">
              <w:t xml:space="preserve">-   </w:t>
            </w:r>
          </w:p>
        </w:tc>
        <w:tc>
          <w:tcPr>
            <w:tcW w:w="180" w:type="dxa"/>
          </w:tcPr>
          <w:p w14:paraId="43DBC7E6"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6190A250" w14:textId="79A5EB55" w:rsidR="008877F0" w:rsidRPr="00BD56AA" w:rsidRDefault="00430E76" w:rsidP="008877F0">
            <w:pPr>
              <w:pStyle w:val="acctfourfigures"/>
              <w:tabs>
                <w:tab w:val="clear" w:pos="765"/>
                <w:tab w:val="decimal" w:pos="1172"/>
              </w:tabs>
              <w:spacing w:line="240" w:lineRule="auto"/>
              <w:jc w:val="center"/>
            </w:pPr>
            <w:r w:rsidRPr="00430E76">
              <w:t>3,231,167</w:t>
            </w:r>
          </w:p>
        </w:tc>
        <w:tc>
          <w:tcPr>
            <w:tcW w:w="180" w:type="dxa"/>
          </w:tcPr>
          <w:p w14:paraId="04AFB627" w14:textId="77777777" w:rsidR="008877F0" w:rsidRPr="00BD56AA" w:rsidRDefault="008877F0" w:rsidP="008877F0">
            <w:pPr>
              <w:pStyle w:val="acctfourfigures"/>
              <w:tabs>
                <w:tab w:val="clear" w:pos="765"/>
                <w:tab w:val="decimal" w:pos="1172"/>
              </w:tabs>
              <w:spacing w:line="240" w:lineRule="auto"/>
              <w:jc w:val="center"/>
            </w:pPr>
          </w:p>
        </w:tc>
        <w:tc>
          <w:tcPr>
            <w:tcW w:w="1440" w:type="dxa"/>
          </w:tcPr>
          <w:p w14:paraId="63EB9689" w14:textId="43A41F42" w:rsidR="008877F0" w:rsidRPr="00BD56AA" w:rsidRDefault="00430E76" w:rsidP="008877F0">
            <w:pPr>
              <w:pStyle w:val="acctfourfigures"/>
              <w:tabs>
                <w:tab w:val="clear" w:pos="765"/>
                <w:tab w:val="decimal" w:pos="1172"/>
              </w:tabs>
              <w:spacing w:line="240" w:lineRule="auto"/>
              <w:jc w:val="center"/>
            </w:pPr>
            <w:r w:rsidRPr="00430E76">
              <w:t>3,232,507</w:t>
            </w:r>
          </w:p>
        </w:tc>
      </w:tr>
      <w:tr w:rsidR="008877F0" w:rsidRPr="00324CAE" w14:paraId="0CC8DDA0" w14:textId="77777777" w:rsidTr="00D9358F">
        <w:trPr>
          <w:cantSplit/>
        </w:trPr>
        <w:tc>
          <w:tcPr>
            <w:tcW w:w="4680" w:type="dxa"/>
          </w:tcPr>
          <w:p w14:paraId="3913164E" w14:textId="77777777" w:rsidR="008877F0" w:rsidRPr="00324CAE" w:rsidRDefault="008877F0" w:rsidP="008877F0">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2C4B901E" w14:textId="77777777" w:rsidR="008877F0" w:rsidRPr="00324CAE" w:rsidRDefault="008877F0" w:rsidP="008877F0">
            <w:pPr>
              <w:pStyle w:val="acctfourfigures"/>
              <w:spacing w:line="240" w:lineRule="auto"/>
              <w:jc w:val="center"/>
              <w:rPr>
                <w:b/>
                <w:bCs/>
                <w:szCs w:val="22"/>
              </w:rPr>
            </w:pPr>
          </w:p>
        </w:tc>
        <w:tc>
          <w:tcPr>
            <w:tcW w:w="1431" w:type="dxa"/>
            <w:tcBorders>
              <w:top w:val="single" w:sz="4" w:space="0" w:color="auto"/>
              <w:bottom w:val="double" w:sz="4" w:space="0" w:color="auto"/>
            </w:tcBorders>
          </w:tcPr>
          <w:p w14:paraId="69E4AA4F" w14:textId="3F1F7187" w:rsidR="008877F0" w:rsidRPr="00BD56AA" w:rsidRDefault="00430E76" w:rsidP="008877F0">
            <w:pPr>
              <w:pStyle w:val="acctfourfigures"/>
              <w:tabs>
                <w:tab w:val="clear" w:pos="765"/>
                <w:tab w:val="decimal" w:pos="1172"/>
              </w:tabs>
              <w:spacing w:line="240" w:lineRule="auto"/>
              <w:jc w:val="center"/>
              <w:rPr>
                <w:b/>
                <w:bCs/>
              </w:rPr>
            </w:pPr>
            <w:r w:rsidRPr="00430E76">
              <w:rPr>
                <w:b/>
                <w:bCs/>
              </w:rPr>
              <w:t>3,232,507</w:t>
            </w:r>
          </w:p>
        </w:tc>
        <w:tc>
          <w:tcPr>
            <w:tcW w:w="180" w:type="dxa"/>
          </w:tcPr>
          <w:p w14:paraId="0466899F" w14:textId="77777777" w:rsidR="008877F0" w:rsidRPr="00BD56AA" w:rsidRDefault="008877F0" w:rsidP="008877F0">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6CBA41F8" w14:textId="35AA6EA6" w:rsidR="008877F0" w:rsidRPr="00BD56AA" w:rsidRDefault="00430E76" w:rsidP="008877F0">
            <w:pPr>
              <w:pStyle w:val="acctfourfigures"/>
              <w:tabs>
                <w:tab w:val="clear" w:pos="765"/>
                <w:tab w:val="decimal" w:pos="1172"/>
              </w:tabs>
              <w:spacing w:line="240" w:lineRule="auto"/>
              <w:jc w:val="center"/>
              <w:rPr>
                <w:b/>
                <w:bCs/>
              </w:rPr>
            </w:pPr>
            <w:r w:rsidRPr="00430E76">
              <w:rPr>
                <w:b/>
                <w:bCs/>
              </w:rPr>
              <w:t>3,232,507</w:t>
            </w:r>
          </w:p>
        </w:tc>
        <w:tc>
          <w:tcPr>
            <w:tcW w:w="180" w:type="dxa"/>
          </w:tcPr>
          <w:p w14:paraId="4081C38D"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4D37C6D2" w14:textId="77777777" w:rsidR="008877F0" w:rsidRPr="00BD56AA" w:rsidRDefault="008877F0" w:rsidP="008877F0">
            <w:pPr>
              <w:pStyle w:val="acctfourfigures"/>
              <w:tabs>
                <w:tab w:val="clear" w:pos="765"/>
                <w:tab w:val="decimal" w:pos="1172"/>
              </w:tabs>
              <w:spacing w:line="240" w:lineRule="auto"/>
              <w:jc w:val="center"/>
            </w:pPr>
          </w:p>
        </w:tc>
        <w:tc>
          <w:tcPr>
            <w:tcW w:w="179" w:type="dxa"/>
          </w:tcPr>
          <w:p w14:paraId="6FD354E1"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196C3FD7"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68D9D792"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082FEC49"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318863BE" w14:textId="77777777" w:rsidR="008877F0" w:rsidRPr="00BD56AA" w:rsidRDefault="008877F0" w:rsidP="008877F0">
            <w:pPr>
              <w:pStyle w:val="acctfourfigures"/>
              <w:tabs>
                <w:tab w:val="clear" w:pos="765"/>
                <w:tab w:val="decimal" w:pos="1172"/>
              </w:tabs>
              <w:spacing w:line="240" w:lineRule="auto"/>
            </w:pPr>
          </w:p>
        </w:tc>
        <w:tc>
          <w:tcPr>
            <w:tcW w:w="1440" w:type="dxa"/>
          </w:tcPr>
          <w:p w14:paraId="586744D7" w14:textId="77777777" w:rsidR="008877F0" w:rsidRPr="00BD56AA" w:rsidRDefault="008877F0" w:rsidP="008877F0">
            <w:pPr>
              <w:pStyle w:val="acctfourfigures"/>
              <w:tabs>
                <w:tab w:val="clear" w:pos="765"/>
                <w:tab w:val="decimal" w:pos="1172"/>
              </w:tabs>
              <w:spacing w:line="240" w:lineRule="auto"/>
            </w:pPr>
          </w:p>
        </w:tc>
      </w:tr>
      <w:tr w:rsidR="008877F0" w:rsidRPr="00324CAE" w14:paraId="273C03D5" w14:textId="77777777" w:rsidTr="00D9358F">
        <w:trPr>
          <w:cantSplit/>
        </w:trPr>
        <w:tc>
          <w:tcPr>
            <w:tcW w:w="4680" w:type="dxa"/>
          </w:tcPr>
          <w:p w14:paraId="5CB33E8A" w14:textId="77777777" w:rsidR="008877F0" w:rsidRDefault="008877F0" w:rsidP="008877F0">
            <w:pPr>
              <w:tabs>
                <w:tab w:val="left" w:pos="100"/>
              </w:tabs>
              <w:spacing w:line="240" w:lineRule="auto"/>
              <w:ind w:left="100" w:hanging="100"/>
              <w:rPr>
                <w:rFonts w:cs="Times New Roman"/>
                <w:b/>
                <w:bCs/>
                <w:i/>
                <w:iCs/>
              </w:rPr>
            </w:pPr>
          </w:p>
        </w:tc>
        <w:tc>
          <w:tcPr>
            <w:tcW w:w="189" w:type="dxa"/>
          </w:tcPr>
          <w:p w14:paraId="63731D55" w14:textId="77777777" w:rsidR="008877F0" w:rsidRPr="00324CAE" w:rsidRDefault="008877F0" w:rsidP="008877F0">
            <w:pPr>
              <w:pStyle w:val="acctfourfigures"/>
              <w:spacing w:line="240" w:lineRule="auto"/>
              <w:jc w:val="center"/>
              <w:rPr>
                <w:szCs w:val="22"/>
              </w:rPr>
            </w:pPr>
          </w:p>
        </w:tc>
        <w:tc>
          <w:tcPr>
            <w:tcW w:w="1431" w:type="dxa"/>
          </w:tcPr>
          <w:p w14:paraId="5239209E" w14:textId="77777777" w:rsidR="008877F0" w:rsidRPr="00324CAE" w:rsidRDefault="008877F0" w:rsidP="008877F0">
            <w:pPr>
              <w:pStyle w:val="acctfourfigures"/>
              <w:spacing w:line="240" w:lineRule="auto"/>
              <w:jc w:val="center"/>
              <w:rPr>
                <w:szCs w:val="22"/>
              </w:rPr>
            </w:pPr>
          </w:p>
        </w:tc>
        <w:tc>
          <w:tcPr>
            <w:tcW w:w="180" w:type="dxa"/>
            <w:vAlign w:val="bottom"/>
          </w:tcPr>
          <w:p w14:paraId="74A525F6" w14:textId="77777777" w:rsidR="008877F0" w:rsidRPr="00324CAE" w:rsidRDefault="008877F0" w:rsidP="008877F0">
            <w:pPr>
              <w:pStyle w:val="acctfourfigures"/>
              <w:spacing w:line="240" w:lineRule="auto"/>
              <w:jc w:val="center"/>
              <w:rPr>
                <w:szCs w:val="22"/>
              </w:rPr>
            </w:pPr>
          </w:p>
        </w:tc>
        <w:tc>
          <w:tcPr>
            <w:tcW w:w="1350" w:type="dxa"/>
            <w:vAlign w:val="bottom"/>
          </w:tcPr>
          <w:p w14:paraId="7EAE4307" w14:textId="77777777" w:rsidR="008877F0" w:rsidRPr="00324CAE" w:rsidRDefault="008877F0" w:rsidP="008877F0">
            <w:pPr>
              <w:pStyle w:val="acctfourfigures"/>
              <w:spacing w:line="240" w:lineRule="auto"/>
              <w:jc w:val="center"/>
              <w:rPr>
                <w:szCs w:val="22"/>
              </w:rPr>
            </w:pPr>
          </w:p>
        </w:tc>
        <w:tc>
          <w:tcPr>
            <w:tcW w:w="180" w:type="dxa"/>
            <w:vAlign w:val="bottom"/>
          </w:tcPr>
          <w:p w14:paraId="7E4E5CB3" w14:textId="77777777" w:rsidR="008877F0" w:rsidRPr="00324CAE" w:rsidRDefault="008877F0" w:rsidP="008877F0">
            <w:pPr>
              <w:pStyle w:val="acctfourfigures"/>
              <w:spacing w:line="240" w:lineRule="auto"/>
              <w:jc w:val="center"/>
              <w:rPr>
                <w:szCs w:val="22"/>
              </w:rPr>
            </w:pPr>
          </w:p>
        </w:tc>
        <w:tc>
          <w:tcPr>
            <w:tcW w:w="1350" w:type="dxa"/>
            <w:vAlign w:val="bottom"/>
          </w:tcPr>
          <w:p w14:paraId="1F47344B" w14:textId="77777777" w:rsidR="008877F0" w:rsidRPr="00324CAE" w:rsidRDefault="008877F0" w:rsidP="008877F0">
            <w:pPr>
              <w:pStyle w:val="acctfourfigures"/>
              <w:spacing w:line="240" w:lineRule="auto"/>
              <w:jc w:val="center"/>
              <w:rPr>
                <w:szCs w:val="22"/>
              </w:rPr>
            </w:pPr>
          </w:p>
        </w:tc>
        <w:tc>
          <w:tcPr>
            <w:tcW w:w="179" w:type="dxa"/>
            <w:vAlign w:val="bottom"/>
          </w:tcPr>
          <w:p w14:paraId="09ADDF11" w14:textId="77777777" w:rsidR="008877F0" w:rsidRPr="00324CAE" w:rsidRDefault="008877F0" w:rsidP="008877F0">
            <w:pPr>
              <w:pStyle w:val="acctfourfigures"/>
              <w:spacing w:line="240" w:lineRule="auto"/>
              <w:jc w:val="center"/>
              <w:rPr>
                <w:szCs w:val="22"/>
              </w:rPr>
            </w:pPr>
          </w:p>
        </w:tc>
        <w:tc>
          <w:tcPr>
            <w:tcW w:w="1346" w:type="dxa"/>
            <w:vAlign w:val="bottom"/>
          </w:tcPr>
          <w:p w14:paraId="6E533D08" w14:textId="77777777" w:rsidR="008877F0" w:rsidRPr="00324CAE" w:rsidRDefault="008877F0" w:rsidP="008877F0">
            <w:pPr>
              <w:pStyle w:val="acctfourfigures"/>
              <w:spacing w:line="240" w:lineRule="auto"/>
              <w:jc w:val="center"/>
              <w:rPr>
                <w:szCs w:val="22"/>
              </w:rPr>
            </w:pPr>
          </w:p>
        </w:tc>
        <w:tc>
          <w:tcPr>
            <w:tcW w:w="180" w:type="dxa"/>
            <w:vAlign w:val="bottom"/>
          </w:tcPr>
          <w:p w14:paraId="0A593C0B" w14:textId="77777777" w:rsidR="008877F0" w:rsidRPr="00324CAE" w:rsidRDefault="008877F0" w:rsidP="008877F0">
            <w:pPr>
              <w:pStyle w:val="acctfourfigures"/>
              <w:spacing w:line="240" w:lineRule="auto"/>
              <w:jc w:val="center"/>
              <w:rPr>
                <w:szCs w:val="22"/>
              </w:rPr>
            </w:pPr>
          </w:p>
        </w:tc>
        <w:tc>
          <w:tcPr>
            <w:tcW w:w="1355" w:type="dxa"/>
            <w:vAlign w:val="bottom"/>
          </w:tcPr>
          <w:p w14:paraId="1C612746" w14:textId="77777777" w:rsidR="008877F0" w:rsidRPr="00324CAE" w:rsidRDefault="008877F0" w:rsidP="008877F0">
            <w:pPr>
              <w:pStyle w:val="acctfourfigures"/>
              <w:spacing w:line="240" w:lineRule="auto"/>
              <w:jc w:val="center"/>
              <w:rPr>
                <w:szCs w:val="22"/>
              </w:rPr>
            </w:pPr>
          </w:p>
        </w:tc>
        <w:tc>
          <w:tcPr>
            <w:tcW w:w="180" w:type="dxa"/>
          </w:tcPr>
          <w:p w14:paraId="562C6186" w14:textId="77777777" w:rsidR="008877F0" w:rsidRPr="00324CAE" w:rsidRDefault="008877F0" w:rsidP="008877F0">
            <w:pPr>
              <w:pStyle w:val="acctfourfigures"/>
              <w:spacing w:line="240" w:lineRule="auto"/>
              <w:jc w:val="center"/>
              <w:rPr>
                <w:szCs w:val="22"/>
              </w:rPr>
            </w:pPr>
          </w:p>
        </w:tc>
        <w:tc>
          <w:tcPr>
            <w:tcW w:w="1440" w:type="dxa"/>
          </w:tcPr>
          <w:p w14:paraId="7FA63B40" w14:textId="77777777" w:rsidR="008877F0" w:rsidRPr="00324CAE" w:rsidRDefault="008877F0" w:rsidP="008877F0">
            <w:pPr>
              <w:pStyle w:val="acctfourfigures"/>
              <w:spacing w:line="240" w:lineRule="auto"/>
              <w:jc w:val="center"/>
              <w:rPr>
                <w:szCs w:val="22"/>
              </w:rPr>
            </w:pPr>
          </w:p>
        </w:tc>
      </w:tr>
      <w:tr w:rsidR="008877F0" w:rsidRPr="00324CAE" w14:paraId="20BAE35C" w14:textId="77777777" w:rsidTr="00D9358F">
        <w:trPr>
          <w:cantSplit/>
        </w:trPr>
        <w:tc>
          <w:tcPr>
            <w:tcW w:w="4680" w:type="dxa"/>
          </w:tcPr>
          <w:p w14:paraId="635D6672" w14:textId="639C0045" w:rsidR="008877F0" w:rsidRPr="00324CAE" w:rsidRDefault="008877F0" w:rsidP="008877F0">
            <w:pPr>
              <w:tabs>
                <w:tab w:val="left" w:pos="100"/>
              </w:tabs>
              <w:spacing w:line="240" w:lineRule="auto"/>
              <w:ind w:left="100" w:hanging="100"/>
              <w:rPr>
                <w:rFonts w:cs="Times New Roman"/>
                <w:b/>
                <w:bCs/>
                <w:i/>
                <w:iCs/>
              </w:rPr>
            </w:pPr>
            <w:r>
              <w:rPr>
                <w:rFonts w:cs="Times New Roman"/>
                <w:b/>
                <w:bCs/>
                <w:i/>
                <w:iCs/>
              </w:rPr>
              <w:t xml:space="preserve">At 31 March </w:t>
            </w:r>
            <w:r w:rsidRPr="00324CAE">
              <w:rPr>
                <w:rFonts w:cs="Times New Roman"/>
                <w:b/>
                <w:bCs/>
                <w:i/>
                <w:iCs/>
              </w:rPr>
              <w:t>202</w:t>
            </w:r>
            <w:r>
              <w:rPr>
                <w:rFonts w:cs="Times New Roman"/>
                <w:b/>
                <w:bCs/>
                <w:i/>
                <w:iCs/>
              </w:rPr>
              <w:t>3</w:t>
            </w:r>
          </w:p>
        </w:tc>
        <w:tc>
          <w:tcPr>
            <w:tcW w:w="189" w:type="dxa"/>
          </w:tcPr>
          <w:p w14:paraId="1130195B" w14:textId="77777777" w:rsidR="008877F0" w:rsidRPr="00324CAE" w:rsidRDefault="008877F0" w:rsidP="008877F0">
            <w:pPr>
              <w:pStyle w:val="acctfourfigures"/>
              <w:spacing w:line="240" w:lineRule="auto"/>
              <w:jc w:val="center"/>
              <w:rPr>
                <w:szCs w:val="22"/>
              </w:rPr>
            </w:pPr>
          </w:p>
        </w:tc>
        <w:tc>
          <w:tcPr>
            <w:tcW w:w="1431" w:type="dxa"/>
          </w:tcPr>
          <w:p w14:paraId="7D4967C9" w14:textId="77777777" w:rsidR="008877F0" w:rsidRPr="00324CAE" w:rsidRDefault="008877F0" w:rsidP="008877F0">
            <w:pPr>
              <w:pStyle w:val="acctfourfigures"/>
              <w:spacing w:line="240" w:lineRule="auto"/>
              <w:jc w:val="center"/>
              <w:rPr>
                <w:szCs w:val="22"/>
              </w:rPr>
            </w:pPr>
          </w:p>
        </w:tc>
        <w:tc>
          <w:tcPr>
            <w:tcW w:w="180" w:type="dxa"/>
            <w:vAlign w:val="bottom"/>
          </w:tcPr>
          <w:p w14:paraId="041F7EE9" w14:textId="77777777" w:rsidR="008877F0" w:rsidRPr="00324CAE" w:rsidRDefault="008877F0" w:rsidP="008877F0">
            <w:pPr>
              <w:pStyle w:val="acctfourfigures"/>
              <w:spacing w:line="240" w:lineRule="auto"/>
              <w:jc w:val="center"/>
              <w:rPr>
                <w:szCs w:val="22"/>
              </w:rPr>
            </w:pPr>
          </w:p>
        </w:tc>
        <w:tc>
          <w:tcPr>
            <w:tcW w:w="1350" w:type="dxa"/>
            <w:vAlign w:val="bottom"/>
          </w:tcPr>
          <w:p w14:paraId="475471E8" w14:textId="77777777" w:rsidR="008877F0" w:rsidRPr="00324CAE" w:rsidRDefault="008877F0" w:rsidP="008877F0">
            <w:pPr>
              <w:pStyle w:val="acctfourfigures"/>
              <w:spacing w:line="240" w:lineRule="auto"/>
              <w:jc w:val="center"/>
              <w:rPr>
                <w:szCs w:val="22"/>
              </w:rPr>
            </w:pPr>
          </w:p>
        </w:tc>
        <w:tc>
          <w:tcPr>
            <w:tcW w:w="180" w:type="dxa"/>
            <w:vAlign w:val="bottom"/>
          </w:tcPr>
          <w:p w14:paraId="0DA2B324" w14:textId="77777777" w:rsidR="008877F0" w:rsidRPr="00324CAE" w:rsidRDefault="008877F0" w:rsidP="008877F0">
            <w:pPr>
              <w:pStyle w:val="acctfourfigures"/>
              <w:spacing w:line="240" w:lineRule="auto"/>
              <w:jc w:val="center"/>
              <w:rPr>
                <w:szCs w:val="22"/>
              </w:rPr>
            </w:pPr>
          </w:p>
        </w:tc>
        <w:tc>
          <w:tcPr>
            <w:tcW w:w="1350" w:type="dxa"/>
            <w:vAlign w:val="bottom"/>
          </w:tcPr>
          <w:p w14:paraId="35BF2819" w14:textId="77777777" w:rsidR="008877F0" w:rsidRPr="00324CAE" w:rsidRDefault="008877F0" w:rsidP="008877F0">
            <w:pPr>
              <w:pStyle w:val="acctfourfigures"/>
              <w:spacing w:line="240" w:lineRule="auto"/>
              <w:jc w:val="center"/>
              <w:rPr>
                <w:szCs w:val="22"/>
              </w:rPr>
            </w:pPr>
          </w:p>
        </w:tc>
        <w:tc>
          <w:tcPr>
            <w:tcW w:w="179" w:type="dxa"/>
            <w:vAlign w:val="bottom"/>
          </w:tcPr>
          <w:p w14:paraId="01720D85" w14:textId="77777777" w:rsidR="008877F0" w:rsidRPr="00324CAE" w:rsidRDefault="008877F0" w:rsidP="008877F0">
            <w:pPr>
              <w:pStyle w:val="acctfourfigures"/>
              <w:spacing w:line="240" w:lineRule="auto"/>
              <w:jc w:val="center"/>
              <w:rPr>
                <w:szCs w:val="22"/>
              </w:rPr>
            </w:pPr>
          </w:p>
        </w:tc>
        <w:tc>
          <w:tcPr>
            <w:tcW w:w="1346" w:type="dxa"/>
            <w:vAlign w:val="bottom"/>
          </w:tcPr>
          <w:p w14:paraId="0F7D50E8" w14:textId="77777777" w:rsidR="008877F0" w:rsidRPr="00324CAE" w:rsidRDefault="008877F0" w:rsidP="008877F0">
            <w:pPr>
              <w:pStyle w:val="acctfourfigures"/>
              <w:spacing w:line="240" w:lineRule="auto"/>
              <w:jc w:val="center"/>
              <w:rPr>
                <w:szCs w:val="22"/>
              </w:rPr>
            </w:pPr>
          </w:p>
        </w:tc>
        <w:tc>
          <w:tcPr>
            <w:tcW w:w="180" w:type="dxa"/>
            <w:vAlign w:val="bottom"/>
          </w:tcPr>
          <w:p w14:paraId="5595807D" w14:textId="77777777" w:rsidR="008877F0" w:rsidRPr="00324CAE" w:rsidRDefault="008877F0" w:rsidP="008877F0">
            <w:pPr>
              <w:pStyle w:val="acctfourfigures"/>
              <w:spacing w:line="240" w:lineRule="auto"/>
              <w:jc w:val="center"/>
              <w:rPr>
                <w:szCs w:val="22"/>
              </w:rPr>
            </w:pPr>
          </w:p>
        </w:tc>
        <w:tc>
          <w:tcPr>
            <w:tcW w:w="1355" w:type="dxa"/>
            <w:vAlign w:val="bottom"/>
          </w:tcPr>
          <w:p w14:paraId="636F2731" w14:textId="77777777" w:rsidR="008877F0" w:rsidRPr="00324CAE" w:rsidRDefault="008877F0" w:rsidP="008877F0">
            <w:pPr>
              <w:pStyle w:val="acctfourfigures"/>
              <w:spacing w:line="240" w:lineRule="auto"/>
              <w:jc w:val="center"/>
              <w:rPr>
                <w:szCs w:val="22"/>
              </w:rPr>
            </w:pPr>
          </w:p>
        </w:tc>
        <w:tc>
          <w:tcPr>
            <w:tcW w:w="180" w:type="dxa"/>
          </w:tcPr>
          <w:p w14:paraId="3A3F7AFD" w14:textId="77777777" w:rsidR="008877F0" w:rsidRPr="00324CAE" w:rsidRDefault="008877F0" w:rsidP="008877F0">
            <w:pPr>
              <w:pStyle w:val="acctfourfigures"/>
              <w:spacing w:line="240" w:lineRule="auto"/>
              <w:jc w:val="center"/>
              <w:rPr>
                <w:szCs w:val="22"/>
              </w:rPr>
            </w:pPr>
          </w:p>
        </w:tc>
        <w:tc>
          <w:tcPr>
            <w:tcW w:w="1440" w:type="dxa"/>
          </w:tcPr>
          <w:p w14:paraId="305DFCE0" w14:textId="77777777" w:rsidR="008877F0" w:rsidRPr="00324CAE" w:rsidRDefault="008877F0" w:rsidP="008877F0">
            <w:pPr>
              <w:pStyle w:val="acctfourfigures"/>
              <w:spacing w:line="240" w:lineRule="auto"/>
              <w:jc w:val="center"/>
              <w:rPr>
                <w:szCs w:val="22"/>
              </w:rPr>
            </w:pPr>
          </w:p>
        </w:tc>
      </w:tr>
      <w:tr w:rsidR="008877F0" w:rsidRPr="00324CAE" w14:paraId="48E9AC34" w14:textId="77777777" w:rsidTr="00D9358F">
        <w:trPr>
          <w:cantSplit/>
        </w:trPr>
        <w:tc>
          <w:tcPr>
            <w:tcW w:w="4680" w:type="dxa"/>
          </w:tcPr>
          <w:p w14:paraId="3CB10CED" w14:textId="77777777" w:rsidR="008877F0" w:rsidRPr="00324CAE" w:rsidRDefault="008877F0" w:rsidP="008877F0">
            <w:pPr>
              <w:tabs>
                <w:tab w:val="left" w:pos="100"/>
              </w:tabs>
              <w:spacing w:line="240" w:lineRule="auto"/>
              <w:ind w:left="100" w:hanging="100"/>
              <w:rPr>
                <w:rFonts w:cs="Times New Roman"/>
                <w:b/>
                <w:bCs/>
                <w:i/>
                <w:iCs/>
              </w:rPr>
            </w:pPr>
            <w:r w:rsidRPr="00324CAE">
              <w:rPr>
                <w:rFonts w:cs="Times New Roman"/>
                <w:b/>
                <w:bCs/>
                <w:i/>
                <w:iCs/>
              </w:rPr>
              <w:t>Financial assets</w:t>
            </w:r>
          </w:p>
        </w:tc>
        <w:tc>
          <w:tcPr>
            <w:tcW w:w="189" w:type="dxa"/>
          </w:tcPr>
          <w:p w14:paraId="6F49A507" w14:textId="77777777" w:rsidR="008877F0" w:rsidRPr="00324CAE" w:rsidRDefault="008877F0" w:rsidP="008877F0">
            <w:pPr>
              <w:pStyle w:val="acctfourfigures"/>
              <w:spacing w:line="240" w:lineRule="auto"/>
              <w:jc w:val="center"/>
              <w:rPr>
                <w:szCs w:val="22"/>
              </w:rPr>
            </w:pPr>
          </w:p>
        </w:tc>
        <w:tc>
          <w:tcPr>
            <w:tcW w:w="1431" w:type="dxa"/>
          </w:tcPr>
          <w:p w14:paraId="774D01F0" w14:textId="77777777" w:rsidR="008877F0" w:rsidRPr="00324CAE" w:rsidRDefault="008877F0" w:rsidP="008877F0">
            <w:pPr>
              <w:pStyle w:val="acctfourfigures"/>
              <w:spacing w:line="240" w:lineRule="auto"/>
              <w:jc w:val="center"/>
              <w:rPr>
                <w:szCs w:val="22"/>
              </w:rPr>
            </w:pPr>
          </w:p>
        </w:tc>
        <w:tc>
          <w:tcPr>
            <w:tcW w:w="180" w:type="dxa"/>
            <w:vAlign w:val="bottom"/>
          </w:tcPr>
          <w:p w14:paraId="605052E4" w14:textId="77777777" w:rsidR="008877F0" w:rsidRPr="00324CAE" w:rsidRDefault="008877F0" w:rsidP="008877F0">
            <w:pPr>
              <w:pStyle w:val="acctfourfigures"/>
              <w:spacing w:line="240" w:lineRule="auto"/>
              <w:jc w:val="center"/>
              <w:rPr>
                <w:szCs w:val="22"/>
              </w:rPr>
            </w:pPr>
          </w:p>
        </w:tc>
        <w:tc>
          <w:tcPr>
            <w:tcW w:w="1350" w:type="dxa"/>
            <w:vAlign w:val="bottom"/>
          </w:tcPr>
          <w:p w14:paraId="0488D4AA" w14:textId="77777777" w:rsidR="008877F0" w:rsidRPr="00324CAE" w:rsidRDefault="008877F0" w:rsidP="008877F0">
            <w:pPr>
              <w:pStyle w:val="acctfourfigures"/>
              <w:spacing w:line="240" w:lineRule="auto"/>
              <w:jc w:val="center"/>
              <w:rPr>
                <w:szCs w:val="22"/>
              </w:rPr>
            </w:pPr>
          </w:p>
        </w:tc>
        <w:tc>
          <w:tcPr>
            <w:tcW w:w="180" w:type="dxa"/>
            <w:vAlign w:val="bottom"/>
          </w:tcPr>
          <w:p w14:paraId="10533D73" w14:textId="77777777" w:rsidR="008877F0" w:rsidRPr="00324CAE" w:rsidRDefault="008877F0" w:rsidP="008877F0">
            <w:pPr>
              <w:pStyle w:val="acctfourfigures"/>
              <w:spacing w:line="240" w:lineRule="auto"/>
              <w:jc w:val="center"/>
              <w:rPr>
                <w:szCs w:val="22"/>
              </w:rPr>
            </w:pPr>
          </w:p>
        </w:tc>
        <w:tc>
          <w:tcPr>
            <w:tcW w:w="1350" w:type="dxa"/>
            <w:vAlign w:val="bottom"/>
          </w:tcPr>
          <w:p w14:paraId="64692763" w14:textId="77777777" w:rsidR="008877F0" w:rsidRPr="00324CAE" w:rsidRDefault="008877F0" w:rsidP="008877F0">
            <w:pPr>
              <w:pStyle w:val="acctfourfigures"/>
              <w:spacing w:line="240" w:lineRule="auto"/>
              <w:jc w:val="center"/>
              <w:rPr>
                <w:szCs w:val="22"/>
              </w:rPr>
            </w:pPr>
          </w:p>
        </w:tc>
        <w:tc>
          <w:tcPr>
            <w:tcW w:w="179" w:type="dxa"/>
            <w:vAlign w:val="bottom"/>
          </w:tcPr>
          <w:p w14:paraId="3118ED2A" w14:textId="77777777" w:rsidR="008877F0" w:rsidRPr="00324CAE" w:rsidRDefault="008877F0" w:rsidP="008877F0">
            <w:pPr>
              <w:pStyle w:val="acctfourfigures"/>
              <w:spacing w:line="240" w:lineRule="auto"/>
              <w:jc w:val="center"/>
              <w:rPr>
                <w:szCs w:val="22"/>
              </w:rPr>
            </w:pPr>
          </w:p>
        </w:tc>
        <w:tc>
          <w:tcPr>
            <w:tcW w:w="1346" w:type="dxa"/>
            <w:vAlign w:val="bottom"/>
          </w:tcPr>
          <w:p w14:paraId="244F22D3" w14:textId="77777777" w:rsidR="008877F0" w:rsidRPr="00324CAE" w:rsidRDefault="008877F0" w:rsidP="008877F0">
            <w:pPr>
              <w:pStyle w:val="acctfourfigures"/>
              <w:spacing w:line="240" w:lineRule="auto"/>
              <w:jc w:val="center"/>
              <w:rPr>
                <w:szCs w:val="22"/>
              </w:rPr>
            </w:pPr>
          </w:p>
        </w:tc>
        <w:tc>
          <w:tcPr>
            <w:tcW w:w="180" w:type="dxa"/>
            <w:vAlign w:val="bottom"/>
          </w:tcPr>
          <w:p w14:paraId="0AF7C5D5" w14:textId="77777777" w:rsidR="008877F0" w:rsidRPr="00324CAE" w:rsidRDefault="008877F0" w:rsidP="008877F0">
            <w:pPr>
              <w:pStyle w:val="acctfourfigures"/>
              <w:spacing w:line="240" w:lineRule="auto"/>
              <w:jc w:val="center"/>
              <w:rPr>
                <w:szCs w:val="22"/>
              </w:rPr>
            </w:pPr>
          </w:p>
        </w:tc>
        <w:tc>
          <w:tcPr>
            <w:tcW w:w="1355" w:type="dxa"/>
            <w:vAlign w:val="bottom"/>
          </w:tcPr>
          <w:p w14:paraId="5E6D334D" w14:textId="77777777" w:rsidR="008877F0" w:rsidRPr="00324CAE" w:rsidRDefault="008877F0" w:rsidP="008877F0">
            <w:pPr>
              <w:pStyle w:val="acctfourfigures"/>
              <w:spacing w:line="240" w:lineRule="auto"/>
              <w:jc w:val="center"/>
              <w:rPr>
                <w:szCs w:val="22"/>
              </w:rPr>
            </w:pPr>
          </w:p>
        </w:tc>
        <w:tc>
          <w:tcPr>
            <w:tcW w:w="180" w:type="dxa"/>
          </w:tcPr>
          <w:p w14:paraId="1E55F049" w14:textId="77777777" w:rsidR="008877F0" w:rsidRPr="00324CAE" w:rsidRDefault="008877F0" w:rsidP="008877F0">
            <w:pPr>
              <w:pStyle w:val="acctfourfigures"/>
              <w:spacing w:line="240" w:lineRule="auto"/>
              <w:jc w:val="center"/>
              <w:rPr>
                <w:szCs w:val="22"/>
              </w:rPr>
            </w:pPr>
          </w:p>
        </w:tc>
        <w:tc>
          <w:tcPr>
            <w:tcW w:w="1440" w:type="dxa"/>
          </w:tcPr>
          <w:p w14:paraId="61EFD5CB" w14:textId="77777777" w:rsidR="008877F0" w:rsidRPr="00324CAE" w:rsidRDefault="008877F0" w:rsidP="008877F0">
            <w:pPr>
              <w:pStyle w:val="acctfourfigures"/>
              <w:spacing w:line="240" w:lineRule="auto"/>
              <w:jc w:val="center"/>
              <w:rPr>
                <w:szCs w:val="22"/>
              </w:rPr>
            </w:pPr>
          </w:p>
        </w:tc>
      </w:tr>
      <w:tr w:rsidR="008877F0" w:rsidRPr="00324CAE" w14:paraId="04CB688C" w14:textId="77777777" w:rsidTr="00D9358F">
        <w:trPr>
          <w:cantSplit/>
        </w:trPr>
        <w:tc>
          <w:tcPr>
            <w:tcW w:w="4680" w:type="dxa"/>
          </w:tcPr>
          <w:p w14:paraId="47803077" w14:textId="77777777" w:rsidR="008877F0" w:rsidRPr="00324CAE" w:rsidRDefault="008877F0" w:rsidP="008877F0">
            <w:pPr>
              <w:tabs>
                <w:tab w:val="left" w:pos="100"/>
              </w:tabs>
              <w:spacing w:line="240" w:lineRule="auto"/>
              <w:ind w:left="100" w:hanging="100"/>
              <w:rPr>
                <w:rFonts w:cs="Times New Roman"/>
              </w:rPr>
            </w:pPr>
            <w:r w:rsidRPr="00324CAE">
              <w:rPr>
                <w:rFonts w:cs="Times New Roman"/>
              </w:rPr>
              <w:t>Other financial assets:</w:t>
            </w:r>
          </w:p>
        </w:tc>
        <w:tc>
          <w:tcPr>
            <w:tcW w:w="189" w:type="dxa"/>
          </w:tcPr>
          <w:p w14:paraId="1BD01C73" w14:textId="77777777" w:rsidR="008877F0" w:rsidRPr="00324CAE" w:rsidRDefault="008877F0" w:rsidP="008877F0">
            <w:pPr>
              <w:pStyle w:val="acctfourfigures"/>
              <w:spacing w:line="240" w:lineRule="auto"/>
              <w:jc w:val="center"/>
              <w:rPr>
                <w:szCs w:val="22"/>
              </w:rPr>
            </w:pPr>
          </w:p>
        </w:tc>
        <w:tc>
          <w:tcPr>
            <w:tcW w:w="1431" w:type="dxa"/>
          </w:tcPr>
          <w:p w14:paraId="19E02BBD" w14:textId="77777777" w:rsidR="008877F0" w:rsidRPr="00324CAE" w:rsidRDefault="008877F0" w:rsidP="008877F0">
            <w:pPr>
              <w:pStyle w:val="acctfourfigures"/>
              <w:spacing w:line="240" w:lineRule="auto"/>
              <w:jc w:val="center"/>
              <w:rPr>
                <w:szCs w:val="22"/>
              </w:rPr>
            </w:pPr>
          </w:p>
        </w:tc>
        <w:tc>
          <w:tcPr>
            <w:tcW w:w="180" w:type="dxa"/>
            <w:vAlign w:val="bottom"/>
          </w:tcPr>
          <w:p w14:paraId="47FAC1D5" w14:textId="77777777" w:rsidR="008877F0" w:rsidRPr="00324CAE" w:rsidRDefault="008877F0" w:rsidP="008877F0">
            <w:pPr>
              <w:pStyle w:val="acctfourfigures"/>
              <w:spacing w:line="240" w:lineRule="auto"/>
              <w:jc w:val="center"/>
              <w:rPr>
                <w:szCs w:val="22"/>
              </w:rPr>
            </w:pPr>
          </w:p>
        </w:tc>
        <w:tc>
          <w:tcPr>
            <w:tcW w:w="1350" w:type="dxa"/>
            <w:vAlign w:val="bottom"/>
          </w:tcPr>
          <w:p w14:paraId="79EAEFDA" w14:textId="77777777" w:rsidR="008877F0" w:rsidRPr="00324CAE" w:rsidRDefault="008877F0" w:rsidP="008877F0">
            <w:pPr>
              <w:pStyle w:val="acctfourfigures"/>
              <w:spacing w:line="240" w:lineRule="auto"/>
              <w:jc w:val="center"/>
              <w:rPr>
                <w:szCs w:val="22"/>
              </w:rPr>
            </w:pPr>
          </w:p>
        </w:tc>
        <w:tc>
          <w:tcPr>
            <w:tcW w:w="180" w:type="dxa"/>
            <w:vAlign w:val="bottom"/>
          </w:tcPr>
          <w:p w14:paraId="4500787A" w14:textId="77777777" w:rsidR="008877F0" w:rsidRPr="00324CAE" w:rsidRDefault="008877F0" w:rsidP="008877F0">
            <w:pPr>
              <w:pStyle w:val="acctfourfigures"/>
              <w:spacing w:line="240" w:lineRule="auto"/>
              <w:jc w:val="center"/>
              <w:rPr>
                <w:szCs w:val="22"/>
              </w:rPr>
            </w:pPr>
          </w:p>
        </w:tc>
        <w:tc>
          <w:tcPr>
            <w:tcW w:w="1350" w:type="dxa"/>
            <w:vAlign w:val="bottom"/>
          </w:tcPr>
          <w:p w14:paraId="3E1ACAF2" w14:textId="77777777" w:rsidR="008877F0" w:rsidRPr="00324CAE" w:rsidRDefault="008877F0" w:rsidP="008877F0">
            <w:pPr>
              <w:pStyle w:val="acctfourfigures"/>
              <w:spacing w:line="240" w:lineRule="auto"/>
              <w:jc w:val="center"/>
              <w:rPr>
                <w:szCs w:val="22"/>
              </w:rPr>
            </w:pPr>
          </w:p>
        </w:tc>
        <w:tc>
          <w:tcPr>
            <w:tcW w:w="179" w:type="dxa"/>
            <w:vAlign w:val="bottom"/>
          </w:tcPr>
          <w:p w14:paraId="24E86B99" w14:textId="77777777" w:rsidR="008877F0" w:rsidRPr="00324CAE" w:rsidRDefault="008877F0" w:rsidP="008877F0">
            <w:pPr>
              <w:pStyle w:val="acctfourfigures"/>
              <w:spacing w:line="240" w:lineRule="auto"/>
              <w:jc w:val="center"/>
              <w:rPr>
                <w:szCs w:val="22"/>
              </w:rPr>
            </w:pPr>
          </w:p>
        </w:tc>
        <w:tc>
          <w:tcPr>
            <w:tcW w:w="1346" w:type="dxa"/>
            <w:vAlign w:val="bottom"/>
          </w:tcPr>
          <w:p w14:paraId="0374A394" w14:textId="77777777" w:rsidR="008877F0" w:rsidRPr="00324CAE" w:rsidRDefault="008877F0" w:rsidP="008877F0">
            <w:pPr>
              <w:pStyle w:val="acctfourfigures"/>
              <w:spacing w:line="240" w:lineRule="auto"/>
              <w:jc w:val="center"/>
              <w:rPr>
                <w:szCs w:val="22"/>
              </w:rPr>
            </w:pPr>
          </w:p>
        </w:tc>
        <w:tc>
          <w:tcPr>
            <w:tcW w:w="180" w:type="dxa"/>
            <w:vAlign w:val="bottom"/>
          </w:tcPr>
          <w:p w14:paraId="2CB413D2" w14:textId="77777777" w:rsidR="008877F0" w:rsidRPr="00324CAE" w:rsidRDefault="008877F0" w:rsidP="008877F0">
            <w:pPr>
              <w:pStyle w:val="acctfourfigures"/>
              <w:spacing w:line="240" w:lineRule="auto"/>
              <w:jc w:val="center"/>
              <w:rPr>
                <w:szCs w:val="22"/>
              </w:rPr>
            </w:pPr>
          </w:p>
        </w:tc>
        <w:tc>
          <w:tcPr>
            <w:tcW w:w="1355" w:type="dxa"/>
            <w:vAlign w:val="bottom"/>
          </w:tcPr>
          <w:p w14:paraId="13693BD4" w14:textId="77777777" w:rsidR="008877F0" w:rsidRPr="00324CAE" w:rsidRDefault="008877F0" w:rsidP="008877F0">
            <w:pPr>
              <w:pStyle w:val="acctfourfigures"/>
              <w:spacing w:line="240" w:lineRule="auto"/>
              <w:jc w:val="center"/>
              <w:rPr>
                <w:szCs w:val="22"/>
              </w:rPr>
            </w:pPr>
          </w:p>
        </w:tc>
        <w:tc>
          <w:tcPr>
            <w:tcW w:w="180" w:type="dxa"/>
          </w:tcPr>
          <w:p w14:paraId="4728F401" w14:textId="77777777" w:rsidR="008877F0" w:rsidRPr="00324CAE" w:rsidRDefault="008877F0" w:rsidP="008877F0">
            <w:pPr>
              <w:pStyle w:val="acctfourfigures"/>
              <w:spacing w:line="240" w:lineRule="auto"/>
              <w:jc w:val="center"/>
              <w:rPr>
                <w:szCs w:val="22"/>
              </w:rPr>
            </w:pPr>
          </w:p>
        </w:tc>
        <w:tc>
          <w:tcPr>
            <w:tcW w:w="1440" w:type="dxa"/>
          </w:tcPr>
          <w:p w14:paraId="0925A8DA" w14:textId="77777777" w:rsidR="008877F0" w:rsidRPr="00324CAE" w:rsidRDefault="008877F0" w:rsidP="008877F0">
            <w:pPr>
              <w:pStyle w:val="acctfourfigures"/>
              <w:spacing w:line="240" w:lineRule="auto"/>
              <w:jc w:val="center"/>
              <w:rPr>
                <w:szCs w:val="22"/>
              </w:rPr>
            </w:pPr>
          </w:p>
        </w:tc>
      </w:tr>
      <w:tr w:rsidR="008877F0" w:rsidRPr="00324CAE" w14:paraId="72E6C819" w14:textId="77777777" w:rsidTr="00D9358F">
        <w:trPr>
          <w:cantSplit/>
        </w:trPr>
        <w:tc>
          <w:tcPr>
            <w:tcW w:w="4680" w:type="dxa"/>
          </w:tcPr>
          <w:p w14:paraId="0A7682ED" w14:textId="77777777" w:rsidR="008877F0" w:rsidRPr="00324CAE" w:rsidRDefault="008877F0" w:rsidP="008877F0">
            <w:pPr>
              <w:tabs>
                <w:tab w:val="left" w:pos="190"/>
              </w:tabs>
              <w:spacing w:line="240" w:lineRule="auto"/>
              <w:rPr>
                <w:rFonts w:cs="Times New Roman"/>
              </w:rPr>
            </w:pPr>
            <w:r w:rsidRPr="00324CAE">
              <w:rPr>
                <w:rFonts w:cs="Times New Roman"/>
              </w:rPr>
              <w:t xml:space="preserve">   Equity instruments</w:t>
            </w:r>
          </w:p>
        </w:tc>
        <w:tc>
          <w:tcPr>
            <w:tcW w:w="189" w:type="dxa"/>
          </w:tcPr>
          <w:p w14:paraId="7F897D2F" w14:textId="77777777" w:rsidR="008877F0" w:rsidRPr="00324CAE" w:rsidRDefault="008877F0" w:rsidP="008877F0">
            <w:pPr>
              <w:pStyle w:val="acctfourfigures"/>
              <w:spacing w:line="240" w:lineRule="auto"/>
              <w:jc w:val="center"/>
              <w:rPr>
                <w:szCs w:val="22"/>
              </w:rPr>
            </w:pPr>
          </w:p>
        </w:tc>
        <w:tc>
          <w:tcPr>
            <w:tcW w:w="1431" w:type="dxa"/>
          </w:tcPr>
          <w:p w14:paraId="58947207" w14:textId="77777777" w:rsidR="008877F0" w:rsidRPr="00BD56AA" w:rsidRDefault="008877F0" w:rsidP="008877F0">
            <w:pPr>
              <w:pStyle w:val="acctfourfigures"/>
              <w:tabs>
                <w:tab w:val="clear" w:pos="765"/>
                <w:tab w:val="decimal" w:pos="1172"/>
              </w:tabs>
              <w:spacing w:line="240" w:lineRule="auto"/>
              <w:jc w:val="center"/>
            </w:pPr>
            <w:r w:rsidRPr="00BD56AA">
              <w:t>2,195,941</w:t>
            </w:r>
          </w:p>
        </w:tc>
        <w:tc>
          <w:tcPr>
            <w:tcW w:w="180" w:type="dxa"/>
          </w:tcPr>
          <w:p w14:paraId="51E75D6B"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33F7BAC6" w14:textId="77777777" w:rsidR="008877F0" w:rsidRPr="00BD56AA" w:rsidRDefault="008877F0" w:rsidP="008877F0">
            <w:pPr>
              <w:pStyle w:val="acctfourfigures"/>
              <w:tabs>
                <w:tab w:val="clear" w:pos="765"/>
                <w:tab w:val="decimal" w:pos="1172"/>
              </w:tabs>
              <w:spacing w:line="240" w:lineRule="auto"/>
              <w:jc w:val="center"/>
            </w:pPr>
            <w:r w:rsidRPr="00BD56AA">
              <w:t>2,195,941</w:t>
            </w:r>
          </w:p>
        </w:tc>
        <w:tc>
          <w:tcPr>
            <w:tcW w:w="180" w:type="dxa"/>
          </w:tcPr>
          <w:p w14:paraId="41C4FCCB"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3D22E0CC" w14:textId="77777777" w:rsidR="008877F0" w:rsidRPr="00BD56AA" w:rsidRDefault="008877F0" w:rsidP="008877F0">
            <w:pPr>
              <w:pStyle w:val="acctfourfigures"/>
              <w:tabs>
                <w:tab w:val="clear" w:pos="765"/>
                <w:tab w:val="decimal" w:pos="1172"/>
              </w:tabs>
              <w:spacing w:line="240" w:lineRule="auto"/>
              <w:jc w:val="center"/>
            </w:pPr>
            <w:r w:rsidRPr="00BD56AA">
              <w:t>1,658</w:t>
            </w:r>
          </w:p>
        </w:tc>
        <w:tc>
          <w:tcPr>
            <w:tcW w:w="179" w:type="dxa"/>
          </w:tcPr>
          <w:p w14:paraId="7E16BEE8"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49A6D174" w14:textId="77777777" w:rsidR="008877F0" w:rsidRPr="00BD56AA" w:rsidRDefault="008877F0" w:rsidP="008877F0">
            <w:pPr>
              <w:pStyle w:val="acctfourfigures"/>
              <w:tabs>
                <w:tab w:val="clear" w:pos="765"/>
              </w:tabs>
              <w:spacing w:line="240" w:lineRule="auto"/>
              <w:ind w:left="369"/>
              <w:jc w:val="center"/>
            </w:pPr>
            <w:r w:rsidRPr="00BD56AA">
              <w:t xml:space="preserve">-   </w:t>
            </w:r>
          </w:p>
        </w:tc>
        <w:tc>
          <w:tcPr>
            <w:tcW w:w="180" w:type="dxa"/>
          </w:tcPr>
          <w:p w14:paraId="1FBE1CB2"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5B5F8C10" w14:textId="77777777" w:rsidR="008877F0" w:rsidRPr="00BD56AA" w:rsidRDefault="008877F0" w:rsidP="008877F0">
            <w:pPr>
              <w:pStyle w:val="acctfourfigures"/>
              <w:tabs>
                <w:tab w:val="clear" w:pos="765"/>
                <w:tab w:val="decimal" w:pos="1172"/>
              </w:tabs>
              <w:spacing w:line="240" w:lineRule="auto"/>
              <w:jc w:val="center"/>
            </w:pPr>
            <w:r w:rsidRPr="00BD56AA">
              <w:t>2,194,283</w:t>
            </w:r>
          </w:p>
        </w:tc>
        <w:tc>
          <w:tcPr>
            <w:tcW w:w="180" w:type="dxa"/>
          </w:tcPr>
          <w:p w14:paraId="7B8D32E0" w14:textId="77777777" w:rsidR="008877F0" w:rsidRPr="00BD56AA" w:rsidRDefault="008877F0" w:rsidP="008877F0">
            <w:pPr>
              <w:pStyle w:val="acctfourfigures"/>
              <w:tabs>
                <w:tab w:val="clear" w:pos="765"/>
                <w:tab w:val="decimal" w:pos="1172"/>
              </w:tabs>
              <w:spacing w:line="240" w:lineRule="auto"/>
              <w:jc w:val="center"/>
            </w:pPr>
          </w:p>
        </w:tc>
        <w:tc>
          <w:tcPr>
            <w:tcW w:w="1440" w:type="dxa"/>
          </w:tcPr>
          <w:p w14:paraId="72E5BF3F" w14:textId="77777777" w:rsidR="008877F0" w:rsidRPr="00BD56AA" w:rsidRDefault="008877F0" w:rsidP="008877F0">
            <w:pPr>
              <w:pStyle w:val="acctfourfigures"/>
              <w:tabs>
                <w:tab w:val="clear" w:pos="765"/>
                <w:tab w:val="decimal" w:pos="1172"/>
              </w:tabs>
              <w:spacing w:line="240" w:lineRule="auto"/>
              <w:jc w:val="center"/>
            </w:pPr>
            <w:r w:rsidRPr="00BD56AA">
              <w:t>2,195,941</w:t>
            </w:r>
          </w:p>
        </w:tc>
      </w:tr>
      <w:tr w:rsidR="008877F0" w:rsidRPr="00324CAE" w14:paraId="2E69284F" w14:textId="77777777" w:rsidTr="00D9358F">
        <w:trPr>
          <w:cantSplit/>
        </w:trPr>
        <w:tc>
          <w:tcPr>
            <w:tcW w:w="4680" w:type="dxa"/>
          </w:tcPr>
          <w:p w14:paraId="1A975CCC" w14:textId="77777777" w:rsidR="008877F0" w:rsidRPr="00324CAE" w:rsidRDefault="008877F0" w:rsidP="008877F0">
            <w:pPr>
              <w:tabs>
                <w:tab w:val="left" w:pos="100"/>
              </w:tabs>
              <w:spacing w:line="240" w:lineRule="auto"/>
              <w:ind w:left="100" w:hanging="100"/>
              <w:rPr>
                <w:rFonts w:cs="Times New Roman"/>
                <w:b/>
                <w:bCs/>
              </w:rPr>
            </w:pPr>
            <w:r w:rsidRPr="00324CAE">
              <w:rPr>
                <w:rFonts w:cs="Times New Roman"/>
                <w:b/>
                <w:bCs/>
              </w:rPr>
              <w:t>Total other financial assets</w:t>
            </w:r>
          </w:p>
        </w:tc>
        <w:tc>
          <w:tcPr>
            <w:tcW w:w="189" w:type="dxa"/>
          </w:tcPr>
          <w:p w14:paraId="3BCFBF5F" w14:textId="77777777" w:rsidR="008877F0" w:rsidRPr="00324CAE" w:rsidRDefault="008877F0" w:rsidP="008877F0">
            <w:pPr>
              <w:pStyle w:val="acctfourfigures"/>
              <w:spacing w:line="240" w:lineRule="auto"/>
              <w:jc w:val="center"/>
              <w:rPr>
                <w:b/>
                <w:bCs/>
                <w:szCs w:val="22"/>
              </w:rPr>
            </w:pPr>
          </w:p>
        </w:tc>
        <w:tc>
          <w:tcPr>
            <w:tcW w:w="1431" w:type="dxa"/>
            <w:tcBorders>
              <w:top w:val="single" w:sz="4" w:space="0" w:color="auto"/>
              <w:bottom w:val="double" w:sz="4" w:space="0" w:color="auto"/>
            </w:tcBorders>
          </w:tcPr>
          <w:p w14:paraId="2BED815F" w14:textId="77777777" w:rsidR="008877F0" w:rsidRPr="00BD56AA" w:rsidRDefault="008877F0" w:rsidP="008877F0">
            <w:pPr>
              <w:pStyle w:val="acctfourfigures"/>
              <w:tabs>
                <w:tab w:val="clear" w:pos="765"/>
                <w:tab w:val="decimal" w:pos="1172"/>
              </w:tabs>
              <w:spacing w:line="240" w:lineRule="auto"/>
              <w:jc w:val="center"/>
              <w:rPr>
                <w:b/>
                <w:bCs/>
              </w:rPr>
            </w:pPr>
            <w:r w:rsidRPr="00BD56AA">
              <w:rPr>
                <w:b/>
                <w:bCs/>
              </w:rPr>
              <w:t>2,195,941</w:t>
            </w:r>
          </w:p>
        </w:tc>
        <w:tc>
          <w:tcPr>
            <w:tcW w:w="180" w:type="dxa"/>
          </w:tcPr>
          <w:p w14:paraId="5188D587" w14:textId="77777777" w:rsidR="008877F0" w:rsidRPr="00BD56AA" w:rsidRDefault="008877F0" w:rsidP="008877F0">
            <w:pPr>
              <w:pStyle w:val="acctfourfigures"/>
              <w:tabs>
                <w:tab w:val="clear" w:pos="765"/>
                <w:tab w:val="decimal" w:pos="1172"/>
              </w:tabs>
              <w:spacing w:line="240" w:lineRule="auto"/>
              <w:jc w:val="center"/>
              <w:rPr>
                <w:b/>
                <w:bCs/>
              </w:rPr>
            </w:pPr>
          </w:p>
        </w:tc>
        <w:tc>
          <w:tcPr>
            <w:tcW w:w="1350" w:type="dxa"/>
            <w:tcBorders>
              <w:top w:val="single" w:sz="4" w:space="0" w:color="auto"/>
              <w:bottom w:val="double" w:sz="4" w:space="0" w:color="auto"/>
            </w:tcBorders>
          </w:tcPr>
          <w:p w14:paraId="097488D8" w14:textId="77777777" w:rsidR="008877F0" w:rsidRPr="00BD56AA" w:rsidRDefault="008877F0" w:rsidP="008877F0">
            <w:pPr>
              <w:pStyle w:val="acctfourfigures"/>
              <w:tabs>
                <w:tab w:val="clear" w:pos="765"/>
                <w:tab w:val="decimal" w:pos="1172"/>
              </w:tabs>
              <w:spacing w:line="240" w:lineRule="auto"/>
              <w:jc w:val="center"/>
              <w:rPr>
                <w:b/>
                <w:bCs/>
              </w:rPr>
            </w:pPr>
            <w:r w:rsidRPr="00BD56AA">
              <w:rPr>
                <w:b/>
                <w:bCs/>
              </w:rPr>
              <w:t>2,195,941</w:t>
            </w:r>
          </w:p>
        </w:tc>
        <w:tc>
          <w:tcPr>
            <w:tcW w:w="180" w:type="dxa"/>
          </w:tcPr>
          <w:p w14:paraId="56B2700E" w14:textId="77777777" w:rsidR="008877F0" w:rsidRPr="00BD56AA" w:rsidRDefault="008877F0" w:rsidP="008877F0">
            <w:pPr>
              <w:pStyle w:val="acctfourfigures"/>
              <w:tabs>
                <w:tab w:val="clear" w:pos="765"/>
                <w:tab w:val="decimal" w:pos="1172"/>
              </w:tabs>
              <w:spacing w:line="240" w:lineRule="auto"/>
              <w:jc w:val="center"/>
            </w:pPr>
          </w:p>
        </w:tc>
        <w:tc>
          <w:tcPr>
            <w:tcW w:w="1350" w:type="dxa"/>
          </w:tcPr>
          <w:p w14:paraId="16819BA9" w14:textId="77777777" w:rsidR="008877F0" w:rsidRPr="00BD56AA" w:rsidRDefault="008877F0" w:rsidP="008877F0">
            <w:pPr>
              <w:pStyle w:val="acctfourfigures"/>
              <w:tabs>
                <w:tab w:val="clear" w:pos="765"/>
                <w:tab w:val="decimal" w:pos="1172"/>
              </w:tabs>
              <w:spacing w:line="240" w:lineRule="auto"/>
              <w:jc w:val="center"/>
            </w:pPr>
          </w:p>
        </w:tc>
        <w:tc>
          <w:tcPr>
            <w:tcW w:w="179" w:type="dxa"/>
          </w:tcPr>
          <w:p w14:paraId="053D5C51" w14:textId="77777777" w:rsidR="008877F0" w:rsidRPr="00BD56AA" w:rsidRDefault="008877F0" w:rsidP="008877F0">
            <w:pPr>
              <w:pStyle w:val="acctfourfigures"/>
              <w:tabs>
                <w:tab w:val="clear" w:pos="765"/>
                <w:tab w:val="decimal" w:pos="1172"/>
              </w:tabs>
              <w:spacing w:line="240" w:lineRule="auto"/>
              <w:jc w:val="center"/>
            </w:pPr>
          </w:p>
        </w:tc>
        <w:tc>
          <w:tcPr>
            <w:tcW w:w="1346" w:type="dxa"/>
          </w:tcPr>
          <w:p w14:paraId="1E0B5290"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336B2E90" w14:textId="77777777" w:rsidR="008877F0" w:rsidRPr="00BD56AA" w:rsidRDefault="008877F0" w:rsidP="008877F0">
            <w:pPr>
              <w:pStyle w:val="acctfourfigures"/>
              <w:tabs>
                <w:tab w:val="clear" w:pos="765"/>
                <w:tab w:val="decimal" w:pos="1172"/>
              </w:tabs>
              <w:spacing w:line="240" w:lineRule="auto"/>
              <w:jc w:val="center"/>
            </w:pPr>
          </w:p>
        </w:tc>
        <w:tc>
          <w:tcPr>
            <w:tcW w:w="1355" w:type="dxa"/>
          </w:tcPr>
          <w:p w14:paraId="31E61265" w14:textId="77777777" w:rsidR="008877F0" w:rsidRPr="00BD56AA" w:rsidRDefault="008877F0" w:rsidP="008877F0">
            <w:pPr>
              <w:pStyle w:val="acctfourfigures"/>
              <w:tabs>
                <w:tab w:val="clear" w:pos="765"/>
                <w:tab w:val="decimal" w:pos="1172"/>
              </w:tabs>
              <w:spacing w:line="240" w:lineRule="auto"/>
              <w:jc w:val="center"/>
            </w:pPr>
          </w:p>
        </w:tc>
        <w:tc>
          <w:tcPr>
            <w:tcW w:w="180" w:type="dxa"/>
          </w:tcPr>
          <w:p w14:paraId="625C7C7D" w14:textId="77777777" w:rsidR="008877F0" w:rsidRPr="00BD56AA" w:rsidRDefault="008877F0" w:rsidP="008877F0">
            <w:pPr>
              <w:pStyle w:val="acctfourfigures"/>
              <w:tabs>
                <w:tab w:val="clear" w:pos="765"/>
                <w:tab w:val="decimal" w:pos="1172"/>
              </w:tabs>
              <w:spacing w:line="240" w:lineRule="auto"/>
            </w:pPr>
          </w:p>
        </w:tc>
        <w:tc>
          <w:tcPr>
            <w:tcW w:w="1440" w:type="dxa"/>
          </w:tcPr>
          <w:p w14:paraId="1120B269" w14:textId="77777777" w:rsidR="008877F0" w:rsidRPr="00BD56AA" w:rsidRDefault="008877F0" w:rsidP="008877F0">
            <w:pPr>
              <w:pStyle w:val="acctfourfigures"/>
              <w:tabs>
                <w:tab w:val="clear" w:pos="765"/>
                <w:tab w:val="decimal" w:pos="1172"/>
              </w:tabs>
              <w:spacing w:line="240" w:lineRule="auto"/>
            </w:pPr>
          </w:p>
        </w:tc>
      </w:tr>
    </w:tbl>
    <w:p w14:paraId="176CA3D8" w14:textId="77777777" w:rsidR="00ED568D" w:rsidRPr="00897EF6" w:rsidRDefault="00ED568D" w:rsidP="00D53F7B">
      <w:pPr>
        <w:tabs>
          <w:tab w:val="left" w:pos="540"/>
        </w:tabs>
        <w:autoSpaceDE w:val="0"/>
        <w:autoSpaceDN w:val="0"/>
        <w:adjustRightInd w:val="0"/>
        <w:spacing w:line="240" w:lineRule="auto"/>
        <w:ind w:left="540"/>
        <w:jc w:val="both"/>
        <w:rPr>
          <w:rFonts w:cs="Times New Roman"/>
          <w:szCs w:val="24"/>
        </w:rPr>
      </w:pPr>
    </w:p>
    <w:p w14:paraId="0AE10BB9" w14:textId="77777777" w:rsidR="00D53F7B" w:rsidRPr="00897EF6" w:rsidRDefault="00D53F7B" w:rsidP="00D53F7B">
      <w:pPr>
        <w:rPr>
          <w:rFonts w:cs="Times New Roman"/>
        </w:rPr>
      </w:pPr>
    </w:p>
    <w:p w14:paraId="7EB5B400" w14:textId="2A5E9E06" w:rsidR="00D53F7B" w:rsidRPr="00897EF6" w:rsidRDefault="00D53F7B" w:rsidP="00D53F7B">
      <w:pPr>
        <w:rPr>
          <w:rFonts w:cs="Times New Roman"/>
        </w:rPr>
        <w:sectPr w:rsidR="00D53F7B" w:rsidRPr="00897EF6" w:rsidSect="00150245">
          <w:headerReference w:type="default" r:id="rId15"/>
          <w:footerReference w:type="default" r:id="rId16"/>
          <w:pgSz w:w="16834" w:h="11909" w:orient="landscape" w:code="9"/>
          <w:pgMar w:top="691" w:right="1152" w:bottom="576" w:left="1152" w:header="720" w:footer="720" w:gutter="0"/>
          <w:cols w:space="720"/>
          <w:docGrid w:linePitch="299"/>
        </w:sectPr>
      </w:pPr>
    </w:p>
    <w:p w14:paraId="742BBDD5" w14:textId="4DF8EB6C" w:rsidR="005878D0" w:rsidRPr="00D90476" w:rsidRDefault="005878D0" w:rsidP="005878D0">
      <w:pPr>
        <w:ind w:left="540"/>
        <w:jc w:val="thaiDistribute"/>
        <w:rPr>
          <w:rFonts w:cs="Times New Roman"/>
          <w:b/>
          <w:bCs/>
        </w:rPr>
      </w:pPr>
      <w:r w:rsidRPr="00D90476">
        <w:rPr>
          <w:rFonts w:cs="Times New Roman"/>
          <w:b/>
          <w:bCs/>
        </w:rPr>
        <w:lastRenderedPageBreak/>
        <w:t>Financial instruments measured at fair value</w:t>
      </w:r>
    </w:p>
    <w:p w14:paraId="4D1E9CD3" w14:textId="77777777" w:rsidR="005878D0" w:rsidRDefault="005878D0" w:rsidP="005878D0">
      <w:pPr>
        <w:ind w:left="540"/>
        <w:jc w:val="thaiDistribute"/>
        <w:rPr>
          <w:rFonts w:cs="Times New Roman"/>
        </w:rPr>
      </w:pPr>
    </w:p>
    <w:p w14:paraId="2A731BA7" w14:textId="77777777" w:rsidR="005878D0" w:rsidRPr="00596258" w:rsidRDefault="005878D0" w:rsidP="005878D0">
      <w:pPr>
        <w:ind w:left="540"/>
        <w:jc w:val="thaiDistribute"/>
        <w:rPr>
          <w:rFonts w:cs="Times New Roman"/>
        </w:rPr>
      </w:pPr>
      <w:r w:rsidRPr="00A677F4">
        <w:rPr>
          <w:rFonts w:cs="Times New Roman"/>
        </w:rPr>
        <w:t xml:space="preserve">The </w:t>
      </w:r>
      <w:r>
        <w:rPr>
          <w:szCs w:val="28"/>
          <w:lang w:val="en-US"/>
        </w:rPr>
        <w:t>Company</w:t>
      </w:r>
      <w:r w:rsidRPr="00A677F4">
        <w:rPr>
          <w:rFonts w:cs="Times New Roman"/>
        </w:rPr>
        <w:t xml:space="preserve"> determined Level 3 fair values for investments in equity instruments which is not actively </w:t>
      </w:r>
      <w:r w:rsidRPr="00596258">
        <w:rPr>
          <w:rFonts w:cs="Times New Roman"/>
        </w:rPr>
        <w:t>traded in market. The fair value of the investment was then determined using a valuation technique that used significantly unobservable input such as dividend discount</w:t>
      </w:r>
      <w:r>
        <w:rPr>
          <w:szCs w:val="28"/>
          <w:lang w:val="en-US"/>
        </w:rPr>
        <w:t>ed</w:t>
      </w:r>
      <w:r w:rsidRPr="00596258">
        <w:rPr>
          <w:rFonts w:cstheme="minorBidi" w:hint="cs"/>
          <w:cs/>
        </w:rPr>
        <w:t xml:space="preserve"> </w:t>
      </w:r>
      <w:r w:rsidRPr="00596258">
        <w:rPr>
          <w:rFonts w:cstheme="minorBidi"/>
          <w:lang w:val="en-US"/>
        </w:rPr>
        <w:t>model</w:t>
      </w:r>
      <w:r w:rsidRPr="00596258">
        <w:rPr>
          <w:rFonts w:cs="Times New Roman"/>
        </w:rPr>
        <w:t>, and market comparison technique.</w:t>
      </w:r>
    </w:p>
    <w:p w14:paraId="1CF896B5" w14:textId="77777777" w:rsidR="005878D0" w:rsidRPr="00596258" w:rsidRDefault="005878D0" w:rsidP="005878D0">
      <w:pPr>
        <w:ind w:left="540"/>
        <w:jc w:val="thaiDistribute"/>
        <w:rPr>
          <w:rFonts w:cs="Times New Roman"/>
        </w:rPr>
      </w:pPr>
    </w:p>
    <w:p w14:paraId="07BA6AB6" w14:textId="77777777" w:rsidR="005878D0" w:rsidRPr="009F3674" w:rsidRDefault="005878D0" w:rsidP="005878D0">
      <w:pPr>
        <w:spacing w:line="240" w:lineRule="auto"/>
        <w:ind w:left="540"/>
        <w:jc w:val="thaiDistribute"/>
        <w:rPr>
          <w:rFonts w:cstheme="minorBidi"/>
          <w:b/>
          <w:bCs/>
          <w:i/>
          <w:iCs/>
          <w:cs/>
        </w:rPr>
      </w:pPr>
      <w:r w:rsidRPr="009F3674">
        <w:rPr>
          <w:rFonts w:cs="Times New Roman"/>
          <w:b/>
          <w:bCs/>
          <w:i/>
          <w:iCs/>
        </w:rPr>
        <w:t>Sensitivity analysis</w:t>
      </w:r>
    </w:p>
    <w:p w14:paraId="159C6A23" w14:textId="77777777" w:rsidR="005878D0" w:rsidRPr="00596258" w:rsidRDefault="005878D0" w:rsidP="005878D0">
      <w:pPr>
        <w:spacing w:line="240" w:lineRule="auto"/>
        <w:ind w:left="540"/>
        <w:jc w:val="thaiDistribute"/>
        <w:rPr>
          <w:rFonts w:cs="Times New Roman"/>
          <w:b/>
          <w:bCs/>
        </w:rPr>
      </w:pPr>
    </w:p>
    <w:p w14:paraId="2CA08606" w14:textId="77777777" w:rsidR="005878D0" w:rsidRPr="00596258" w:rsidRDefault="005878D0" w:rsidP="005878D0">
      <w:pPr>
        <w:spacing w:line="240" w:lineRule="auto"/>
        <w:ind w:left="540"/>
        <w:jc w:val="thaiDistribute"/>
        <w:rPr>
          <w:rFonts w:cs="Times New Roman"/>
        </w:rPr>
      </w:pPr>
      <w:r w:rsidRPr="00596258">
        <w:rPr>
          <w:rFonts w:cs="Times New Roman"/>
        </w:rPr>
        <w:t>For the fair values of financial assets measured at fair value Level 3, reasonably possible changes at the reporting date to one of the significant unobservable inputs, holding other inputs constant, would have the following effects</w:t>
      </w:r>
      <w:r>
        <w:rPr>
          <w:rFonts w:cs="Times New Roman"/>
        </w:rPr>
        <w:t>;</w:t>
      </w:r>
    </w:p>
    <w:p w14:paraId="25426EB2" w14:textId="77777777" w:rsidR="005878D0" w:rsidRPr="00596258" w:rsidRDefault="005878D0" w:rsidP="005878D0">
      <w:pPr>
        <w:spacing w:line="240" w:lineRule="auto"/>
        <w:ind w:left="540"/>
        <w:jc w:val="thaiDistribute"/>
        <w:rPr>
          <w:rFonts w:cs="Times New Roman"/>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2734"/>
        <w:gridCol w:w="4106"/>
      </w:tblGrid>
      <w:tr w:rsidR="005878D0" w:rsidRPr="00596258" w14:paraId="3C9BC19A" w14:textId="77777777" w:rsidTr="00CE66FA">
        <w:trPr>
          <w:tblHeader/>
        </w:trPr>
        <w:tc>
          <w:tcPr>
            <w:tcW w:w="2340" w:type="dxa"/>
            <w:vAlign w:val="bottom"/>
          </w:tcPr>
          <w:p w14:paraId="009D6654" w14:textId="77777777" w:rsidR="005878D0" w:rsidRPr="00596258" w:rsidRDefault="005878D0" w:rsidP="00CE66FA">
            <w:pPr>
              <w:pStyle w:val="block"/>
              <w:spacing w:after="0" w:line="240" w:lineRule="auto"/>
              <w:ind w:left="0" w:right="-92"/>
              <w:jc w:val="center"/>
              <w:rPr>
                <w:rFonts w:ascii="Times New Roman" w:hAnsi="Times New Roman"/>
                <w:b/>
                <w:bCs/>
                <w:szCs w:val="22"/>
                <w:lang w:bidi="th-TH"/>
              </w:rPr>
            </w:pPr>
            <w:r w:rsidRPr="00596258">
              <w:rPr>
                <w:rFonts w:ascii="Times New Roman" w:hAnsi="Times New Roman"/>
                <w:b/>
                <w:bCs/>
                <w:szCs w:val="22"/>
                <w:lang w:bidi="th-TH"/>
              </w:rPr>
              <w:t>Valuation technique</w:t>
            </w:r>
          </w:p>
        </w:tc>
        <w:tc>
          <w:tcPr>
            <w:tcW w:w="2734" w:type="dxa"/>
            <w:vAlign w:val="bottom"/>
          </w:tcPr>
          <w:p w14:paraId="316B58D1" w14:textId="77777777" w:rsidR="005878D0" w:rsidRPr="00596258" w:rsidRDefault="005878D0" w:rsidP="00CE66FA">
            <w:pPr>
              <w:pStyle w:val="block"/>
              <w:spacing w:after="0" w:line="240" w:lineRule="auto"/>
              <w:ind w:left="0" w:right="-82"/>
              <w:jc w:val="center"/>
              <w:rPr>
                <w:rFonts w:ascii="Times New Roman" w:hAnsi="Times New Roman"/>
                <w:b/>
                <w:bCs/>
                <w:szCs w:val="22"/>
                <w:lang w:bidi="th-TH"/>
              </w:rPr>
            </w:pPr>
            <w:r w:rsidRPr="00596258">
              <w:rPr>
                <w:rFonts w:ascii="Times New Roman" w:hAnsi="Times New Roman"/>
                <w:b/>
                <w:bCs/>
                <w:szCs w:val="22"/>
                <w:lang w:bidi="th-TH"/>
              </w:rPr>
              <w:t>Significant unobservable inputs</w:t>
            </w:r>
          </w:p>
        </w:tc>
        <w:tc>
          <w:tcPr>
            <w:tcW w:w="4106" w:type="dxa"/>
            <w:vAlign w:val="bottom"/>
          </w:tcPr>
          <w:p w14:paraId="7E3B1B85" w14:textId="77777777" w:rsidR="005878D0" w:rsidRPr="00596258" w:rsidRDefault="005878D0" w:rsidP="00CE66FA">
            <w:pPr>
              <w:pStyle w:val="block"/>
              <w:spacing w:after="0" w:line="240" w:lineRule="auto"/>
              <w:ind w:left="0" w:right="-108"/>
              <w:jc w:val="center"/>
              <w:rPr>
                <w:rFonts w:ascii="Times New Roman" w:hAnsi="Times New Roman"/>
                <w:b/>
                <w:bCs/>
                <w:szCs w:val="22"/>
                <w:lang w:bidi="th-TH"/>
              </w:rPr>
            </w:pPr>
            <w:r w:rsidRPr="00596258">
              <w:rPr>
                <w:rFonts w:ascii="Times New Roman" w:hAnsi="Times New Roman"/>
                <w:b/>
                <w:bCs/>
                <w:szCs w:val="22"/>
                <w:lang w:bidi="th-TH"/>
              </w:rPr>
              <w:t>Inter-relationship between significant unobservable inputs and fair value measurement</w:t>
            </w:r>
          </w:p>
        </w:tc>
      </w:tr>
      <w:tr w:rsidR="005878D0" w:rsidRPr="00596258" w14:paraId="5ABE8CFD" w14:textId="77777777" w:rsidTr="00CE66FA">
        <w:trPr>
          <w:trHeight w:val="875"/>
        </w:trPr>
        <w:tc>
          <w:tcPr>
            <w:tcW w:w="2340" w:type="dxa"/>
          </w:tcPr>
          <w:p w14:paraId="3E5F11FA" w14:textId="77777777" w:rsidR="005878D0" w:rsidRPr="00596258" w:rsidRDefault="005878D0" w:rsidP="00CE66FA">
            <w:pPr>
              <w:pStyle w:val="block"/>
              <w:spacing w:after="0" w:line="240" w:lineRule="auto"/>
              <w:ind w:left="0" w:right="-92"/>
              <w:rPr>
                <w:rFonts w:ascii="Times New Roman" w:hAnsi="Times New Roman"/>
                <w:szCs w:val="22"/>
                <w:lang w:bidi="th-TH"/>
              </w:rPr>
            </w:pPr>
            <w:r w:rsidRPr="00596258">
              <w:rPr>
                <w:rFonts w:ascii="Times New Roman" w:hAnsi="Times New Roman"/>
                <w:szCs w:val="22"/>
                <w:lang w:bidi="th-TH"/>
              </w:rPr>
              <w:t>Dividend discount</w:t>
            </w:r>
            <w:r>
              <w:rPr>
                <w:rFonts w:ascii="Times New Roman" w:hAnsi="Times New Roman"/>
                <w:szCs w:val="22"/>
                <w:lang w:bidi="th-TH"/>
              </w:rPr>
              <w:t>ed</w:t>
            </w:r>
            <w:r w:rsidRPr="00596258">
              <w:rPr>
                <w:rFonts w:ascii="Times New Roman" w:hAnsi="Times New Roman"/>
                <w:szCs w:val="22"/>
                <w:lang w:bidi="th-TH"/>
              </w:rPr>
              <w:br/>
              <w:t xml:space="preserve">   model</w:t>
            </w:r>
          </w:p>
        </w:tc>
        <w:tc>
          <w:tcPr>
            <w:tcW w:w="2734" w:type="dxa"/>
          </w:tcPr>
          <w:p w14:paraId="60418646"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Discount rate</w:t>
            </w:r>
          </w:p>
        </w:tc>
        <w:tc>
          <w:tcPr>
            <w:tcW w:w="4106" w:type="dxa"/>
          </w:tcPr>
          <w:p w14:paraId="4CC91F32" w14:textId="56BBB838" w:rsidR="005878D0" w:rsidRPr="00596258" w:rsidRDefault="005878D0" w:rsidP="00CE66FA">
            <w:pPr>
              <w:pStyle w:val="block"/>
              <w:spacing w:after="0" w:line="240" w:lineRule="auto"/>
              <w:ind w:left="0" w:right="-2"/>
              <w:rPr>
                <w:rFonts w:ascii="Times New Roman" w:hAnsi="Times New Roman"/>
                <w:szCs w:val="22"/>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discount rate was lower </w:t>
            </w:r>
            <w:r w:rsidR="008A6690">
              <w:rPr>
                <w:rFonts w:ascii="Times New Roman" w:hAnsi="Times New Roman"/>
                <w:szCs w:val="22"/>
                <w:lang w:bidi="th-TH"/>
              </w:rPr>
              <w:t xml:space="preserve">   </w:t>
            </w:r>
            <w:r w:rsidR="008A6690">
              <w:rPr>
                <w:rFonts w:ascii="Times New Roman" w:hAnsi="Times New Roman"/>
                <w:szCs w:val="22"/>
                <w:lang w:bidi="th-TH"/>
              </w:rPr>
              <w:br/>
              <w:t xml:space="preserve">   </w:t>
            </w:r>
            <w:r w:rsidRPr="00596258">
              <w:rPr>
                <w:rFonts w:ascii="Times New Roman" w:hAnsi="Times New Roman"/>
                <w:szCs w:val="22"/>
                <w:lang w:bidi="th-TH"/>
              </w:rPr>
              <w:t>(higher)</w:t>
            </w:r>
          </w:p>
        </w:tc>
      </w:tr>
      <w:tr w:rsidR="005878D0" w:rsidRPr="007603C5" w14:paraId="0770EF97" w14:textId="77777777" w:rsidTr="00CE66FA">
        <w:tc>
          <w:tcPr>
            <w:tcW w:w="2340" w:type="dxa"/>
          </w:tcPr>
          <w:p w14:paraId="5B33BF38" w14:textId="77777777" w:rsidR="005878D0" w:rsidRPr="00596258" w:rsidRDefault="005878D0" w:rsidP="00CE66FA">
            <w:pPr>
              <w:pStyle w:val="block"/>
              <w:spacing w:after="0" w:line="240" w:lineRule="auto"/>
              <w:ind w:left="0" w:right="-92"/>
              <w:rPr>
                <w:rFonts w:ascii="Times New Roman" w:hAnsi="Times New Roman" w:cstheme="minorBidi"/>
                <w:szCs w:val="22"/>
                <w:cs/>
                <w:lang w:bidi="th-TH"/>
              </w:rPr>
            </w:pPr>
            <w:r w:rsidRPr="00596258">
              <w:rPr>
                <w:rFonts w:ascii="Times New Roman" w:hAnsi="Times New Roman"/>
                <w:szCs w:val="22"/>
                <w:lang w:bidi="th-TH"/>
              </w:rPr>
              <w:t xml:space="preserve">Market comparison </w:t>
            </w:r>
            <w:r w:rsidRPr="00596258">
              <w:rPr>
                <w:rFonts w:ascii="Times New Roman" w:hAnsi="Times New Roman"/>
                <w:szCs w:val="22"/>
                <w:lang w:bidi="th-TH"/>
              </w:rPr>
              <w:br/>
              <w:t xml:space="preserve">   technique</w:t>
            </w:r>
          </w:p>
        </w:tc>
        <w:tc>
          <w:tcPr>
            <w:tcW w:w="2734" w:type="dxa"/>
          </w:tcPr>
          <w:p w14:paraId="6B3BA41A" w14:textId="77777777" w:rsidR="005878D0" w:rsidRPr="00596258" w:rsidRDefault="005878D0" w:rsidP="00CE66FA">
            <w:pPr>
              <w:pStyle w:val="block"/>
              <w:spacing w:after="0" w:line="240" w:lineRule="auto"/>
              <w:ind w:left="138" w:right="-82"/>
              <w:rPr>
                <w:rFonts w:ascii="Times New Roman" w:hAnsi="Times New Roman"/>
                <w:szCs w:val="22"/>
                <w:lang w:bidi="th-TH"/>
              </w:rPr>
            </w:pPr>
            <w:r w:rsidRPr="00596258">
              <w:rPr>
                <w:rFonts w:ascii="Times New Roman" w:hAnsi="Times New Roman"/>
                <w:szCs w:val="22"/>
                <w:lang w:bidi="th-TH"/>
              </w:rPr>
              <w:t>Adjusted market multiple</w:t>
            </w:r>
          </w:p>
        </w:tc>
        <w:tc>
          <w:tcPr>
            <w:tcW w:w="4106" w:type="dxa"/>
          </w:tcPr>
          <w:p w14:paraId="6A1374B3" w14:textId="11992D76" w:rsidR="005878D0" w:rsidRPr="00C05B47" w:rsidRDefault="005878D0" w:rsidP="00CE66FA">
            <w:pPr>
              <w:pStyle w:val="block"/>
              <w:spacing w:after="0" w:line="240" w:lineRule="auto"/>
              <w:ind w:left="0" w:right="-2"/>
              <w:rPr>
                <w:rFonts w:ascii="Times New Roman" w:hAnsi="Times New Roman" w:cstheme="minorBidi"/>
                <w:szCs w:val="22"/>
                <w:cs/>
                <w:lang w:bidi="th-TH"/>
              </w:rPr>
            </w:pPr>
            <w:r w:rsidRPr="00596258">
              <w:rPr>
                <w:rFonts w:ascii="Times New Roman" w:hAnsi="Times New Roman"/>
                <w:szCs w:val="22"/>
                <w:lang w:bidi="th-TH"/>
              </w:rPr>
              <w:t xml:space="preserve">The estimated fair value would increase </w:t>
            </w:r>
            <w:r w:rsidR="008A6690">
              <w:rPr>
                <w:rFonts w:ascii="Times New Roman" w:hAnsi="Times New Roman"/>
                <w:szCs w:val="22"/>
                <w:lang w:bidi="th-TH"/>
              </w:rPr>
              <w:br/>
              <w:t xml:space="preserve">   </w:t>
            </w:r>
            <w:r w:rsidRPr="00596258">
              <w:rPr>
                <w:rFonts w:ascii="Times New Roman" w:hAnsi="Times New Roman"/>
                <w:szCs w:val="22"/>
                <w:lang w:bidi="th-TH"/>
              </w:rPr>
              <w:t xml:space="preserve">(decrease) if the adjusted market multiple </w:t>
            </w:r>
            <w:r w:rsidR="008A6690">
              <w:rPr>
                <w:rFonts w:ascii="Times New Roman" w:hAnsi="Times New Roman"/>
                <w:szCs w:val="22"/>
                <w:lang w:bidi="th-TH"/>
              </w:rPr>
              <w:br/>
              <w:t xml:space="preserve">   </w:t>
            </w:r>
            <w:r w:rsidRPr="00596258">
              <w:rPr>
                <w:rFonts w:ascii="Times New Roman" w:hAnsi="Times New Roman"/>
                <w:szCs w:val="22"/>
                <w:lang w:bidi="th-TH"/>
              </w:rPr>
              <w:t>were higher (lower)</w:t>
            </w:r>
          </w:p>
        </w:tc>
      </w:tr>
    </w:tbl>
    <w:p w14:paraId="75C13311" w14:textId="77777777" w:rsidR="005878D0" w:rsidRDefault="005878D0" w:rsidP="005878D0">
      <w:pPr>
        <w:jc w:val="thaiDistribute"/>
        <w:rPr>
          <w:rFonts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5850"/>
        <w:gridCol w:w="180"/>
        <w:gridCol w:w="3240"/>
      </w:tblGrid>
      <w:tr w:rsidR="005878D0" w:rsidRPr="008619EA" w14:paraId="4EE8735C" w14:textId="77777777" w:rsidTr="005878D0">
        <w:trPr>
          <w:cantSplit/>
          <w:tblHeader/>
        </w:trPr>
        <w:tc>
          <w:tcPr>
            <w:tcW w:w="5850" w:type="dxa"/>
          </w:tcPr>
          <w:p w14:paraId="2A9C1A9C" w14:textId="77777777" w:rsidR="005878D0" w:rsidRDefault="005878D0" w:rsidP="00CE66FA">
            <w:pPr>
              <w:pStyle w:val="acctfourfigures"/>
              <w:tabs>
                <w:tab w:val="clear" w:pos="765"/>
                <w:tab w:val="left" w:pos="194"/>
              </w:tabs>
              <w:spacing w:line="240" w:lineRule="auto"/>
              <w:ind w:left="194" w:right="-73" w:hanging="194"/>
              <w:rPr>
                <w:b/>
                <w:bCs/>
                <w:color w:val="0000FF"/>
                <w:szCs w:val="22"/>
                <w:highlight w:val="cyan"/>
              </w:rPr>
            </w:pPr>
          </w:p>
          <w:p w14:paraId="70493F09" w14:textId="77777777" w:rsidR="005878D0" w:rsidRPr="005878D0" w:rsidRDefault="005878D0" w:rsidP="00CE66FA">
            <w:pPr>
              <w:pStyle w:val="acctfourfigures"/>
              <w:tabs>
                <w:tab w:val="clear" w:pos="765"/>
                <w:tab w:val="left" w:pos="194"/>
              </w:tabs>
              <w:spacing w:line="240" w:lineRule="auto"/>
              <w:ind w:left="194" w:right="-73" w:hanging="194"/>
              <w:rPr>
                <w:b/>
                <w:bCs/>
                <w:i/>
                <w:iCs/>
                <w:szCs w:val="22"/>
                <w:highlight w:val="cyan"/>
              </w:rPr>
            </w:pPr>
          </w:p>
          <w:p w14:paraId="0FD1133B" w14:textId="7D77A6CB" w:rsidR="005878D0" w:rsidRPr="008619EA" w:rsidRDefault="005878D0" w:rsidP="00CE66FA">
            <w:pPr>
              <w:pStyle w:val="acctfourfigures"/>
              <w:tabs>
                <w:tab w:val="clear" w:pos="765"/>
                <w:tab w:val="left" w:pos="194"/>
              </w:tabs>
              <w:spacing w:line="240" w:lineRule="auto"/>
              <w:ind w:left="194" w:right="-73" w:hanging="194"/>
              <w:rPr>
                <w:b/>
                <w:bCs/>
                <w:color w:val="0000FF"/>
                <w:szCs w:val="22"/>
                <w:highlight w:val="cyan"/>
              </w:rPr>
            </w:pPr>
            <w:r w:rsidRPr="005878D0">
              <w:rPr>
                <w:b/>
                <w:bCs/>
                <w:i/>
                <w:iCs/>
                <w:szCs w:val="22"/>
              </w:rPr>
              <w:t>Reconciliation of Level 3 fair values</w:t>
            </w:r>
          </w:p>
        </w:tc>
        <w:tc>
          <w:tcPr>
            <w:tcW w:w="180" w:type="dxa"/>
          </w:tcPr>
          <w:p w14:paraId="62DB823E" w14:textId="77777777" w:rsidR="005878D0" w:rsidRPr="008619EA" w:rsidRDefault="005878D0" w:rsidP="00CE66FA">
            <w:pPr>
              <w:pStyle w:val="acctmergecolhdg"/>
              <w:spacing w:line="240" w:lineRule="auto"/>
              <w:ind w:left="-72" w:right="-72"/>
              <w:rPr>
                <w:i/>
                <w:iCs/>
                <w:szCs w:val="22"/>
                <w:highlight w:val="cyan"/>
              </w:rPr>
            </w:pPr>
          </w:p>
        </w:tc>
        <w:tc>
          <w:tcPr>
            <w:tcW w:w="3240" w:type="dxa"/>
            <w:vAlign w:val="bottom"/>
          </w:tcPr>
          <w:p w14:paraId="1A206D20" w14:textId="77777777" w:rsidR="005878D0" w:rsidRDefault="005878D0" w:rsidP="00CE66FA">
            <w:pPr>
              <w:pStyle w:val="acctmergecolhdg"/>
              <w:spacing w:line="240" w:lineRule="auto"/>
              <w:ind w:left="-83" w:right="-80"/>
              <w:rPr>
                <w:szCs w:val="22"/>
                <w:lang w:bidi="th-TH"/>
              </w:rPr>
            </w:pPr>
            <w:r w:rsidRPr="00372D97">
              <w:rPr>
                <w:szCs w:val="22"/>
                <w:lang w:bidi="th-TH"/>
              </w:rPr>
              <w:t xml:space="preserve">Financial statements in which </w:t>
            </w:r>
          </w:p>
          <w:p w14:paraId="69072DFA" w14:textId="77777777" w:rsidR="005878D0" w:rsidRPr="00372D97" w:rsidRDefault="005878D0" w:rsidP="00CE66FA">
            <w:pPr>
              <w:pStyle w:val="acctmergecolhdg"/>
              <w:spacing w:line="240" w:lineRule="auto"/>
              <w:ind w:left="-83" w:right="-80"/>
              <w:rPr>
                <w:szCs w:val="22"/>
                <w:lang w:bidi="th-TH"/>
              </w:rPr>
            </w:pPr>
            <w:r w:rsidRPr="00372D97">
              <w:rPr>
                <w:szCs w:val="22"/>
                <w:lang w:bidi="th-TH"/>
              </w:rPr>
              <w:t>the equity method is applied</w:t>
            </w:r>
          </w:p>
          <w:p w14:paraId="537BC95A" w14:textId="77777777" w:rsidR="005878D0" w:rsidRPr="008619EA" w:rsidRDefault="005878D0" w:rsidP="00CE66FA">
            <w:pPr>
              <w:pStyle w:val="acctmergecolhdg"/>
              <w:spacing w:line="240" w:lineRule="auto"/>
              <w:ind w:left="-83" w:right="-80"/>
              <w:rPr>
                <w:b w:val="0"/>
                <w:bCs/>
                <w:szCs w:val="22"/>
                <w:highlight w:val="cyan"/>
              </w:rPr>
            </w:pPr>
            <w:r w:rsidRPr="00372D97">
              <w:rPr>
                <w:szCs w:val="22"/>
                <w:lang w:bidi="th-TH"/>
              </w:rPr>
              <w:t>and separate financial statements</w:t>
            </w:r>
          </w:p>
        </w:tc>
      </w:tr>
      <w:tr w:rsidR="005878D0" w:rsidRPr="008619EA" w14:paraId="464680ED" w14:textId="77777777" w:rsidTr="005878D0">
        <w:trPr>
          <w:cantSplit/>
          <w:tblHeader/>
        </w:trPr>
        <w:tc>
          <w:tcPr>
            <w:tcW w:w="5850" w:type="dxa"/>
          </w:tcPr>
          <w:p w14:paraId="7A37C443" w14:textId="77777777" w:rsidR="005878D0" w:rsidRPr="008619EA" w:rsidRDefault="005878D0" w:rsidP="00CE66FA">
            <w:pPr>
              <w:spacing w:line="240" w:lineRule="auto"/>
              <w:rPr>
                <w:b/>
                <w:bCs/>
                <w:i/>
                <w:iCs/>
              </w:rPr>
            </w:pPr>
          </w:p>
        </w:tc>
        <w:tc>
          <w:tcPr>
            <w:tcW w:w="180" w:type="dxa"/>
          </w:tcPr>
          <w:p w14:paraId="4871412A"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3BDDC7CB" w14:textId="77777777" w:rsidR="005878D0" w:rsidRPr="008619EA" w:rsidRDefault="005878D0" w:rsidP="00CE66FA">
            <w:pPr>
              <w:pStyle w:val="acctfourfigures"/>
              <w:spacing w:line="240" w:lineRule="auto"/>
              <w:jc w:val="center"/>
              <w:rPr>
                <w:i/>
                <w:iCs/>
                <w:szCs w:val="22"/>
              </w:rPr>
            </w:pPr>
            <w:r w:rsidRPr="00CE393C">
              <w:rPr>
                <w:i/>
                <w:iCs/>
                <w:szCs w:val="22"/>
                <w:lang w:bidi="th-TH"/>
              </w:rPr>
              <w:t>(in thousand Baht)</w:t>
            </w:r>
          </w:p>
        </w:tc>
      </w:tr>
      <w:tr w:rsidR="005878D0" w:rsidRPr="008619EA" w14:paraId="688CDF09" w14:textId="77777777" w:rsidTr="005878D0">
        <w:trPr>
          <w:cantSplit/>
        </w:trPr>
        <w:tc>
          <w:tcPr>
            <w:tcW w:w="5850" w:type="dxa"/>
          </w:tcPr>
          <w:p w14:paraId="19CCD732" w14:textId="77777777" w:rsidR="005878D0" w:rsidRPr="008619EA" w:rsidRDefault="005878D0" w:rsidP="00CE66FA">
            <w:pPr>
              <w:spacing w:line="240" w:lineRule="auto"/>
              <w:ind w:left="194" w:hanging="194"/>
              <w:rPr>
                <w:b/>
                <w:bCs/>
                <w:i/>
                <w:iCs/>
              </w:rPr>
            </w:pPr>
            <w:r w:rsidRPr="008619EA">
              <w:rPr>
                <w:b/>
                <w:bCs/>
                <w:i/>
                <w:iCs/>
              </w:rPr>
              <w:t>Equity securities</w:t>
            </w:r>
          </w:p>
        </w:tc>
        <w:tc>
          <w:tcPr>
            <w:tcW w:w="180" w:type="dxa"/>
          </w:tcPr>
          <w:p w14:paraId="62685D7F" w14:textId="77777777" w:rsidR="005878D0" w:rsidRPr="008619EA" w:rsidRDefault="005878D0" w:rsidP="00CE66FA">
            <w:pPr>
              <w:pStyle w:val="acctfourfigures"/>
              <w:tabs>
                <w:tab w:val="clear" w:pos="765"/>
              </w:tabs>
              <w:spacing w:line="240" w:lineRule="auto"/>
              <w:ind w:left="-72" w:right="-72"/>
              <w:jc w:val="center"/>
              <w:rPr>
                <w:i/>
                <w:iCs/>
                <w:szCs w:val="22"/>
              </w:rPr>
            </w:pPr>
          </w:p>
        </w:tc>
        <w:tc>
          <w:tcPr>
            <w:tcW w:w="3240" w:type="dxa"/>
          </w:tcPr>
          <w:p w14:paraId="58D7C427" w14:textId="77777777" w:rsidR="005878D0" w:rsidRPr="008619EA" w:rsidRDefault="005878D0" w:rsidP="00CE66FA">
            <w:pPr>
              <w:pStyle w:val="acctfourfigures"/>
              <w:spacing w:line="240" w:lineRule="auto"/>
              <w:jc w:val="center"/>
              <w:rPr>
                <w:i/>
                <w:iCs/>
                <w:szCs w:val="22"/>
              </w:rPr>
            </w:pPr>
          </w:p>
        </w:tc>
      </w:tr>
      <w:tr w:rsidR="006042BC" w:rsidRPr="008619EA" w14:paraId="3CFD0FD1" w14:textId="77777777" w:rsidTr="005878D0">
        <w:trPr>
          <w:cantSplit/>
          <w:trHeight w:val="137"/>
        </w:trPr>
        <w:tc>
          <w:tcPr>
            <w:tcW w:w="5850" w:type="dxa"/>
          </w:tcPr>
          <w:p w14:paraId="7F55586C" w14:textId="4F2BF264" w:rsidR="006042BC" w:rsidRPr="005878D0" w:rsidRDefault="006042BC" w:rsidP="006042BC">
            <w:pPr>
              <w:spacing w:line="240" w:lineRule="auto"/>
              <w:ind w:left="194" w:hanging="194"/>
              <w:rPr>
                <w:i/>
                <w:iCs/>
                <w:lang w:val="en-US"/>
              </w:rPr>
            </w:pPr>
            <w:r w:rsidRPr="008619EA">
              <w:t xml:space="preserve">At </w:t>
            </w:r>
            <w:r>
              <w:rPr>
                <w:lang w:val="en-US"/>
              </w:rPr>
              <w:t>1 April 202</w:t>
            </w:r>
            <w:r w:rsidR="00C23CE8">
              <w:rPr>
                <w:lang w:val="en-US"/>
              </w:rPr>
              <w:t>3</w:t>
            </w:r>
          </w:p>
        </w:tc>
        <w:tc>
          <w:tcPr>
            <w:tcW w:w="180" w:type="dxa"/>
          </w:tcPr>
          <w:p w14:paraId="082E269E"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2AEC0EB5" w14:textId="16F38D8E" w:rsidR="006042BC" w:rsidRPr="008619EA" w:rsidRDefault="00B46130" w:rsidP="006042BC">
            <w:pPr>
              <w:tabs>
                <w:tab w:val="decimal" w:pos="2440"/>
              </w:tabs>
              <w:spacing w:line="240" w:lineRule="atLeast"/>
              <w:ind w:left="-108" w:right="-198"/>
            </w:pPr>
            <w:r w:rsidRPr="00B46130">
              <w:t>2,194,283</w:t>
            </w:r>
          </w:p>
        </w:tc>
      </w:tr>
      <w:tr w:rsidR="006042BC" w:rsidRPr="008619EA" w14:paraId="56B1B871" w14:textId="77777777" w:rsidTr="005878D0">
        <w:trPr>
          <w:cantSplit/>
        </w:trPr>
        <w:tc>
          <w:tcPr>
            <w:tcW w:w="5850" w:type="dxa"/>
            <w:vAlign w:val="bottom"/>
          </w:tcPr>
          <w:p w14:paraId="5354AB80" w14:textId="77777777" w:rsidR="006042BC" w:rsidRPr="008619EA" w:rsidRDefault="006042BC" w:rsidP="006042BC">
            <w:pPr>
              <w:spacing w:line="240" w:lineRule="auto"/>
              <w:ind w:left="194" w:hanging="194"/>
            </w:pPr>
            <w:r w:rsidRPr="008619EA">
              <w:t>Net change in fair value (including unrealised transactions)</w:t>
            </w:r>
          </w:p>
        </w:tc>
        <w:tc>
          <w:tcPr>
            <w:tcW w:w="180" w:type="dxa"/>
            <w:vAlign w:val="bottom"/>
          </w:tcPr>
          <w:p w14:paraId="724440E3"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359CAD50" w14:textId="77777777" w:rsidR="006042BC" w:rsidRPr="008619EA" w:rsidRDefault="006042BC" w:rsidP="006042BC">
            <w:pPr>
              <w:pStyle w:val="acctfourfigures"/>
              <w:tabs>
                <w:tab w:val="clear" w:pos="765"/>
                <w:tab w:val="decimal" w:pos="911"/>
                <w:tab w:val="left" w:pos="1183"/>
                <w:tab w:val="decimal" w:pos="2440"/>
              </w:tabs>
              <w:spacing w:line="240" w:lineRule="auto"/>
              <w:ind w:right="194"/>
              <w:rPr>
                <w:szCs w:val="22"/>
              </w:rPr>
            </w:pPr>
          </w:p>
        </w:tc>
      </w:tr>
      <w:tr w:rsidR="006042BC" w:rsidRPr="008619EA" w14:paraId="39EC31A8" w14:textId="77777777" w:rsidTr="005878D0">
        <w:trPr>
          <w:cantSplit/>
        </w:trPr>
        <w:tc>
          <w:tcPr>
            <w:tcW w:w="5850" w:type="dxa"/>
            <w:vAlign w:val="bottom"/>
          </w:tcPr>
          <w:p w14:paraId="7AFDB3D8" w14:textId="77777777" w:rsidR="006042BC" w:rsidRPr="008619EA" w:rsidRDefault="006042BC" w:rsidP="006042BC">
            <w:pPr>
              <w:spacing w:line="240" w:lineRule="auto"/>
              <w:ind w:left="194" w:hanging="194"/>
            </w:pPr>
            <w:r w:rsidRPr="008619EA">
              <w:rPr>
                <w:lang w:val="en-US"/>
              </w:rPr>
              <w:t xml:space="preserve">- </w:t>
            </w:r>
            <w:r w:rsidRPr="008619EA">
              <w:t>recognised in OCI</w:t>
            </w:r>
          </w:p>
        </w:tc>
        <w:tc>
          <w:tcPr>
            <w:tcW w:w="180" w:type="dxa"/>
            <w:vAlign w:val="bottom"/>
          </w:tcPr>
          <w:p w14:paraId="71E95BC7" w14:textId="77777777" w:rsidR="006042BC" w:rsidRPr="008619EA" w:rsidRDefault="006042BC" w:rsidP="006042BC">
            <w:pPr>
              <w:pStyle w:val="acctfourfigures"/>
              <w:tabs>
                <w:tab w:val="clear" w:pos="765"/>
              </w:tabs>
              <w:spacing w:line="240" w:lineRule="auto"/>
              <w:ind w:left="-72" w:right="-72"/>
              <w:jc w:val="center"/>
              <w:rPr>
                <w:i/>
                <w:iCs/>
                <w:szCs w:val="22"/>
              </w:rPr>
            </w:pPr>
          </w:p>
        </w:tc>
        <w:tc>
          <w:tcPr>
            <w:tcW w:w="3240" w:type="dxa"/>
          </w:tcPr>
          <w:p w14:paraId="7EDE86F4" w14:textId="59F52D99" w:rsidR="006042BC" w:rsidRPr="00844DBC" w:rsidRDefault="00430E76" w:rsidP="00844DBC">
            <w:pPr>
              <w:tabs>
                <w:tab w:val="decimal" w:pos="2438"/>
              </w:tabs>
              <w:spacing w:line="240" w:lineRule="atLeast"/>
              <w:ind w:right="-120"/>
              <w:rPr>
                <w:rFonts w:cs="Times New Roman"/>
              </w:rPr>
            </w:pPr>
            <w:r w:rsidRPr="00430E76">
              <w:rPr>
                <w:rFonts w:cs="Times New Roman"/>
              </w:rPr>
              <w:t>1,036,884</w:t>
            </w:r>
          </w:p>
        </w:tc>
      </w:tr>
      <w:tr w:rsidR="006042BC" w:rsidRPr="008619EA" w14:paraId="374ED323" w14:textId="77777777" w:rsidTr="005878D0">
        <w:trPr>
          <w:cantSplit/>
        </w:trPr>
        <w:tc>
          <w:tcPr>
            <w:tcW w:w="5850" w:type="dxa"/>
          </w:tcPr>
          <w:p w14:paraId="3539CCFA" w14:textId="29708A6F" w:rsidR="006042BC" w:rsidRPr="008619EA" w:rsidRDefault="00901B91" w:rsidP="006042BC">
            <w:pPr>
              <w:spacing w:line="240" w:lineRule="auto"/>
              <w:ind w:left="194" w:hanging="194"/>
            </w:pPr>
            <w:r w:rsidRPr="005878D0">
              <w:rPr>
                <w:b/>
                <w:bCs/>
              </w:rPr>
              <w:t xml:space="preserve">At </w:t>
            </w:r>
            <w:r>
              <w:rPr>
                <w:b/>
                <w:bCs/>
              </w:rPr>
              <w:t xml:space="preserve">30 September </w:t>
            </w:r>
            <w:r w:rsidR="006042BC" w:rsidRPr="005878D0">
              <w:rPr>
                <w:b/>
                <w:bCs/>
              </w:rPr>
              <w:t>202</w:t>
            </w:r>
            <w:r w:rsidR="00C23CE8">
              <w:rPr>
                <w:b/>
                <w:bCs/>
              </w:rPr>
              <w:t>3</w:t>
            </w:r>
          </w:p>
        </w:tc>
        <w:tc>
          <w:tcPr>
            <w:tcW w:w="180" w:type="dxa"/>
          </w:tcPr>
          <w:p w14:paraId="05796F96" w14:textId="77777777" w:rsidR="006042BC" w:rsidRPr="008619EA" w:rsidRDefault="006042BC" w:rsidP="006042BC">
            <w:pPr>
              <w:pStyle w:val="acctfourfigures"/>
              <w:tabs>
                <w:tab w:val="clear" w:pos="765"/>
              </w:tabs>
              <w:spacing w:line="240" w:lineRule="auto"/>
              <w:ind w:left="-72" w:right="-72"/>
              <w:jc w:val="center"/>
              <w:rPr>
                <w:b/>
                <w:bCs/>
                <w:i/>
                <w:iCs/>
                <w:szCs w:val="22"/>
              </w:rPr>
            </w:pPr>
          </w:p>
        </w:tc>
        <w:tc>
          <w:tcPr>
            <w:tcW w:w="3240" w:type="dxa"/>
            <w:tcBorders>
              <w:top w:val="single" w:sz="4" w:space="0" w:color="auto"/>
              <w:bottom w:val="double" w:sz="4" w:space="0" w:color="auto"/>
            </w:tcBorders>
          </w:tcPr>
          <w:p w14:paraId="4A5B9ACF" w14:textId="2DCCF86D" w:rsidR="006042BC" w:rsidRPr="006042BC" w:rsidRDefault="00430E76" w:rsidP="006042BC">
            <w:pPr>
              <w:tabs>
                <w:tab w:val="decimal" w:pos="2440"/>
              </w:tabs>
              <w:spacing w:line="240" w:lineRule="atLeast"/>
              <w:ind w:left="-108" w:right="-198"/>
              <w:rPr>
                <w:b/>
                <w:bCs/>
              </w:rPr>
            </w:pPr>
            <w:r w:rsidRPr="00430E76">
              <w:rPr>
                <w:b/>
                <w:bCs/>
              </w:rPr>
              <w:t>3,231,167</w:t>
            </w:r>
          </w:p>
        </w:tc>
      </w:tr>
    </w:tbl>
    <w:p w14:paraId="2CB533D1" w14:textId="77777777" w:rsidR="001B131C" w:rsidRPr="00897EF6" w:rsidRDefault="001B131C" w:rsidP="009F3674">
      <w:pPr>
        <w:spacing w:line="240" w:lineRule="atLeast"/>
        <w:jc w:val="thaiDistribute"/>
        <w:rPr>
          <w:rFonts w:cs="Times New Roman"/>
          <w:cs/>
        </w:rPr>
      </w:pPr>
    </w:p>
    <w:p w14:paraId="53375AB2" w14:textId="413DFF4D" w:rsidR="00187517" w:rsidRPr="00897EF6" w:rsidRDefault="00187517" w:rsidP="006503D7">
      <w:pPr>
        <w:pStyle w:val="ListParagraph"/>
        <w:numPr>
          <w:ilvl w:val="0"/>
          <w:numId w:val="11"/>
        </w:numPr>
        <w:tabs>
          <w:tab w:val="decimal" w:pos="9540"/>
        </w:tabs>
        <w:spacing w:line="240" w:lineRule="atLeast"/>
        <w:ind w:left="540" w:hanging="540"/>
        <w:jc w:val="both"/>
        <w:rPr>
          <w:b/>
          <w:bCs/>
          <w:sz w:val="24"/>
          <w:szCs w:val="24"/>
          <w:cs/>
          <w:lang w:val="en-US"/>
        </w:rPr>
      </w:pPr>
      <w:r w:rsidRPr="00897EF6">
        <w:rPr>
          <w:b/>
          <w:bCs/>
          <w:sz w:val="24"/>
          <w:szCs w:val="24"/>
          <w:lang w:val="en-US"/>
        </w:rPr>
        <w:t>Commitments with non-related parties</w:t>
      </w:r>
    </w:p>
    <w:p w14:paraId="0D9F5222" w14:textId="1BE1C4BC" w:rsidR="00187517" w:rsidRDefault="00187517" w:rsidP="00897EF6">
      <w:pPr>
        <w:spacing w:line="240" w:lineRule="atLeast"/>
        <w:ind w:left="540"/>
        <w:jc w:val="thaiDistribute"/>
        <w:rPr>
          <w:rFonts w:cs="Times New Roman"/>
          <w:lang w:val="en-US"/>
        </w:rPr>
      </w:pPr>
    </w:p>
    <w:tbl>
      <w:tblPr>
        <w:tblW w:w="9270" w:type="dxa"/>
        <w:tblInd w:w="450" w:type="dxa"/>
        <w:tblLayout w:type="fixed"/>
        <w:tblLook w:val="0000" w:firstRow="0" w:lastRow="0" w:firstColumn="0" w:lastColumn="0" w:noHBand="0" w:noVBand="0"/>
      </w:tblPr>
      <w:tblGrid>
        <w:gridCol w:w="6030"/>
        <w:gridCol w:w="3240"/>
      </w:tblGrid>
      <w:tr w:rsidR="00C23CE8" w:rsidRPr="00897EF6" w14:paraId="14D4C188" w14:textId="77777777" w:rsidTr="0002564A">
        <w:trPr>
          <w:tblHeader/>
        </w:trPr>
        <w:tc>
          <w:tcPr>
            <w:tcW w:w="6030" w:type="dxa"/>
          </w:tcPr>
          <w:p w14:paraId="1D34A53C" w14:textId="77777777" w:rsidR="00C23CE8" w:rsidRPr="00897EF6" w:rsidRDefault="00C23CE8" w:rsidP="0002564A">
            <w:pPr>
              <w:tabs>
                <w:tab w:val="left" w:pos="540"/>
              </w:tabs>
              <w:spacing w:line="240" w:lineRule="atLeast"/>
              <w:rPr>
                <w:rFonts w:cs="Times New Roman"/>
                <w:b/>
                <w:bCs/>
                <w:i/>
                <w:iCs/>
              </w:rPr>
            </w:pPr>
          </w:p>
        </w:tc>
        <w:tc>
          <w:tcPr>
            <w:tcW w:w="3240" w:type="dxa"/>
          </w:tcPr>
          <w:p w14:paraId="07B3B934" w14:textId="77777777" w:rsidR="00C23CE8" w:rsidRPr="00897EF6" w:rsidRDefault="00C23CE8" w:rsidP="0002564A">
            <w:pPr>
              <w:spacing w:line="240" w:lineRule="atLeast"/>
              <w:ind w:left="-63" w:right="-108"/>
              <w:jc w:val="center"/>
              <w:rPr>
                <w:rFonts w:cs="Times New Roman"/>
                <w:b/>
                <w:bCs/>
                <w:lang w:val="en-US"/>
              </w:rPr>
            </w:pPr>
            <w:r w:rsidRPr="00897EF6">
              <w:rPr>
                <w:rFonts w:cs="Times New Roman"/>
                <w:b/>
                <w:bCs/>
              </w:rPr>
              <w:t xml:space="preserve">Financial statements in which </w:t>
            </w:r>
          </w:p>
        </w:tc>
      </w:tr>
      <w:tr w:rsidR="00C23CE8" w:rsidRPr="00897EF6" w14:paraId="184762C3" w14:textId="77777777" w:rsidTr="0002564A">
        <w:trPr>
          <w:trHeight w:val="60"/>
          <w:tblHeader/>
        </w:trPr>
        <w:tc>
          <w:tcPr>
            <w:tcW w:w="6030" w:type="dxa"/>
          </w:tcPr>
          <w:p w14:paraId="41113661" w14:textId="77777777" w:rsidR="00C23CE8" w:rsidRPr="00897EF6" w:rsidRDefault="00C23CE8" w:rsidP="0002564A">
            <w:pPr>
              <w:tabs>
                <w:tab w:val="left" w:pos="540"/>
              </w:tabs>
              <w:spacing w:line="240" w:lineRule="atLeast"/>
              <w:rPr>
                <w:rFonts w:cs="Times New Roman"/>
                <w:b/>
                <w:bCs/>
                <w:i/>
                <w:iCs/>
              </w:rPr>
            </w:pPr>
          </w:p>
        </w:tc>
        <w:tc>
          <w:tcPr>
            <w:tcW w:w="3240" w:type="dxa"/>
          </w:tcPr>
          <w:p w14:paraId="4C5FF503" w14:textId="77777777" w:rsidR="00C23CE8" w:rsidRPr="00897EF6" w:rsidRDefault="00C23CE8" w:rsidP="0002564A">
            <w:pPr>
              <w:spacing w:line="240" w:lineRule="atLeast"/>
              <w:ind w:left="-63" w:right="-108"/>
              <w:jc w:val="center"/>
              <w:rPr>
                <w:rFonts w:cs="Times New Roman"/>
                <w:b/>
                <w:bCs/>
                <w:cs/>
              </w:rPr>
            </w:pPr>
            <w:r w:rsidRPr="00897EF6">
              <w:rPr>
                <w:rFonts w:cs="Times New Roman"/>
                <w:b/>
                <w:bCs/>
              </w:rPr>
              <w:t>the equity method is applied</w:t>
            </w:r>
            <w:r w:rsidRPr="00897EF6">
              <w:rPr>
                <w:rFonts w:cs="Times New Roman"/>
                <w:b/>
                <w:bCs/>
                <w:lang w:val="en-US"/>
              </w:rPr>
              <w:t xml:space="preserve"> </w:t>
            </w:r>
          </w:p>
        </w:tc>
      </w:tr>
      <w:tr w:rsidR="00C23CE8" w:rsidRPr="00897EF6" w14:paraId="7C7CC99D" w14:textId="77777777" w:rsidTr="0002564A">
        <w:trPr>
          <w:tblHeader/>
        </w:trPr>
        <w:tc>
          <w:tcPr>
            <w:tcW w:w="6030" w:type="dxa"/>
          </w:tcPr>
          <w:p w14:paraId="05A4912F" w14:textId="003FB661" w:rsidR="00C23CE8" w:rsidRPr="00897EF6" w:rsidRDefault="00901B91" w:rsidP="0002564A">
            <w:pPr>
              <w:tabs>
                <w:tab w:val="left" w:pos="540"/>
              </w:tabs>
              <w:spacing w:line="240" w:lineRule="atLeast"/>
              <w:rPr>
                <w:rFonts w:cs="Times New Roman"/>
                <w:b/>
                <w:bCs/>
                <w:i/>
                <w:iCs/>
              </w:rPr>
            </w:pPr>
            <w:r w:rsidRPr="005878D0">
              <w:rPr>
                <w:b/>
                <w:bCs/>
              </w:rPr>
              <w:t xml:space="preserve">At </w:t>
            </w:r>
            <w:r>
              <w:rPr>
                <w:b/>
                <w:bCs/>
              </w:rPr>
              <w:t xml:space="preserve">30 September </w:t>
            </w:r>
            <w:r w:rsidR="00C23CE8" w:rsidRPr="00897EF6">
              <w:rPr>
                <w:rFonts w:cs="Times New Roman"/>
                <w:b/>
                <w:bCs/>
                <w:i/>
                <w:iCs/>
              </w:rPr>
              <w:t>202</w:t>
            </w:r>
            <w:r w:rsidR="00C23CE8">
              <w:rPr>
                <w:rFonts w:cs="Times New Roman"/>
                <w:b/>
                <w:bCs/>
                <w:i/>
                <w:iCs/>
              </w:rPr>
              <w:t>3</w:t>
            </w:r>
          </w:p>
        </w:tc>
        <w:tc>
          <w:tcPr>
            <w:tcW w:w="3240" w:type="dxa"/>
          </w:tcPr>
          <w:p w14:paraId="15627059" w14:textId="77777777" w:rsidR="00C23CE8" w:rsidRPr="00897EF6" w:rsidRDefault="00C23CE8" w:rsidP="0002564A">
            <w:pPr>
              <w:spacing w:line="240" w:lineRule="atLeast"/>
              <w:ind w:left="-113" w:right="-108"/>
              <w:jc w:val="center"/>
              <w:rPr>
                <w:rFonts w:cs="Times New Roman"/>
                <w:b/>
                <w:bCs/>
                <w:lang w:val="en-US"/>
              </w:rPr>
            </w:pPr>
            <w:r w:rsidRPr="00897EF6">
              <w:rPr>
                <w:rFonts w:cs="Times New Roman"/>
                <w:b/>
                <w:bCs/>
                <w:lang w:val="en-US"/>
              </w:rPr>
              <w:t>and separate financial statements</w:t>
            </w:r>
          </w:p>
        </w:tc>
      </w:tr>
      <w:tr w:rsidR="00C23CE8" w:rsidRPr="00897EF6" w14:paraId="474C8F4C" w14:textId="77777777" w:rsidTr="0002564A">
        <w:trPr>
          <w:tblHeader/>
        </w:trPr>
        <w:tc>
          <w:tcPr>
            <w:tcW w:w="6030" w:type="dxa"/>
          </w:tcPr>
          <w:p w14:paraId="5A4F9095" w14:textId="77777777" w:rsidR="00C23CE8" w:rsidRPr="00897EF6" w:rsidRDefault="00C23CE8" w:rsidP="0002564A">
            <w:pPr>
              <w:spacing w:line="240" w:lineRule="atLeast"/>
              <w:jc w:val="thaiDistribute"/>
              <w:rPr>
                <w:rFonts w:cs="Times New Roman"/>
                <w:b/>
                <w:bCs/>
                <w:i/>
                <w:iCs/>
                <w:cs/>
                <w:lang w:val="th-TH"/>
              </w:rPr>
            </w:pPr>
          </w:p>
        </w:tc>
        <w:tc>
          <w:tcPr>
            <w:tcW w:w="3240" w:type="dxa"/>
          </w:tcPr>
          <w:p w14:paraId="396A8A68" w14:textId="77777777" w:rsidR="00C23CE8" w:rsidRPr="00897EF6" w:rsidRDefault="00C23CE8" w:rsidP="0002564A">
            <w:pPr>
              <w:spacing w:line="240" w:lineRule="atLeast"/>
              <w:ind w:left="-108" w:right="-81"/>
              <w:jc w:val="center"/>
              <w:rPr>
                <w:rFonts w:cs="Times New Roman"/>
                <w:cs/>
              </w:rPr>
            </w:pPr>
            <w:r w:rsidRPr="00897EF6">
              <w:rPr>
                <w:rFonts w:cs="Times New Roman"/>
                <w:i/>
                <w:iCs/>
              </w:rPr>
              <w:t>(in thousand Baht)</w:t>
            </w:r>
          </w:p>
        </w:tc>
      </w:tr>
      <w:tr w:rsidR="00C23CE8" w:rsidRPr="00897EF6" w14:paraId="203F956C" w14:textId="77777777" w:rsidTr="0002564A">
        <w:trPr>
          <w:trHeight w:val="272"/>
        </w:trPr>
        <w:tc>
          <w:tcPr>
            <w:tcW w:w="6030" w:type="dxa"/>
          </w:tcPr>
          <w:p w14:paraId="5F223671" w14:textId="77777777" w:rsidR="00C23CE8" w:rsidRPr="00897EF6" w:rsidRDefault="00C23CE8" w:rsidP="0002564A">
            <w:pPr>
              <w:tabs>
                <w:tab w:val="left" w:pos="540"/>
                <w:tab w:val="left" w:pos="990"/>
              </w:tabs>
              <w:spacing w:line="240" w:lineRule="atLeast"/>
              <w:ind w:left="-126" w:right="389" w:firstLine="90"/>
              <w:rPr>
                <w:rFonts w:cs="Times New Roman"/>
                <w:cs/>
                <w:lang w:val="th-TH"/>
              </w:rPr>
            </w:pPr>
            <w:r w:rsidRPr="00897EF6">
              <w:rPr>
                <w:rFonts w:cs="Times New Roman"/>
                <w:b/>
                <w:bCs/>
                <w:i/>
                <w:iCs/>
              </w:rPr>
              <w:t>Capital commitments</w:t>
            </w:r>
          </w:p>
        </w:tc>
        <w:tc>
          <w:tcPr>
            <w:tcW w:w="3240" w:type="dxa"/>
            <w:vAlign w:val="bottom"/>
          </w:tcPr>
          <w:p w14:paraId="3E8F731B" w14:textId="77777777" w:rsidR="00C23CE8" w:rsidRPr="00897EF6" w:rsidRDefault="00C23CE8" w:rsidP="0002564A">
            <w:pPr>
              <w:tabs>
                <w:tab w:val="decimal" w:pos="959"/>
              </w:tabs>
              <w:spacing w:line="240" w:lineRule="atLeast"/>
              <w:rPr>
                <w:rFonts w:cs="Times New Roman"/>
                <w:cs/>
              </w:rPr>
            </w:pPr>
          </w:p>
        </w:tc>
      </w:tr>
      <w:tr w:rsidR="00C23CE8" w:rsidRPr="00897EF6" w14:paraId="4CB62BFC" w14:textId="77777777" w:rsidTr="0002564A">
        <w:trPr>
          <w:trHeight w:val="254"/>
        </w:trPr>
        <w:tc>
          <w:tcPr>
            <w:tcW w:w="6030" w:type="dxa"/>
          </w:tcPr>
          <w:p w14:paraId="42541611" w14:textId="77777777" w:rsidR="00C23CE8" w:rsidRPr="00897EF6" w:rsidRDefault="00C23CE8" w:rsidP="0002564A">
            <w:pPr>
              <w:spacing w:line="240" w:lineRule="atLeast"/>
              <w:rPr>
                <w:rFonts w:cs="Times New Roman"/>
              </w:rPr>
            </w:pPr>
            <w:r w:rsidRPr="00897EF6">
              <w:rPr>
                <w:rFonts w:cs="Times New Roman"/>
              </w:rPr>
              <w:t>Plant and equipment</w:t>
            </w:r>
          </w:p>
        </w:tc>
        <w:tc>
          <w:tcPr>
            <w:tcW w:w="3240" w:type="dxa"/>
            <w:tcBorders>
              <w:bottom w:val="double" w:sz="4" w:space="0" w:color="auto"/>
            </w:tcBorders>
            <w:vAlign w:val="bottom"/>
          </w:tcPr>
          <w:p w14:paraId="2EDF6F1B" w14:textId="230067D5" w:rsidR="00C23CE8" w:rsidRPr="00897EF6" w:rsidRDefault="00430E76" w:rsidP="0002564A">
            <w:pPr>
              <w:tabs>
                <w:tab w:val="decimal" w:pos="2408"/>
              </w:tabs>
              <w:spacing w:line="240" w:lineRule="atLeast"/>
              <w:ind w:right="-120"/>
              <w:rPr>
                <w:rFonts w:cs="Times New Roman"/>
                <w:b/>
                <w:bCs/>
                <w:highlight w:val="green"/>
              </w:rPr>
            </w:pPr>
            <w:r w:rsidRPr="00430E76">
              <w:rPr>
                <w:rFonts w:cs="Times New Roman"/>
                <w:b/>
                <w:bCs/>
              </w:rPr>
              <w:t>47,315</w:t>
            </w:r>
          </w:p>
        </w:tc>
      </w:tr>
      <w:tr w:rsidR="00C23CE8" w:rsidRPr="00897EF6" w14:paraId="7D6F1492" w14:textId="77777777" w:rsidTr="0002564A">
        <w:trPr>
          <w:trHeight w:val="107"/>
        </w:trPr>
        <w:tc>
          <w:tcPr>
            <w:tcW w:w="6030" w:type="dxa"/>
          </w:tcPr>
          <w:p w14:paraId="03C23FD6" w14:textId="77777777" w:rsidR="00C23CE8" w:rsidRPr="00897EF6" w:rsidRDefault="00C23CE8" w:rsidP="0002564A">
            <w:pPr>
              <w:spacing w:line="240" w:lineRule="atLeast"/>
              <w:jc w:val="thaiDistribute"/>
              <w:rPr>
                <w:rFonts w:cs="Times New Roman"/>
                <w:cs/>
              </w:rPr>
            </w:pPr>
          </w:p>
        </w:tc>
        <w:tc>
          <w:tcPr>
            <w:tcW w:w="3240" w:type="dxa"/>
          </w:tcPr>
          <w:p w14:paraId="4E17ADB0" w14:textId="77777777" w:rsidR="00C23CE8" w:rsidRPr="00897EF6" w:rsidRDefault="00C23CE8" w:rsidP="0002564A">
            <w:pPr>
              <w:tabs>
                <w:tab w:val="decimal" w:pos="2408"/>
              </w:tabs>
              <w:spacing w:line="240" w:lineRule="atLeast"/>
              <w:jc w:val="center"/>
              <w:rPr>
                <w:rFonts w:cs="Times New Roman"/>
                <w:highlight w:val="green"/>
              </w:rPr>
            </w:pPr>
          </w:p>
        </w:tc>
      </w:tr>
      <w:tr w:rsidR="00C23CE8" w:rsidRPr="00897EF6" w14:paraId="2D365619" w14:textId="77777777" w:rsidTr="0002564A">
        <w:trPr>
          <w:trHeight w:val="107"/>
        </w:trPr>
        <w:tc>
          <w:tcPr>
            <w:tcW w:w="6030" w:type="dxa"/>
          </w:tcPr>
          <w:p w14:paraId="29752ADD" w14:textId="77777777" w:rsidR="00C23CE8" w:rsidRPr="00897EF6" w:rsidRDefault="00C23CE8" w:rsidP="0002564A">
            <w:pPr>
              <w:spacing w:line="240" w:lineRule="atLeast"/>
              <w:jc w:val="thaiDistribute"/>
              <w:rPr>
                <w:rFonts w:cs="Times New Roman"/>
                <w:cs/>
              </w:rPr>
            </w:pPr>
            <w:r w:rsidRPr="009B21A1">
              <w:rPr>
                <w:rFonts w:cs="Times New Roman"/>
                <w:b/>
                <w:bCs/>
                <w:i/>
                <w:iCs/>
              </w:rPr>
              <w:t>Other commitments</w:t>
            </w:r>
          </w:p>
        </w:tc>
        <w:tc>
          <w:tcPr>
            <w:tcW w:w="3240" w:type="dxa"/>
          </w:tcPr>
          <w:p w14:paraId="0EFA23A6" w14:textId="77777777" w:rsidR="00C23CE8" w:rsidRPr="00897EF6" w:rsidRDefault="00C23CE8" w:rsidP="0002564A">
            <w:pPr>
              <w:tabs>
                <w:tab w:val="decimal" w:pos="2408"/>
              </w:tabs>
              <w:spacing w:line="240" w:lineRule="atLeast"/>
              <w:jc w:val="center"/>
              <w:rPr>
                <w:rFonts w:cs="Times New Roman"/>
                <w:highlight w:val="green"/>
              </w:rPr>
            </w:pPr>
          </w:p>
        </w:tc>
      </w:tr>
      <w:tr w:rsidR="00C23CE8" w:rsidRPr="00897EF6" w14:paraId="17844020" w14:textId="77777777" w:rsidTr="0002564A">
        <w:tc>
          <w:tcPr>
            <w:tcW w:w="6030" w:type="dxa"/>
          </w:tcPr>
          <w:p w14:paraId="1891B8CD" w14:textId="77777777" w:rsidR="00C23CE8" w:rsidRPr="00897EF6" w:rsidRDefault="00C23CE8" w:rsidP="0002564A">
            <w:pPr>
              <w:spacing w:line="240" w:lineRule="atLeast"/>
              <w:rPr>
                <w:rFonts w:cs="Times New Roman"/>
                <w:cs/>
              </w:rPr>
            </w:pPr>
            <w:r w:rsidRPr="002C7690">
              <w:rPr>
                <w:rFonts w:cs="Times New Roman"/>
              </w:rPr>
              <w:t>Bank guarantees</w:t>
            </w:r>
          </w:p>
        </w:tc>
        <w:tc>
          <w:tcPr>
            <w:tcW w:w="3240" w:type="dxa"/>
            <w:tcBorders>
              <w:bottom w:val="double" w:sz="4" w:space="0" w:color="auto"/>
            </w:tcBorders>
            <w:vAlign w:val="bottom"/>
          </w:tcPr>
          <w:p w14:paraId="296B6166" w14:textId="4E573E4B" w:rsidR="00C23CE8" w:rsidRPr="00897EF6" w:rsidRDefault="00430E76" w:rsidP="0002564A">
            <w:pPr>
              <w:tabs>
                <w:tab w:val="decimal" w:pos="2408"/>
              </w:tabs>
              <w:spacing w:line="240" w:lineRule="atLeast"/>
              <w:ind w:right="-120"/>
              <w:rPr>
                <w:rFonts w:cs="Times New Roman"/>
                <w:b/>
                <w:bCs/>
              </w:rPr>
            </w:pPr>
            <w:r w:rsidRPr="00430E76">
              <w:rPr>
                <w:rFonts w:cs="Times New Roman"/>
                <w:b/>
                <w:bCs/>
              </w:rPr>
              <w:t>13,000</w:t>
            </w:r>
          </w:p>
        </w:tc>
      </w:tr>
    </w:tbl>
    <w:p w14:paraId="3A626DA7" w14:textId="77777777" w:rsidR="004474E2" w:rsidRPr="00430E76" w:rsidRDefault="004474E2" w:rsidP="00430E76">
      <w:pPr>
        <w:tabs>
          <w:tab w:val="decimal" w:pos="9540"/>
        </w:tabs>
        <w:spacing w:line="240" w:lineRule="atLeast"/>
        <w:jc w:val="both"/>
        <w:rPr>
          <w:b/>
          <w:bCs/>
          <w:sz w:val="24"/>
          <w:szCs w:val="24"/>
          <w:lang w:val="en-US"/>
        </w:rPr>
      </w:pPr>
    </w:p>
    <w:sectPr w:rsidR="004474E2" w:rsidRPr="00430E76" w:rsidSect="00150245">
      <w:headerReference w:type="default" r:id="rId17"/>
      <w:footerReference w:type="default" r:id="rId18"/>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AABD9" w14:textId="77777777" w:rsidR="00DB739F" w:rsidRDefault="00DB739F">
      <w:r>
        <w:separator/>
      </w:r>
    </w:p>
  </w:endnote>
  <w:endnote w:type="continuationSeparator" w:id="0">
    <w:p w14:paraId="1E9BD683" w14:textId="77777777" w:rsidR="00DB739F" w:rsidRDefault="00DB7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4426657"/>
      <w:docPartObj>
        <w:docPartGallery w:val="Page Numbers (Bottom of Page)"/>
        <w:docPartUnique/>
      </w:docPartObj>
    </w:sdtPr>
    <w:sdtEndPr>
      <w:rPr>
        <w:noProof/>
        <w:sz w:val="22"/>
        <w:szCs w:val="22"/>
      </w:rPr>
    </w:sdtEndPr>
    <w:sdtContent>
      <w:p w14:paraId="4CFB9AD7"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2151665"/>
      <w:docPartObj>
        <w:docPartGallery w:val="Page Numbers (Bottom of Page)"/>
        <w:docPartUnique/>
      </w:docPartObj>
    </w:sdtPr>
    <w:sdtEndPr>
      <w:rPr>
        <w:noProof/>
        <w:sz w:val="22"/>
        <w:szCs w:val="22"/>
      </w:rPr>
    </w:sdtEndPr>
    <w:sdtContent>
      <w:p w14:paraId="2166C6F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0521187"/>
      <w:docPartObj>
        <w:docPartGallery w:val="Page Numbers (Bottom of Page)"/>
        <w:docPartUnique/>
      </w:docPartObj>
    </w:sdtPr>
    <w:sdtEndPr>
      <w:rPr>
        <w:noProof/>
        <w:sz w:val="22"/>
        <w:szCs w:val="22"/>
      </w:rPr>
    </w:sdtEndPr>
    <w:sdtContent>
      <w:p w14:paraId="5877A309" w14:textId="77777777" w:rsidR="00C23CE8" w:rsidRPr="004A6117" w:rsidRDefault="00C23CE8">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70928696"/>
      <w:docPartObj>
        <w:docPartGallery w:val="Page Numbers (Bottom of Page)"/>
        <w:docPartUnique/>
      </w:docPartObj>
    </w:sdtPr>
    <w:sdtEndPr>
      <w:rPr>
        <w:noProof/>
        <w:sz w:val="22"/>
        <w:szCs w:val="22"/>
      </w:rPr>
    </w:sdtEndPr>
    <w:sdtContent>
      <w:p w14:paraId="22FC058E" w14:textId="77777777" w:rsidR="002D5593" w:rsidRPr="004A6117" w:rsidRDefault="002D5593">
        <w:pPr>
          <w:pStyle w:val="Footer"/>
          <w:jc w:val="center"/>
          <w:rPr>
            <w:sz w:val="22"/>
            <w:szCs w:val="22"/>
          </w:rPr>
        </w:pPr>
        <w:r w:rsidRPr="004A6117">
          <w:rPr>
            <w:sz w:val="22"/>
            <w:szCs w:val="22"/>
          </w:rPr>
          <w:fldChar w:fldCharType="begin"/>
        </w:r>
        <w:r w:rsidRPr="004A6117">
          <w:rPr>
            <w:sz w:val="22"/>
            <w:szCs w:val="22"/>
          </w:rPr>
          <w:instrText xml:space="preserve"> PAGE   \* MERGEFORMAT </w:instrText>
        </w:r>
        <w:r w:rsidRPr="004A6117">
          <w:rPr>
            <w:sz w:val="22"/>
            <w:szCs w:val="22"/>
          </w:rPr>
          <w:fldChar w:fldCharType="separate"/>
        </w:r>
        <w:r w:rsidRPr="004A6117">
          <w:rPr>
            <w:noProof/>
            <w:sz w:val="22"/>
            <w:szCs w:val="22"/>
          </w:rPr>
          <w:t>2</w:t>
        </w:r>
        <w:r w:rsidRPr="004A6117">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24672" w14:textId="77777777" w:rsidR="00DB739F" w:rsidRDefault="00DB739F">
      <w:r>
        <w:separator/>
      </w:r>
    </w:p>
  </w:footnote>
  <w:footnote w:type="continuationSeparator" w:id="0">
    <w:p w14:paraId="08DA2174" w14:textId="77777777" w:rsidR="00DB739F" w:rsidRDefault="00DB73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37009" w14:textId="77777777" w:rsidR="002D5593" w:rsidRPr="00B32DE9" w:rsidRDefault="002D5593" w:rsidP="00CE66FA">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3BDED98" w14:textId="77777777" w:rsidR="002D5593" w:rsidRDefault="002D5593" w:rsidP="00CE66FA">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850E8BD" w14:textId="5C6CFDAF" w:rsidR="002D5593" w:rsidRDefault="00752D76" w:rsidP="00CE66FA">
    <w:pPr>
      <w:pStyle w:val="Header"/>
      <w:tabs>
        <w:tab w:val="right" w:pos="8250"/>
      </w:tabs>
      <w:spacing w:line="240" w:lineRule="atLeast"/>
      <w:jc w:val="left"/>
      <w:rPr>
        <w:b/>
        <w:bCs/>
        <w:i w:val="0"/>
        <w:iCs w:val="0"/>
        <w:sz w:val="24"/>
        <w:szCs w:val="24"/>
        <w:lang w:val="en-US"/>
      </w:rPr>
    </w:pPr>
    <w:r>
      <w:rPr>
        <w:b/>
        <w:bCs/>
        <w:i w:val="0"/>
        <w:iCs w:val="0"/>
        <w:sz w:val="24"/>
        <w:szCs w:val="24"/>
        <w:lang w:val="en-US"/>
      </w:rPr>
      <w:t xml:space="preserve">For the three-month and six-month periods ended 30 September </w:t>
    </w:r>
    <w:r w:rsidR="002D5593">
      <w:rPr>
        <w:b/>
        <w:bCs/>
        <w:i w:val="0"/>
        <w:iCs w:val="0"/>
        <w:sz w:val="24"/>
        <w:szCs w:val="24"/>
        <w:lang w:val="en-US"/>
      </w:rPr>
      <w:t>202</w:t>
    </w:r>
    <w:r w:rsidR="005078DA">
      <w:rPr>
        <w:b/>
        <w:bCs/>
        <w:i w:val="0"/>
        <w:iCs w:val="0"/>
        <w:sz w:val="24"/>
        <w:szCs w:val="24"/>
        <w:lang w:val="en-US"/>
      </w:rPr>
      <w:t>3</w:t>
    </w:r>
    <w:r w:rsidR="002D5593">
      <w:rPr>
        <w:b/>
        <w:bCs/>
        <w:i w:val="0"/>
        <w:iCs w:val="0"/>
        <w:sz w:val="24"/>
        <w:szCs w:val="24"/>
        <w:lang w:val="en-US"/>
      </w:rPr>
      <w:t xml:space="preserve"> (Unaudited)</w:t>
    </w:r>
  </w:p>
  <w:p w14:paraId="32FD72B4" w14:textId="77777777" w:rsidR="002D5593" w:rsidRDefault="002D5593" w:rsidP="00CE66FA">
    <w:pPr>
      <w:pStyle w:val="Header"/>
      <w:tabs>
        <w:tab w:val="right" w:pos="8250"/>
      </w:tabs>
      <w:spacing w:line="240" w:lineRule="auto"/>
      <w:jc w:val="left"/>
      <w:rPr>
        <w:sz w:val="22"/>
        <w:szCs w:val="22"/>
        <w:lang w:val="en-US"/>
      </w:rPr>
    </w:pPr>
  </w:p>
  <w:p w14:paraId="40262747" w14:textId="77777777" w:rsidR="002D5593" w:rsidRPr="001F5E26" w:rsidRDefault="002D5593" w:rsidP="00CE66FA">
    <w:pPr>
      <w:pStyle w:val="Header"/>
      <w:tabs>
        <w:tab w:val="right" w:pos="8250"/>
      </w:tabs>
      <w:spacing w:line="240" w:lineRule="auto"/>
      <w:jc w:val="left"/>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E068" w14:textId="77777777" w:rsidR="0085463E" w:rsidRPr="00B32DE9" w:rsidRDefault="0085463E" w:rsidP="00E05EA4">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7A35BFF5" w14:textId="77777777" w:rsidR="0085463E" w:rsidRDefault="0085463E" w:rsidP="00E05EA4">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680B98D6" w14:textId="77777777" w:rsidR="00752D76" w:rsidRDefault="00752D76" w:rsidP="00752D76">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2023 (Unaudited)</w:t>
    </w:r>
  </w:p>
  <w:p w14:paraId="1F430668" w14:textId="77777777" w:rsidR="002D5593" w:rsidRPr="00AC5804" w:rsidRDefault="002D5593" w:rsidP="0085463E">
    <w:pPr>
      <w:pStyle w:val="Header"/>
      <w:tabs>
        <w:tab w:val="left" w:pos="450"/>
        <w:tab w:val="right" w:pos="8250"/>
      </w:tabs>
      <w:spacing w:line="240" w:lineRule="auto"/>
      <w:jc w:val="left"/>
      <w:rPr>
        <w:rFonts w:cs="Times New Roman"/>
        <w:i w:val="0"/>
        <w:iCs w:val="0"/>
        <w:sz w:val="22"/>
        <w:szCs w:val="22"/>
        <w:lang w:val="en-US"/>
      </w:rPr>
    </w:pPr>
  </w:p>
  <w:p w14:paraId="6959895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70DB1" w14:textId="77777777" w:rsidR="009B09BD" w:rsidRPr="00B32DE9" w:rsidRDefault="009B09BD" w:rsidP="009B09BD">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21D53936" w14:textId="77777777" w:rsidR="009B09BD" w:rsidRDefault="009B09BD" w:rsidP="009B09BD">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1FF33E8F" w14:textId="77777777" w:rsidR="00752D76" w:rsidRDefault="00752D76" w:rsidP="00752D76">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2023 (Unaudited)</w:t>
    </w:r>
  </w:p>
  <w:p w14:paraId="558359FA" w14:textId="77777777" w:rsidR="009B09BD" w:rsidRPr="00AC5804" w:rsidRDefault="009B09BD" w:rsidP="00B102F6">
    <w:pPr>
      <w:pStyle w:val="Header"/>
      <w:tabs>
        <w:tab w:val="right" w:pos="8250"/>
      </w:tabs>
      <w:spacing w:line="240" w:lineRule="auto"/>
      <w:jc w:val="left"/>
      <w:rPr>
        <w:rFonts w:cs="Times New Roman"/>
        <w:i w:val="0"/>
        <w:iCs w:val="0"/>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6EEAC" w14:textId="77777777" w:rsidR="002D5593" w:rsidRPr="00B32DE9" w:rsidRDefault="002D5593" w:rsidP="00557BDC">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p>
  <w:p w14:paraId="52EF0683" w14:textId="77777777" w:rsidR="002D5593" w:rsidRDefault="002D5593" w:rsidP="00557BDC">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sidRPr="008711B6">
      <w:rPr>
        <w:b/>
        <w:bCs/>
        <w:i w:val="0"/>
        <w:iCs w:val="0"/>
        <w:sz w:val="24"/>
        <w:szCs w:val="24"/>
        <w:lang w:val="en-US"/>
      </w:rPr>
      <w:t xml:space="preserve">condensed </w:t>
    </w:r>
    <w:r>
      <w:rPr>
        <w:b/>
        <w:bCs/>
        <w:i w:val="0"/>
        <w:iCs w:val="0"/>
        <w:sz w:val="24"/>
        <w:szCs w:val="24"/>
        <w:lang w:val="en-US"/>
      </w:rPr>
      <w:t xml:space="preserve">interim </w:t>
    </w:r>
    <w:r w:rsidRPr="00DF643E">
      <w:rPr>
        <w:b/>
        <w:bCs/>
        <w:i w:val="0"/>
        <w:iCs w:val="0"/>
        <w:sz w:val="24"/>
        <w:szCs w:val="24"/>
        <w:lang w:val="en-US"/>
      </w:rPr>
      <w:t>financial statements</w:t>
    </w:r>
  </w:p>
  <w:p w14:paraId="51B3AE3E" w14:textId="77777777" w:rsidR="00752D76" w:rsidRDefault="00752D76" w:rsidP="00752D76">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six-month periods ended 30 September 2023 (Unaudited)</w:t>
    </w:r>
  </w:p>
  <w:p w14:paraId="76820692"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p w14:paraId="754301C0" w14:textId="77777777" w:rsidR="002D5593" w:rsidRPr="00AC5804" w:rsidRDefault="002D5593" w:rsidP="00B102F6">
    <w:pPr>
      <w:pStyle w:val="Header"/>
      <w:tabs>
        <w:tab w:val="right" w:pos="8250"/>
      </w:tabs>
      <w:spacing w:line="240" w:lineRule="auto"/>
      <w:jc w:val="left"/>
      <w:rPr>
        <w:rFonts w:cs="Times New Roman"/>
        <w:i w:val="0"/>
        <w:iCs w:val="0"/>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6895B68"/>
    <w:multiLevelType w:val="hybridMultilevel"/>
    <w:tmpl w:val="D72EAAFE"/>
    <w:lvl w:ilvl="0" w:tplc="A92A5B4E">
      <w:start w:val="1"/>
      <w:numFmt w:val="decimal"/>
      <w:lvlText w:val="%1"/>
      <w:lvlJc w:val="left"/>
      <w:pPr>
        <w:ind w:left="720" w:hanging="360"/>
      </w:pPr>
      <w:rPr>
        <w:rFonts w:hint="default"/>
      </w:rPr>
    </w:lvl>
    <w:lvl w:ilvl="1" w:tplc="24A425F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4" w15:restartNumberingAfterBreak="0">
    <w:nsid w:val="10751538"/>
    <w:multiLevelType w:val="hybridMultilevel"/>
    <w:tmpl w:val="7CF67FDE"/>
    <w:lvl w:ilvl="0" w:tplc="082E3216">
      <w:start w:val="9"/>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EB12989"/>
    <w:multiLevelType w:val="hybridMultilevel"/>
    <w:tmpl w:val="69B0ED5E"/>
    <w:lvl w:ilvl="0" w:tplc="DD86D7F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4F78B8"/>
    <w:multiLevelType w:val="multilevel"/>
    <w:tmpl w:val="CD082618"/>
    <w:lvl w:ilvl="0">
      <w:start w:val="6"/>
      <w:numFmt w:val="decimal"/>
      <w:lvlText w:val="%1"/>
      <w:lvlJc w:val="left"/>
      <w:pPr>
        <w:tabs>
          <w:tab w:val="num" w:pos="6190"/>
        </w:tabs>
        <w:ind w:left="619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515808"/>
    <w:multiLevelType w:val="hybridMultilevel"/>
    <w:tmpl w:val="F37C7DBA"/>
    <w:lvl w:ilvl="0" w:tplc="082E3216">
      <w:start w:val="9"/>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545C69"/>
    <w:multiLevelType w:val="hybridMultilevel"/>
    <w:tmpl w:val="EDFA576E"/>
    <w:lvl w:ilvl="0" w:tplc="00BA2D68">
      <w:start w:val="1"/>
      <w:numFmt w:val="lowerLetter"/>
      <w:lvlText w:val="(%1)"/>
      <w:lvlJc w:val="left"/>
      <w:pPr>
        <w:ind w:left="720" w:hanging="360"/>
      </w:pPr>
      <w:rPr>
        <w:rFonts w:hint="default"/>
      </w:rPr>
    </w:lvl>
    <w:lvl w:ilvl="1" w:tplc="082E3216">
      <w:start w:val="9"/>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8A3016"/>
    <w:multiLevelType w:val="hybridMultilevel"/>
    <w:tmpl w:val="D52A57B4"/>
    <w:lvl w:ilvl="0" w:tplc="00BA2D6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2"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49E65448"/>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87C66C4"/>
    <w:multiLevelType w:val="hybridMultilevel"/>
    <w:tmpl w:val="D72EAAFE"/>
    <w:lvl w:ilvl="0" w:tplc="FFFFFFFF">
      <w:start w:val="1"/>
      <w:numFmt w:val="decimal"/>
      <w:lvlText w:val="%1"/>
      <w:lvlJc w:val="left"/>
      <w:pPr>
        <w:ind w:left="720" w:hanging="360"/>
      </w:pPr>
      <w:rPr>
        <w:rFonts w:hint="default"/>
      </w:rPr>
    </w:lvl>
    <w:lvl w:ilvl="1" w:tplc="FFFFFFFF">
      <w:start w:val="1"/>
      <w:numFmt w:val="lowerLetter"/>
      <w:lvlText w:val="(%2)"/>
      <w:lvlJc w:val="left"/>
      <w:pPr>
        <w:ind w:left="1620" w:hanging="54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DB7137"/>
    <w:multiLevelType w:val="hybridMultilevel"/>
    <w:tmpl w:val="5A500164"/>
    <w:lvl w:ilvl="0" w:tplc="3B3AA81A">
      <w:start w:val="1"/>
      <w:numFmt w:val="upperLetter"/>
      <w:lvlText w:val="%1."/>
      <w:lvlJc w:val="left"/>
      <w:pPr>
        <w:ind w:left="900" w:hanging="54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D06EBC"/>
    <w:multiLevelType w:val="hybridMultilevel"/>
    <w:tmpl w:val="486E2854"/>
    <w:lvl w:ilvl="0" w:tplc="7EBEB858">
      <w:start w:val="1"/>
      <w:numFmt w:val="lowerLetter"/>
      <w:lvlText w:val="(%1)"/>
      <w:lvlJc w:val="left"/>
      <w:pPr>
        <w:ind w:left="720" w:hanging="360"/>
      </w:pPr>
      <w:rPr>
        <w:rFonts w:hint="default"/>
        <w:color w:val="0000FF"/>
      </w:rPr>
    </w:lvl>
    <w:lvl w:ilvl="1" w:tplc="62B4E82A">
      <w:start w:val="1"/>
      <w:numFmt w:val="lowerLetter"/>
      <w:lvlText w:val="(%2)"/>
      <w:lvlJc w:val="left"/>
      <w:pPr>
        <w:ind w:left="144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125D17"/>
    <w:multiLevelType w:val="hybridMultilevel"/>
    <w:tmpl w:val="C77086B2"/>
    <w:lvl w:ilvl="0" w:tplc="B2AE3F4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7940792">
    <w:abstractNumId w:val="5"/>
  </w:num>
  <w:num w:numId="2" w16cid:durableId="1659456392">
    <w:abstractNumId w:val="16"/>
  </w:num>
  <w:num w:numId="3" w16cid:durableId="1908950553">
    <w:abstractNumId w:val="21"/>
  </w:num>
  <w:num w:numId="4" w16cid:durableId="1560749374">
    <w:abstractNumId w:val="13"/>
  </w:num>
  <w:num w:numId="5" w16cid:durableId="855461122">
    <w:abstractNumId w:val="14"/>
  </w:num>
  <w:num w:numId="6" w16cid:durableId="1818918307">
    <w:abstractNumId w:val="11"/>
  </w:num>
  <w:num w:numId="7" w16cid:durableId="1247495447">
    <w:abstractNumId w:val="20"/>
  </w:num>
  <w:num w:numId="8" w16cid:durableId="533152114">
    <w:abstractNumId w:val="12"/>
  </w:num>
  <w:num w:numId="9" w16cid:durableId="1686975843">
    <w:abstractNumId w:val="7"/>
  </w:num>
  <w:num w:numId="10" w16cid:durableId="1650787618">
    <w:abstractNumId w:val="3"/>
  </w:num>
  <w:num w:numId="11" w16cid:durableId="638807591">
    <w:abstractNumId w:val="2"/>
  </w:num>
  <w:num w:numId="12" w16cid:durableId="587081776">
    <w:abstractNumId w:val="24"/>
  </w:num>
  <w:num w:numId="13" w16cid:durableId="772434410">
    <w:abstractNumId w:val="8"/>
  </w:num>
  <w:num w:numId="14" w16cid:durableId="1517889037">
    <w:abstractNumId w:val="4"/>
  </w:num>
  <w:num w:numId="15" w16cid:durableId="814839175">
    <w:abstractNumId w:val="10"/>
  </w:num>
  <w:num w:numId="16" w16cid:durableId="135612074">
    <w:abstractNumId w:val="9"/>
  </w:num>
  <w:num w:numId="17" w16cid:durableId="1343050712">
    <w:abstractNumId w:val="6"/>
  </w:num>
  <w:num w:numId="18" w16cid:durableId="1070955813">
    <w:abstractNumId w:val="15"/>
  </w:num>
  <w:num w:numId="19" w16cid:durableId="1309704082">
    <w:abstractNumId w:val="19"/>
  </w:num>
  <w:num w:numId="20" w16cid:durableId="1172573699">
    <w:abstractNumId w:val="25"/>
  </w:num>
  <w:num w:numId="21" w16cid:durableId="102648324">
    <w:abstractNumId w:val="22"/>
  </w:num>
  <w:num w:numId="22" w16cid:durableId="824249200">
    <w:abstractNumId w:val="17"/>
  </w:num>
  <w:num w:numId="23" w16cid:durableId="1313949065">
    <w:abstractNumId w:val="0"/>
  </w:num>
  <w:num w:numId="24" w16cid:durableId="897283236">
    <w:abstractNumId w:val="23"/>
  </w:num>
  <w:num w:numId="25" w16cid:durableId="74204977">
    <w:abstractNumId w:val="1"/>
  </w:num>
  <w:num w:numId="26" w16cid:durableId="74318643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18B"/>
    <w:rsid w:val="0000040C"/>
    <w:rsid w:val="000008CB"/>
    <w:rsid w:val="00000CA0"/>
    <w:rsid w:val="0000121D"/>
    <w:rsid w:val="00001827"/>
    <w:rsid w:val="00001DEB"/>
    <w:rsid w:val="0000210D"/>
    <w:rsid w:val="00003341"/>
    <w:rsid w:val="0000370D"/>
    <w:rsid w:val="00003EEB"/>
    <w:rsid w:val="00004184"/>
    <w:rsid w:val="000045DC"/>
    <w:rsid w:val="00005214"/>
    <w:rsid w:val="00005586"/>
    <w:rsid w:val="00005DA9"/>
    <w:rsid w:val="00005E11"/>
    <w:rsid w:val="00006355"/>
    <w:rsid w:val="000067D4"/>
    <w:rsid w:val="00006B78"/>
    <w:rsid w:val="00006E87"/>
    <w:rsid w:val="0000704A"/>
    <w:rsid w:val="00007545"/>
    <w:rsid w:val="000076D5"/>
    <w:rsid w:val="00007EFF"/>
    <w:rsid w:val="00007FED"/>
    <w:rsid w:val="00012936"/>
    <w:rsid w:val="00013075"/>
    <w:rsid w:val="00013240"/>
    <w:rsid w:val="00014A3E"/>
    <w:rsid w:val="0001500F"/>
    <w:rsid w:val="000158E3"/>
    <w:rsid w:val="0001683B"/>
    <w:rsid w:val="00016A12"/>
    <w:rsid w:val="00016AD0"/>
    <w:rsid w:val="00016D9B"/>
    <w:rsid w:val="000176B1"/>
    <w:rsid w:val="00017F1F"/>
    <w:rsid w:val="00017FAF"/>
    <w:rsid w:val="00020365"/>
    <w:rsid w:val="000205A5"/>
    <w:rsid w:val="00020B68"/>
    <w:rsid w:val="000213B8"/>
    <w:rsid w:val="00021428"/>
    <w:rsid w:val="00021A92"/>
    <w:rsid w:val="000236E8"/>
    <w:rsid w:val="00023735"/>
    <w:rsid w:val="00023877"/>
    <w:rsid w:val="00023B64"/>
    <w:rsid w:val="00023BF7"/>
    <w:rsid w:val="00024755"/>
    <w:rsid w:val="00024B9C"/>
    <w:rsid w:val="00024C36"/>
    <w:rsid w:val="00025452"/>
    <w:rsid w:val="00025826"/>
    <w:rsid w:val="000258E0"/>
    <w:rsid w:val="00025E9A"/>
    <w:rsid w:val="000262F9"/>
    <w:rsid w:val="00026805"/>
    <w:rsid w:val="00026C4C"/>
    <w:rsid w:val="00026F2D"/>
    <w:rsid w:val="00026F31"/>
    <w:rsid w:val="00026F47"/>
    <w:rsid w:val="0002715D"/>
    <w:rsid w:val="00027A75"/>
    <w:rsid w:val="00027B36"/>
    <w:rsid w:val="00027C8E"/>
    <w:rsid w:val="00027DB0"/>
    <w:rsid w:val="0003014C"/>
    <w:rsid w:val="000307CE"/>
    <w:rsid w:val="00030934"/>
    <w:rsid w:val="00030F39"/>
    <w:rsid w:val="00031291"/>
    <w:rsid w:val="00031298"/>
    <w:rsid w:val="000314A6"/>
    <w:rsid w:val="00031DDC"/>
    <w:rsid w:val="00031FE2"/>
    <w:rsid w:val="0003306A"/>
    <w:rsid w:val="000333D6"/>
    <w:rsid w:val="0003374A"/>
    <w:rsid w:val="00033F62"/>
    <w:rsid w:val="00034237"/>
    <w:rsid w:val="0003535E"/>
    <w:rsid w:val="000353E7"/>
    <w:rsid w:val="0003549B"/>
    <w:rsid w:val="00035859"/>
    <w:rsid w:val="000359D4"/>
    <w:rsid w:val="00035BFE"/>
    <w:rsid w:val="00035BFF"/>
    <w:rsid w:val="0003619C"/>
    <w:rsid w:val="0003630A"/>
    <w:rsid w:val="00036DEB"/>
    <w:rsid w:val="00036F1D"/>
    <w:rsid w:val="00037206"/>
    <w:rsid w:val="0003781A"/>
    <w:rsid w:val="00037CD5"/>
    <w:rsid w:val="00037E76"/>
    <w:rsid w:val="00037FB3"/>
    <w:rsid w:val="000404B5"/>
    <w:rsid w:val="000404E7"/>
    <w:rsid w:val="00040798"/>
    <w:rsid w:val="00040A1B"/>
    <w:rsid w:val="00040BD3"/>
    <w:rsid w:val="00040F90"/>
    <w:rsid w:val="00041538"/>
    <w:rsid w:val="000419B7"/>
    <w:rsid w:val="000419D4"/>
    <w:rsid w:val="00041AFF"/>
    <w:rsid w:val="00041B58"/>
    <w:rsid w:val="0004217D"/>
    <w:rsid w:val="00042C1E"/>
    <w:rsid w:val="00042C3E"/>
    <w:rsid w:val="000433DC"/>
    <w:rsid w:val="0004369E"/>
    <w:rsid w:val="00043C66"/>
    <w:rsid w:val="00043C73"/>
    <w:rsid w:val="00044471"/>
    <w:rsid w:val="00044841"/>
    <w:rsid w:val="00045CAB"/>
    <w:rsid w:val="00046013"/>
    <w:rsid w:val="00046B92"/>
    <w:rsid w:val="00046E66"/>
    <w:rsid w:val="000470DF"/>
    <w:rsid w:val="000473B8"/>
    <w:rsid w:val="000475BC"/>
    <w:rsid w:val="00047CA0"/>
    <w:rsid w:val="0005014E"/>
    <w:rsid w:val="00050D42"/>
    <w:rsid w:val="000510CE"/>
    <w:rsid w:val="0005121A"/>
    <w:rsid w:val="0005121B"/>
    <w:rsid w:val="0005197E"/>
    <w:rsid w:val="00051F0F"/>
    <w:rsid w:val="00052102"/>
    <w:rsid w:val="000524A8"/>
    <w:rsid w:val="00052B38"/>
    <w:rsid w:val="00052C87"/>
    <w:rsid w:val="00052F4E"/>
    <w:rsid w:val="00053600"/>
    <w:rsid w:val="00053E5A"/>
    <w:rsid w:val="00054338"/>
    <w:rsid w:val="000545E8"/>
    <w:rsid w:val="000548B0"/>
    <w:rsid w:val="000552F6"/>
    <w:rsid w:val="0005629D"/>
    <w:rsid w:val="00056B48"/>
    <w:rsid w:val="00057D07"/>
    <w:rsid w:val="000602ED"/>
    <w:rsid w:val="0006166B"/>
    <w:rsid w:val="000617B2"/>
    <w:rsid w:val="000619FD"/>
    <w:rsid w:val="00061A98"/>
    <w:rsid w:val="00061B41"/>
    <w:rsid w:val="00062313"/>
    <w:rsid w:val="00063EE9"/>
    <w:rsid w:val="000641E8"/>
    <w:rsid w:val="00064333"/>
    <w:rsid w:val="000643D5"/>
    <w:rsid w:val="0006444F"/>
    <w:rsid w:val="00064477"/>
    <w:rsid w:val="0006464D"/>
    <w:rsid w:val="00064FFF"/>
    <w:rsid w:val="00065239"/>
    <w:rsid w:val="000652C6"/>
    <w:rsid w:val="0006546F"/>
    <w:rsid w:val="000654D0"/>
    <w:rsid w:val="000657A4"/>
    <w:rsid w:val="00065ACC"/>
    <w:rsid w:val="0006615D"/>
    <w:rsid w:val="00066385"/>
    <w:rsid w:val="00066647"/>
    <w:rsid w:val="00066674"/>
    <w:rsid w:val="0006715A"/>
    <w:rsid w:val="00067882"/>
    <w:rsid w:val="00067FF0"/>
    <w:rsid w:val="0007037D"/>
    <w:rsid w:val="000703AB"/>
    <w:rsid w:val="000708BD"/>
    <w:rsid w:val="00070F22"/>
    <w:rsid w:val="00071243"/>
    <w:rsid w:val="0007189E"/>
    <w:rsid w:val="0007198F"/>
    <w:rsid w:val="00072039"/>
    <w:rsid w:val="000728C2"/>
    <w:rsid w:val="0007321F"/>
    <w:rsid w:val="000732E4"/>
    <w:rsid w:val="0007465D"/>
    <w:rsid w:val="0007533A"/>
    <w:rsid w:val="0007557B"/>
    <w:rsid w:val="000758CC"/>
    <w:rsid w:val="0007591A"/>
    <w:rsid w:val="00075F7E"/>
    <w:rsid w:val="0007643D"/>
    <w:rsid w:val="00076C04"/>
    <w:rsid w:val="000774BF"/>
    <w:rsid w:val="00077F71"/>
    <w:rsid w:val="00080034"/>
    <w:rsid w:val="000802D0"/>
    <w:rsid w:val="00080531"/>
    <w:rsid w:val="0008149A"/>
    <w:rsid w:val="00081853"/>
    <w:rsid w:val="00081CB4"/>
    <w:rsid w:val="00082231"/>
    <w:rsid w:val="000823D3"/>
    <w:rsid w:val="00082BBD"/>
    <w:rsid w:val="00082F93"/>
    <w:rsid w:val="00083C3A"/>
    <w:rsid w:val="00084236"/>
    <w:rsid w:val="000842EC"/>
    <w:rsid w:val="000846B8"/>
    <w:rsid w:val="00084AFA"/>
    <w:rsid w:val="000859B8"/>
    <w:rsid w:val="00085A6D"/>
    <w:rsid w:val="00085DC1"/>
    <w:rsid w:val="00085F3A"/>
    <w:rsid w:val="00085F99"/>
    <w:rsid w:val="00086237"/>
    <w:rsid w:val="000876EB"/>
    <w:rsid w:val="00087A70"/>
    <w:rsid w:val="00090069"/>
    <w:rsid w:val="00090FB1"/>
    <w:rsid w:val="00091744"/>
    <w:rsid w:val="0009190B"/>
    <w:rsid w:val="00091A9B"/>
    <w:rsid w:val="00093925"/>
    <w:rsid w:val="00093AF1"/>
    <w:rsid w:val="000940F1"/>
    <w:rsid w:val="000946F2"/>
    <w:rsid w:val="00094BF6"/>
    <w:rsid w:val="00095DE5"/>
    <w:rsid w:val="00096579"/>
    <w:rsid w:val="0009662B"/>
    <w:rsid w:val="000967A5"/>
    <w:rsid w:val="00096920"/>
    <w:rsid w:val="00096EF8"/>
    <w:rsid w:val="00097287"/>
    <w:rsid w:val="000972CB"/>
    <w:rsid w:val="0009743B"/>
    <w:rsid w:val="00097B87"/>
    <w:rsid w:val="000A039A"/>
    <w:rsid w:val="000A05BC"/>
    <w:rsid w:val="000A09A5"/>
    <w:rsid w:val="000A1414"/>
    <w:rsid w:val="000A16EF"/>
    <w:rsid w:val="000A1B0D"/>
    <w:rsid w:val="000A25F1"/>
    <w:rsid w:val="000A2650"/>
    <w:rsid w:val="000A2C1B"/>
    <w:rsid w:val="000A2C85"/>
    <w:rsid w:val="000A2E40"/>
    <w:rsid w:val="000A2F7D"/>
    <w:rsid w:val="000A3679"/>
    <w:rsid w:val="000A3986"/>
    <w:rsid w:val="000A39ED"/>
    <w:rsid w:val="000A43C3"/>
    <w:rsid w:val="000A4525"/>
    <w:rsid w:val="000A459F"/>
    <w:rsid w:val="000A47D1"/>
    <w:rsid w:val="000A4C79"/>
    <w:rsid w:val="000A5095"/>
    <w:rsid w:val="000A5E3A"/>
    <w:rsid w:val="000A6F46"/>
    <w:rsid w:val="000A6F89"/>
    <w:rsid w:val="000A71FA"/>
    <w:rsid w:val="000A73B2"/>
    <w:rsid w:val="000A783A"/>
    <w:rsid w:val="000A7BDB"/>
    <w:rsid w:val="000A7FBB"/>
    <w:rsid w:val="000B027D"/>
    <w:rsid w:val="000B0784"/>
    <w:rsid w:val="000B0A11"/>
    <w:rsid w:val="000B11D4"/>
    <w:rsid w:val="000B145E"/>
    <w:rsid w:val="000B15DA"/>
    <w:rsid w:val="000B1784"/>
    <w:rsid w:val="000B1A5E"/>
    <w:rsid w:val="000B1FA7"/>
    <w:rsid w:val="000B2535"/>
    <w:rsid w:val="000B25FE"/>
    <w:rsid w:val="000B34ED"/>
    <w:rsid w:val="000B42E5"/>
    <w:rsid w:val="000B4B15"/>
    <w:rsid w:val="000B4BF9"/>
    <w:rsid w:val="000B675F"/>
    <w:rsid w:val="000B72EE"/>
    <w:rsid w:val="000B7448"/>
    <w:rsid w:val="000B74A7"/>
    <w:rsid w:val="000B758F"/>
    <w:rsid w:val="000B75B4"/>
    <w:rsid w:val="000B76A9"/>
    <w:rsid w:val="000B76B8"/>
    <w:rsid w:val="000B7ACA"/>
    <w:rsid w:val="000B7CDA"/>
    <w:rsid w:val="000C0484"/>
    <w:rsid w:val="000C056A"/>
    <w:rsid w:val="000C07AF"/>
    <w:rsid w:val="000C0A01"/>
    <w:rsid w:val="000C0F46"/>
    <w:rsid w:val="000C124F"/>
    <w:rsid w:val="000C1784"/>
    <w:rsid w:val="000C185F"/>
    <w:rsid w:val="000C1D54"/>
    <w:rsid w:val="000C206D"/>
    <w:rsid w:val="000C31B8"/>
    <w:rsid w:val="000C327C"/>
    <w:rsid w:val="000C3667"/>
    <w:rsid w:val="000C36C2"/>
    <w:rsid w:val="000C3AE3"/>
    <w:rsid w:val="000C4489"/>
    <w:rsid w:val="000C45D8"/>
    <w:rsid w:val="000C5247"/>
    <w:rsid w:val="000C5371"/>
    <w:rsid w:val="000C6A89"/>
    <w:rsid w:val="000C6DF1"/>
    <w:rsid w:val="000C7352"/>
    <w:rsid w:val="000C7364"/>
    <w:rsid w:val="000C744C"/>
    <w:rsid w:val="000D004E"/>
    <w:rsid w:val="000D0925"/>
    <w:rsid w:val="000D17C0"/>
    <w:rsid w:val="000D27DF"/>
    <w:rsid w:val="000D35C2"/>
    <w:rsid w:val="000D4122"/>
    <w:rsid w:val="000D4343"/>
    <w:rsid w:val="000D4887"/>
    <w:rsid w:val="000D5928"/>
    <w:rsid w:val="000D5955"/>
    <w:rsid w:val="000D5E3E"/>
    <w:rsid w:val="000D648B"/>
    <w:rsid w:val="000D65C3"/>
    <w:rsid w:val="000D66F4"/>
    <w:rsid w:val="000D68A0"/>
    <w:rsid w:val="000D716B"/>
    <w:rsid w:val="000D78E8"/>
    <w:rsid w:val="000D7C9C"/>
    <w:rsid w:val="000E026B"/>
    <w:rsid w:val="000E06F1"/>
    <w:rsid w:val="000E076D"/>
    <w:rsid w:val="000E10BB"/>
    <w:rsid w:val="000E1856"/>
    <w:rsid w:val="000E19A6"/>
    <w:rsid w:val="000E1F16"/>
    <w:rsid w:val="000E25E7"/>
    <w:rsid w:val="000E27D0"/>
    <w:rsid w:val="000E2AEF"/>
    <w:rsid w:val="000E3132"/>
    <w:rsid w:val="000E3D7C"/>
    <w:rsid w:val="000E418D"/>
    <w:rsid w:val="000E44C5"/>
    <w:rsid w:val="000E4731"/>
    <w:rsid w:val="000E5A5D"/>
    <w:rsid w:val="000E657E"/>
    <w:rsid w:val="000E699B"/>
    <w:rsid w:val="000E6C89"/>
    <w:rsid w:val="000E77EF"/>
    <w:rsid w:val="000E7E32"/>
    <w:rsid w:val="000F0E8C"/>
    <w:rsid w:val="000F1A4D"/>
    <w:rsid w:val="000F1C33"/>
    <w:rsid w:val="000F1DF4"/>
    <w:rsid w:val="000F1E1E"/>
    <w:rsid w:val="000F22AA"/>
    <w:rsid w:val="000F2555"/>
    <w:rsid w:val="000F3493"/>
    <w:rsid w:val="000F45BD"/>
    <w:rsid w:val="000F47AA"/>
    <w:rsid w:val="000F5F68"/>
    <w:rsid w:val="000F6258"/>
    <w:rsid w:val="000F63BF"/>
    <w:rsid w:val="000F72A6"/>
    <w:rsid w:val="000F7637"/>
    <w:rsid w:val="000F78D6"/>
    <w:rsid w:val="000F796D"/>
    <w:rsid w:val="000F7A84"/>
    <w:rsid w:val="000F7A88"/>
    <w:rsid w:val="000F7B93"/>
    <w:rsid w:val="00100757"/>
    <w:rsid w:val="00100DC4"/>
    <w:rsid w:val="001010BB"/>
    <w:rsid w:val="0010117B"/>
    <w:rsid w:val="0010123B"/>
    <w:rsid w:val="00102035"/>
    <w:rsid w:val="0010237B"/>
    <w:rsid w:val="0010270E"/>
    <w:rsid w:val="00102987"/>
    <w:rsid w:val="00102FB6"/>
    <w:rsid w:val="00103084"/>
    <w:rsid w:val="00103322"/>
    <w:rsid w:val="001038B6"/>
    <w:rsid w:val="00103E06"/>
    <w:rsid w:val="0010402F"/>
    <w:rsid w:val="001040B3"/>
    <w:rsid w:val="00104177"/>
    <w:rsid w:val="001042B7"/>
    <w:rsid w:val="001047DF"/>
    <w:rsid w:val="001059EF"/>
    <w:rsid w:val="00105E14"/>
    <w:rsid w:val="00105E5A"/>
    <w:rsid w:val="00105E9E"/>
    <w:rsid w:val="00105EDB"/>
    <w:rsid w:val="00106200"/>
    <w:rsid w:val="00106676"/>
    <w:rsid w:val="00106BA9"/>
    <w:rsid w:val="00107902"/>
    <w:rsid w:val="00107BB2"/>
    <w:rsid w:val="00107C0E"/>
    <w:rsid w:val="00110E55"/>
    <w:rsid w:val="00111033"/>
    <w:rsid w:val="00111D27"/>
    <w:rsid w:val="00111EF4"/>
    <w:rsid w:val="00112291"/>
    <w:rsid w:val="00112412"/>
    <w:rsid w:val="00112670"/>
    <w:rsid w:val="001126AC"/>
    <w:rsid w:val="001135B6"/>
    <w:rsid w:val="00113A2B"/>
    <w:rsid w:val="00113DF0"/>
    <w:rsid w:val="0011436E"/>
    <w:rsid w:val="00114A1B"/>
    <w:rsid w:val="0011525D"/>
    <w:rsid w:val="001162A7"/>
    <w:rsid w:val="00116908"/>
    <w:rsid w:val="001169DB"/>
    <w:rsid w:val="001172D6"/>
    <w:rsid w:val="0011744E"/>
    <w:rsid w:val="00117FA5"/>
    <w:rsid w:val="00120278"/>
    <w:rsid w:val="00120337"/>
    <w:rsid w:val="0012061B"/>
    <w:rsid w:val="001208AD"/>
    <w:rsid w:val="0012146F"/>
    <w:rsid w:val="001218AA"/>
    <w:rsid w:val="001219BA"/>
    <w:rsid w:val="00121E22"/>
    <w:rsid w:val="00122467"/>
    <w:rsid w:val="00122799"/>
    <w:rsid w:val="001227BC"/>
    <w:rsid w:val="00122972"/>
    <w:rsid w:val="001230F8"/>
    <w:rsid w:val="00123A54"/>
    <w:rsid w:val="00123A8F"/>
    <w:rsid w:val="00124B03"/>
    <w:rsid w:val="00125092"/>
    <w:rsid w:val="0012518D"/>
    <w:rsid w:val="001253AF"/>
    <w:rsid w:val="001257AB"/>
    <w:rsid w:val="00125C1E"/>
    <w:rsid w:val="00125C91"/>
    <w:rsid w:val="001262AD"/>
    <w:rsid w:val="0012726E"/>
    <w:rsid w:val="0013032B"/>
    <w:rsid w:val="001307CF"/>
    <w:rsid w:val="0013104B"/>
    <w:rsid w:val="00131263"/>
    <w:rsid w:val="00131D7D"/>
    <w:rsid w:val="00133CF7"/>
    <w:rsid w:val="001346A2"/>
    <w:rsid w:val="00134A95"/>
    <w:rsid w:val="00134E18"/>
    <w:rsid w:val="001353E0"/>
    <w:rsid w:val="00135898"/>
    <w:rsid w:val="00136475"/>
    <w:rsid w:val="0013681C"/>
    <w:rsid w:val="00137237"/>
    <w:rsid w:val="0013774D"/>
    <w:rsid w:val="00137AD9"/>
    <w:rsid w:val="0014057B"/>
    <w:rsid w:val="00141028"/>
    <w:rsid w:val="00141098"/>
    <w:rsid w:val="00141EF3"/>
    <w:rsid w:val="00142047"/>
    <w:rsid w:val="00142AF1"/>
    <w:rsid w:val="00142B51"/>
    <w:rsid w:val="00142DA4"/>
    <w:rsid w:val="00143575"/>
    <w:rsid w:val="00143883"/>
    <w:rsid w:val="00143A21"/>
    <w:rsid w:val="00143A5E"/>
    <w:rsid w:val="00143DD9"/>
    <w:rsid w:val="00143E67"/>
    <w:rsid w:val="0014464C"/>
    <w:rsid w:val="00144708"/>
    <w:rsid w:val="0014474E"/>
    <w:rsid w:val="00144FC3"/>
    <w:rsid w:val="0014730A"/>
    <w:rsid w:val="00147413"/>
    <w:rsid w:val="00147519"/>
    <w:rsid w:val="001476A2"/>
    <w:rsid w:val="00147D36"/>
    <w:rsid w:val="00147D44"/>
    <w:rsid w:val="00147D63"/>
    <w:rsid w:val="00150068"/>
    <w:rsid w:val="00150245"/>
    <w:rsid w:val="00150845"/>
    <w:rsid w:val="0015125B"/>
    <w:rsid w:val="00151348"/>
    <w:rsid w:val="001513C2"/>
    <w:rsid w:val="00151C3D"/>
    <w:rsid w:val="00151E8F"/>
    <w:rsid w:val="00152A4E"/>
    <w:rsid w:val="00152E1B"/>
    <w:rsid w:val="00153442"/>
    <w:rsid w:val="0015367B"/>
    <w:rsid w:val="00153BBD"/>
    <w:rsid w:val="001542D3"/>
    <w:rsid w:val="0015440F"/>
    <w:rsid w:val="00154692"/>
    <w:rsid w:val="00154A23"/>
    <w:rsid w:val="0015546E"/>
    <w:rsid w:val="00155827"/>
    <w:rsid w:val="00155A24"/>
    <w:rsid w:val="001564E8"/>
    <w:rsid w:val="001569F6"/>
    <w:rsid w:val="00157B8C"/>
    <w:rsid w:val="00160606"/>
    <w:rsid w:val="001607F5"/>
    <w:rsid w:val="00160F4F"/>
    <w:rsid w:val="001612FB"/>
    <w:rsid w:val="00161451"/>
    <w:rsid w:val="00162A76"/>
    <w:rsid w:val="00162D00"/>
    <w:rsid w:val="00163227"/>
    <w:rsid w:val="0016333F"/>
    <w:rsid w:val="0016338E"/>
    <w:rsid w:val="001636F1"/>
    <w:rsid w:val="0016422F"/>
    <w:rsid w:val="00164D23"/>
    <w:rsid w:val="001655E5"/>
    <w:rsid w:val="001657B1"/>
    <w:rsid w:val="001657BD"/>
    <w:rsid w:val="00165BDB"/>
    <w:rsid w:val="001662AB"/>
    <w:rsid w:val="00166587"/>
    <w:rsid w:val="00166A5B"/>
    <w:rsid w:val="00166A87"/>
    <w:rsid w:val="0016756D"/>
    <w:rsid w:val="00167733"/>
    <w:rsid w:val="00167756"/>
    <w:rsid w:val="001677DB"/>
    <w:rsid w:val="00167E83"/>
    <w:rsid w:val="001708EC"/>
    <w:rsid w:val="001709DF"/>
    <w:rsid w:val="00170B3F"/>
    <w:rsid w:val="00170FAA"/>
    <w:rsid w:val="00171033"/>
    <w:rsid w:val="0017103D"/>
    <w:rsid w:val="001719B5"/>
    <w:rsid w:val="00171DB2"/>
    <w:rsid w:val="00172A51"/>
    <w:rsid w:val="00172CCA"/>
    <w:rsid w:val="0017363F"/>
    <w:rsid w:val="00173F09"/>
    <w:rsid w:val="00173F4B"/>
    <w:rsid w:val="00174015"/>
    <w:rsid w:val="001748E2"/>
    <w:rsid w:val="0017495A"/>
    <w:rsid w:val="001766D3"/>
    <w:rsid w:val="00176E06"/>
    <w:rsid w:val="00176F9B"/>
    <w:rsid w:val="001772D5"/>
    <w:rsid w:val="00177590"/>
    <w:rsid w:val="001804B2"/>
    <w:rsid w:val="001805E6"/>
    <w:rsid w:val="00180A46"/>
    <w:rsid w:val="00180CC5"/>
    <w:rsid w:val="00180EAF"/>
    <w:rsid w:val="00181AC4"/>
    <w:rsid w:val="001825C1"/>
    <w:rsid w:val="001834B4"/>
    <w:rsid w:val="00183CF9"/>
    <w:rsid w:val="00183D3C"/>
    <w:rsid w:val="001841C5"/>
    <w:rsid w:val="001848A1"/>
    <w:rsid w:val="00184EC9"/>
    <w:rsid w:val="001856F9"/>
    <w:rsid w:val="00185AB8"/>
    <w:rsid w:val="00186167"/>
    <w:rsid w:val="001863DD"/>
    <w:rsid w:val="00187126"/>
    <w:rsid w:val="00187149"/>
    <w:rsid w:val="0018748E"/>
    <w:rsid w:val="00187517"/>
    <w:rsid w:val="00187ABC"/>
    <w:rsid w:val="00187B7D"/>
    <w:rsid w:val="00187F4E"/>
    <w:rsid w:val="00187F82"/>
    <w:rsid w:val="001902F8"/>
    <w:rsid w:val="0019068D"/>
    <w:rsid w:val="001908CA"/>
    <w:rsid w:val="00190BB7"/>
    <w:rsid w:val="00190E89"/>
    <w:rsid w:val="0019171E"/>
    <w:rsid w:val="00192093"/>
    <w:rsid w:val="00192782"/>
    <w:rsid w:val="00192925"/>
    <w:rsid w:val="00192D8A"/>
    <w:rsid w:val="0019324C"/>
    <w:rsid w:val="0019330C"/>
    <w:rsid w:val="00193495"/>
    <w:rsid w:val="001942D6"/>
    <w:rsid w:val="0019465E"/>
    <w:rsid w:val="001950C6"/>
    <w:rsid w:val="00195A44"/>
    <w:rsid w:val="00195BC7"/>
    <w:rsid w:val="00195DA5"/>
    <w:rsid w:val="00196ACF"/>
    <w:rsid w:val="00196BDB"/>
    <w:rsid w:val="00197088"/>
    <w:rsid w:val="00197369"/>
    <w:rsid w:val="00197935"/>
    <w:rsid w:val="00197A6F"/>
    <w:rsid w:val="00197BC5"/>
    <w:rsid w:val="00197FBB"/>
    <w:rsid w:val="00197FE3"/>
    <w:rsid w:val="001A0419"/>
    <w:rsid w:val="001A09FB"/>
    <w:rsid w:val="001A15C3"/>
    <w:rsid w:val="001A15EE"/>
    <w:rsid w:val="001A1D5F"/>
    <w:rsid w:val="001A1DB5"/>
    <w:rsid w:val="001A1DCC"/>
    <w:rsid w:val="001A2720"/>
    <w:rsid w:val="001A2A75"/>
    <w:rsid w:val="001A2B19"/>
    <w:rsid w:val="001A3AC4"/>
    <w:rsid w:val="001A44EB"/>
    <w:rsid w:val="001A44EC"/>
    <w:rsid w:val="001A4ABA"/>
    <w:rsid w:val="001A6D5E"/>
    <w:rsid w:val="001A750E"/>
    <w:rsid w:val="001A77CC"/>
    <w:rsid w:val="001A79B9"/>
    <w:rsid w:val="001A7EEB"/>
    <w:rsid w:val="001B04CC"/>
    <w:rsid w:val="001B0DF8"/>
    <w:rsid w:val="001B131C"/>
    <w:rsid w:val="001B1E37"/>
    <w:rsid w:val="001B20A0"/>
    <w:rsid w:val="001B23F2"/>
    <w:rsid w:val="001B351B"/>
    <w:rsid w:val="001B35FE"/>
    <w:rsid w:val="001B390B"/>
    <w:rsid w:val="001B3A91"/>
    <w:rsid w:val="001B454D"/>
    <w:rsid w:val="001B4B62"/>
    <w:rsid w:val="001B688D"/>
    <w:rsid w:val="001B6C97"/>
    <w:rsid w:val="001B7A9D"/>
    <w:rsid w:val="001C0219"/>
    <w:rsid w:val="001C0FA1"/>
    <w:rsid w:val="001C1084"/>
    <w:rsid w:val="001C11F5"/>
    <w:rsid w:val="001C170D"/>
    <w:rsid w:val="001C18D0"/>
    <w:rsid w:val="001C1E28"/>
    <w:rsid w:val="001C1FCA"/>
    <w:rsid w:val="001C276F"/>
    <w:rsid w:val="001C3716"/>
    <w:rsid w:val="001C3A1F"/>
    <w:rsid w:val="001C3C0C"/>
    <w:rsid w:val="001C3EF9"/>
    <w:rsid w:val="001C43F6"/>
    <w:rsid w:val="001C4438"/>
    <w:rsid w:val="001C4684"/>
    <w:rsid w:val="001C536D"/>
    <w:rsid w:val="001C537A"/>
    <w:rsid w:val="001C68F2"/>
    <w:rsid w:val="001C699B"/>
    <w:rsid w:val="001D0B44"/>
    <w:rsid w:val="001D0D55"/>
    <w:rsid w:val="001D14AC"/>
    <w:rsid w:val="001D1808"/>
    <w:rsid w:val="001D284C"/>
    <w:rsid w:val="001D2DEC"/>
    <w:rsid w:val="001D33A4"/>
    <w:rsid w:val="001D3E16"/>
    <w:rsid w:val="001D40E1"/>
    <w:rsid w:val="001D421D"/>
    <w:rsid w:val="001D4927"/>
    <w:rsid w:val="001D585A"/>
    <w:rsid w:val="001D6538"/>
    <w:rsid w:val="001D67FF"/>
    <w:rsid w:val="001D6EAF"/>
    <w:rsid w:val="001D7507"/>
    <w:rsid w:val="001D7722"/>
    <w:rsid w:val="001D7735"/>
    <w:rsid w:val="001D791D"/>
    <w:rsid w:val="001D7B26"/>
    <w:rsid w:val="001E0156"/>
    <w:rsid w:val="001E0867"/>
    <w:rsid w:val="001E0D54"/>
    <w:rsid w:val="001E0F0E"/>
    <w:rsid w:val="001E237F"/>
    <w:rsid w:val="001E2FDE"/>
    <w:rsid w:val="001E3426"/>
    <w:rsid w:val="001E3743"/>
    <w:rsid w:val="001E440C"/>
    <w:rsid w:val="001E4AB4"/>
    <w:rsid w:val="001E4C05"/>
    <w:rsid w:val="001E4E50"/>
    <w:rsid w:val="001E51F4"/>
    <w:rsid w:val="001E55B0"/>
    <w:rsid w:val="001E5913"/>
    <w:rsid w:val="001E5CB7"/>
    <w:rsid w:val="001E6327"/>
    <w:rsid w:val="001E6785"/>
    <w:rsid w:val="001E6844"/>
    <w:rsid w:val="001E6AA7"/>
    <w:rsid w:val="001E7121"/>
    <w:rsid w:val="001E77D1"/>
    <w:rsid w:val="001E7C6D"/>
    <w:rsid w:val="001F0327"/>
    <w:rsid w:val="001F0D34"/>
    <w:rsid w:val="001F1815"/>
    <w:rsid w:val="001F1CB5"/>
    <w:rsid w:val="001F2120"/>
    <w:rsid w:val="001F269B"/>
    <w:rsid w:val="001F27D3"/>
    <w:rsid w:val="001F2A24"/>
    <w:rsid w:val="001F318C"/>
    <w:rsid w:val="001F3AF0"/>
    <w:rsid w:val="001F3F48"/>
    <w:rsid w:val="001F43D0"/>
    <w:rsid w:val="001F4B05"/>
    <w:rsid w:val="001F4F64"/>
    <w:rsid w:val="001F5173"/>
    <w:rsid w:val="001F51A9"/>
    <w:rsid w:val="001F56A6"/>
    <w:rsid w:val="001F5990"/>
    <w:rsid w:val="001F5E26"/>
    <w:rsid w:val="001F68CB"/>
    <w:rsid w:val="001F74D3"/>
    <w:rsid w:val="00200753"/>
    <w:rsid w:val="00200CAA"/>
    <w:rsid w:val="00200CE8"/>
    <w:rsid w:val="00200E68"/>
    <w:rsid w:val="00202BBC"/>
    <w:rsid w:val="00203093"/>
    <w:rsid w:val="00203830"/>
    <w:rsid w:val="00203C62"/>
    <w:rsid w:val="002042EA"/>
    <w:rsid w:val="002043E4"/>
    <w:rsid w:val="00204645"/>
    <w:rsid w:val="002046BA"/>
    <w:rsid w:val="00204CF6"/>
    <w:rsid w:val="00205233"/>
    <w:rsid w:val="00205E8B"/>
    <w:rsid w:val="00205F34"/>
    <w:rsid w:val="00206E57"/>
    <w:rsid w:val="00207086"/>
    <w:rsid w:val="002079E8"/>
    <w:rsid w:val="00210163"/>
    <w:rsid w:val="00210177"/>
    <w:rsid w:val="002108A4"/>
    <w:rsid w:val="0021098C"/>
    <w:rsid w:val="00211671"/>
    <w:rsid w:val="0021182F"/>
    <w:rsid w:val="00211C94"/>
    <w:rsid w:val="00212E33"/>
    <w:rsid w:val="002135A6"/>
    <w:rsid w:val="00213B9F"/>
    <w:rsid w:val="00213C97"/>
    <w:rsid w:val="00215838"/>
    <w:rsid w:val="002159D8"/>
    <w:rsid w:val="00215A77"/>
    <w:rsid w:val="00216501"/>
    <w:rsid w:val="00216573"/>
    <w:rsid w:val="002179E5"/>
    <w:rsid w:val="0022093D"/>
    <w:rsid w:val="00220EEB"/>
    <w:rsid w:val="00221530"/>
    <w:rsid w:val="002216C3"/>
    <w:rsid w:val="00221CC1"/>
    <w:rsid w:val="00223306"/>
    <w:rsid w:val="00223776"/>
    <w:rsid w:val="0022462F"/>
    <w:rsid w:val="002254F4"/>
    <w:rsid w:val="0022554C"/>
    <w:rsid w:val="00226635"/>
    <w:rsid w:val="00226718"/>
    <w:rsid w:val="00226C06"/>
    <w:rsid w:val="00227CFD"/>
    <w:rsid w:val="00227F56"/>
    <w:rsid w:val="00230728"/>
    <w:rsid w:val="002319A0"/>
    <w:rsid w:val="002322BA"/>
    <w:rsid w:val="00232D61"/>
    <w:rsid w:val="00233318"/>
    <w:rsid w:val="00233AB5"/>
    <w:rsid w:val="00234013"/>
    <w:rsid w:val="0023402F"/>
    <w:rsid w:val="002340FD"/>
    <w:rsid w:val="00234331"/>
    <w:rsid w:val="00234B42"/>
    <w:rsid w:val="0023564F"/>
    <w:rsid w:val="0023575C"/>
    <w:rsid w:val="00235EE9"/>
    <w:rsid w:val="00235FA9"/>
    <w:rsid w:val="00236E25"/>
    <w:rsid w:val="00236FEA"/>
    <w:rsid w:val="00237258"/>
    <w:rsid w:val="00237591"/>
    <w:rsid w:val="002375E9"/>
    <w:rsid w:val="002376DD"/>
    <w:rsid w:val="002376E6"/>
    <w:rsid w:val="00240603"/>
    <w:rsid w:val="00240D50"/>
    <w:rsid w:val="00240F35"/>
    <w:rsid w:val="002413C7"/>
    <w:rsid w:val="0024174B"/>
    <w:rsid w:val="00241F51"/>
    <w:rsid w:val="00242913"/>
    <w:rsid w:val="00242945"/>
    <w:rsid w:val="00242E04"/>
    <w:rsid w:val="00244334"/>
    <w:rsid w:val="0024462B"/>
    <w:rsid w:val="002447EC"/>
    <w:rsid w:val="00245596"/>
    <w:rsid w:val="00245944"/>
    <w:rsid w:val="0024598C"/>
    <w:rsid w:val="00245DD3"/>
    <w:rsid w:val="00245F3F"/>
    <w:rsid w:val="00246275"/>
    <w:rsid w:val="00246D0D"/>
    <w:rsid w:val="002476EF"/>
    <w:rsid w:val="00247754"/>
    <w:rsid w:val="00247B80"/>
    <w:rsid w:val="00250085"/>
    <w:rsid w:val="0025016A"/>
    <w:rsid w:val="002507ED"/>
    <w:rsid w:val="00251215"/>
    <w:rsid w:val="00251267"/>
    <w:rsid w:val="00251862"/>
    <w:rsid w:val="00251C31"/>
    <w:rsid w:val="00251F51"/>
    <w:rsid w:val="00252986"/>
    <w:rsid w:val="00253622"/>
    <w:rsid w:val="00254A46"/>
    <w:rsid w:val="0025595B"/>
    <w:rsid w:val="00255D8A"/>
    <w:rsid w:val="002562EF"/>
    <w:rsid w:val="00256BB6"/>
    <w:rsid w:val="00256C45"/>
    <w:rsid w:val="00256C5A"/>
    <w:rsid w:val="0025719B"/>
    <w:rsid w:val="00257660"/>
    <w:rsid w:val="00257792"/>
    <w:rsid w:val="00257AA1"/>
    <w:rsid w:val="002605F4"/>
    <w:rsid w:val="00260B72"/>
    <w:rsid w:val="00260D9E"/>
    <w:rsid w:val="00261357"/>
    <w:rsid w:val="0026196F"/>
    <w:rsid w:val="00261C2F"/>
    <w:rsid w:val="0026254B"/>
    <w:rsid w:val="00262CC6"/>
    <w:rsid w:val="00263D11"/>
    <w:rsid w:val="00263F33"/>
    <w:rsid w:val="00264BD9"/>
    <w:rsid w:val="00265078"/>
    <w:rsid w:val="00265FFC"/>
    <w:rsid w:val="00266021"/>
    <w:rsid w:val="0026603D"/>
    <w:rsid w:val="00266750"/>
    <w:rsid w:val="00266899"/>
    <w:rsid w:val="00266BC7"/>
    <w:rsid w:val="00267173"/>
    <w:rsid w:val="00267891"/>
    <w:rsid w:val="002707C0"/>
    <w:rsid w:val="00271710"/>
    <w:rsid w:val="00271865"/>
    <w:rsid w:val="00271F2E"/>
    <w:rsid w:val="00273F3C"/>
    <w:rsid w:val="002740C1"/>
    <w:rsid w:val="002740F2"/>
    <w:rsid w:val="00274107"/>
    <w:rsid w:val="00274D9C"/>
    <w:rsid w:val="00274E33"/>
    <w:rsid w:val="0027547F"/>
    <w:rsid w:val="002756B8"/>
    <w:rsid w:val="0027593A"/>
    <w:rsid w:val="00276020"/>
    <w:rsid w:val="00276216"/>
    <w:rsid w:val="0027621E"/>
    <w:rsid w:val="00276649"/>
    <w:rsid w:val="00276A3A"/>
    <w:rsid w:val="00277379"/>
    <w:rsid w:val="002775B4"/>
    <w:rsid w:val="0027783C"/>
    <w:rsid w:val="002778E2"/>
    <w:rsid w:val="002800DB"/>
    <w:rsid w:val="00281122"/>
    <w:rsid w:val="0028170B"/>
    <w:rsid w:val="0028289C"/>
    <w:rsid w:val="0028306D"/>
    <w:rsid w:val="00283E1C"/>
    <w:rsid w:val="002840DB"/>
    <w:rsid w:val="002842CE"/>
    <w:rsid w:val="00284786"/>
    <w:rsid w:val="00284FDF"/>
    <w:rsid w:val="00285F11"/>
    <w:rsid w:val="00286568"/>
    <w:rsid w:val="00287420"/>
    <w:rsid w:val="00287DBC"/>
    <w:rsid w:val="00291162"/>
    <w:rsid w:val="002924F3"/>
    <w:rsid w:val="00292759"/>
    <w:rsid w:val="0029276B"/>
    <w:rsid w:val="00292C0E"/>
    <w:rsid w:val="00292EFA"/>
    <w:rsid w:val="00293172"/>
    <w:rsid w:val="00293180"/>
    <w:rsid w:val="0029355F"/>
    <w:rsid w:val="00293E36"/>
    <w:rsid w:val="00293EE3"/>
    <w:rsid w:val="0029405E"/>
    <w:rsid w:val="00294BA4"/>
    <w:rsid w:val="00294D65"/>
    <w:rsid w:val="002951D1"/>
    <w:rsid w:val="00295B7E"/>
    <w:rsid w:val="0029609D"/>
    <w:rsid w:val="0029613E"/>
    <w:rsid w:val="00296B6F"/>
    <w:rsid w:val="002971E9"/>
    <w:rsid w:val="002972F6"/>
    <w:rsid w:val="002A073E"/>
    <w:rsid w:val="002A0760"/>
    <w:rsid w:val="002A0899"/>
    <w:rsid w:val="002A0DFF"/>
    <w:rsid w:val="002A0EE4"/>
    <w:rsid w:val="002A0FD1"/>
    <w:rsid w:val="002A12DC"/>
    <w:rsid w:val="002A1771"/>
    <w:rsid w:val="002A222C"/>
    <w:rsid w:val="002A23BC"/>
    <w:rsid w:val="002A2685"/>
    <w:rsid w:val="002A28D9"/>
    <w:rsid w:val="002A3288"/>
    <w:rsid w:val="002A3611"/>
    <w:rsid w:val="002A39E1"/>
    <w:rsid w:val="002A4119"/>
    <w:rsid w:val="002A4354"/>
    <w:rsid w:val="002A4708"/>
    <w:rsid w:val="002A4726"/>
    <w:rsid w:val="002A582A"/>
    <w:rsid w:val="002A5CA6"/>
    <w:rsid w:val="002A60AC"/>
    <w:rsid w:val="002A652E"/>
    <w:rsid w:val="002A6979"/>
    <w:rsid w:val="002A6A57"/>
    <w:rsid w:val="002A6CA6"/>
    <w:rsid w:val="002A6FE1"/>
    <w:rsid w:val="002A70FA"/>
    <w:rsid w:val="002A7949"/>
    <w:rsid w:val="002B0458"/>
    <w:rsid w:val="002B0EA5"/>
    <w:rsid w:val="002B1359"/>
    <w:rsid w:val="002B13B5"/>
    <w:rsid w:val="002B17E5"/>
    <w:rsid w:val="002B1E87"/>
    <w:rsid w:val="002B2116"/>
    <w:rsid w:val="002B2DF6"/>
    <w:rsid w:val="002B336C"/>
    <w:rsid w:val="002B33EE"/>
    <w:rsid w:val="002B36C0"/>
    <w:rsid w:val="002B3870"/>
    <w:rsid w:val="002B4F43"/>
    <w:rsid w:val="002B587B"/>
    <w:rsid w:val="002B59D6"/>
    <w:rsid w:val="002B5DE3"/>
    <w:rsid w:val="002B600D"/>
    <w:rsid w:val="002B6CCE"/>
    <w:rsid w:val="002B70F6"/>
    <w:rsid w:val="002B7C8D"/>
    <w:rsid w:val="002C0D1D"/>
    <w:rsid w:val="002C148B"/>
    <w:rsid w:val="002C1C32"/>
    <w:rsid w:val="002C1E9D"/>
    <w:rsid w:val="002C1FE9"/>
    <w:rsid w:val="002C2228"/>
    <w:rsid w:val="002C27CE"/>
    <w:rsid w:val="002C2800"/>
    <w:rsid w:val="002C2FBA"/>
    <w:rsid w:val="002C2FD4"/>
    <w:rsid w:val="002C3575"/>
    <w:rsid w:val="002C380A"/>
    <w:rsid w:val="002C41DC"/>
    <w:rsid w:val="002C4A8A"/>
    <w:rsid w:val="002C52F9"/>
    <w:rsid w:val="002C5812"/>
    <w:rsid w:val="002C62A8"/>
    <w:rsid w:val="002C6A51"/>
    <w:rsid w:val="002C6A93"/>
    <w:rsid w:val="002C725E"/>
    <w:rsid w:val="002C77B8"/>
    <w:rsid w:val="002C78C7"/>
    <w:rsid w:val="002C7CD4"/>
    <w:rsid w:val="002D0BD9"/>
    <w:rsid w:val="002D0D01"/>
    <w:rsid w:val="002D14D0"/>
    <w:rsid w:val="002D1A92"/>
    <w:rsid w:val="002D1D13"/>
    <w:rsid w:val="002D2265"/>
    <w:rsid w:val="002D28C9"/>
    <w:rsid w:val="002D2C68"/>
    <w:rsid w:val="002D2C8B"/>
    <w:rsid w:val="002D36C5"/>
    <w:rsid w:val="002D40EE"/>
    <w:rsid w:val="002D47B7"/>
    <w:rsid w:val="002D4D5A"/>
    <w:rsid w:val="002D54C2"/>
    <w:rsid w:val="002D5593"/>
    <w:rsid w:val="002D6047"/>
    <w:rsid w:val="002D6615"/>
    <w:rsid w:val="002D6AA8"/>
    <w:rsid w:val="002D6DE2"/>
    <w:rsid w:val="002D6E67"/>
    <w:rsid w:val="002D6F5E"/>
    <w:rsid w:val="002E066E"/>
    <w:rsid w:val="002E0E60"/>
    <w:rsid w:val="002E0E9B"/>
    <w:rsid w:val="002E105F"/>
    <w:rsid w:val="002E1B1B"/>
    <w:rsid w:val="002E2206"/>
    <w:rsid w:val="002E3ECE"/>
    <w:rsid w:val="002E4A05"/>
    <w:rsid w:val="002E4C4E"/>
    <w:rsid w:val="002E4F8F"/>
    <w:rsid w:val="002E55DE"/>
    <w:rsid w:val="002E56DB"/>
    <w:rsid w:val="002E5DAB"/>
    <w:rsid w:val="002E6320"/>
    <w:rsid w:val="002E63E1"/>
    <w:rsid w:val="002E6776"/>
    <w:rsid w:val="002E74FC"/>
    <w:rsid w:val="002F06F4"/>
    <w:rsid w:val="002F0727"/>
    <w:rsid w:val="002F0D59"/>
    <w:rsid w:val="002F0D91"/>
    <w:rsid w:val="002F123B"/>
    <w:rsid w:val="002F230C"/>
    <w:rsid w:val="002F25AE"/>
    <w:rsid w:val="002F2913"/>
    <w:rsid w:val="002F2A5B"/>
    <w:rsid w:val="002F2D53"/>
    <w:rsid w:val="002F3178"/>
    <w:rsid w:val="002F356C"/>
    <w:rsid w:val="002F3C9D"/>
    <w:rsid w:val="002F4505"/>
    <w:rsid w:val="002F4A51"/>
    <w:rsid w:val="002F4D5E"/>
    <w:rsid w:val="002F557D"/>
    <w:rsid w:val="002F63BF"/>
    <w:rsid w:val="002F68B1"/>
    <w:rsid w:val="002F6A86"/>
    <w:rsid w:val="002F75D2"/>
    <w:rsid w:val="002F7D79"/>
    <w:rsid w:val="003001B8"/>
    <w:rsid w:val="003005EB"/>
    <w:rsid w:val="00300854"/>
    <w:rsid w:val="0030103B"/>
    <w:rsid w:val="0030147D"/>
    <w:rsid w:val="003016E5"/>
    <w:rsid w:val="003020EB"/>
    <w:rsid w:val="00303E3A"/>
    <w:rsid w:val="003057C1"/>
    <w:rsid w:val="00305A8C"/>
    <w:rsid w:val="00305E44"/>
    <w:rsid w:val="003068D8"/>
    <w:rsid w:val="00306ADA"/>
    <w:rsid w:val="003070C8"/>
    <w:rsid w:val="00307EAB"/>
    <w:rsid w:val="00310413"/>
    <w:rsid w:val="00310632"/>
    <w:rsid w:val="00310E53"/>
    <w:rsid w:val="00310F72"/>
    <w:rsid w:val="00311171"/>
    <w:rsid w:val="003113D5"/>
    <w:rsid w:val="0031162F"/>
    <w:rsid w:val="00311F9A"/>
    <w:rsid w:val="003126BF"/>
    <w:rsid w:val="003127AA"/>
    <w:rsid w:val="003134C1"/>
    <w:rsid w:val="003147EA"/>
    <w:rsid w:val="0031482A"/>
    <w:rsid w:val="0031488A"/>
    <w:rsid w:val="00314AC9"/>
    <w:rsid w:val="003150CC"/>
    <w:rsid w:val="003162D9"/>
    <w:rsid w:val="0031639E"/>
    <w:rsid w:val="003167FE"/>
    <w:rsid w:val="00316AC7"/>
    <w:rsid w:val="003175D8"/>
    <w:rsid w:val="00317A43"/>
    <w:rsid w:val="00317B58"/>
    <w:rsid w:val="00320068"/>
    <w:rsid w:val="00320158"/>
    <w:rsid w:val="003202CA"/>
    <w:rsid w:val="003207C3"/>
    <w:rsid w:val="0032090D"/>
    <w:rsid w:val="00320AFC"/>
    <w:rsid w:val="00321463"/>
    <w:rsid w:val="00321B72"/>
    <w:rsid w:val="00322935"/>
    <w:rsid w:val="00323C0F"/>
    <w:rsid w:val="0032488F"/>
    <w:rsid w:val="003251B4"/>
    <w:rsid w:val="00326235"/>
    <w:rsid w:val="003268F3"/>
    <w:rsid w:val="0033114E"/>
    <w:rsid w:val="00331C44"/>
    <w:rsid w:val="0033263B"/>
    <w:rsid w:val="003335E1"/>
    <w:rsid w:val="00333703"/>
    <w:rsid w:val="00333E1D"/>
    <w:rsid w:val="00333F0B"/>
    <w:rsid w:val="00334950"/>
    <w:rsid w:val="00334C5D"/>
    <w:rsid w:val="00334D7C"/>
    <w:rsid w:val="00335225"/>
    <w:rsid w:val="00335245"/>
    <w:rsid w:val="00335325"/>
    <w:rsid w:val="00335819"/>
    <w:rsid w:val="00336220"/>
    <w:rsid w:val="003369F3"/>
    <w:rsid w:val="00336B6C"/>
    <w:rsid w:val="0033789C"/>
    <w:rsid w:val="003402D3"/>
    <w:rsid w:val="00340DB1"/>
    <w:rsid w:val="0034115E"/>
    <w:rsid w:val="00341585"/>
    <w:rsid w:val="00341A6C"/>
    <w:rsid w:val="00343562"/>
    <w:rsid w:val="00343616"/>
    <w:rsid w:val="0034363C"/>
    <w:rsid w:val="00343701"/>
    <w:rsid w:val="00343896"/>
    <w:rsid w:val="00344884"/>
    <w:rsid w:val="00344A24"/>
    <w:rsid w:val="00344E2B"/>
    <w:rsid w:val="00344F8B"/>
    <w:rsid w:val="00344F91"/>
    <w:rsid w:val="003453A8"/>
    <w:rsid w:val="003457FF"/>
    <w:rsid w:val="00345A2F"/>
    <w:rsid w:val="00345CBD"/>
    <w:rsid w:val="00346562"/>
    <w:rsid w:val="00346794"/>
    <w:rsid w:val="00347B08"/>
    <w:rsid w:val="0035081E"/>
    <w:rsid w:val="00351C4C"/>
    <w:rsid w:val="00352608"/>
    <w:rsid w:val="00352E39"/>
    <w:rsid w:val="00353409"/>
    <w:rsid w:val="00353466"/>
    <w:rsid w:val="00353935"/>
    <w:rsid w:val="00355353"/>
    <w:rsid w:val="00355F35"/>
    <w:rsid w:val="00356518"/>
    <w:rsid w:val="0035665A"/>
    <w:rsid w:val="003566BF"/>
    <w:rsid w:val="00356F74"/>
    <w:rsid w:val="00357487"/>
    <w:rsid w:val="00357777"/>
    <w:rsid w:val="00360012"/>
    <w:rsid w:val="0036006C"/>
    <w:rsid w:val="003604EE"/>
    <w:rsid w:val="003604EF"/>
    <w:rsid w:val="003606AD"/>
    <w:rsid w:val="0036179B"/>
    <w:rsid w:val="00361CDF"/>
    <w:rsid w:val="003622B6"/>
    <w:rsid w:val="00362659"/>
    <w:rsid w:val="003630A9"/>
    <w:rsid w:val="00363606"/>
    <w:rsid w:val="00363CA8"/>
    <w:rsid w:val="00364156"/>
    <w:rsid w:val="00364341"/>
    <w:rsid w:val="00364645"/>
    <w:rsid w:val="00364DBD"/>
    <w:rsid w:val="0036527A"/>
    <w:rsid w:val="00365826"/>
    <w:rsid w:val="00365E78"/>
    <w:rsid w:val="00367C06"/>
    <w:rsid w:val="00367C83"/>
    <w:rsid w:val="0037128D"/>
    <w:rsid w:val="003712D1"/>
    <w:rsid w:val="0037178B"/>
    <w:rsid w:val="00371854"/>
    <w:rsid w:val="003718D6"/>
    <w:rsid w:val="00372D44"/>
    <w:rsid w:val="003737EF"/>
    <w:rsid w:val="00373B10"/>
    <w:rsid w:val="00373BDD"/>
    <w:rsid w:val="003744DD"/>
    <w:rsid w:val="003745E1"/>
    <w:rsid w:val="00374AC7"/>
    <w:rsid w:val="00374DCB"/>
    <w:rsid w:val="00374EA9"/>
    <w:rsid w:val="003756AD"/>
    <w:rsid w:val="003759DB"/>
    <w:rsid w:val="00375ED2"/>
    <w:rsid w:val="00376A2D"/>
    <w:rsid w:val="00376B2F"/>
    <w:rsid w:val="00376CBB"/>
    <w:rsid w:val="00377116"/>
    <w:rsid w:val="00377561"/>
    <w:rsid w:val="00377824"/>
    <w:rsid w:val="003801D7"/>
    <w:rsid w:val="00380448"/>
    <w:rsid w:val="00380DF5"/>
    <w:rsid w:val="00381997"/>
    <w:rsid w:val="00382384"/>
    <w:rsid w:val="00382936"/>
    <w:rsid w:val="00383741"/>
    <w:rsid w:val="00383F50"/>
    <w:rsid w:val="00384421"/>
    <w:rsid w:val="0038466E"/>
    <w:rsid w:val="00385846"/>
    <w:rsid w:val="003859FE"/>
    <w:rsid w:val="00385ABA"/>
    <w:rsid w:val="003860D7"/>
    <w:rsid w:val="0038703E"/>
    <w:rsid w:val="0038709C"/>
    <w:rsid w:val="003871E5"/>
    <w:rsid w:val="00387AD8"/>
    <w:rsid w:val="003905B0"/>
    <w:rsid w:val="003905E1"/>
    <w:rsid w:val="00391163"/>
    <w:rsid w:val="003911B1"/>
    <w:rsid w:val="00391365"/>
    <w:rsid w:val="00391A6D"/>
    <w:rsid w:val="00392884"/>
    <w:rsid w:val="00392A83"/>
    <w:rsid w:val="00393148"/>
    <w:rsid w:val="003935B6"/>
    <w:rsid w:val="003939EF"/>
    <w:rsid w:val="00393D2B"/>
    <w:rsid w:val="00394170"/>
    <w:rsid w:val="00394546"/>
    <w:rsid w:val="003949F3"/>
    <w:rsid w:val="00394FCE"/>
    <w:rsid w:val="00395421"/>
    <w:rsid w:val="003955A1"/>
    <w:rsid w:val="00395B90"/>
    <w:rsid w:val="00395C41"/>
    <w:rsid w:val="00396CAD"/>
    <w:rsid w:val="003976AA"/>
    <w:rsid w:val="00397B2B"/>
    <w:rsid w:val="003A0CF1"/>
    <w:rsid w:val="003A0E04"/>
    <w:rsid w:val="003A193D"/>
    <w:rsid w:val="003A19D0"/>
    <w:rsid w:val="003A1E53"/>
    <w:rsid w:val="003A1FBE"/>
    <w:rsid w:val="003A2A7A"/>
    <w:rsid w:val="003A2B74"/>
    <w:rsid w:val="003A2BFE"/>
    <w:rsid w:val="003A417F"/>
    <w:rsid w:val="003A4BAF"/>
    <w:rsid w:val="003A4EAE"/>
    <w:rsid w:val="003A50EE"/>
    <w:rsid w:val="003A5370"/>
    <w:rsid w:val="003A56F7"/>
    <w:rsid w:val="003A5941"/>
    <w:rsid w:val="003A5F1B"/>
    <w:rsid w:val="003A6380"/>
    <w:rsid w:val="003A6FB7"/>
    <w:rsid w:val="003A7758"/>
    <w:rsid w:val="003A7914"/>
    <w:rsid w:val="003B01BC"/>
    <w:rsid w:val="003B0E6B"/>
    <w:rsid w:val="003B15F3"/>
    <w:rsid w:val="003B15F5"/>
    <w:rsid w:val="003B173A"/>
    <w:rsid w:val="003B1831"/>
    <w:rsid w:val="003B1CC5"/>
    <w:rsid w:val="003B28AC"/>
    <w:rsid w:val="003B2A82"/>
    <w:rsid w:val="003B2D6E"/>
    <w:rsid w:val="003B2D8F"/>
    <w:rsid w:val="003B32A3"/>
    <w:rsid w:val="003B38A2"/>
    <w:rsid w:val="003B3C1F"/>
    <w:rsid w:val="003B411F"/>
    <w:rsid w:val="003B419F"/>
    <w:rsid w:val="003B4235"/>
    <w:rsid w:val="003B45C7"/>
    <w:rsid w:val="003B50D1"/>
    <w:rsid w:val="003B59BD"/>
    <w:rsid w:val="003B5E0E"/>
    <w:rsid w:val="003B68FA"/>
    <w:rsid w:val="003B692C"/>
    <w:rsid w:val="003B6CAD"/>
    <w:rsid w:val="003B6E73"/>
    <w:rsid w:val="003C0007"/>
    <w:rsid w:val="003C032F"/>
    <w:rsid w:val="003C06E1"/>
    <w:rsid w:val="003C1100"/>
    <w:rsid w:val="003C1A4C"/>
    <w:rsid w:val="003C212F"/>
    <w:rsid w:val="003C25E6"/>
    <w:rsid w:val="003C2F47"/>
    <w:rsid w:val="003C37FE"/>
    <w:rsid w:val="003C3815"/>
    <w:rsid w:val="003C3BB9"/>
    <w:rsid w:val="003C4409"/>
    <w:rsid w:val="003C4ACF"/>
    <w:rsid w:val="003C4C20"/>
    <w:rsid w:val="003C5416"/>
    <w:rsid w:val="003C58EA"/>
    <w:rsid w:val="003C5BB8"/>
    <w:rsid w:val="003C6196"/>
    <w:rsid w:val="003C6329"/>
    <w:rsid w:val="003C6429"/>
    <w:rsid w:val="003C64E5"/>
    <w:rsid w:val="003C656F"/>
    <w:rsid w:val="003C6617"/>
    <w:rsid w:val="003C7101"/>
    <w:rsid w:val="003C76D6"/>
    <w:rsid w:val="003C7C9E"/>
    <w:rsid w:val="003C7CAE"/>
    <w:rsid w:val="003D01E3"/>
    <w:rsid w:val="003D06B4"/>
    <w:rsid w:val="003D09B3"/>
    <w:rsid w:val="003D0F1A"/>
    <w:rsid w:val="003D0F1B"/>
    <w:rsid w:val="003D0F6F"/>
    <w:rsid w:val="003D198A"/>
    <w:rsid w:val="003D1B37"/>
    <w:rsid w:val="003D29DC"/>
    <w:rsid w:val="003D2A98"/>
    <w:rsid w:val="003D2B19"/>
    <w:rsid w:val="003D3741"/>
    <w:rsid w:val="003D45CC"/>
    <w:rsid w:val="003D4899"/>
    <w:rsid w:val="003D566D"/>
    <w:rsid w:val="003D5E75"/>
    <w:rsid w:val="003D5FE9"/>
    <w:rsid w:val="003D617A"/>
    <w:rsid w:val="003D62EA"/>
    <w:rsid w:val="003D6424"/>
    <w:rsid w:val="003D67C9"/>
    <w:rsid w:val="003D6C67"/>
    <w:rsid w:val="003D70D7"/>
    <w:rsid w:val="003D7AED"/>
    <w:rsid w:val="003D7BB3"/>
    <w:rsid w:val="003D7E78"/>
    <w:rsid w:val="003E04C3"/>
    <w:rsid w:val="003E0658"/>
    <w:rsid w:val="003E1F84"/>
    <w:rsid w:val="003E22D6"/>
    <w:rsid w:val="003E2403"/>
    <w:rsid w:val="003E2B87"/>
    <w:rsid w:val="003E3107"/>
    <w:rsid w:val="003E3489"/>
    <w:rsid w:val="003E35B1"/>
    <w:rsid w:val="003E39E8"/>
    <w:rsid w:val="003E3A81"/>
    <w:rsid w:val="003E3BDB"/>
    <w:rsid w:val="003E4160"/>
    <w:rsid w:val="003E4AE8"/>
    <w:rsid w:val="003E4E98"/>
    <w:rsid w:val="003E547A"/>
    <w:rsid w:val="003E5925"/>
    <w:rsid w:val="003E5E03"/>
    <w:rsid w:val="003E5F65"/>
    <w:rsid w:val="003E67CA"/>
    <w:rsid w:val="003E6F8E"/>
    <w:rsid w:val="003E7BEC"/>
    <w:rsid w:val="003E7CC8"/>
    <w:rsid w:val="003F0136"/>
    <w:rsid w:val="003F0CCA"/>
    <w:rsid w:val="003F1229"/>
    <w:rsid w:val="003F12B3"/>
    <w:rsid w:val="003F15FF"/>
    <w:rsid w:val="003F1DDC"/>
    <w:rsid w:val="003F288A"/>
    <w:rsid w:val="003F30F2"/>
    <w:rsid w:val="003F329D"/>
    <w:rsid w:val="003F3412"/>
    <w:rsid w:val="003F3C8F"/>
    <w:rsid w:val="003F3DE9"/>
    <w:rsid w:val="003F3E6A"/>
    <w:rsid w:val="003F435E"/>
    <w:rsid w:val="003F4E18"/>
    <w:rsid w:val="003F4F8E"/>
    <w:rsid w:val="003F57FC"/>
    <w:rsid w:val="003F6359"/>
    <w:rsid w:val="003F78A4"/>
    <w:rsid w:val="003F79D1"/>
    <w:rsid w:val="003F7BC8"/>
    <w:rsid w:val="004002FB"/>
    <w:rsid w:val="00400CDB"/>
    <w:rsid w:val="00400FE0"/>
    <w:rsid w:val="0040102A"/>
    <w:rsid w:val="00401883"/>
    <w:rsid w:val="00401F7A"/>
    <w:rsid w:val="004027DB"/>
    <w:rsid w:val="00402A12"/>
    <w:rsid w:val="00402B89"/>
    <w:rsid w:val="0040311F"/>
    <w:rsid w:val="004031D2"/>
    <w:rsid w:val="00403A78"/>
    <w:rsid w:val="00403AC1"/>
    <w:rsid w:val="0040434D"/>
    <w:rsid w:val="00404590"/>
    <w:rsid w:val="00405735"/>
    <w:rsid w:val="00405935"/>
    <w:rsid w:val="004059CC"/>
    <w:rsid w:val="0040609C"/>
    <w:rsid w:val="004061BC"/>
    <w:rsid w:val="00406713"/>
    <w:rsid w:val="00407022"/>
    <w:rsid w:val="0040740A"/>
    <w:rsid w:val="00407515"/>
    <w:rsid w:val="00407CCA"/>
    <w:rsid w:val="004100DE"/>
    <w:rsid w:val="00410248"/>
    <w:rsid w:val="00410AA7"/>
    <w:rsid w:val="004114DC"/>
    <w:rsid w:val="00411763"/>
    <w:rsid w:val="00411792"/>
    <w:rsid w:val="00412624"/>
    <w:rsid w:val="0041285C"/>
    <w:rsid w:val="004129B1"/>
    <w:rsid w:val="00412C2C"/>
    <w:rsid w:val="00413166"/>
    <w:rsid w:val="00413813"/>
    <w:rsid w:val="00413935"/>
    <w:rsid w:val="0041452E"/>
    <w:rsid w:val="0041498F"/>
    <w:rsid w:val="00414A5F"/>
    <w:rsid w:val="00414B08"/>
    <w:rsid w:val="00415C1E"/>
    <w:rsid w:val="00415C52"/>
    <w:rsid w:val="00415FB8"/>
    <w:rsid w:val="00416127"/>
    <w:rsid w:val="004166F0"/>
    <w:rsid w:val="0041769B"/>
    <w:rsid w:val="00417A78"/>
    <w:rsid w:val="00420044"/>
    <w:rsid w:val="0042012C"/>
    <w:rsid w:val="0042039A"/>
    <w:rsid w:val="0042063F"/>
    <w:rsid w:val="004213E9"/>
    <w:rsid w:val="00421741"/>
    <w:rsid w:val="00421A34"/>
    <w:rsid w:val="00422285"/>
    <w:rsid w:val="004224BC"/>
    <w:rsid w:val="0042259C"/>
    <w:rsid w:val="00422752"/>
    <w:rsid w:val="00422B36"/>
    <w:rsid w:val="00423286"/>
    <w:rsid w:val="00423894"/>
    <w:rsid w:val="00423B7B"/>
    <w:rsid w:val="0042454F"/>
    <w:rsid w:val="004248D5"/>
    <w:rsid w:val="0042589D"/>
    <w:rsid w:val="004258BC"/>
    <w:rsid w:val="00425CE0"/>
    <w:rsid w:val="00425E3A"/>
    <w:rsid w:val="004261D0"/>
    <w:rsid w:val="004263F0"/>
    <w:rsid w:val="00426911"/>
    <w:rsid w:val="004275DD"/>
    <w:rsid w:val="004300BC"/>
    <w:rsid w:val="0043055D"/>
    <w:rsid w:val="00430E0E"/>
    <w:rsid w:val="00430E76"/>
    <w:rsid w:val="00430FB0"/>
    <w:rsid w:val="0043101E"/>
    <w:rsid w:val="00431433"/>
    <w:rsid w:val="0043180D"/>
    <w:rsid w:val="00431F4D"/>
    <w:rsid w:val="004320AF"/>
    <w:rsid w:val="00432A93"/>
    <w:rsid w:val="00432D5E"/>
    <w:rsid w:val="0043308E"/>
    <w:rsid w:val="0043346D"/>
    <w:rsid w:val="00433661"/>
    <w:rsid w:val="00433683"/>
    <w:rsid w:val="00434704"/>
    <w:rsid w:val="0043485A"/>
    <w:rsid w:val="00434B2F"/>
    <w:rsid w:val="00435BA5"/>
    <w:rsid w:val="00436165"/>
    <w:rsid w:val="004361AF"/>
    <w:rsid w:val="004361DB"/>
    <w:rsid w:val="00436236"/>
    <w:rsid w:val="0043624A"/>
    <w:rsid w:val="00436C3F"/>
    <w:rsid w:val="00436C60"/>
    <w:rsid w:val="00436E7C"/>
    <w:rsid w:val="004377B5"/>
    <w:rsid w:val="00437CA5"/>
    <w:rsid w:val="004402CF"/>
    <w:rsid w:val="004402DB"/>
    <w:rsid w:val="004403D7"/>
    <w:rsid w:val="004413E0"/>
    <w:rsid w:val="00441E33"/>
    <w:rsid w:val="00441F7F"/>
    <w:rsid w:val="00442035"/>
    <w:rsid w:val="0044247D"/>
    <w:rsid w:val="00442770"/>
    <w:rsid w:val="00442B2E"/>
    <w:rsid w:val="0044302F"/>
    <w:rsid w:val="004432F0"/>
    <w:rsid w:val="0044385A"/>
    <w:rsid w:val="00443B22"/>
    <w:rsid w:val="00443FAF"/>
    <w:rsid w:val="0044406D"/>
    <w:rsid w:val="00444181"/>
    <w:rsid w:val="0044460E"/>
    <w:rsid w:val="00444C6E"/>
    <w:rsid w:val="004453E3"/>
    <w:rsid w:val="00445A02"/>
    <w:rsid w:val="00446738"/>
    <w:rsid w:val="004474E2"/>
    <w:rsid w:val="004475E9"/>
    <w:rsid w:val="0045084A"/>
    <w:rsid w:val="00450961"/>
    <w:rsid w:val="00451704"/>
    <w:rsid w:val="004519CC"/>
    <w:rsid w:val="004522A6"/>
    <w:rsid w:val="00453BE9"/>
    <w:rsid w:val="00453EF3"/>
    <w:rsid w:val="00454093"/>
    <w:rsid w:val="004544D3"/>
    <w:rsid w:val="00454D06"/>
    <w:rsid w:val="0045515F"/>
    <w:rsid w:val="0045522E"/>
    <w:rsid w:val="00455231"/>
    <w:rsid w:val="0045538D"/>
    <w:rsid w:val="0045590D"/>
    <w:rsid w:val="00455E92"/>
    <w:rsid w:val="004562DE"/>
    <w:rsid w:val="00456423"/>
    <w:rsid w:val="00456EBD"/>
    <w:rsid w:val="0045703C"/>
    <w:rsid w:val="00457BBC"/>
    <w:rsid w:val="00460B44"/>
    <w:rsid w:val="00460BB9"/>
    <w:rsid w:val="0046195A"/>
    <w:rsid w:val="004624BA"/>
    <w:rsid w:val="00462A08"/>
    <w:rsid w:val="00462B70"/>
    <w:rsid w:val="00462DFE"/>
    <w:rsid w:val="0046307B"/>
    <w:rsid w:val="00463B40"/>
    <w:rsid w:val="00463B50"/>
    <w:rsid w:val="00464738"/>
    <w:rsid w:val="004648EF"/>
    <w:rsid w:val="00464B0F"/>
    <w:rsid w:val="00465995"/>
    <w:rsid w:val="004660DC"/>
    <w:rsid w:val="00466B49"/>
    <w:rsid w:val="00466B84"/>
    <w:rsid w:val="004672FF"/>
    <w:rsid w:val="00467427"/>
    <w:rsid w:val="004676B0"/>
    <w:rsid w:val="00467F9C"/>
    <w:rsid w:val="004708CA"/>
    <w:rsid w:val="004709B8"/>
    <w:rsid w:val="00470CD5"/>
    <w:rsid w:val="00470E1F"/>
    <w:rsid w:val="00471AF4"/>
    <w:rsid w:val="00471C83"/>
    <w:rsid w:val="0047213B"/>
    <w:rsid w:val="004722BE"/>
    <w:rsid w:val="00472D02"/>
    <w:rsid w:val="004732B3"/>
    <w:rsid w:val="0047359C"/>
    <w:rsid w:val="00473B19"/>
    <w:rsid w:val="00473FE2"/>
    <w:rsid w:val="0047453D"/>
    <w:rsid w:val="00474C50"/>
    <w:rsid w:val="00474ED7"/>
    <w:rsid w:val="00474EED"/>
    <w:rsid w:val="0047536F"/>
    <w:rsid w:val="00475C13"/>
    <w:rsid w:val="00475DD1"/>
    <w:rsid w:val="00475DDC"/>
    <w:rsid w:val="004771AC"/>
    <w:rsid w:val="00477F9B"/>
    <w:rsid w:val="00480044"/>
    <w:rsid w:val="00480397"/>
    <w:rsid w:val="00480743"/>
    <w:rsid w:val="00480850"/>
    <w:rsid w:val="004810E5"/>
    <w:rsid w:val="00481935"/>
    <w:rsid w:val="004822EF"/>
    <w:rsid w:val="00482EC0"/>
    <w:rsid w:val="00482F5A"/>
    <w:rsid w:val="004832A9"/>
    <w:rsid w:val="004835EE"/>
    <w:rsid w:val="0048433C"/>
    <w:rsid w:val="00484541"/>
    <w:rsid w:val="00484790"/>
    <w:rsid w:val="00484C3A"/>
    <w:rsid w:val="00485166"/>
    <w:rsid w:val="004854F5"/>
    <w:rsid w:val="00485CAF"/>
    <w:rsid w:val="00485DDB"/>
    <w:rsid w:val="0048628C"/>
    <w:rsid w:val="00486A20"/>
    <w:rsid w:val="00487177"/>
    <w:rsid w:val="00487332"/>
    <w:rsid w:val="0049009D"/>
    <w:rsid w:val="004905A3"/>
    <w:rsid w:val="00491594"/>
    <w:rsid w:val="0049194A"/>
    <w:rsid w:val="004934A6"/>
    <w:rsid w:val="00493883"/>
    <w:rsid w:val="004939CA"/>
    <w:rsid w:val="00493F2F"/>
    <w:rsid w:val="004940A2"/>
    <w:rsid w:val="00494119"/>
    <w:rsid w:val="00494289"/>
    <w:rsid w:val="00494A30"/>
    <w:rsid w:val="00494A37"/>
    <w:rsid w:val="00496DFE"/>
    <w:rsid w:val="004972E8"/>
    <w:rsid w:val="00497D5A"/>
    <w:rsid w:val="00497F34"/>
    <w:rsid w:val="004A059B"/>
    <w:rsid w:val="004A05C6"/>
    <w:rsid w:val="004A06D4"/>
    <w:rsid w:val="004A1685"/>
    <w:rsid w:val="004A274B"/>
    <w:rsid w:val="004A2F98"/>
    <w:rsid w:val="004A333B"/>
    <w:rsid w:val="004A34A8"/>
    <w:rsid w:val="004A35C6"/>
    <w:rsid w:val="004A39F6"/>
    <w:rsid w:val="004A3AA9"/>
    <w:rsid w:val="004A3C33"/>
    <w:rsid w:val="004A453B"/>
    <w:rsid w:val="004A4572"/>
    <w:rsid w:val="004A4E6A"/>
    <w:rsid w:val="004A5B0D"/>
    <w:rsid w:val="004A5D95"/>
    <w:rsid w:val="004A5E4F"/>
    <w:rsid w:val="004A6097"/>
    <w:rsid w:val="004A6117"/>
    <w:rsid w:val="004A6316"/>
    <w:rsid w:val="004A677A"/>
    <w:rsid w:val="004A6C32"/>
    <w:rsid w:val="004A7709"/>
    <w:rsid w:val="004A777D"/>
    <w:rsid w:val="004A7BD9"/>
    <w:rsid w:val="004B0665"/>
    <w:rsid w:val="004B089C"/>
    <w:rsid w:val="004B0B30"/>
    <w:rsid w:val="004B1A21"/>
    <w:rsid w:val="004B1CF3"/>
    <w:rsid w:val="004B21B5"/>
    <w:rsid w:val="004B25D9"/>
    <w:rsid w:val="004B2A57"/>
    <w:rsid w:val="004B2A9E"/>
    <w:rsid w:val="004B2FB0"/>
    <w:rsid w:val="004B3166"/>
    <w:rsid w:val="004B3EDA"/>
    <w:rsid w:val="004B41E9"/>
    <w:rsid w:val="004B44A1"/>
    <w:rsid w:val="004B4617"/>
    <w:rsid w:val="004B51A0"/>
    <w:rsid w:val="004B52B8"/>
    <w:rsid w:val="004B5353"/>
    <w:rsid w:val="004B56F5"/>
    <w:rsid w:val="004B589C"/>
    <w:rsid w:val="004B59E1"/>
    <w:rsid w:val="004B5C29"/>
    <w:rsid w:val="004B5EA4"/>
    <w:rsid w:val="004B69D7"/>
    <w:rsid w:val="004B6C72"/>
    <w:rsid w:val="004B6CB3"/>
    <w:rsid w:val="004B6D35"/>
    <w:rsid w:val="004B74F9"/>
    <w:rsid w:val="004B7AFA"/>
    <w:rsid w:val="004B7B0E"/>
    <w:rsid w:val="004C084E"/>
    <w:rsid w:val="004C0A43"/>
    <w:rsid w:val="004C0C34"/>
    <w:rsid w:val="004C1042"/>
    <w:rsid w:val="004C12FB"/>
    <w:rsid w:val="004C214C"/>
    <w:rsid w:val="004C2B10"/>
    <w:rsid w:val="004C328E"/>
    <w:rsid w:val="004C3666"/>
    <w:rsid w:val="004C3D9A"/>
    <w:rsid w:val="004C3EC1"/>
    <w:rsid w:val="004C3F93"/>
    <w:rsid w:val="004C417A"/>
    <w:rsid w:val="004C43D3"/>
    <w:rsid w:val="004C44F4"/>
    <w:rsid w:val="004C461D"/>
    <w:rsid w:val="004C4A8A"/>
    <w:rsid w:val="004C5030"/>
    <w:rsid w:val="004C53D7"/>
    <w:rsid w:val="004C5B6E"/>
    <w:rsid w:val="004C686A"/>
    <w:rsid w:val="004C7114"/>
    <w:rsid w:val="004C746E"/>
    <w:rsid w:val="004C780F"/>
    <w:rsid w:val="004C78EC"/>
    <w:rsid w:val="004D0B9F"/>
    <w:rsid w:val="004D1149"/>
    <w:rsid w:val="004D174B"/>
    <w:rsid w:val="004D1AD9"/>
    <w:rsid w:val="004D1BA7"/>
    <w:rsid w:val="004D1CAB"/>
    <w:rsid w:val="004D21FB"/>
    <w:rsid w:val="004D2728"/>
    <w:rsid w:val="004D326A"/>
    <w:rsid w:val="004D3DC0"/>
    <w:rsid w:val="004D43B3"/>
    <w:rsid w:val="004D43CD"/>
    <w:rsid w:val="004D4C8D"/>
    <w:rsid w:val="004D50A3"/>
    <w:rsid w:val="004D52CC"/>
    <w:rsid w:val="004D552A"/>
    <w:rsid w:val="004D5E90"/>
    <w:rsid w:val="004D62C2"/>
    <w:rsid w:val="004D703B"/>
    <w:rsid w:val="004D70E2"/>
    <w:rsid w:val="004D7B36"/>
    <w:rsid w:val="004D7DDD"/>
    <w:rsid w:val="004E0084"/>
    <w:rsid w:val="004E0225"/>
    <w:rsid w:val="004E039B"/>
    <w:rsid w:val="004E066B"/>
    <w:rsid w:val="004E088C"/>
    <w:rsid w:val="004E1497"/>
    <w:rsid w:val="004E1F6F"/>
    <w:rsid w:val="004E2DB6"/>
    <w:rsid w:val="004E384F"/>
    <w:rsid w:val="004E4671"/>
    <w:rsid w:val="004E49D4"/>
    <w:rsid w:val="004E50CB"/>
    <w:rsid w:val="004E673B"/>
    <w:rsid w:val="004E6E7A"/>
    <w:rsid w:val="004E7A14"/>
    <w:rsid w:val="004F04A0"/>
    <w:rsid w:val="004F08AB"/>
    <w:rsid w:val="004F0A49"/>
    <w:rsid w:val="004F0E89"/>
    <w:rsid w:val="004F1A74"/>
    <w:rsid w:val="004F1AFC"/>
    <w:rsid w:val="004F2846"/>
    <w:rsid w:val="004F28F5"/>
    <w:rsid w:val="004F333C"/>
    <w:rsid w:val="004F3BDE"/>
    <w:rsid w:val="004F4B78"/>
    <w:rsid w:val="004F4E01"/>
    <w:rsid w:val="004F57BA"/>
    <w:rsid w:val="004F5936"/>
    <w:rsid w:val="004F59FE"/>
    <w:rsid w:val="004F6776"/>
    <w:rsid w:val="004F68FB"/>
    <w:rsid w:val="004F6A6D"/>
    <w:rsid w:val="004F6BDF"/>
    <w:rsid w:val="004F7026"/>
    <w:rsid w:val="004F77FA"/>
    <w:rsid w:val="004F7A2D"/>
    <w:rsid w:val="004F7AA0"/>
    <w:rsid w:val="004F7CCB"/>
    <w:rsid w:val="004F7FF0"/>
    <w:rsid w:val="0050001B"/>
    <w:rsid w:val="00500303"/>
    <w:rsid w:val="00500392"/>
    <w:rsid w:val="00500D85"/>
    <w:rsid w:val="005018B8"/>
    <w:rsid w:val="00501A00"/>
    <w:rsid w:val="005027FB"/>
    <w:rsid w:val="005044C6"/>
    <w:rsid w:val="005047FF"/>
    <w:rsid w:val="00504B25"/>
    <w:rsid w:val="0050528E"/>
    <w:rsid w:val="00505B2A"/>
    <w:rsid w:val="00505BAA"/>
    <w:rsid w:val="00505C97"/>
    <w:rsid w:val="0050636C"/>
    <w:rsid w:val="005073F9"/>
    <w:rsid w:val="005078DA"/>
    <w:rsid w:val="005079EC"/>
    <w:rsid w:val="00507F85"/>
    <w:rsid w:val="005102D5"/>
    <w:rsid w:val="0051031C"/>
    <w:rsid w:val="005104BE"/>
    <w:rsid w:val="0051097E"/>
    <w:rsid w:val="00510EA9"/>
    <w:rsid w:val="00511247"/>
    <w:rsid w:val="005122A4"/>
    <w:rsid w:val="00512A68"/>
    <w:rsid w:val="00513301"/>
    <w:rsid w:val="005137ED"/>
    <w:rsid w:val="00513DDE"/>
    <w:rsid w:val="00514005"/>
    <w:rsid w:val="005140CE"/>
    <w:rsid w:val="00514329"/>
    <w:rsid w:val="0051462D"/>
    <w:rsid w:val="005152BA"/>
    <w:rsid w:val="00515948"/>
    <w:rsid w:val="00515F5D"/>
    <w:rsid w:val="0051603D"/>
    <w:rsid w:val="00516A4C"/>
    <w:rsid w:val="005176E4"/>
    <w:rsid w:val="00517A76"/>
    <w:rsid w:val="005202F4"/>
    <w:rsid w:val="00521214"/>
    <w:rsid w:val="0052196A"/>
    <w:rsid w:val="00521A04"/>
    <w:rsid w:val="00521A12"/>
    <w:rsid w:val="005229CC"/>
    <w:rsid w:val="0052309E"/>
    <w:rsid w:val="005233F4"/>
    <w:rsid w:val="00523A34"/>
    <w:rsid w:val="00523AC2"/>
    <w:rsid w:val="00523BEF"/>
    <w:rsid w:val="00523E84"/>
    <w:rsid w:val="0052464C"/>
    <w:rsid w:val="00524CF7"/>
    <w:rsid w:val="00525426"/>
    <w:rsid w:val="00525A30"/>
    <w:rsid w:val="00525B44"/>
    <w:rsid w:val="005263AF"/>
    <w:rsid w:val="00526D20"/>
    <w:rsid w:val="00526D28"/>
    <w:rsid w:val="00526D97"/>
    <w:rsid w:val="005310DC"/>
    <w:rsid w:val="0053111C"/>
    <w:rsid w:val="005312DA"/>
    <w:rsid w:val="00531BA8"/>
    <w:rsid w:val="005322D3"/>
    <w:rsid w:val="00533F28"/>
    <w:rsid w:val="00534BC4"/>
    <w:rsid w:val="00534F37"/>
    <w:rsid w:val="0053571A"/>
    <w:rsid w:val="00535734"/>
    <w:rsid w:val="00535CC8"/>
    <w:rsid w:val="00536F0B"/>
    <w:rsid w:val="0053738D"/>
    <w:rsid w:val="00537683"/>
    <w:rsid w:val="00537954"/>
    <w:rsid w:val="00537BA4"/>
    <w:rsid w:val="00537E9F"/>
    <w:rsid w:val="0054017D"/>
    <w:rsid w:val="0054043D"/>
    <w:rsid w:val="00540717"/>
    <w:rsid w:val="00541812"/>
    <w:rsid w:val="005419C0"/>
    <w:rsid w:val="00541B44"/>
    <w:rsid w:val="00542341"/>
    <w:rsid w:val="0054237E"/>
    <w:rsid w:val="005425A6"/>
    <w:rsid w:val="00542A91"/>
    <w:rsid w:val="00542C60"/>
    <w:rsid w:val="00542D37"/>
    <w:rsid w:val="005438A0"/>
    <w:rsid w:val="0054397D"/>
    <w:rsid w:val="00543F45"/>
    <w:rsid w:val="00544106"/>
    <w:rsid w:val="00544585"/>
    <w:rsid w:val="00544BD4"/>
    <w:rsid w:val="00544E21"/>
    <w:rsid w:val="00546042"/>
    <w:rsid w:val="005462C1"/>
    <w:rsid w:val="00547896"/>
    <w:rsid w:val="00547A2F"/>
    <w:rsid w:val="00550EAB"/>
    <w:rsid w:val="005510AA"/>
    <w:rsid w:val="00551A8E"/>
    <w:rsid w:val="0055209A"/>
    <w:rsid w:val="005520F9"/>
    <w:rsid w:val="00552737"/>
    <w:rsid w:val="0055276B"/>
    <w:rsid w:val="005527B5"/>
    <w:rsid w:val="00552F88"/>
    <w:rsid w:val="0055396B"/>
    <w:rsid w:val="00553A34"/>
    <w:rsid w:val="00554075"/>
    <w:rsid w:val="005547A7"/>
    <w:rsid w:val="00554B5D"/>
    <w:rsid w:val="00555ED6"/>
    <w:rsid w:val="005565A5"/>
    <w:rsid w:val="00556682"/>
    <w:rsid w:val="00556838"/>
    <w:rsid w:val="00556C8E"/>
    <w:rsid w:val="00556ECD"/>
    <w:rsid w:val="00557BDC"/>
    <w:rsid w:val="0056077E"/>
    <w:rsid w:val="005608DD"/>
    <w:rsid w:val="00561027"/>
    <w:rsid w:val="00562792"/>
    <w:rsid w:val="00562AEA"/>
    <w:rsid w:val="00562B15"/>
    <w:rsid w:val="00563073"/>
    <w:rsid w:val="005639A4"/>
    <w:rsid w:val="00563E2C"/>
    <w:rsid w:val="00564043"/>
    <w:rsid w:val="005643F9"/>
    <w:rsid w:val="005645CF"/>
    <w:rsid w:val="0056504E"/>
    <w:rsid w:val="00565A26"/>
    <w:rsid w:val="00565B54"/>
    <w:rsid w:val="00565D1F"/>
    <w:rsid w:val="0056678E"/>
    <w:rsid w:val="00566A2A"/>
    <w:rsid w:val="00567015"/>
    <w:rsid w:val="00567293"/>
    <w:rsid w:val="0056763B"/>
    <w:rsid w:val="00567857"/>
    <w:rsid w:val="00567ADD"/>
    <w:rsid w:val="00567EDF"/>
    <w:rsid w:val="00567F46"/>
    <w:rsid w:val="00570567"/>
    <w:rsid w:val="005707BA"/>
    <w:rsid w:val="00570ADB"/>
    <w:rsid w:val="005715F6"/>
    <w:rsid w:val="00571A3A"/>
    <w:rsid w:val="00572515"/>
    <w:rsid w:val="0057255B"/>
    <w:rsid w:val="00572608"/>
    <w:rsid w:val="0057289C"/>
    <w:rsid w:val="005734BE"/>
    <w:rsid w:val="005735F2"/>
    <w:rsid w:val="00573624"/>
    <w:rsid w:val="0057472A"/>
    <w:rsid w:val="00574AA8"/>
    <w:rsid w:val="00575576"/>
    <w:rsid w:val="005755A9"/>
    <w:rsid w:val="00575762"/>
    <w:rsid w:val="00575DD8"/>
    <w:rsid w:val="00575EE6"/>
    <w:rsid w:val="005763E9"/>
    <w:rsid w:val="005766DB"/>
    <w:rsid w:val="005771DD"/>
    <w:rsid w:val="005776D7"/>
    <w:rsid w:val="005777D1"/>
    <w:rsid w:val="00580308"/>
    <w:rsid w:val="005807CD"/>
    <w:rsid w:val="0058088D"/>
    <w:rsid w:val="0058098B"/>
    <w:rsid w:val="00580A56"/>
    <w:rsid w:val="00580CF4"/>
    <w:rsid w:val="00580DE9"/>
    <w:rsid w:val="00581594"/>
    <w:rsid w:val="00581CFE"/>
    <w:rsid w:val="00581F0A"/>
    <w:rsid w:val="00582077"/>
    <w:rsid w:val="0058257B"/>
    <w:rsid w:val="00582A00"/>
    <w:rsid w:val="00582EAF"/>
    <w:rsid w:val="0058326E"/>
    <w:rsid w:val="0058351C"/>
    <w:rsid w:val="0058373C"/>
    <w:rsid w:val="005838A7"/>
    <w:rsid w:val="005841C7"/>
    <w:rsid w:val="00584868"/>
    <w:rsid w:val="00584ECC"/>
    <w:rsid w:val="0058533F"/>
    <w:rsid w:val="0058551D"/>
    <w:rsid w:val="005855F2"/>
    <w:rsid w:val="00585B8E"/>
    <w:rsid w:val="00586005"/>
    <w:rsid w:val="0058616F"/>
    <w:rsid w:val="00586800"/>
    <w:rsid w:val="00586967"/>
    <w:rsid w:val="00586999"/>
    <w:rsid w:val="00586AC3"/>
    <w:rsid w:val="00586FEC"/>
    <w:rsid w:val="005878D0"/>
    <w:rsid w:val="00587A9E"/>
    <w:rsid w:val="00590514"/>
    <w:rsid w:val="005905CB"/>
    <w:rsid w:val="005910DE"/>
    <w:rsid w:val="005910E4"/>
    <w:rsid w:val="005915DE"/>
    <w:rsid w:val="0059184D"/>
    <w:rsid w:val="00591B04"/>
    <w:rsid w:val="00592274"/>
    <w:rsid w:val="0059244A"/>
    <w:rsid w:val="005925E1"/>
    <w:rsid w:val="0059487B"/>
    <w:rsid w:val="00594B5C"/>
    <w:rsid w:val="00595067"/>
    <w:rsid w:val="005951C5"/>
    <w:rsid w:val="0059523C"/>
    <w:rsid w:val="00595262"/>
    <w:rsid w:val="0059673F"/>
    <w:rsid w:val="0059691B"/>
    <w:rsid w:val="00596967"/>
    <w:rsid w:val="00596F00"/>
    <w:rsid w:val="00596F31"/>
    <w:rsid w:val="00597860"/>
    <w:rsid w:val="005A1256"/>
    <w:rsid w:val="005A135A"/>
    <w:rsid w:val="005A20F0"/>
    <w:rsid w:val="005A333F"/>
    <w:rsid w:val="005A3ED4"/>
    <w:rsid w:val="005A41C2"/>
    <w:rsid w:val="005A4EDE"/>
    <w:rsid w:val="005A5BD2"/>
    <w:rsid w:val="005A67C5"/>
    <w:rsid w:val="005A6A70"/>
    <w:rsid w:val="005A6B8D"/>
    <w:rsid w:val="005A72D1"/>
    <w:rsid w:val="005B0259"/>
    <w:rsid w:val="005B085E"/>
    <w:rsid w:val="005B0DC8"/>
    <w:rsid w:val="005B16D3"/>
    <w:rsid w:val="005B2E13"/>
    <w:rsid w:val="005B33FF"/>
    <w:rsid w:val="005B3631"/>
    <w:rsid w:val="005B4235"/>
    <w:rsid w:val="005B4858"/>
    <w:rsid w:val="005B4A2A"/>
    <w:rsid w:val="005B5517"/>
    <w:rsid w:val="005B5DFB"/>
    <w:rsid w:val="005B6261"/>
    <w:rsid w:val="005B6366"/>
    <w:rsid w:val="005B697F"/>
    <w:rsid w:val="005B6A8D"/>
    <w:rsid w:val="005B6FA1"/>
    <w:rsid w:val="005B704B"/>
    <w:rsid w:val="005B7173"/>
    <w:rsid w:val="005B72AC"/>
    <w:rsid w:val="005B7B72"/>
    <w:rsid w:val="005C07C4"/>
    <w:rsid w:val="005C0B27"/>
    <w:rsid w:val="005C0C38"/>
    <w:rsid w:val="005C10EE"/>
    <w:rsid w:val="005C1723"/>
    <w:rsid w:val="005C2251"/>
    <w:rsid w:val="005C24A7"/>
    <w:rsid w:val="005C3046"/>
    <w:rsid w:val="005C30A2"/>
    <w:rsid w:val="005C3A52"/>
    <w:rsid w:val="005C3E57"/>
    <w:rsid w:val="005C3F2E"/>
    <w:rsid w:val="005C47D7"/>
    <w:rsid w:val="005C480B"/>
    <w:rsid w:val="005C517A"/>
    <w:rsid w:val="005C52F9"/>
    <w:rsid w:val="005C5468"/>
    <w:rsid w:val="005C5BCA"/>
    <w:rsid w:val="005C5D78"/>
    <w:rsid w:val="005C6896"/>
    <w:rsid w:val="005C7595"/>
    <w:rsid w:val="005D01B5"/>
    <w:rsid w:val="005D05AE"/>
    <w:rsid w:val="005D0A8E"/>
    <w:rsid w:val="005D0ABF"/>
    <w:rsid w:val="005D2F5A"/>
    <w:rsid w:val="005D36EE"/>
    <w:rsid w:val="005D3785"/>
    <w:rsid w:val="005D3852"/>
    <w:rsid w:val="005D3D44"/>
    <w:rsid w:val="005D443E"/>
    <w:rsid w:val="005D547D"/>
    <w:rsid w:val="005D61B5"/>
    <w:rsid w:val="005D69D1"/>
    <w:rsid w:val="005D6B24"/>
    <w:rsid w:val="005D6C88"/>
    <w:rsid w:val="005D7F11"/>
    <w:rsid w:val="005E03CA"/>
    <w:rsid w:val="005E0E72"/>
    <w:rsid w:val="005E2455"/>
    <w:rsid w:val="005E24E3"/>
    <w:rsid w:val="005E2691"/>
    <w:rsid w:val="005E27A9"/>
    <w:rsid w:val="005E2CDE"/>
    <w:rsid w:val="005E316E"/>
    <w:rsid w:val="005E33BE"/>
    <w:rsid w:val="005E3BA6"/>
    <w:rsid w:val="005E3CBD"/>
    <w:rsid w:val="005E40C4"/>
    <w:rsid w:val="005E414C"/>
    <w:rsid w:val="005E4997"/>
    <w:rsid w:val="005E4D22"/>
    <w:rsid w:val="005E53EA"/>
    <w:rsid w:val="005E5A3D"/>
    <w:rsid w:val="005E5A42"/>
    <w:rsid w:val="005E6144"/>
    <w:rsid w:val="005E6638"/>
    <w:rsid w:val="005F09B8"/>
    <w:rsid w:val="005F0CE1"/>
    <w:rsid w:val="005F0F1B"/>
    <w:rsid w:val="005F1A00"/>
    <w:rsid w:val="005F2414"/>
    <w:rsid w:val="005F2B09"/>
    <w:rsid w:val="005F38A3"/>
    <w:rsid w:val="005F3EB6"/>
    <w:rsid w:val="005F4104"/>
    <w:rsid w:val="005F4798"/>
    <w:rsid w:val="005F47D2"/>
    <w:rsid w:val="005F4CB8"/>
    <w:rsid w:val="005F4D04"/>
    <w:rsid w:val="005F4F4C"/>
    <w:rsid w:val="005F51F8"/>
    <w:rsid w:val="005F5C34"/>
    <w:rsid w:val="005F5DBF"/>
    <w:rsid w:val="005F65DA"/>
    <w:rsid w:val="005F6A05"/>
    <w:rsid w:val="005F7419"/>
    <w:rsid w:val="005F7E70"/>
    <w:rsid w:val="0060003B"/>
    <w:rsid w:val="0060051D"/>
    <w:rsid w:val="0060063C"/>
    <w:rsid w:val="00600974"/>
    <w:rsid w:val="00600D4D"/>
    <w:rsid w:val="00600E99"/>
    <w:rsid w:val="00601B23"/>
    <w:rsid w:val="00601B68"/>
    <w:rsid w:val="00602264"/>
    <w:rsid w:val="006023FE"/>
    <w:rsid w:val="00602A8B"/>
    <w:rsid w:val="00602E15"/>
    <w:rsid w:val="006034D9"/>
    <w:rsid w:val="00603F5B"/>
    <w:rsid w:val="006042BC"/>
    <w:rsid w:val="00606756"/>
    <w:rsid w:val="00606AD6"/>
    <w:rsid w:val="00607085"/>
    <w:rsid w:val="00607166"/>
    <w:rsid w:val="0060737C"/>
    <w:rsid w:val="00607456"/>
    <w:rsid w:val="00607985"/>
    <w:rsid w:val="00607E07"/>
    <w:rsid w:val="0061027C"/>
    <w:rsid w:val="0061124A"/>
    <w:rsid w:val="0061188C"/>
    <w:rsid w:val="006119D1"/>
    <w:rsid w:val="006121E9"/>
    <w:rsid w:val="00612D80"/>
    <w:rsid w:val="006135CD"/>
    <w:rsid w:val="006136C1"/>
    <w:rsid w:val="00614187"/>
    <w:rsid w:val="00614769"/>
    <w:rsid w:val="00614920"/>
    <w:rsid w:val="006150AC"/>
    <w:rsid w:val="006158DF"/>
    <w:rsid w:val="00615EC9"/>
    <w:rsid w:val="00616A97"/>
    <w:rsid w:val="00616B3A"/>
    <w:rsid w:val="00617821"/>
    <w:rsid w:val="00620533"/>
    <w:rsid w:val="00620BB2"/>
    <w:rsid w:val="00620E2C"/>
    <w:rsid w:val="006211B6"/>
    <w:rsid w:val="006213EC"/>
    <w:rsid w:val="006225C9"/>
    <w:rsid w:val="00622B5B"/>
    <w:rsid w:val="00623748"/>
    <w:rsid w:val="0062374E"/>
    <w:rsid w:val="006244E5"/>
    <w:rsid w:val="00624667"/>
    <w:rsid w:val="00624931"/>
    <w:rsid w:val="006250AB"/>
    <w:rsid w:val="006264D1"/>
    <w:rsid w:val="006267D3"/>
    <w:rsid w:val="006269EB"/>
    <w:rsid w:val="006272FF"/>
    <w:rsid w:val="00627B04"/>
    <w:rsid w:val="00627B7D"/>
    <w:rsid w:val="00627BCF"/>
    <w:rsid w:val="00627D68"/>
    <w:rsid w:val="00627E66"/>
    <w:rsid w:val="00627F86"/>
    <w:rsid w:val="0063060D"/>
    <w:rsid w:val="00630D92"/>
    <w:rsid w:val="0063173A"/>
    <w:rsid w:val="00631BCB"/>
    <w:rsid w:val="00631CE8"/>
    <w:rsid w:val="006320A9"/>
    <w:rsid w:val="00632196"/>
    <w:rsid w:val="0063248F"/>
    <w:rsid w:val="006324BD"/>
    <w:rsid w:val="0063251E"/>
    <w:rsid w:val="00632520"/>
    <w:rsid w:val="00632890"/>
    <w:rsid w:val="0063296F"/>
    <w:rsid w:val="006329D8"/>
    <w:rsid w:val="00632E53"/>
    <w:rsid w:val="0063366D"/>
    <w:rsid w:val="006336ED"/>
    <w:rsid w:val="00633CBD"/>
    <w:rsid w:val="006340DD"/>
    <w:rsid w:val="006343E3"/>
    <w:rsid w:val="00634DDC"/>
    <w:rsid w:val="006350F6"/>
    <w:rsid w:val="00635350"/>
    <w:rsid w:val="00635422"/>
    <w:rsid w:val="0063544A"/>
    <w:rsid w:val="00635D62"/>
    <w:rsid w:val="00635F19"/>
    <w:rsid w:val="00636370"/>
    <w:rsid w:val="00636520"/>
    <w:rsid w:val="0063658D"/>
    <w:rsid w:val="00637C0A"/>
    <w:rsid w:val="00640147"/>
    <w:rsid w:val="0064057D"/>
    <w:rsid w:val="00640974"/>
    <w:rsid w:val="00641556"/>
    <w:rsid w:val="00641D03"/>
    <w:rsid w:val="00642484"/>
    <w:rsid w:val="00642485"/>
    <w:rsid w:val="006427C8"/>
    <w:rsid w:val="00642836"/>
    <w:rsid w:val="0064323A"/>
    <w:rsid w:val="00643588"/>
    <w:rsid w:val="00643982"/>
    <w:rsid w:val="00643EB8"/>
    <w:rsid w:val="00643FEA"/>
    <w:rsid w:val="006443B6"/>
    <w:rsid w:val="00644F85"/>
    <w:rsid w:val="006452E4"/>
    <w:rsid w:val="00645994"/>
    <w:rsid w:val="00645B27"/>
    <w:rsid w:val="00645F61"/>
    <w:rsid w:val="0064635B"/>
    <w:rsid w:val="006464A4"/>
    <w:rsid w:val="00647870"/>
    <w:rsid w:val="00647B90"/>
    <w:rsid w:val="0065011E"/>
    <w:rsid w:val="006503D7"/>
    <w:rsid w:val="00651E91"/>
    <w:rsid w:val="006520C3"/>
    <w:rsid w:val="006529A3"/>
    <w:rsid w:val="00652C0A"/>
    <w:rsid w:val="00652F2A"/>
    <w:rsid w:val="00652F38"/>
    <w:rsid w:val="00652FFF"/>
    <w:rsid w:val="0065302A"/>
    <w:rsid w:val="00653255"/>
    <w:rsid w:val="00653462"/>
    <w:rsid w:val="00653591"/>
    <w:rsid w:val="006539F1"/>
    <w:rsid w:val="00653FF4"/>
    <w:rsid w:val="006541CE"/>
    <w:rsid w:val="006542F9"/>
    <w:rsid w:val="00654473"/>
    <w:rsid w:val="006545F0"/>
    <w:rsid w:val="0065467E"/>
    <w:rsid w:val="00655774"/>
    <w:rsid w:val="00655C35"/>
    <w:rsid w:val="0065628D"/>
    <w:rsid w:val="00656AD3"/>
    <w:rsid w:val="00657EE1"/>
    <w:rsid w:val="00660E87"/>
    <w:rsid w:val="00661314"/>
    <w:rsid w:val="006613A4"/>
    <w:rsid w:val="00661455"/>
    <w:rsid w:val="006616E4"/>
    <w:rsid w:val="00661BAA"/>
    <w:rsid w:val="00662066"/>
    <w:rsid w:val="006621E4"/>
    <w:rsid w:val="0066229B"/>
    <w:rsid w:val="00662504"/>
    <w:rsid w:val="00662894"/>
    <w:rsid w:val="00663FD4"/>
    <w:rsid w:val="00663FF9"/>
    <w:rsid w:val="006641F5"/>
    <w:rsid w:val="0066440F"/>
    <w:rsid w:val="0066460F"/>
    <w:rsid w:val="00664EC5"/>
    <w:rsid w:val="0066550D"/>
    <w:rsid w:val="00666541"/>
    <w:rsid w:val="00666BE1"/>
    <w:rsid w:val="006670CA"/>
    <w:rsid w:val="0066723E"/>
    <w:rsid w:val="00667AE1"/>
    <w:rsid w:val="00667EF9"/>
    <w:rsid w:val="00667F78"/>
    <w:rsid w:val="006702C3"/>
    <w:rsid w:val="0067091F"/>
    <w:rsid w:val="00670E47"/>
    <w:rsid w:val="00670F68"/>
    <w:rsid w:val="006711CB"/>
    <w:rsid w:val="00671480"/>
    <w:rsid w:val="0067186C"/>
    <w:rsid w:val="00672557"/>
    <w:rsid w:val="00672B45"/>
    <w:rsid w:val="00672B6B"/>
    <w:rsid w:val="00672C49"/>
    <w:rsid w:val="0067330F"/>
    <w:rsid w:val="00673DCD"/>
    <w:rsid w:val="00674154"/>
    <w:rsid w:val="00674C54"/>
    <w:rsid w:val="00675C86"/>
    <w:rsid w:val="0067608F"/>
    <w:rsid w:val="00676368"/>
    <w:rsid w:val="006769A3"/>
    <w:rsid w:val="00676EBD"/>
    <w:rsid w:val="006772AE"/>
    <w:rsid w:val="006774F3"/>
    <w:rsid w:val="0068004D"/>
    <w:rsid w:val="0068053E"/>
    <w:rsid w:val="006808C2"/>
    <w:rsid w:val="006810EC"/>
    <w:rsid w:val="00681292"/>
    <w:rsid w:val="006815C3"/>
    <w:rsid w:val="0068203B"/>
    <w:rsid w:val="00682414"/>
    <w:rsid w:val="00682848"/>
    <w:rsid w:val="00682E67"/>
    <w:rsid w:val="0068361F"/>
    <w:rsid w:val="00683B0B"/>
    <w:rsid w:val="00683BD1"/>
    <w:rsid w:val="006841D6"/>
    <w:rsid w:val="006845DE"/>
    <w:rsid w:val="00684A8B"/>
    <w:rsid w:val="00684DB8"/>
    <w:rsid w:val="0068534A"/>
    <w:rsid w:val="006856B8"/>
    <w:rsid w:val="006856C4"/>
    <w:rsid w:val="00685A77"/>
    <w:rsid w:val="00685DDB"/>
    <w:rsid w:val="00686453"/>
    <w:rsid w:val="00686676"/>
    <w:rsid w:val="006868A7"/>
    <w:rsid w:val="00686A3D"/>
    <w:rsid w:val="006876F9"/>
    <w:rsid w:val="00690A7D"/>
    <w:rsid w:val="00690E68"/>
    <w:rsid w:val="006928E9"/>
    <w:rsid w:val="00693033"/>
    <w:rsid w:val="006933EA"/>
    <w:rsid w:val="0069368D"/>
    <w:rsid w:val="00693A5A"/>
    <w:rsid w:val="00694624"/>
    <w:rsid w:val="0069477D"/>
    <w:rsid w:val="00694E7D"/>
    <w:rsid w:val="00695278"/>
    <w:rsid w:val="0069551E"/>
    <w:rsid w:val="00695709"/>
    <w:rsid w:val="006966D6"/>
    <w:rsid w:val="006969C7"/>
    <w:rsid w:val="00696ADD"/>
    <w:rsid w:val="006A0403"/>
    <w:rsid w:val="006A0E64"/>
    <w:rsid w:val="006A11F6"/>
    <w:rsid w:val="006A12F6"/>
    <w:rsid w:val="006A20D1"/>
    <w:rsid w:val="006A2880"/>
    <w:rsid w:val="006A2A6E"/>
    <w:rsid w:val="006A32A4"/>
    <w:rsid w:val="006A353A"/>
    <w:rsid w:val="006A3F14"/>
    <w:rsid w:val="006A4833"/>
    <w:rsid w:val="006A501E"/>
    <w:rsid w:val="006A5041"/>
    <w:rsid w:val="006A512E"/>
    <w:rsid w:val="006A54E3"/>
    <w:rsid w:val="006A562C"/>
    <w:rsid w:val="006A579C"/>
    <w:rsid w:val="006A60A4"/>
    <w:rsid w:val="006A60BD"/>
    <w:rsid w:val="006A653F"/>
    <w:rsid w:val="006A6932"/>
    <w:rsid w:val="006A69B7"/>
    <w:rsid w:val="006A6D6D"/>
    <w:rsid w:val="006A6FD0"/>
    <w:rsid w:val="006A78FA"/>
    <w:rsid w:val="006A7AEF"/>
    <w:rsid w:val="006B0895"/>
    <w:rsid w:val="006B0A51"/>
    <w:rsid w:val="006B1BF7"/>
    <w:rsid w:val="006B1DD8"/>
    <w:rsid w:val="006B31FF"/>
    <w:rsid w:val="006B4621"/>
    <w:rsid w:val="006B47E5"/>
    <w:rsid w:val="006B4D8B"/>
    <w:rsid w:val="006B4DE6"/>
    <w:rsid w:val="006B4E44"/>
    <w:rsid w:val="006B6219"/>
    <w:rsid w:val="006B6841"/>
    <w:rsid w:val="006B6E20"/>
    <w:rsid w:val="006B71A8"/>
    <w:rsid w:val="006B72D3"/>
    <w:rsid w:val="006B7716"/>
    <w:rsid w:val="006B7FC2"/>
    <w:rsid w:val="006C0595"/>
    <w:rsid w:val="006C0AF0"/>
    <w:rsid w:val="006C105E"/>
    <w:rsid w:val="006C1964"/>
    <w:rsid w:val="006C2229"/>
    <w:rsid w:val="006C28AA"/>
    <w:rsid w:val="006C2A72"/>
    <w:rsid w:val="006C3402"/>
    <w:rsid w:val="006C3CB9"/>
    <w:rsid w:val="006C3DD1"/>
    <w:rsid w:val="006C4438"/>
    <w:rsid w:val="006C4DA4"/>
    <w:rsid w:val="006C5182"/>
    <w:rsid w:val="006C5568"/>
    <w:rsid w:val="006C5BC8"/>
    <w:rsid w:val="006C5D17"/>
    <w:rsid w:val="006C6032"/>
    <w:rsid w:val="006C6503"/>
    <w:rsid w:val="006C6B8C"/>
    <w:rsid w:val="006C6DF7"/>
    <w:rsid w:val="006C705A"/>
    <w:rsid w:val="006C75C2"/>
    <w:rsid w:val="006D0553"/>
    <w:rsid w:val="006D0566"/>
    <w:rsid w:val="006D1066"/>
    <w:rsid w:val="006D112D"/>
    <w:rsid w:val="006D14D9"/>
    <w:rsid w:val="006D1571"/>
    <w:rsid w:val="006D1B7A"/>
    <w:rsid w:val="006D30D0"/>
    <w:rsid w:val="006D329D"/>
    <w:rsid w:val="006D349F"/>
    <w:rsid w:val="006D34AF"/>
    <w:rsid w:val="006D3821"/>
    <w:rsid w:val="006D424B"/>
    <w:rsid w:val="006D4581"/>
    <w:rsid w:val="006D45E0"/>
    <w:rsid w:val="006D50F2"/>
    <w:rsid w:val="006D5681"/>
    <w:rsid w:val="006D5AC2"/>
    <w:rsid w:val="006D5B2D"/>
    <w:rsid w:val="006D5C42"/>
    <w:rsid w:val="006D64DC"/>
    <w:rsid w:val="006D77F0"/>
    <w:rsid w:val="006E12C9"/>
    <w:rsid w:val="006E1A7F"/>
    <w:rsid w:val="006E1B70"/>
    <w:rsid w:val="006E1FF0"/>
    <w:rsid w:val="006E2112"/>
    <w:rsid w:val="006E2BF3"/>
    <w:rsid w:val="006E2C9D"/>
    <w:rsid w:val="006E2D05"/>
    <w:rsid w:val="006E3588"/>
    <w:rsid w:val="006E3ADE"/>
    <w:rsid w:val="006E3DD9"/>
    <w:rsid w:val="006E44EB"/>
    <w:rsid w:val="006E4E66"/>
    <w:rsid w:val="006E4F85"/>
    <w:rsid w:val="006E52E8"/>
    <w:rsid w:val="006E56A7"/>
    <w:rsid w:val="006E58BE"/>
    <w:rsid w:val="006E5BFE"/>
    <w:rsid w:val="006E6168"/>
    <w:rsid w:val="006E63E6"/>
    <w:rsid w:val="006E66CA"/>
    <w:rsid w:val="006E7281"/>
    <w:rsid w:val="006E786B"/>
    <w:rsid w:val="006E7D9B"/>
    <w:rsid w:val="006E7EAB"/>
    <w:rsid w:val="006F04B8"/>
    <w:rsid w:val="006F0B35"/>
    <w:rsid w:val="006F0BDD"/>
    <w:rsid w:val="006F0FC7"/>
    <w:rsid w:val="006F1A46"/>
    <w:rsid w:val="006F32ED"/>
    <w:rsid w:val="006F33D9"/>
    <w:rsid w:val="006F33F8"/>
    <w:rsid w:val="006F3449"/>
    <w:rsid w:val="006F389D"/>
    <w:rsid w:val="006F3A5A"/>
    <w:rsid w:val="006F444F"/>
    <w:rsid w:val="006F44DF"/>
    <w:rsid w:val="006F457D"/>
    <w:rsid w:val="006F4EBF"/>
    <w:rsid w:val="006F5801"/>
    <w:rsid w:val="006F5DB5"/>
    <w:rsid w:val="006F5E1F"/>
    <w:rsid w:val="006F62B9"/>
    <w:rsid w:val="006F68B7"/>
    <w:rsid w:val="006F72B0"/>
    <w:rsid w:val="006F79A0"/>
    <w:rsid w:val="006F7CF7"/>
    <w:rsid w:val="00700699"/>
    <w:rsid w:val="00700803"/>
    <w:rsid w:val="00700A10"/>
    <w:rsid w:val="00700F4E"/>
    <w:rsid w:val="007015EA"/>
    <w:rsid w:val="007016C4"/>
    <w:rsid w:val="0070179E"/>
    <w:rsid w:val="0070278D"/>
    <w:rsid w:val="00702F71"/>
    <w:rsid w:val="007032CE"/>
    <w:rsid w:val="007040B8"/>
    <w:rsid w:val="00704117"/>
    <w:rsid w:val="00705C36"/>
    <w:rsid w:val="007063C2"/>
    <w:rsid w:val="007064C3"/>
    <w:rsid w:val="00706A7B"/>
    <w:rsid w:val="00706B03"/>
    <w:rsid w:val="00707098"/>
    <w:rsid w:val="007074F2"/>
    <w:rsid w:val="0070772E"/>
    <w:rsid w:val="00710068"/>
    <w:rsid w:val="0071014A"/>
    <w:rsid w:val="00710547"/>
    <w:rsid w:val="00711269"/>
    <w:rsid w:val="007112F5"/>
    <w:rsid w:val="00711B1A"/>
    <w:rsid w:val="007120D0"/>
    <w:rsid w:val="007128BE"/>
    <w:rsid w:val="00712AD4"/>
    <w:rsid w:val="00712B69"/>
    <w:rsid w:val="00712C43"/>
    <w:rsid w:val="00712E12"/>
    <w:rsid w:val="0071344B"/>
    <w:rsid w:val="0071350C"/>
    <w:rsid w:val="00713907"/>
    <w:rsid w:val="00714C9E"/>
    <w:rsid w:val="00714F2A"/>
    <w:rsid w:val="0071589D"/>
    <w:rsid w:val="007160C2"/>
    <w:rsid w:val="00716B26"/>
    <w:rsid w:val="00716F82"/>
    <w:rsid w:val="0071702E"/>
    <w:rsid w:val="007173C5"/>
    <w:rsid w:val="00721064"/>
    <w:rsid w:val="0072151F"/>
    <w:rsid w:val="0072179A"/>
    <w:rsid w:val="00722C0F"/>
    <w:rsid w:val="00722DA7"/>
    <w:rsid w:val="00724CC0"/>
    <w:rsid w:val="00725165"/>
    <w:rsid w:val="007259BF"/>
    <w:rsid w:val="00725FE8"/>
    <w:rsid w:val="00726430"/>
    <w:rsid w:val="00726B65"/>
    <w:rsid w:val="007270DE"/>
    <w:rsid w:val="007305C7"/>
    <w:rsid w:val="007307BF"/>
    <w:rsid w:val="0073136D"/>
    <w:rsid w:val="0073201E"/>
    <w:rsid w:val="00732704"/>
    <w:rsid w:val="007327C8"/>
    <w:rsid w:val="00733011"/>
    <w:rsid w:val="0073346A"/>
    <w:rsid w:val="00733BC7"/>
    <w:rsid w:val="00734369"/>
    <w:rsid w:val="0073444D"/>
    <w:rsid w:val="00734F0A"/>
    <w:rsid w:val="00736182"/>
    <w:rsid w:val="0073660A"/>
    <w:rsid w:val="00736C3B"/>
    <w:rsid w:val="00736F62"/>
    <w:rsid w:val="00740295"/>
    <w:rsid w:val="00740DAE"/>
    <w:rsid w:val="00740F86"/>
    <w:rsid w:val="007412AB"/>
    <w:rsid w:val="00741378"/>
    <w:rsid w:val="007416D6"/>
    <w:rsid w:val="007418CB"/>
    <w:rsid w:val="00741DB5"/>
    <w:rsid w:val="00741E99"/>
    <w:rsid w:val="007421CA"/>
    <w:rsid w:val="0074231D"/>
    <w:rsid w:val="007428A8"/>
    <w:rsid w:val="0074296F"/>
    <w:rsid w:val="0074348C"/>
    <w:rsid w:val="00743777"/>
    <w:rsid w:val="0074431C"/>
    <w:rsid w:val="00744B30"/>
    <w:rsid w:val="0074518B"/>
    <w:rsid w:val="0074634A"/>
    <w:rsid w:val="007464A8"/>
    <w:rsid w:val="007472F1"/>
    <w:rsid w:val="00747E00"/>
    <w:rsid w:val="00747EF7"/>
    <w:rsid w:val="007502E7"/>
    <w:rsid w:val="0075085D"/>
    <w:rsid w:val="00750A41"/>
    <w:rsid w:val="00751702"/>
    <w:rsid w:val="00751929"/>
    <w:rsid w:val="00751956"/>
    <w:rsid w:val="0075294F"/>
    <w:rsid w:val="00752C5E"/>
    <w:rsid w:val="00752D76"/>
    <w:rsid w:val="00752F8A"/>
    <w:rsid w:val="007536C1"/>
    <w:rsid w:val="00753A32"/>
    <w:rsid w:val="007545D6"/>
    <w:rsid w:val="007556C6"/>
    <w:rsid w:val="007558F9"/>
    <w:rsid w:val="00755A41"/>
    <w:rsid w:val="00757905"/>
    <w:rsid w:val="00760219"/>
    <w:rsid w:val="0076100A"/>
    <w:rsid w:val="0076119E"/>
    <w:rsid w:val="00761B02"/>
    <w:rsid w:val="00761D81"/>
    <w:rsid w:val="00761F64"/>
    <w:rsid w:val="0076237E"/>
    <w:rsid w:val="0076249C"/>
    <w:rsid w:val="007624A7"/>
    <w:rsid w:val="0076356C"/>
    <w:rsid w:val="007637D8"/>
    <w:rsid w:val="0076394E"/>
    <w:rsid w:val="00763AE7"/>
    <w:rsid w:val="00763AEA"/>
    <w:rsid w:val="00763B47"/>
    <w:rsid w:val="00763F50"/>
    <w:rsid w:val="00764B62"/>
    <w:rsid w:val="00764E82"/>
    <w:rsid w:val="0076527C"/>
    <w:rsid w:val="00765341"/>
    <w:rsid w:val="00766472"/>
    <w:rsid w:val="007671B7"/>
    <w:rsid w:val="0076745C"/>
    <w:rsid w:val="0076761E"/>
    <w:rsid w:val="00767632"/>
    <w:rsid w:val="007676AA"/>
    <w:rsid w:val="0077026B"/>
    <w:rsid w:val="0077044D"/>
    <w:rsid w:val="007704A1"/>
    <w:rsid w:val="007704CE"/>
    <w:rsid w:val="00770D16"/>
    <w:rsid w:val="00770DF7"/>
    <w:rsid w:val="0077139D"/>
    <w:rsid w:val="007716D8"/>
    <w:rsid w:val="00771BCC"/>
    <w:rsid w:val="007725D7"/>
    <w:rsid w:val="007728B2"/>
    <w:rsid w:val="00772B61"/>
    <w:rsid w:val="007732BA"/>
    <w:rsid w:val="007734CD"/>
    <w:rsid w:val="00773544"/>
    <w:rsid w:val="00774358"/>
    <w:rsid w:val="007745DB"/>
    <w:rsid w:val="00774811"/>
    <w:rsid w:val="0077496B"/>
    <w:rsid w:val="00774A43"/>
    <w:rsid w:val="007753ED"/>
    <w:rsid w:val="00775609"/>
    <w:rsid w:val="00775F55"/>
    <w:rsid w:val="007763B7"/>
    <w:rsid w:val="007763B8"/>
    <w:rsid w:val="0077693E"/>
    <w:rsid w:val="007770E9"/>
    <w:rsid w:val="007771D8"/>
    <w:rsid w:val="0077730E"/>
    <w:rsid w:val="0077769E"/>
    <w:rsid w:val="00777761"/>
    <w:rsid w:val="00777BA0"/>
    <w:rsid w:val="00780319"/>
    <w:rsid w:val="0078068D"/>
    <w:rsid w:val="007809CC"/>
    <w:rsid w:val="00780B31"/>
    <w:rsid w:val="00780CF4"/>
    <w:rsid w:val="00781E6C"/>
    <w:rsid w:val="00782BCF"/>
    <w:rsid w:val="00785DBC"/>
    <w:rsid w:val="00785F9A"/>
    <w:rsid w:val="00786C2D"/>
    <w:rsid w:val="00786C48"/>
    <w:rsid w:val="00786C75"/>
    <w:rsid w:val="00786CD9"/>
    <w:rsid w:val="00786DCE"/>
    <w:rsid w:val="00786F86"/>
    <w:rsid w:val="00787217"/>
    <w:rsid w:val="00787269"/>
    <w:rsid w:val="00787A59"/>
    <w:rsid w:val="00790746"/>
    <w:rsid w:val="007909FF"/>
    <w:rsid w:val="00790F07"/>
    <w:rsid w:val="00792CA0"/>
    <w:rsid w:val="007938F2"/>
    <w:rsid w:val="00793E0C"/>
    <w:rsid w:val="007945AA"/>
    <w:rsid w:val="00794D10"/>
    <w:rsid w:val="0079526D"/>
    <w:rsid w:val="007952FA"/>
    <w:rsid w:val="007955B5"/>
    <w:rsid w:val="007958AC"/>
    <w:rsid w:val="007961AB"/>
    <w:rsid w:val="00796D84"/>
    <w:rsid w:val="007978C5"/>
    <w:rsid w:val="007A0BBD"/>
    <w:rsid w:val="007A0EA0"/>
    <w:rsid w:val="007A0F64"/>
    <w:rsid w:val="007A1B92"/>
    <w:rsid w:val="007A22D2"/>
    <w:rsid w:val="007A2543"/>
    <w:rsid w:val="007A27F1"/>
    <w:rsid w:val="007A2AF6"/>
    <w:rsid w:val="007A321C"/>
    <w:rsid w:val="007A4134"/>
    <w:rsid w:val="007A42EB"/>
    <w:rsid w:val="007A4774"/>
    <w:rsid w:val="007A4781"/>
    <w:rsid w:val="007A48FA"/>
    <w:rsid w:val="007A51CD"/>
    <w:rsid w:val="007A52DB"/>
    <w:rsid w:val="007A56B6"/>
    <w:rsid w:val="007A5923"/>
    <w:rsid w:val="007A5CD3"/>
    <w:rsid w:val="007A6551"/>
    <w:rsid w:val="007A69BD"/>
    <w:rsid w:val="007A69F4"/>
    <w:rsid w:val="007A6CBD"/>
    <w:rsid w:val="007A7533"/>
    <w:rsid w:val="007A7D85"/>
    <w:rsid w:val="007A7ED7"/>
    <w:rsid w:val="007A7F97"/>
    <w:rsid w:val="007B0382"/>
    <w:rsid w:val="007B0FA6"/>
    <w:rsid w:val="007B0FAE"/>
    <w:rsid w:val="007B1264"/>
    <w:rsid w:val="007B2130"/>
    <w:rsid w:val="007B35F1"/>
    <w:rsid w:val="007B3A5C"/>
    <w:rsid w:val="007B3FB5"/>
    <w:rsid w:val="007B4964"/>
    <w:rsid w:val="007B4F59"/>
    <w:rsid w:val="007B5426"/>
    <w:rsid w:val="007B68E0"/>
    <w:rsid w:val="007B7443"/>
    <w:rsid w:val="007B758B"/>
    <w:rsid w:val="007B7EFD"/>
    <w:rsid w:val="007C0B2E"/>
    <w:rsid w:val="007C1048"/>
    <w:rsid w:val="007C1BCA"/>
    <w:rsid w:val="007C2347"/>
    <w:rsid w:val="007C2C07"/>
    <w:rsid w:val="007C31A9"/>
    <w:rsid w:val="007C327E"/>
    <w:rsid w:val="007C3361"/>
    <w:rsid w:val="007C33D7"/>
    <w:rsid w:val="007C40FC"/>
    <w:rsid w:val="007C43AC"/>
    <w:rsid w:val="007C464D"/>
    <w:rsid w:val="007C4D79"/>
    <w:rsid w:val="007C51E5"/>
    <w:rsid w:val="007C53A9"/>
    <w:rsid w:val="007C5EF6"/>
    <w:rsid w:val="007C60EB"/>
    <w:rsid w:val="007C6139"/>
    <w:rsid w:val="007C6167"/>
    <w:rsid w:val="007C6359"/>
    <w:rsid w:val="007C71AE"/>
    <w:rsid w:val="007D0160"/>
    <w:rsid w:val="007D0838"/>
    <w:rsid w:val="007D0A48"/>
    <w:rsid w:val="007D175C"/>
    <w:rsid w:val="007D1C1F"/>
    <w:rsid w:val="007D2373"/>
    <w:rsid w:val="007D252C"/>
    <w:rsid w:val="007D25AE"/>
    <w:rsid w:val="007D2818"/>
    <w:rsid w:val="007D28EA"/>
    <w:rsid w:val="007D292F"/>
    <w:rsid w:val="007D2D7A"/>
    <w:rsid w:val="007D2D87"/>
    <w:rsid w:val="007D2E52"/>
    <w:rsid w:val="007D368F"/>
    <w:rsid w:val="007D36DC"/>
    <w:rsid w:val="007D37AF"/>
    <w:rsid w:val="007D39A9"/>
    <w:rsid w:val="007D3AA6"/>
    <w:rsid w:val="007D3CC8"/>
    <w:rsid w:val="007D3E3F"/>
    <w:rsid w:val="007D428B"/>
    <w:rsid w:val="007D45D9"/>
    <w:rsid w:val="007D4A28"/>
    <w:rsid w:val="007D509E"/>
    <w:rsid w:val="007D5115"/>
    <w:rsid w:val="007D62A5"/>
    <w:rsid w:val="007D6332"/>
    <w:rsid w:val="007D6B81"/>
    <w:rsid w:val="007D7060"/>
    <w:rsid w:val="007D7714"/>
    <w:rsid w:val="007D775A"/>
    <w:rsid w:val="007D790B"/>
    <w:rsid w:val="007E0158"/>
    <w:rsid w:val="007E0316"/>
    <w:rsid w:val="007E0922"/>
    <w:rsid w:val="007E0A42"/>
    <w:rsid w:val="007E0E61"/>
    <w:rsid w:val="007E11D2"/>
    <w:rsid w:val="007E28CA"/>
    <w:rsid w:val="007E385C"/>
    <w:rsid w:val="007E4544"/>
    <w:rsid w:val="007E4FCE"/>
    <w:rsid w:val="007E5425"/>
    <w:rsid w:val="007E5D36"/>
    <w:rsid w:val="007E5D7A"/>
    <w:rsid w:val="007E67CC"/>
    <w:rsid w:val="007E6E8F"/>
    <w:rsid w:val="007F023C"/>
    <w:rsid w:val="007F063D"/>
    <w:rsid w:val="007F0929"/>
    <w:rsid w:val="007F14B7"/>
    <w:rsid w:val="007F15D1"/>
    <w:rsid w:val="007F1A2D"/>
    <w:rsid w:val="007F1BD3"/>
    <w:rsid w:val="007F2176"/>
    <w:rsid w:val="007F286B"/>
    <w:rsid w:val="007F2E9B"/>
    <w:rsid w:val="007F3C54"/>
    <w:rsid w:val="007F4164"/>
    <w:rsid w:val="007F49B4"/>
    <w:rsid w:val="007F5061"/>
    <w:rsid w:val="007F50F8"/>
    <w:rsid w:val="007F5462"/>
    <w:rsid w:val="007F573D"/>
    <w:rsid w:val="007F5EA7"/>
    <w:rsid w:val="007F60C5"/>
    <w:rsid w:val="007F76B7"/>
    <w:rsid w:val="008002BA"/>
    <w:rsid w:val="00800644"/>
    <w:rsid w:val="00800FAD"/>
    <w:rsid w:val="008022B6"/>
    <w:rsid w:val="008029E6"/>
    <w:rsid w:val="0080347F"/>
    <w:rsid w:val="00803A46"/>
    <w:rsid w:val="00803A7A"/>
    <w:rsid w:val="00803F1B"/>
    <w:rsid w:val="0080443F"/>
    <w:rsid w:val="008047FD"/>
    <w:rsid w:val="0080486A"/>
    <w:rsid w:val="00805468"/>
    <w:rsid w:val="00805B13"/>
    <w:rsid w:val="00805CD4"/>
    <w:rsid w:val="0080618B"/>
    <w:rsid w:val="00806204"/>
    <w:rsid w:val="008063E1"/>
    <w:rsid w:val="0080726F"/>
    <w:rsid w:val="0080728C"/>
    <w:rsid w:val="00807995"/>
    <w:rsid w:val="00807F5F"/>
    <w:rsid w:val="00810351"/>
    <w:rsid w:val="00811143"/>
    <w:rsid w:val="0081180B"/>
    <w:rsid w:val="00811FF4"/>
    <w:rsid w:val="0081249C"/>
    <w:rsid w:val="00812BD0"/>
    <w:rsid w:val="00813188"/>
    <w:rsid w:val="0081322F"/>
    <w:rsid w:val="00813262"/>
    <w:rsid w:val="008133D1"/>
    <w:rsid w:val="00814218"/>
    <w:rsid w:val="00814245"/>
    <w:rsid w:val="00814BB6"/>
    <w:rsid w:val="00815923"/>
    <w:rsid w:val="00816230"/>
    <w:rsid w:val="00816884"/>
    <w:rsid w:val="00816C6E"/>
    <w:rsid w:val="008174CB"/>
    <w:rsid w:val="0082027B"/>
    <w:rsid w:val="008205AB"/>
    <w:rsid w:val="00820605"/>
    <w:rsid w:val="008213DD"/>
    <w:rsid w:val="008215A0"/>
    <w:rsid w:val="008215FA"/>
    <w:rsid w:val="00821A2C"/>
    <w:rsid w:val="00822CE7"/>
    <w:rsid w:val="00823264"/>
    <w:rsid w:val="00823602"/>
    <w:rsid w:val="00823663"/>
    <w:rsid w:val="00823E29"/>
    <w:rsid w:val="0082449E"/>
    <w:rsid w:val="00824E72"/>
    <w:rsid w:val="008250CD"/>
    <w:rsid w:val="00825A6D"/>
    <w:rsid w:val="00825B07"/>
    <w:rsid w:val="00825B8E"/>
    <w:rsid w:val="0082629D"/>
    <w:rsid w:val="00826AB9"/>
    <w:rsid w:val="00826AF5"/>
    <w:rsid w:val="00826D31"/>
    <w:rsid w:val="0082744A"/>
    <w:rsid w:val="00827602"/>
    <w:rsid w:val="00827849"/>
    <w:rsid w:val="00827983"/>
    <w:rsid w:val="00827AC0"/>
    <w:rsid w:val="00827ACC"/>
    <w:rsid w:val="008309AA"/>
    <w:rsid w:val="00831307"/>
    <w:rsid w:val="008313AD"/>
    <w:rsid w:val="008314DF"/>
    <w:rsid w:val="008334C4"/>
    <w:rsid w:val="0083394B"/>
    <w:rsid w:val="008341F5"/>
    <w:rsid w:val="00834A10"/>
    <w:rsid w:val="00835124"/>
    <w:rsid w:val="0083526E"/>
    <w:rsid w:val="008357DD"/>
    <w:rsid w:val="008367F2"/>
    <w:rsid w:val="00836B96"/>
    <w:rsid w:val="00837557"/>
    <w:rsid w:val="00837649"/>
    <w:rsid w:val="00840A45"/>
    <w:rsid w:val="00840D51"/>
    <w:rsid w:val="00841567"/>
    <w:rsid w:val="008416D0"/>
    <w:rsid w:val="0084185F"/>
    <w:rsid w:val="00841B98"/>
    <w:rsid w:val="00842077"/>
    <w:rsid w:val="00842F2D"/>
    <w:rsid w:val="0084331A"/>
    <w:rsid w:val="00843440"/>
    <w:rsid w:val="00843F07"/>
    <w:rsid w:val="00843F43"/>
    <w:rsid w:val="00843FBD"/>
    <w:rsid w:val="00844DBC"/>
    <w:rsid w:val="00845206"/>
    <w:rsid w:val="00845713"/>
    <w:rsid w:val="00845741"/>
    <w:rsid w:val="00845EEB"/>
    <w:rsid w:val="00846713"/>
    <w:rsid w:val="0084762E"/>
    <w:rsid w:val="00847900"/>
    <w:rsid w:val="00847AE2"/>
    <w:rsid w:val="00847C5D"/>
    <w:rsid w:val="00847DB1"/>
    <w:rsid w:val="00847E3D"/>
    <w:rsid w:val="008505E3"/>
    <w:rsid w:val="00850C28"/>
    <w:rsid w:val="00850EAC"/>
    <w:rsid w:val="00850EC7"/>
    <w:rsid w:val="00852228"/>
    <w:rsid w:val="00852C96"/>
    <w:rsid w:val="00853018"/>
    <w:rsid w:val="008531BC"/>
    <w:rsid w:val="00853CA6"/>
    <w:rsid w:val="00853E0E"/>
    <w:rsid w:val="0085463E"/>
    <w:rsid w:val="008550E9"/>
    <w:rsid w:val="0085513A"/>
    <w:rsid w:val="00855241"/>
    <w:rsid w:val="0085561A"/>
    <w:rsid w:val="00855D28"/>
    <w:rsid w:val="008565CA"/>
    <w:rsid w:val="008568E5"/>
    <w:rsid w:val="00856F26"/>
    <w:rsid w:val="008571A7"/>
    <w:rsid w:val="00857BF0"/>
    <w:rsid w:val="00860990"/>
    <w:rsid w:val="0086158A"/>
    <w:rsid w:val="0086183F"/>
    <w:rsid w:val="00861BC5"/>
    <w:rsid w:val="00861E7B"/>
    <w:rsid w:val="00862A79"/>
    <w:rsid w:val="00862D70"/>
    <w:rsid w:val="00863818"/>
    <w:rsid w:val="00863AAC"/>
    <w:rsid w:val="00863DE1"/>
    <w:rsid w:val="008640D5"/>
    <w:rsid w:val="00864977"/>
    <w:rsid w:val="00864C12"/>
    <w:rsid w:val="008659E1"/>
    <w:rsid w:val="00866411"/>
    <w:rsid w:val="00866B8F"/>
    <w:rsid w:val="00866CF7"/>
    <w:rsid w:val="00867083"/>
    <w:rsid w:val="0086726A"/>
    <w:rsid w:val="00867332"/>
    <w:rsid w:val="008674EF"/>
    <w:rsid w:val="00867753"/>
    <w:rsid w:val="00867C57"/>
    <w:rsid w:val="00867D37"/>
    <w:rsid w:val="0087037C"/>
    <w:rsid w:val="008706E0"/>
    <w:rsid w:val="0087081B"/>
    <w:rsid w:val="00870BC8"/>
    <w:rsid w:val="00870BD6"/>
    <w:rsid w:val="00871031"/>
    <w:rsid w:val="008712BB"/>
    <w:rsid w:val="00871BC6"/>
    <w:rsid w:val="00872390"/>
    <w:rsid w:val="00872CE3"/>
    <w:rsid w:val="00872E20"/>
    <w:rsid w:val="00872F63"/>
    <w:rsid w:val="008732AF"/>
    <w:rsid w:val="008733D2"/>
    <w:rsid w:val="00873899"/>
    <w:rsid w:val="00874199"/>
    <w:rsid w:val="00874D0F"/>
    <w:rsid w:val="008754E1"/>
    <w:rsid w:val="00875542"/>
    <w:rsid w:val="008757DD"/>
    <w:rsid w:val="00876850"/>
    <w:rsid w:val="00876B45"/>
    <w:rsid w:val="00876CCA"/>
    <w:rsid w:val="008771FA"/>
    <w:rsid w:val="008772BE"/>
    <w:rsid w:val="008775E8"/>
    <w:rsid w:val="00877BF3"/>
    <w:rsid w:val="00877C1F"/>
    <w:rsid w:val="00880074"/>
    <w:rsid w:val="0088007F"/>
    <w:rsid w:val="008800CC"/>
    <w:rsid w:val="0088055B"/>
    <w:rsid w:val="00880934"/>
    <w:rsid w:val="008809F5"/>
    <w:rsid w:val="00880FD2"/>
    <w:rsid w:val="00881309"/>
    <w:rsid w:val="00881DF5"/>
    <w:rsid w:val="0088254E"/>
    <w:rsid w:val="00882581"/>
    <w:rsid w:val="00882933"/>
    <w:rsid w:val="008830DC"/>
    <w:rsid w:val="00883424"/>
    <w:rsid w:val="00883560"/>
    <w:rsid w:val="00883F4F"/>
    <w:rsid w:val="00883FBF"/>
    <w:rsid w:val="00884080"/>
    <w:rsid w:val="008842F7"/>
    <w:rsid w:val="00884FF5"/>
    <w:rsid w:val="00885034"/>
    <w:rsid w:val="008851BE"/>
    <w:rsid w:val="008851E3"/>
    <w:rsid w:val="0088645C"/>
    <w:rsid w:val="0088675C"/>
    <w:rsid w:val="008868D1"/>
    <w:rsid w:val="00886928"/>
    <w:rsid w:val="00886C2A"/>
    <w:rsid w:val="008871B4"/>
    <w:rsid w:val="0088728F"/>
    <w:rsid w:val="00887770"/>
    <w:rsid w:val="008877F0"/>
    <w:rsid w:val="008878A7"/>
    <w:rsid w:val="00887966"/>
    <w:rsid w:val="00887D14"/>
    <w:rsid w:val="008901E4"/>
    <w:rsid w:val="00890259"/>
    <w:rsid w:val="008904B9"/>
    <w:rsid w:val="0089076D"/>
    <w:rsid w:val="00891586"/>
    <w:rsid w:val="008916DA"/>
    <w:rsid w:val="00891A40"/>
    <w:rsid w:val="00891ACF"/>
    <w:rsid w:val="00891D7A"/>
    <w:rsid w:val="00892438"/>
    <w:rsid w:val="00892FF5"/>
    <w:rsid w:val="00893386"/>
    <w:rsid w:val="00893CA5"/>
    <w:rsid w:val="00893E42"/>
    <w:rsid w:val="00894792"/>
    <w:rsid w:val="0089482C"/>
    <w:rsid w:val="00894A92"/>
    <w:rsid w:val="00895070"/>
    <w:rsid w:val="00895076"/>
    <w:rsid w:val="00895259"/>
    <w:rsid w:val="0089582B"/>
    <w:rsid w:val="0089660B"/>
    <w:rsid w:val="00896728"/>
    <w:rsid w:val="00897001"/>
    <w:rsid w:val="00897749"/>
    <w:rsid w:val="00897EF6"/>
    <w:rsid w:val="00897F85"/>
    <w:rsid w:val="008A0064"/>
    <w:rsid w:val="008A0427"/>
    <w:rsid w:val="008A04F8"/>
    <w:rsid w:val="008A0F15"/>
    <w:rsid w:val="008A12F6"/>
    <w:rsid w:val="008A23E0"/>
    <w:rsid w:val="008A3596"/>
    <w:rsid w:val="008A36B7"/>
    <w:rsid w:val="008A400E"/>
    <w:rsid w:val="008A45E4"/>
    <w:rsid w:val="008A4CAE"/>
    <w:rsid w:val="008A5978"/>
    <w:rsid w:val="008A5F4A"/>
    <w:rsid w:val="008A6611"/>
    <w:rsid w:val="008A6690"/>
    <w:rsid w:val="008A698B"/>
    <w:rsid w:val="008A6D23"/>
    <w:rsid w:val="008A75A9"/>
    <w:rsid w:val="008B0298"/>
    <w:rsid w:val="008B0CED"/>
    <w:rsid w:val="008B11B1"/>
    <w:rsid w:val="008B26A7"/>
    <w:rsid w:val="008B289A"/>
    <w:rsid w:val="008B2BCD"/>
    <w:rsid w:val="008B2D8C"/>
    <w:rsid w:val="008B351E"/>
    <w:rsid w:val="008B372B"/>
    <w:rsid w:val="008B37FA"/>
    <w:rsid w:val="008B45CB"/>
    <w:rsid w:val="008B45FA"/>
    <w:rsid w:val="008B46AA"/>
    <w:rsid w:val="008B46C9"/>
    <w:rsid w:val="008B4EF4"/>
    <w:rsid w:val="008B5045"/>
    <w:rsid w:val="008B511E"/>
    <w:rsid w:val="008B55BC"/>
    <w:rsid w:val="008B5DFB"/>
    <w:rsid w:val="008B6DE8"/>
    <w:rsid w:val="008B7272"/>
    <w:rsid w:val="008B72FD"/>
    <w:rsid w:val="008B7A71"/>
    <w:rsid w:val="008C005D"/>
    <w:rsid w:val="008C0A9F"/>
    <w:rsid w:val="008C0F68"/>
    <w:rsid w:val="008C1EC0"/>
    <w:rsid w:val="008C28FF"/>
    <w:rsid w:val="008C2C4B"/>
    <w:rsid w:val="008C4826"/>
    <w:rsid w:val="008C495F"/>
    <w:rsid w:val="008C530C"/>
    <w:rsid w:val="008C54FC"/>
    <w:rsid w:val="008C5729"/>
    <w:rsid w:val="008C5D11"/>
    <w:rsid w:val="008C62A1"/>
    <w:rsid w:val="008C63B5"/>
    <w:rsid w:val="008C684D"/>
    <w:rsid w:val="008C6C7A"/>
    <w:rsid w:val="008D020A"/>
    <w:rsid w:val="008D024B"/>
    <w:rsid w:val="008D0665"/>
    <w:rsid w:val="008D069E"/>
    <w:rsid w:val="008D0D6B"/>
    <w:rsid w:val="008D0FA9"/>
    <w:rsid w:val="008D1236"/>
    <w:rsid w:val="008D1C7B"/>
    <w:rsid w:val="008D2B8D"/>
    <w:rsid w:val="008D2C9D"/>
    <w:rsid w:val="008D2DD5"/>
    <w:rsid w:val="008D34C1"/>
    <w:rsid w:val="008D3521"/>
    <w:rsid w:val="008D3CD6"/>
    <w:rsid w:val="008D4761"/>
    <w:rsid w:val="008D5433"/>
    <w:rsid w:val="008D54F5"/>
    <w:rsid w:val="008D5AB2"/>
    <w:rsid w:val="008D5E24"/>
    <w:rsid w:val="008D5F68"/>
    <w:rsid w:val="008D6111"/>
    <w:rsid w:val="008D6402"/>
    <w:rsid w:val="008D642A"/>
    <w:rsid w:val="008D7926"/>
    <w:rsid w:val="008E0912"/>
    <w:rsid w:val="008E0C2E"/>
    <w:rsid w:val="008E1B35"/>
    <w:rsid w:val="008E20B8"/>
    <w:rsid w:val="008E21E6"/>
    <w:rsid w:val="008E2A35"/>
    <w:rsid w:val="008E2AFE"/>
    <w:rsid w:val="008E2B5B"/>
    <w:rsid w:val="008E396E"/>
    <w:rsid w:val="008E40FA"/>
    <w:rsid w:val="008E41FD"/>
    <w:rsid w:val="008E4E67"/>
    <w:rsid w:val="008E5223"/>
    <w:rsid w:val="008E5B08"/>
    <w:rsid w:val="008E5E01"/>
    <w:rsid w:val="008E61B8"/>
    <w:rsid w:val="008E61DC"/>
    <w:rsid w:val="008E6F91"/>
    <w:rsid w:val="008E77EB"/>
    <w:rsid w:val="008F06D0"/>
    <w:rsid w:val="008F0905"/>
    <w:rsid w:val="008F0C86"/>
    <w:rsid w:val="008F15E9"/>
    <w:rsid w:val="008F2787"/>
    <w:rsid w:val="008F356F"/>
    <w:rsid w:val="008F3A12"/>
    <w:rsid w:val="008F3F99"/>
    <w:rsid w:val="008F3FDE"/>
    <w:rsid w:val="008F4597"/>
    <w:rsid w:val="008F5937"/>
    <w:rsid w:val="008F5ACC"/>
    <w:rsid w:val="008F5DF4"/>
    <w:rsid w:val="008F5FBF"/>
    <w:rsid w:val="008F6EE2"/>
    <w:rsid w:val="008F711F"/>
    <w:rsid w:val="0090036C"/>
    <w:rsid w:val="009005B3"/>
    <w:rsid w:val="00900B4D"/>
    <w:rsid w:val="00901B91"/>
    <w:rsid w:val="00901E28"/>
    <w:rsid w:val="009025E2"/>
    <w:rsid w:val="00902694"/>
    <w:rsid w:val="00902D16"/>
    <w:rsid w:val="009037BD"/>
    <w:rsid w:val="00903AAF"/>
    <w:rsid w:val="00903E93"/>
    <w:rsid w:val="0090428E"/>
    <w:rsid w:val="009055E3"/>
    <w:rsid w:val="009056F4"/>
    <w:rsid w:val="009057CB"/>
    <w:rsid w:val="009058F4"/>
    <w:rsid w:val="00905E52"/>
    <w:rsid w:val="00905EDC"/>
    <w:rsid w:val="009061DA"/>
    <w:rsid w:val="009068E5"/>
    <w:rsid w:val="00906BB2"/>
    <w:rsid w:val="009076C2"/>
    <w:rsid w:val="00910668"/>
    <w:rsid w:val="00910B44"/>
    <w:rsid w:val="00910B7B"/>
    <w:rsid w:val="00910D41"/>
    <w:rsid w:val="009112C2"/>
    <w:rsid w:val="00911CF0"/>
    <w:rsid w:val="00912524"/>
    <w:rsid w:val="009125C6"/>
    <w:rsid w:val="0091344E"/>
    <w:rsid w:val="009138C1"/>
    <w:rsid w:val="0091393B"/>
    <w:rsid w:val="00915237"/>
    <w:rsid w:val="00915535"/>
    <w:rsid w:val="009161FE"/>
    <w:rsid w:val="0091649D"/>
    <w:rsid w:val="00916D27"/>
    <w:rsid w:val="00917357"/>
    <w:rsid w:val="00917B66"/>
    <w:rsid w:val="00917F6D"/>
    <w:rsid w:val="0092000C"/>
    <w:rsid w:val="0092010B"/>
    <w:rsid w:val="0092159D"/>
    <w:rsid w:val="0092179C"/>
    <w:rsid w:val="00921CDD"/>
    <w:rsid w:val="009229A7"/>
    <w:rsid w:val="00922C9A"/>
    <w:rsid w:val="00922DCD"/>
    <w:rsid w:val="00922E13"/>
    <w:rsid w:val="00923290"/>
    <w:rsid w:val="00923ADA"/>
    <w:rsid w:val="00923C0A"/>
    <w:rsid w:val="0092407F"/>
    <w:rsid w:val="00924AA3"/>
    <w:rsid w:val="00925051"/>
    <w:rsid w:val="009255AA"/>
    <w:rsid w:val="00925770"/>
    <w:rsid w:val="00925935"/>
    <w:rsid w:val="00926267"/>
    <w:rsid w:val="0092693C"/>
    <w:rsid w:val="00926D24"/>
    <w:rsid w:val="00926DFB"/>
    <w:rsid w:val="009274FE"/>
    <w:rsid w:val="00930952"/>
    <w:rsid w:val="00931437"/>
    <w:rsid w:val="00931689"/>
    <w:rsid w:val="009325F2"/>
    <w:rsid w:val="00932FBC"/>
    <w:rsid w:val="00933246"/>
    <w:rsid w:val="00934438"/>
    <w:rsid w:val="0093471D"/>
    <w:rsid w:val="00934856"/>
    <w:rsid w:val="00934EAF"/>
    <w:rsid w:val="009358A2"/>
    <w:rsid w:val="00935A39"/>
    <w:rsid w:val="00935DC6"/>
    <w:rsid w:val="00936427"/>
    <w:rsid w:val="00936646"/>
    <w:rsid w:val="00936DFD"/>
    <w:rsid w:val="0093766A"/>
    <w:rsid w:val="00937EFD"/>
    <w:rsid w:val="00940732"/>
    <w:rsid w:val="00940B99"/>
    <w:rsid w:val="00940B9D"/>
    <w:rsid w:val="00940C70"/>
    <w:rsid w:val="00940FC5"/>
    <w:rsid w:val="00942979"/>
    <w:rsid w:val="00943269"/>
    <w:rsid w:val="00943B46"/>
    <w:rsid w:val="009444E8"/>
    <w:rsid w:val="0094470D"/>
    <w:rsid w:val="00944A05"/>
    <w:rsid w:val="0094547F"/>
    <w:rsid w:val="00945D23"/>
    <w:rsid w:val="00945FDF"/>
    <w:rsid w:val="009461FD"/>
    <w:rsid w:val="009467AB"/>
    <w:rsid w:val="00946FF2"/>
    <w:rsid w:val="00947042"/>
    <w:rsid w:val="00947597"/>
    <w:rsid w:val="009475B3"/>
    <w:rsid w:val="00947CB1"/>
    <w:rsid w:val="009502E7"/>
    <w:rsid w:val="00950685"/>
    <w:rsid w:val="00950723"/>
    <w:rsid w:val="00950DF9"/>
    <w:rsid w:val="0095135E"/>
    <w:rsid w:val="009515E1"/>
    <w:rsid w:val="00951659"/>
    <w:rsid w:val="009518DA"/>
    <w:rsid w:val="00951CFA"/>
    <w:rsid w:val="009529C7"/>
    <w:rsid w:val="00952BC6"/>
    <w:rsid w:val="00952DEA"/>
    <w:rsid w:val="00953870"/>
    <w:rsid w:val="0095420A"/>
    <w:rsid w:val="009547D1"/>
    <w:rsid w:val="00954959"/>
    <w:rsid w:val="00954CA6"/>
    <w:rsid w:val="009550FB"/>
    <w:rsid w:val="009557F0"/>
    <w:rsid w:val="00955A7D"/>
    <w:rsid w:val="00956047"/>
    <w:rsid w:val="0095720D"/>
    <w:rsid w:val="00957336"/>
    <w:rsid w:val="0095768B"/>
    <w:rsid w:val="00957724"/>
    <w:rsid w:val="009577D4"/>
    <w:rsid w:val="00957885"/>
    <w:rsid w:val="009579F5"/>
    <w:rsid w:val="00960331"/>
    <w:rsid w:val="009604D6"/>
    <w:rsid w:val="00960E16"/>
    <w:rsid w:val="00960FF3"/>
    <w:rsid w:val="0096165D"/>
    <w:rsid w:val="0096221E"/>
    <w:rsid w:val="00962400"/>
    <w:rsid w:val="00962949"/>
    <w:rsid w:val="00962E35"/>
    <w:rsid w:val="009635D7"/>
    <w:rsid w:val="0096392B"/>
    <w:rsid w:val="00963A30"/>
    <w:rsid w:val="00964B35"/>
    <w:rsid w:val="00965151"/>
    <w:rsid w:val="00965947"/>
    <w:rsid w:val="00965C3D"/>
    <w:rsid w:val="009660A6"/>
    <w:rsid w:val="00966C58"/>
    <w:rsid w:val="00966C99"/>
    <w:rsid w:val="009707AC"/>
    <w:rsid w:val="00970ABC"/>
    <w:rsid w:val="00971405"/>
    <w:rsid w:val="009714BD"/>
    <w:rsid w:val="009719C9"/>
    <w:rsid w:val="00971FF4"/>
    <w:rsid w:val="00972033"/>
    <w:rsid w:val="0097239C"/>
    <w:rsid w:val="00972BFB"/>
    <w:rsid w:val="009736D2"/>
    <w:rsid w:val="00973780"/>
    <w:rsid w:val="0097383E"/>
    <w:rsid w:val="009739A9"/>
    <w:rsid w:val="00973E50"/>
    <w:rsid w:val="00973F5C"/>
    <w:rsid w:val="00974507"/>
    <w:rsid w:val="00974C7A"/>
    <w:rsid w:val="009751B2"/>
    <w:rsid w:val="00975CC6"/>
    <w:rsid w:val="009764F3"/>
    <w:rsid w:val="0097696E"/>
    <w:rsid w:val="00976C07"/>
    <w:rsid w:val="00977A06"/>
    <w:rsid w:val="00977CB4"/>
    <w:rsid w:val="00980B17"/>
    <w:rsid w:val="00980D98"/>
    <w:rsid w:val="009810C8"/>
    <w:rsid w:val="009815B1"/>
    <w:rsid w:val="00981710"/>
    <w:rsid w:val="00981BD9"/>
    <w:rsid w:val="00981C9D"/>
    <w:rsid w:val="00982519"/>
    <w:rsid w:val="00982847"/>
    <w:rsid w:val="0098285F"/>
    <w:rsid w:val="00983E3E"/>
    <w:rsid w:val="00983F62"/>
    <w:rsid w:val="00984133"/>
    <w:rsid w:val="00985848"/>
    <w:rsid w:val="00985DC8"/>
    <w:rsid w:val="00986126"/>
    <w:rsid w:val="0098620C"/>
    <w:rsid w:val="00986E79"/>
    <w:rsid w:val="009878B6"/>
    <w:rsid w:val="00987B4D"/>
    <w:rsid w:val="00987EAD"/>
    <w:rsid w:val="00990AD2"/>
    <w:rsid w:val="00990CFC"/>
    <w:rsid w:val="00990E22"/>
    <w:rsid w:val="009915E6"/>
    <w:rsid w:val="00991E34"/>
    <w:rsid w:val="00992179"/>
    <w:rsid w:val="00992686"/>
    <w:rsid w:val="00992B42"/>
    <w:rsid w:val="009932FD"/>
    <w:rsid w:val="009934F5"/>
    <w:rsid w:val="00993564"/>
    <w:rsid w:val="00993620"/>
    <w:rsid w:val="00993822"/>
    <w:rsid w:val="00993C74"/>
    <w:rsid w:val="00994555"/>
    <w:rsid w:val="00995011"/>
    <w:rsid w:val="00995352"/>
    <w:rsid w:val="00995619"/>
    <w:rsid w:val="0099632D"/>
    <w:rsid w:val="00996592"/>
    <w:rsid w:val="0099681B"/>
    <w:rsid w:val="00996E97"/>
    <w:rsid w:val="00997154"/>
    <w:rsid w:val="0099721B"/>
    <w:rsid w:val="00997D52"/>
    <w:rsid w:val="009A0718"/>
    <w:rsid w:val="009A0843"/>
    <w:rsid w:val="009A0953"/>
    <w:rsid w:val="009A0B4E"/>
    <w:rsid w:val="009A187F"/>
    <w:rsid w:val="009A27B6"/>
    <w:rsid w:val="009A3166"/>
    <w:rsid w:val="009A3DC1"/>
    <w:rsid w:val="009A4105"/>
    <w:rsid w:val="009A4EDA"/>
    <w:rsid w:val="009A5615"/>
    <w:rsid w:val="009A5B78"/>
    <w:rsid w:val="009A616D"/>
    <w:rsid w:val="009A68E4"/>
    <w:rsid w:val="009A758F"/>
    <w:rsid w:val="009A77FD"/>
    <w:rsid w:val="009B01B6"/>
    <w:rsid w:val="009B09BD"/>
    <w:rsid w:val="009B09CA"/>
    <w:rsid w:val="009B0A28"/>
    <w:rsid w:val="009B0C42"/>
    <w:rsid w:val="009B0EF5"/>
    <w:rsid w:val="009B0EFC"/>
    <w:rsid w:val="009B21A1"/>
    <w:rsid w:val="009B26CC"/>
    <w:rsid w:val="009B2853"/>
    <w:rsid w:val="009B287D"/>
    <w:rsid w:val="009B29C8"/>
    <w:rsid w:val="009B2A77"/>
    <w:rsid w:val="009B2A8D"/>
    <w:rsid w:val="009B384C"/>
    <w:rsid w:val="009B3B9E"/>
    <w:rsid w:val="009B4377"/>
    <w:rsid w:val="009B49F7"/>
    <w:rsid w:val="009B6627"/>
    <w:rsid w:val="009B7284"/>
    <w:rsid w:val="009B7C0B"/>
    <w:rsid w:val="009C0177"/>
    <w:rsid w:val="009C0232"/>
    <w:rsid w:val="009C1713"/>
    <w:rsid w:val="009C1FDF"/>
    <w:rsid w:val="009C2260"/>
    <w:rsid w:val="009C2F80"/>
    <w:rsid w:val="009C3D91"/>
    <w:rsid w:val="009C46FF"/>
    <w:rsid w:val="009C474A"/>
    <w:rsid w:val="009C4AA7"/>
    <w:rsid w:val="009C4F18"/>
    <w:rsid w:val="009C5299"/>
    <w:rsid w:val="009C61F3"/>
    <w:rsid w:val="009C658E"/>
    <w:rsid w:val="009C7287"/>
    <w:rsid w:val="009C7312"/>
    <w:rsid w:val="009C769F"/>
    <w:rsid w:val="009C7E2F"/>
    <w:rsid w:val="009D0650"/>
    <w:rsid w:val="009D1213"/>
    <w:rsid w:val="009D19C2"/>
    <w:rsid w:val="009D1C36"/>
    <w:rsid w:val="009D1DED"/>
    <w:rsid w:val="009D244C"/>
    <w:rsid w:val="009D25F8"/>
    <w:rsid w:val="009D2874"/>
    <w:rsid w:val="009D320D"/>
    <w:rsid w:val="009D3FA0"/>
    <w:rsid w:val="009D40BA"/>
    <w:rsid w:val="009D4397"/>
    <w:rsid w:val="009D467D"/>
    <w:rsid w:val="009D4BD9"/>
    <w:rsid w:val="009D5256"/>
    <w:rsid w:val="009D545B"/>
    <w:rsid w:val="009D572A"/>
    <w:rsid w:val="009D5977"/>
    <w:rsid w:val="009D5CAA"/>
    <w:rsid w:val="009D60F8"/>
    <w:rsid w:val="009D6390"/>
    <w:rsid w:val="009D6882"/>
    <w:rsid w:val="009D72E0"/>
    <w:rsid w:val="009D750F"/>
    <w:rsid w:val="009D7EF2"/>
    <w:rsid w:val="009E003E"/>
    <w:rsid w:val="009E0176"/>
    <w:rsid w:val="009E0221"/>
    <w:rsid w:val="009E0AE6"/>
    <w:rsid w:val="009E0D55"/>
    <w:rsid w:val="009E1056"/>
    <w:rsid w:val="009E17F1"/>
    <w:rsid w:val="009E1E85"/>
    <w:rsid w:val="009E1EB4"/>
    <w:rsid w:val="009E216D"/>
    <w:rsid w:val="009E2199"/>
    <w:rsid w:val="009E3993"/>
    <w:rsid w:val="009E3BAA"/>
    <w:rsid w:val="009E3D04"/>
    <w:rsid w:val="009E4199"/>
    <w:rsid w:val="009E4656"/>
    <w:rsid w:val="009E4C52"/>
    <w:rsid w:val="009E4DFA"/>
    <w:rsid w:val="009E519C"/>
    <w:rsid w:val="009E6462"/>
    <w:rsid w:val="009E6E70"/>
    <w:rsid w:val="009E72A9"/>
    <w:rsid w:val="009E7821"/>
    <w:rsid w:val="009E790B"/>
    <w:rsid w:val="009F0CCD"/>
    <w:rsid w:val="009F12D8"/>
    <w:rsid w:val="009F248B"/>
    <w:rsid w:val="009F28B1"/>
    <w:rsid w:val="009F2F45"/>
    <w:rsid w:val="009F3023"/>
    <w:rsid w:val="009F34D2"/>
    <w:rsid w:val="009F3674"/>
    <w:rsid w:val="009F3ED5"/>
    <w:rsid w:val="009F46A1"/>
    <w:rsid w:val="009F63FB"/>
    <w:rsid w:val="009F6F04"/>
    <w:rsid w:val="009F7ECE"/>
    <w:rsid w:val="00A00041"/>
    <w:rsid w:val="00A005BB"/>
    <w:rsid w:val="00A00C15"/>
    <w:rsid w:val="00A015BE"/>
    <w:rsid w:val="00A017A7"/>
    <w:rsid w:val="00A01813"/>
    <w:rsid w:val="00A0234B"/>
    <w:rsid w:val="00A0240B"/>
    <w:rsid w:val="00A03C4C"/>
    <w:rsid w:val="00A04176"/>
    <w:rsid w:val="00A0431C"/>
    <w:rsid w:val="00A06255"/>
    <w:rsid w:val="00A06527"/>
    <w:rsid w:val="00A06847"/>
    <w:rsid w:val="00A06869"/>
    <w:rsid w:val="00A06A03"/>
    <w:rsid w:val="00A06A5F"/>
    <w:rsid w:val="00A07396"/>
    <w:rsid w:val="00A074F2"/>
    <w:rsid w:val="00A07B99"/>
    <w:rsid w:val="00A07F94"/>
    <w:rsid w:val="00A10004"/>
    <w:rsid w:val="00A103A2"/>
    <w:rsid w:val="00A104A3"/>
    <w:rsid w:val="00A107DA"/>
    <w:rsid w:val="00A10EF1"/>
    <w:rsid w:val="00A11638"/>
    <w:rsid w:val="00A11664"/>
    <w:rsid w:val="00A122A2"/>
    <w:rsid w:val="00A1296A"/>
    <w:rsid w:val="00A13190"/>
    <w:rsid w:val="00A135D9"/>
    <w:rsid w:val="00A13F77"/>
    <w:rsid w:val="00A14025"/>
    <w:rsid w:val="00A14032"/>
    <w:rsid w:val="00A1408F"/>
    <w:rsid w:val="00A14361"/>
    <w:rsid w:val="00A14DE8"/>
    <w:rsid w:val="00A158FE"/>
    <w:rsid w:val="00A15C67"/>
    <w:rsid w:val="00A15C9D"/>
    <w:rsid w:val="00A15CAA"/>
    <w:rsid w:val="00A1650A"/>
    <w:rsid w:val="00A1713A"/>
    <w:rsid w:val="00A17F59"/>
    <w:rsid w:val="00A202A3"/>
    <w:rsid w:val="00A2045B"/>
    <w:rsid w:val="00A2099C"/>
    <w:rsid w:val="00A20A61"/>
    <w:rsid w:val="00A20C04"/>
    <w:rsid w:val="00A23C17"/>
    <w:rsid w:val="00A24309"/>
    <w:rsid w:val="00A251B5"/>
    <w:rsid w:val="00A253B8"/>
    <w:rsid w:val="00A254EE"/>
    <w:rsid w:val="00A25610"/>
    <w:rsid w:val="00A26B87"/>
    <w:rsid w:val="00A271F9"/>
    <w:rsid w:val="00A272A6"/>
    <w:rsid w:val="00A27432"/>
    <w:rsid w:val="00A2779D"/>
    <w:rsid w:val="00A27CE9"/>
    <w:rsid w:val="00A27FFB"/>
    <w:rsid w:val="00A30585"/>
    <w:rsid w:val="00A3113C"/>
    <w:rsid w:val="00A31660"/>
    <w:rsid w:val="00A31E54"/>
    <w:rsid w:val="00A32EDE"/>
    <w:rsid w:val="00A3307C"/>
    <w:rsid w:val="00A33401"/>
    <w:rsid w:val="00A33A0C"/>
    <w:rsid w:val="00A33A83"/>
    <w:rsid w:val="00A345D7"/>
    <w:rsid w:val="00A3478E"/>
    <w:rsid w:val="00A34D15"/>
    <w:rsid w:val="00A351E3"/>
    <w:rsid w:val="00A367AD"/>
    <w:rsid w:val="00A374C2"/>
    <w:rsid w:val="00A40868"/>
    <w:rsid w:val="00A40F67"/>
    <w:rsid w:val="00A4187B"/>
    <w:rsid w:val="00A41A05"/>
    <w:rsid w:val="00A41BE1"/>
    <w:rsid w:val="00A41CA9"/>
    <w:rsid w:val="00A41E69"/>
    <w:rsid w:val="00A42781"/>
    <w:rsid w:val="00A428E5"/>
    <w:rsid w:val="00A42A81"/>
    <w:rsid w:val="00A430EF"/>
    <w:rsid w:val="00A4345C"/>
    <w:rsid w:val="00A434ED"/>
    <w:rsid w:val="00A4397C"/>
    <w:rsid w:val="00A43C3A"/>
    <w:rsid w:val="00A43D78"/>
    <w:rsid w:val="00A4451B"/>
    <w:rsid w:val="00A447B3"/>
    <w:rsid w:val="00A44C20"/>
    <w:rsid w:val="00A44FE7"/>
    <w:rsid w:val="00A45300"/>
    <w:rsid w:val="00A45779"/>
    <w:rsid w:val="00A45978"/>
    <w:rsid w:val="00A46CEE"/>
    <w:rsid w:val="00A47BD8"/>
    <w:rsid w:val="00A505F7"/>
    <w:rsid w:val="00A50659"/>
    <w:rsid w:val="00A510CC"/>
    <w:rsid w:val="00A515FE"/>
    <w:rsid w:val="00A51A22"/>
    <w:rsid w:val="00A52F8B"/>
    <w:rsid w:val="00A5325B"/>
    <w:rsid w:val="00A534E1"/>
    <w:rsid w:val="00A53569"/>
    <w:rsid w:val="00A53623"/>
    <w:rsid w:val="00A53624"/>
    <w:rsid w:val="00A53D2B"/>
    <w:rsid w:val="00A541AB"/>
    <w:rsid w:val="00A5425C"/>
    <w:rsid w:val="00A54316"/>
    <w:rsid w:val="00A5450B"/>
    <w:rsid w:val="00A5451E"/>
    <w:rsid w:val="00A54548"/>
    <w:rsid w:val="00A55BA9"/>
    <w:rsid w:val="00A55F43"/>
    <w:rsid w:val="00A56429"/>
    <w:rsid w:val="00A56773"/>
    <w:rsid w:val="00A56A46"/>
    <w:rsid w:val="00A56F02"/>
    <w:rsid w:val="00A5715F"/>
    <w:rsid w:val="00A579F0"/>
    <w:rsid w:val="00A57ACD"/>
    <w:rsid w:val="00A57E75"/>
    <w:rsid w:val="00A60044"/>
    <w:rsid w:val="00A6039F"/>
    <w:rsid w:val="00A6137D"/>
    <w:rsid w:val="00A613C4"/>
    <w:rsid w:val="00A616FD"/>
    <w:rsid w:val="00A618E0"/>
    <w:rsid w:val="00A61B8A"/>
    <w:rsid w:val="00A625F2"/>
    <w:rsid w:val="00A628D8"/>
    <w:rsid w:val="00A6297C"/>
    <w:rsid w:val="00A63EC6"/>
    <w:rsid w:val="00A6412F"/>
    <w:rsid w:val="00A645C8"/>
    <w:rsid w:val="00A64ABF"/>
    <w:rsid w:val="00A655A3"/>
    <w:rsid w:val="00A65D7C"/>
    <w:rsid w:val="00A65EB9"/>
    <w:rsid w:val="00A65ECA"/>
    <w:rsid w:val="00A66163"/>
    <w:rsid w:val="00A66578"/>
    <w:rsid w:val="00A67078"/>
    <w:rsid w:val="00A676B4"/>
    <w:rsid w:val="00A67A15"/>
    <w:rsid w:val="00A67F15"/>
    <w:rsid w:val="00A702E0"/>
    <w:rsid w:val="00A71204"/>
    <w:rsid w:val="00A71FA0"/>
    <w:rsid w:val="00A72B1F"/>
    <w:rsid w:val="00A72DC9"/>
    <w:rsid w:val="00A73297"/>
    <w:rsid w:val="00A7337D"/>
    <w:rsid w:val="00A740F8"/>
    <w:rsid w:val="00A7421E"/>
    <w:rsid w:val="00A74514"/>
    <w:rsid w:val="00A74516"/>
    <w:rsid w:val="00A7468E"/>
    <w:rsid w:val="00A746A6"/>
    <w:rsid w:val="00A74BDD"/>
    <w:rsid w:val="00A74EF2"/>
    <w:rsid w:val="00A74FE0"/>
    <w:rsid w:val="00A758EB"/>
    <w:rsid w:val="00A7766A"/>
    <w:rsid w:val="00A77F19"/>
    <w:rsid w:val="00A77F1A"/>
    <w:rsid w:val="00A77FDD"/>
    <w:rsid w:val="00A804F1"/>
    <w:rsid w:val="00A80E8B"/>
    <w:rsid w:val="00A811C2"/>
    <w:rsid w:val="00A81698"/>
    <w:rsid w:val="00A81877"/>
    <w:rsid w:val="00A81C3C"/>
    <w:rsid w:val="00A82928"/>
    <w:rsid w:val="00A8372C"/>
    <w:rsid w:val="00A83DA8"/>
    <w:rsid w:val="00A83DD4"/>
    <w:rsid w:val="00A8470B"/>
    <w:rsid w:val="00A848EB"/>
    <w:rsid w:val="00A84EAF"/>
    <w:rsid w:val="00A85773"/>
    <w:rsid w:val="00A8599A"/>
    <w:rsid w:val="00A85A47"/>
    <w:rsid w:val="00A85B09"/>
    <w:rsid w:val="00A862C0"/>
    <w:rsid w:val="00A863C0"/>
    <w:rsid w:val="00A86484"/>
    <w:rsid w:val="00A86568"/>
    <w:rsid w:val="00A865C3"/>
    <w:rsid w:val="00A86612"/>
    <w:rsid w:val="00A86A80"/>
    <w:rsid w:val="00A86F30"/>
    <w:rsid w:val="00A87248"/>
    <w:rsid w:val="00A905AC"/>
    <w:rsid w:val="00A90FC3"/>
    <w:rsid w:val="00A91DED"/>
    <w:rsid w:val="00A926F6"/>
    <w:rsid w:val="00A92B7B"/>
    <w:rsid w:val="00A93418"/>
    <w:rsid w:val="00A93425"/>
    <w:rsid w:val="00A9420C"/>
    <w:rsid w:val="00A94A4A"/>
    <w:rsid w:val="00A9523F"/>
    <w:rsid w:val="00A95735"/>
    <w:rsid w:val="00A9575E"/>
    <w:rsid w:val="00A9674A"/>
    <w:rsid w:val="00A97513"/>
    <w:rsid w:val="00A97A85"/>
    <w:rsid w:val="00A97CC8"/>
    <w:rsid w:val="00A97D0C"/>
    <w:rsid w:val="00A97E03"/>
    <w:rsid w:val="00AA07C3"/>
    <w:rsid w:val="00AA0CEA"/>
    <w:rsid w:val="00AA17EA"/>
    <w:rsid w:val="00AA1B9B"/>
    <w:rsid w:val="00AA1D53"/>
    <w:rsid w:val="00AA1FB1"/>
    <w:rsid w:val="00AA3323"/>
    <w:rsid w:val="00AA3B77"/>
    <w:rsid w:val="00AA3B7E"/>
    <w:rsid w:val="00AA4745"/>
    <w:rsid w:val="00AA4E6F"/>
    <w:rsid w:val="00AA5C95"/>
    <w:rsid w:val="00AA6399"/>
    <w:rsid w:val="00AA670C"/>
    <w:rsid w:val="00AA6E31"/>
    <w:rsid w:val="00AA7AEC"/>
    <w:rsid w:val="00AB02B4"/>
    <w:rsid w:val="00AB0416"/>
    <w:rsid w:val="00AB06B4"/>
    <w:rsid w:val="00AB0A51"/>
    <w:rsid w:val="00AB17F2"/>
    <w:rsid w:val="00AB1F4B"/>
    <w:rsid w:val="00AB229F"/>
    <w:rsid w:val="00AB2FC4"/>
    <w:rsid w:val="00AB31DD"/>
    <w:rsid w:val="00AB3BCD"/>
    <w:rsid w:val="00AB4742"/>
    <w:rsid w:val="00AB4AC3"/>
    <w:rsid w:val="00AB560A"/>
    <w:rsid w:val="00AB5A72"/>
    <w:rsid w:val="00AB630E"/>
    <w:rsid w:val="00AB63C7"/>
    <w:rsid w:val="00AB72CA"/>
    <w:rsid w:val="00AC0F2A"/>
    <w:rsid w:val="00AC12F1"/>
    <w:rsid w:val="00AC1343"/>
    <w:rsid w:val="00AC1936"/>
    <w:rsid w:val="00AC1C0B"/>
    <w:rsid w:val="00AC1EA6"/>
    <w:rsid w:val="00AC21A0"/>
    <w:rsid w:val="00AC2417"/>
    <w:rsid w:val="00AC2BC4"/>
    <w:rsid w:val="00AC2F8B"/>
    <w:rsid w:val="00AC3EA6"/>
    <w:rsid w:val="00AC43B0"/>
    <w:rsid w:val="00AC4AB9"/>
    <w:rsid w:val="00AC4DFD"/>
    <w:rsid w:val="00AC4EBC"/>
    <w:rsid w:val="00AC5122"/>
    <w:rsid w:val="00AC529C"/>
    <w:rsid w:val="00AC52A9"/>
    <w:rsid w:val="00AC53BE"/>
    <w:rsid w:val="00AC5804"/>
    <w:rsid w:val="00AC5EF4"/>
    <w:rsid w:val="00AC5EF7"/>
    <w:rsid w:val="00AC5F95"/>
    <w:rsid w:val="00AC652B"/>
    <w:rsid w:val="00AC6CE1"/>
    <w:rsid w:val="00AC6EEE"/>
    <w:rsid w:val="00AC71A2"/>
    <w:rsid w:val="00AC779E"/>
    <w:rsid w:val="00AC7B79"/>
    <w:rsid w:val="00AD063F"/>
    <w:rsid w:val="00AD096B"/>
    <w:rsid w:val="00AD119E"/>
    <w:rsid w:val="00AD15C1"/>
    <w:rsid w:val="00AD1E86"/>
    <w:rsid w:val="00AD2325"/>
    <w:rsid w:val="00AD28B6"/>
    <w:rsid w:val="00AD29EF"/>
    <w:rsid w:val="00AD2BE7"/>
    <w:rsid w:val="00AD2D54"/>
    <w:rsid w:val="00AD32DC"/>
    <w:rsid w:val="00AD410A"/>
    <w:rsid w:val="00AD41DA"/>
    <w:rsid w:val="00AD457D"/>
    <w:rsid w:val="00AD4832"/>
    <w:rsid w:val="00AD558A"/>
    <w:rsid w:val="00AD6361"/>
    <w:rsid w:val="00AD689E"/>
    <w:rsid w:val="00AD6EBC"/>
    <w:rsid w:val="00AD784D"/>
    <w:rsid w:val="00AD7CE4"/>
    <w:rsid w:val="00AE09CF"/>
    <w:rsid w:val="00AE0AB4"/>
    <w:rsid w:val="00AE1594"/>
    <w:rsid w:val="00AE20D2"/>
    <w:rsid w:val="00AE23DB"/>
    <w:rsid w:val="00AE2533"/>
    <w:rsid w:val="00AE25DA"/>
    <w:rsid w:val="00AE306C"/>
    <w:rsid w:val="00AE3BB4"/>
    <w:rsid w:val="00AE3C9D"/>
    <w:rsid w:val="00AE3CA5"/>
    <w:rsid w:val="00AE3CCA"/>
    <w:rsid w:val="00AE49DB"/>
    <w:rsid w:val="00AE4BC7"/>
    <w:rsid w:val="00AE4CBB"/>
    <w:rsid w:val="00AE4D08"/>
    <w:rsid w:val="00AE564D"/>
    <w:rsid w:val="00AE57C8"/>
    <w:rsid w:val="00AE5A3C"/>
    <w:rsid w:val="00AE5E0E"/>
    <w:rsid w:val="00AE5FCD"/>
    <w:rsid w:val="00AE65B4"/>
    <w:rsid w:val="00AE6C81"/>
    <w:rsid w:val="00AE71B5"/>
    <w:rsid w:val="00AE7824"/>
    <w:rsid w:val="00AE7984"/>
    <w:rsid w:val="00AE7A85"/>
    <w:rsid w:val="00AE7C82"/>
    <w:rsid w:val="00AF069E"/>
    <w:rsid w:val="00AF1523"/>
    <w:rsid w:val="00AF1C71"/>
    <w:rsid w:val="00AF2E40"/>
    <w:rsid w:val="00AF2F85"/>
    <w:rsid w:val="00AF3770"/>
    <w:rsid w:val="00AF38BC"/>
    <w:rsid w:val="00AF3FC0"/>
    <w:rsid w:val="00AF4613"/>
    <w:rsid w:val="00AF4B1F"/>
    <w:rsid w:val="00AF5286"/>
    <w:rsid w:val="00AF5916"/>
    <w:rsid w:val="00AF5CD5"/>
    <w:rsid w:val="00AF6C5B"/>
    <w:rsid w:val="00AF76C8"/>
    <w:rsid w:val="00AF7BEF"/>
    <w:rsid w:val="00AF7D7F"/>
    <w:rsid w:val="00AF7F68"/>
    <w:rsid w:val="00B0030F"/>
    <w:rsid w:val="00B009EA"/>
    <w:rsid w:val="00B00A76"/>
    <w:rsid w:val="00B00C04"/>
    <w:rsid w:val="00B013F5"/>
    <w:rsid w:val="00B0147E"/>
    <w:rsid w:val="00B01718"/>
    <w:rsid w:val="00B0177F"/>
    <w:rsid w:val="00B01A05"/>
    <w:rsid w:val="00B0233E"/>
    <w:rsid w:val="00B02C15"/>
    <w:rsid w:val="00B03011"/>
    <w:rsid w:val="00B032EC"/>
    <w:rsid w:val="00B036C9"/>
    <w:rsid w:val="00B039D0"/>
    <w:rsid w:val="00B04646"/>
    <w:rsid w:val="00B04F02"/>
    <w:rsid w:val="00B06364"/>
    <w:rsid w:val="00B070E7"/>
    <w:rsid w:val="00B0731E"/>
    <w:rsid w:val="00B102F6"/>
    <w:rsid w:val="00B10783"/>
    <w:rsid w:val="00B10AC0"/>
    <w:rsid w:val="00B10F20"/>
    <w:rsid w:val="00B126C1"/>
    <w:rsid w:val="00B127CD"/>
    <w:rsid w:val="00B13419"/>
    <w:rsid w:val="00B1492F"/>
    <w:rsid w:val="00B14A0E"/>
    <w:rsid w:val="00B14D72"/>
    <w:rsid w:val="00B14FB2"/>
    <w:rsid w:val="00B1514A"/>
    <w:rsid w:val="00B1535B"/>
    <w:rsid w:val="00B1597E"/>
    <w:rsid w:val="00B15C9A"/>
    <w:rsid w:val="00B15E86"/>
    <w:rsid w:val="00B166A9"/>
    <w:rsid w:val="00B16CE4"/>
    <w:rsid w:val="00B177FB"/>
    <w:rsid w:val="00B17955"/>
    <w:rsid w:val="00B17C4B"/>
    <w:rsid w:val="00B17D20"/>
    <w:rsid w:val="00B2019E"/>
    <w:rsid w:val="00B20500"/>
    <w:rsid w:val="00B20502"/>
    <w:rsid w:val="00B20572"/>
    <w:rsid w:val="00B21220"/>
    <w:rsid w:val="00B2124A"/>
    <w:rsid w:val="00B21B6A"/>
    <w:rsid w:val="00B21D64"/>
    <w:rsid w:val="00B2285B"/>
    <w:rsid w:val="00B23950"/>
    <w:rsid w:val="00B250CD"/>
    <w:rsid w:val="00B2595F"/>
    <w:rsid w:val="00B25C2B"/>
    <w:rsid w:val="00B25D4A"/>
    <w:rsid w:val="00B27385"/>
    <w:rsid w:val="00B276C5"/>
    <w:rsid w:val="00B30189"/>
    <w:rsid w:val="00B30EB1"/>
    <w:rsid w:val="00B31AC9"/>
    <w:rsid w:val="00B31BCE"/>
    <w:rsid w:val="00B31FD8"/>
    <w:rsid w:val="00B327D5"/>
    <w:rsid w:val="00B32B6F"/>
    <w:rsid w:val="00B32DE9"/>
    <w:rsid w:val="00B332EC"/>
    <w:rsid w:val="00B335C0"/>
    <w:rsid w:val="00B336D7"/>
    <w:rsid w:val="00B338E7"/>
    <w:rsid w:val="00B33C25"/>
    <w:rsid w:val="00B34499"/>
    <w:rsid w:val="00B34650"/>
    <w:rsid w:val="00B348CE"/>
    <w:rsid w:val="00B34EC8"/>
    <w:rsid w:val="00B34EDE"/>
    <w:rsid w:val="00B35379"/>
    <w:rsid w:val="00B35A1E"/>
    <w:rsid w:val="00B36518"/>
    <w:rsid w:val="00B36F35"/>
    <w:rsid w:val="00B3730A"/>
    <w:rsid w:val="00B4091F"/>
    <w:rsid w:val="00B413B3"/>
    <w:rsid w:val="00B414B7"/>
    <w:rsid w:val="00B41DF1"/>
    <w:rsid w:val="00B42B23"/>
    <w:rsid w:val="00B42B76"/>
    <w:rsid w:val="00B42F6E"/>
    <w:rsid w:val="00B43020"/>
    <w:rsid w:val="00B43382"/>
    <w:rsid w:val="00B43688"/>
    <w:rsid w:val="00B4449D"/>
    <w:rsid w:val="00B4462B"/>
    <w:rsid w:val="00B449B9"/>
    <w:rsid w:val="00B44BFD"/>
    <w:rsid w:val="00B4546B"/>
    <w:rsid w:val="00B45CBB"/>
    <w:rsid w:val="00B46130"/>
    <w:rsid w:val="00B461F7"/>
    <w:rsid w:val="00B464C4"/>
    <w:rsid w:val="00B46D85"/>
    <w:rsid w:val="00B47257"/>
    <w:rsid w:val="00B4752B"/>
    <w:rsid w:val="00B4771A"/>
    <w:rsid w:val="00B47A55"/>
    <w:rsid w:val="00B47DAD"/>
    <w:rsid w:val="00B47F9E"/>
    <w:rsid w:val="00B50325"/>
    <w:rsid w:val="00B509CA"/>
    <w:rsid w:val="00B50A7D"/>
    <w:rsid w:val="00B512CA"/>
    <w:rsid w:val="00B51482"/>
    <w:rsid w:val="00B52BEB"/>
    <w:rsid w:val="00B52E96"/>
    <w:rsid w:val="00B54005"/>
    <w:rsid w:val="00B544C5"/>
    <w:rsid w:val="00B5453B"/>
    <w:rsid w:val="00B551C2"/>
    <w:rsid w:val="00B55295"/>
    <w:rsid w:val="00B55CAF"/>
    <w:rsid w:val="00B56614"/>
    <w:rsid w:val="00B567E7"/>
    <w:rsid w:val="00B56B6C"/>
    <w:rsid w:val="00B56BDE"/>
    <w:rsid w:val="00B57C23"/>
    <w:rsid w:val="00B608A3"/>
    <w:rsid w:val="00B61426"/>
    <w:rsid w:val="00B6148A"/>
    <w:rsid w:val="00B62A3C"/>
    <w:rsid w:val="00B62A7D"/>
    <w:rsid w:val="00B62C3D"/>
    <w:rsid w:val="00B637C0"/>
    <w:rsid w:val="00B63B5E"/>
    <w:rsid w:val="00B63DE6"/>
    <w:rsid w:val="00B64048"/>
    <w:rsid w:val="00B649BF"/>
    <w:rsid w:val="00B655D6"/>
    <w:rsid w:val="00B6580C"/>
    <w:rsid w:val="00B65AC2"/>
    <w:rsid w:val="00B662BB"/>
    <w:rsid w:val="00B66B20"/>
    <w:rsid w:val="00B6716C"/>
    <w:rsid w:val="00B67252"/>
    <w:rsid w:val="00B679F1"/>
    <w:rsid w:val="00B70061"/>
    <w:rsid w:val="00B708E7"/>
    <w:rsid w:val="00B70B7B"/>
    <w:rsid w:val="00B71ABE"/>
    <w:rsid w:val="00B71BC4"/>
    <w:rsid w:val="00B71C77"/>
    <w:rsid w:val="00B72013"/>
    <w:rsid w:val="00B72113"/>
    <w:rsid w:val="00B72767"/>
    <w:rsid w:val="00B736B5"/>
    <w:rsid w:val="00B73ADE"/>
    <w:rsid w:val="00B744E5"/>
    <w:rsid w:val="00B74F0F"/>
    <w:rsid w:val="00B756E7"/>
    <w:rsid w:val="00B757B2"/>
    <w:rsid w:val="00B757FF"/>
    <w:rsid w:val="00B758B6"/>
    <w:rsid w:val="00B75E69"/>
    <w:rsid w:val="00B76224"/>
    <w:rsid w:val="00B76299"/>
    <w:rsid w:val="00B7679C"/>
    <w:rsid w:val="00B76DB4"/>
    <w:rsid w:val="00B76EE2"/>
    <w:rsid w:val="00B77556"/>
    <w:rsid w:val="00B7755C"/>
    <w:rsid w:val="00B802B8"/>
    <w:rsid w:val="00B81134"/>
    <w:rsid w:val="00B816BF"/>
    <w:rsid w:val="00B81A30"/>
    <w:rsid w:val="00B8258F"/>
    <w:rsid w:val="00B8273C"/>
    <w:rsid w:val="00B83256"/>
    <w:rsid w:val="00B836D5"/>
    <w:rsid w:val="00B84010"/>
    <w:rsid w:val="00B84838"/>
    <w:rsid w:val="00B850B4"/>
    <w:rsid w:val="00B85318"/>
    <w:rsid w:val="00B853AF"/>
    <w:rsid w:val="00B85C12"/>
    <w:rsid w:val="00B86693"/>
    <w:rsid w:val="00B8675A"/>
    <w:rsid w:val="00B868A9"/>
    <w:rsid w:val="00B86A5F"/>
    <w:rsid w:val="00B86AB8"/>
    <w:rsid w:val="00B87077"/>
    <w:rsid w:val="00B87546"/>
    <w:rsid w:val="00B87992"/>
    <w:rsid w:val="00B87DCA"/>
    <w:rsid w:val="00B900B7"/>
    <w:rsid w:val="00B90592"/>
    <w:rsid w:val="00B906D3"/>
    <w:rsid w:val="00B906D9"/>
    <w:rsid w:val="00B9115E"/>
    <w:rsid w:val="00B91734"/>
    <w:rsid w:val="00B92378"/>
    <w:rsid w:val="00B92694"/>
    <w:rsid w:val="00B92AB0"/>
    <w:rsid w:val="00B92C1B"/>
    <w:rsid w:val="00B92ED9"/>
    <w:rsid w:val="00B930E6"/>
    <w:rsid w:val="00B935C4"/>
    <w:rsid w:val="00B937A3"/>
    <w:rsid w:val="00B93A00"/>
    <w:rsid w:val="00B949A2"/>
    <w:rsid w:val="00B9512F"/>
    <w:rsid w:val="00B958E3"/>
    <w:rsid w:val="00B95D1F"/>
    <w:rsid w:val="00B96082"/>
    <w:rsid w:val="00B96F80"/>
    <w:rsid w:val="00B973C8"/>
    <w:rsid w:val="00B9751E"/>
    <w:rsid w:val="00B9792B"/>
    <w:rsid w:val="00BA0462"/>
    <w:rsid w:val="00BA0AAD"/>
    <w:rsid w:val="00BA10B5"/>
    <w:rsid w:val="00BA1BB8"/>
    <w:rsid w:val="00BA321A"/>
    <w:rsid w:val="00BA330B"/>
    <w:rsid w:val="00BA345A"/>
    <w:rsid w:val="00BA3757"/>
    <w:rsid w:val="00BA3837"/>
    <w:rsid w:val="00BA3A6F"/>
    <w:rsid w:val="00BA3EBC"/>
    <w:rsid w:val="00BA3EF8"/>
    <w:rsid w:val="00BA4172"/>
    <w:rsid w:val="00BA4602"/>
    <w:rsid w:val="00BA4B7F"/>
    <w:rsid w:val="00BA4EC9"/>
    <w:rsid w:val="00BA649E"/>
    <w:rsid w:val="00BA6E86"/>
    <w:rsid w:val="00BA718B"/>
    <w:rsid w:val="00BA74B4"/>
    <w:rsid w:val="00BB0361"/>
    <w:rsid w:val="00BB08BD"/>
    <w:rsid w:val="00BB0980"/>
    <w:rsid w:val="00BB0A91"/>
    <w:rsid w:val="00BB0D17"/>
    <w:rsid w:val="00BB1128"/>
    <w:rsid w:val="00BB18E4"/>
    <w:rsid w:val="00BB1C29"/>
    <w:rsid w:val="00BB1EC1"/>
    <w:rsid w:val="00BB219D"/>
    <w:rsid w:val="00BB26A5"/>
    <w:rsid w:val="00BB2754"/>
    <w:rsid w:val="00BB375F"/>
    <w:rsid w:val="00BB40EF"/>
    <w:rsid w:val="00BB42B8"/>
    <w:rsid w:val="00BB587B"/>
    <w:rsid w:val="00BB5917"/>
    <w:rsid w:val="00BB59EB"/>
    <w:rsid w:val="00BB6252"/>
    <w:rsid w:val="00BB6836"/>
    <w:rsid w:val="00BB6E8A"/>
    <w:rsid w:val="00BC00E8"/>
    <w:rsid w:val="00BC0B22"/>
    <w:rsid w:val="00BC0B4C"/>
    <w:rsid w:val="00BC1174"/>
    <w:rsid w:val="00BC11AF"/>
    <w:rsid w:val="00BC1700"/>
    <w:rsid w:val="00BC1CF5"/>
    <w:rsid w:val="00BC2007"/>
    <w:rsid w:val="00BC2313"/>
    <w:rsid w:val="00BC25DC"/>
    <w:rsid w:val="00BC275E"/>
    <w:rsid w:val="00BC2B9E"/>
    <w:rsid w:val="00BC2D2A"/>
    <w:rsid w:val="00BC38D5"/>
    <w:rsid w:val="00BC39DB"/>
    <w:rsid w:val="00BC3D85"/>
    <w:rsid w:val="00BC4B7C"/>
    <w:rsid w:val="00BC572B"/>
    <w:rsid w:val="00BC6143"/>
    <w:rsid w:val="00BC68BE"/>
    <w:rsid w:val="00BC6985"/>
    <w:rsid w:val="00BC6A29"/>
    <w:rsid w:val="00BC78B3"/>
    <w:rsid w:val="00BD113F"/>
    <w:rsid w:val="00BD1603"/>
    <w:rsid w:val="00BD1769"/>
    <w:rsid w:val="00BD1AF3"/>
    <w:rsid w:val="00BD1F0B"/>
    <w:rsid w:val="00BD21E0"/>
    <w:rsid w:val="00BD28EA"/>
    <w:rsid w:val="00BD2FCC"/>
    <w:rsid w:val="00BD35E7"/>
    <w:rsid w:val="00BD3AAC"/>
    <w:rsid w:val="00BD4514"/>
    <w:rsid w:val="00BD45E8"/>
    <w:rsid w:val="00BD4851"/>
    <w:rsid w:val="00BD4D14"/>
    <w:rsid w:val="00BD50CA"/>
    <w:rsid w:val="00BD5B60"/>
    <w:rsid w:val="00BD5D7C"/>
    <w:rsid w:val="00BD5E35"/>
    <w:rsid w:val="00BD5E64"/>
    <w:rsid w:val="00BD5F17"/>
    <w:rsid w:val="00BD629D"/>
    <w:rsid w:val="00BD71AE"/>
    <w:rsid w:val="00BD7267"/>
    <w:rsid w:val="00BE01EA"/>
    <w:rsid w:val="00BE0381"/>
    <w:rsid w:val="00BE06A1"/>
    <w:rsid w:val="00BE087A"/>
    <w:rsid w:val="00BE153B"/>
    <w:rsid w:val="00BE1923"/>
    <w:rsid w:val="00BE23CA"/>
    <w:rsid w:val="00BE2A39"/>
    <w:rsid w:val="00BE3DAC"/>
    <w:rsid w:val="00BE40AF"/>
    <w:rsid w:val="00BE4384"/>
    <w:rsid w:val="00BE4515"/>
    <w:rsid w:val="00BE5D38"/>
    <w:rsid w:val="00BE5DC6"/>
    <w:rsid w:val="00BE68A2"/>
    <w:rsid w:val="00BE6E14"/>
    <w:rsid w:val="00BF036D"/>
    <w:rsid w:val="00BF05DA"/>
    <w:rsid w:val="00BF06B4"/>
    <w:rsid w:val="00BF0B3C"/>
    <w:rsid w:val="00BF0E44"/>
    <w:rsid w:val="00BF0E8F"/>
    <w:rsid w:val="00BF14C6"/>
    <w:rsid w:val="00BF15EF"/>
    <w:rsid w:val="00BF1A06"/>
    <w:rsid w:val="00BF1D32"/>
    <w:rsid w:val="00BF2195"/>
    <w:rsid w:val="00BF2566"/>
    <w:rsid w:val="00BF2F65"/>
    <w:rsid w:val="00BF2F95"/>
    <w:rsid w:val="00BF3308"/>
    <w:rsid w:val="00BF3528"/>
    <w:rsid w:val="00BF38D8"/>
    <w:rsid w:val="00BF3958"/>
    <w:rsid w:val="00BF40AF"/>
    <w:rsid w:val="00BF4ACF"/>
    <w:rsid w:val="00BF4DCE"/>
    <w:rsid w:val="00BF4FBE"/>
    <w:rsid w:val="00BF5438"/>
    <w:rsid w:val="00BF5AB4"/>
    <w:rsid w:val="00BF6715"/>
    <w:rsid w:val="00BF6FE5"/>
    <w:rsid w:val="00BF7425"/>
    <w:rsid w:val="00BF75E5"/>
    <w:rsid w:val="00BF7694"/>
    <w:rsid w:val="00C00470"/>
    <w:rsid w:val="00C0135D"/>
    <w:rsid w:val="00C01474"/>
    <w:rsid w:val="00C01CA0"/>
    <w:rsid w:val="00C01F2F"/>
    <w:rsid w:val="00C02737"/>
    <w:rsid w:val="00C028B1"/>
    <w:rsid w:val="00C02D3B"/>
    <w:rsid w:val="00C038B5"/>
    <w:rsid w:val="00C03A8C"/>
    <w:rsid w:val="00C0407F"/>
    <w:rsid w:val="00C04200"/>
    <w:rsid w:val="00C043F2"/>
    <w:rsid w:val="00C044DC"/>
    <w:rsid w:val="00C046A1"/>
    <w:rsid w:val="00C04AA4"/>
    <w:rsid w:val="00C07DBB"/>
    <w:rsid w:val="00C07F14"/>
    <w:rsid w:val="00C07F51"/>
    <w:rsid w:val="00C10305"/>
    <w:rsid w:val="00C10ACB"/>
    <w:rsid w:val="00C11131"/>
    <w:rsid w:val="00C131C1"/>
    <w:rsid w:val="00C131F4"/>
    <w:rsid w:val="00C13330"/>
    <w:rsid w:val="00C13737"/>
    <w:rsid w:val="00C13838"/>
    <w:rsid w:val="00C13F15"/>
    <w:rsid w:val="00C14281"/>
    <w:rsid w:val="00C149B4"/>
    <w:rsid w:val="00C15C67"/>
    <w:rsid w:val="00C16936"/>
    <w:rsid w:val="00C169ED"/>
    <w:rsid w:val="00C1743F"/>
    <w:rsid w:val="00C177E2"/>
    <w:rsid w:val="00C17EBE"/>
    <w:rsid w:val="00C20C29"/>
    <w:rsid w:val="00C20C2A"/>
    <w:rsid w:val="00C21AC9"/>
    <w:rsid w:val="00C21CAE"/>
    <w:rsid w:val="00C22047"/>
    <w:rsid w:val="00C228E7"/>
    <w:rsid w:val="00C22BE1"/>
    <w:rsid w:val="00C232DE"/>
    <w:rsid w:val="00C23517"/>
    <w:rsid w:val="00C237C3"/>
    <w:rsid w:val="00C23825"/>
    <w:rsid w:val="00C23CE8"/>
    <w:rsid w:val="00C2535F"/>
    <w:rsid w:val="00C25855"/>
    <w:rsid w:val="00C25B8B"/>
    <w:rsid w:val="00C26816"/>
    <w:rsid w:val="00C26FFF"/>
    <w:rsid w:val="00C271D5"/>
    <w:rsid w:val="00C276CA"/>
    <w:rsid w:val="00C27CD0"/>
    <w:rsid w:val="00C30239"/>
    <w:rsid w:val="00C308E9"/>
    <w:rsid w:val="00C30CC6"/>
    <w:rsid w:val="00C318FC"/>
    <w:rsid w:val="00C31962"/>
    <w:rsid w:val="00C31EF4"/>
    <w:rsid w:val="00C32DF5"/>
    <w:rsid w:val="00C33F8B"/>
    <w:rsid w:val="00C3415D"/>
    <w:rsid w:val="00C3423B"/>
    <w:rsid w:val="00C3447B"/>
    <w:rsid w:val="00C3590F"/>
    <w:rsid w:val="00C35DB1"/>
    <w:rsid w:val="00C35F9A"/>
    <w:rsid w:val="00C36118"/>
    <w:rsid w:val="00C36149"/>
    <w:rsid w:val="00C36226"/>
    <w:rsid w:val="00C362EA"/>
    <w:rsid w:val="00C367DB"/>
    <w:rsid w:val="00C36D9D"/>
    <w:rsid w:val="00C373B8"/>
    <w:rsid w:val="00C37DCA"/>
    <w:rsid w:val="00C400D3"/>
    <w:rsid w:val="00C40154"/>
    <w:rsid w:val="00C4020A"/>
    <w:rsid w:val="00C40792"/>
    <w:rsid w:val="00C40CFD"/>
    <w:rsid w:val="00C40D87"/>
    <w:rsid w:val="00C40DD3"/>
    <w:rsid w:val="00C41219"/>
    <w:rsid w:val="00C4145D"/>
    <w:rsid w:val="00C4173A"/>
    <w:rsid w:val="00C41F2E"/>
    <w:rsid w:val="00C420D3"/>
    <w:rsid w:val="00C428DC"/>
    <w:rsid w:val="00C42A46"/>
    <w:rsid w:val="00C42B4B"/>
    <w:rsid w:val="00C42BBD"/>
    <w:rsid w:val="00C42C3A"/>
    <w:rsid w:val="00C432E3"/>
    <w:rsid w:val="00C438DF"/>
    <w:rsid w:val="00C450FB"/>
    <w:rsid w:val="00C455D7"/>
    <w:rsid w:val="00C45B5A"/>
    <w:rsid w:val="00C4601F"/>
    <w:rsid w:val="00C46301"/>
    <w:rsid w:val="00C464A0"/>
    <w:rsid w:val="00C464F5"/>
    <w:rsid w:val="00C4673A"/>
    <w:rsid w:val="00C46872"/>
    <w:rsid w:val="00C46B82"/>
    <w:rsid w:val="00C46EF7"/>
    <w:rsid w:val="00C4764C"/>
    <w:rsid w:val="00C47D7E"/>
    <w:rsid w:val="00C47EE0"/>
    <w:rsid w:val="00C50808"/>
    <w:rsid w:val="00C50DA8"/>
    <w:rsid w:val="00C50FED"/>
    <w:rsid w:val="00C510F8"/>
    <w:rsid w:val="00C517F4"/>
    <w:rsid w:val="00C518C3"/>
    <w:rsid w:val="00C52260"/>
    <w:rsid w:val="00C53663"/>
    <w:rsid w:val="00C53CC9"/>
    <w:rsid w:val="00C53D23"/>
    <w:rsid w:val="00C53E44"/>
    <w:rsid w:val="00C540E8"/>
    <w:rsid w:val="00C54176"/>
    <w:rsid w:val="00C54377"/>
    <w:rsid w:val="00C54787"/>
    <w:rsid w:val="00C548FC"/>
    <w:rsid w:val="00C55039"/>
    <w:rsid w:val="00C552F2"/>
    <w:rsid w:val="00C55C6A"/>
    <w:rsid w:val="00C55D0E"/>
    <w:rsid w:val="00C563D5"/>
    <w:rsid w:val="00C56528"/>
    <w:rsid w:val="00C568D8"/>
    <w:rsid w:val="00C5751E"/>
    <w:rsid w:val="00C579C2"/>
    <w:rsid w:val="00C57B9D"/>
    <w:rsid w:val="00C57F78"/>
    <w:rsid w:val="00C57F94"/>
    <w:rsid w:val="00C60905"/>
    <w:rsid w:val="00C610C5"/>
    <w:rsid w:val="00C630AE"/>
    <w:rsid w:val="00C632BA"/>
    <w:rsid w:val="00C632FB"/>
    <w:rsid w:val="00C633E1"/>
    <w:rsid w:val="00C63965"/>
    <w:rsid w:val="00C63BDA"/>
    <w:rsid w:val="00C64B45"/>
    <w:rsid w:val="00C64D4D"/>
    <w:rsid w:val="00C65BE4"/>
    <w:rsid w:val="00C65DAD"/>
    <w:rsid w:val="00C663D9"/>
    <w:rsid w:val="00C674B4"/>
    <w:rsid w:val="00C67E59"/>
    <w:rsid w:val="00C67E9B"/>
    <w:rsid w:val="00C7060F"/>
    <w:rsid w:val="00C7066E"/>
    <w:rsid w:val="00C715AC"/>
    <w:rsid w:val="00C715DE"/>
    <w:rsid w:val="00C717FC"/>
    <w:rsid w:val="00C726DB"/>
    <w:rsid w:val="00C72FEA"/>
    <w:rsid w:val="00C73123"/>
    <w:rsid w:val="00C7343A"/>
    <w:rsid w:val="00C739AF"/>
    <w:rsid w:val="00C74052"/>
    <w:rsid w:val="00C74AD5"/>
    <w:rsid w:val="00C74C42"/>
    <w:rsid w:val="00C74F89"/>
    <w:rsid w:val="00C75988"/>
    <w:rsid w:val="00C7621A"/>
    <w:rsid w:val="00C764C8"/>
    <w:rsid w:val="00C76E73"/>
    <w:rsid w:val="00C76FDC"/>
    <w:rsid w:val="00C773F4"/>
    <w:rsid w:val="00C77560"/>
    <w:rsid w:val="00C77679"/>
    <w:rsid w:val="00C77E4B"/>
    <w:rsid w:val="00C80150"/>
    <w:rsid w:val="00C80442"/>
    <w:rsid w:val="00C80CF5"/>
    <w:rsid w:val="00C8274C"/>
    <w:rsid w:val="00C82779"/>
    <w:rsid w:val="00C8308C"/>
    <w:rsid w:val="00C841C1"/>
    <w:rsid w:val="00C84D5E"/>
    <w:rsid w:val="00C85530"/>
    <w:rsid w:val="00C85C7B"/>
    <w:rsid w:val="00C86DE7"/>
    <w:rsid w:val="00C87650"/>
    <w:rsid w:val="00C87A52"/>
    <w:rsid w:val="00C9027C"/>
    <w:rsid w:val="00C90322"/>
    <w:rsid w:val="00C90683"/>
    <w:rsid w:val="00C90A0E"/>
    <w:rsid w:val="00C90AB0"/>
    <w:rsid w:val="00C90B9D"/>
    <w:rsid w:val="00C915A5"/>
    <w:rsid w:val="00C924AF"/>
    <w:rsid w:val="00C92D03"/>
    <w:rsid w:val="00C93C2E"/>
    <w:rsid w:val="00C93EF7"/>
    <w:rsid w:val="00C945AE"/>
    <w:rsid w:val="00C952F8"/>
    <w:rsid w:val="00C953B9"/>
    <w:rsid w:val="00C9554F"/>
    <w:rsid w:val="00C959F9"/>
    <w:rsid w:val="00C95ABE"/>
    <w:rsid w:val="00C95F5E"/>
    <w:rsid w:val="00C96190"/>
    <w:rsid w:val="00C969E8"/>
    <w:rsid w:val="00C96AF5"/>
    <w:rsid w:val="00CA000C"/>
    <w:rsid w:val="00CA06CB"/>
    <w:rsid w:val="00CA0D3B"/>
    <w:rsid w:val="00CA0EB2"/>
    <w:rsid w:val="00CA1201"/>
    <w:rsid w:val="00CA18F1"/>
    <w:rsid w:val="00CA1C34"/>
    <w:rsid w:val="00CA2049"/>
    <w:rsid w:val="00CA212D"/>
    <w:rsid w:val="00CA2CCF"/>
    <w:rsid w:val="00CA2D39"/>
    <w:rsid w:val="00CA2D5A"/>
    <w:rsid w:val="00CA312A"/>
    <w:rsid w:val="00CA37D4"/>
    <w:rsid w:val="00CA3E2A"/>
    <w:rsid w:val="00CA405E"/>
    <w:rsid w:val="00CA48B8"/>
    <w:rsid w:val="00CA5568"/>
    <w:rsid w:val="00CA57AE"/>
    <w:rsid w:val="00CA582D"/>
    <w:rsid w:val="00CA5B68"/>
    <w:rsid w:val="00CA65FB"/>
    <w:rsid w:val="00CA7562"/>
    <w:rsid w:val="00CA7923"/>
    <w:rsid w:val="00CB056E"/>
    <w:rsid w:val="00CB0B0A"/>
    <w:rsid w:val="00CB0E05"/>
    <w:rsid w:val="00CB114D"/>
    <w:rsid w:val="00CB185C"/>
    <w:rsid w:val="00CB1C72"/>
    <w:rsid w:val="00CB3898"/>
    <w:rsid w:val="00CB3B2C"/>
    <w:rsid w:val="00CB3B52"/>
    <w:rsid w:val="00CB3EFF"/>
    <w:rsid w:val="00CB46AE"/>
    <w:rsid w:val="00CB5155"/>
    <w:rsid w:val="00CB68BC"/>
    <w:rsid w:val="00CB7189"/>
    <w:rsid w:val="00CB74BB"/>
    <w:rsid w:val="00CB7F13"/>
    <w:rsid w:val="00CC0363"/>
    <w:rsid w:val="00CC04AB"/>
    <w:rsid w:val="00CC0545"/>
    <w:rsid w:val="00CC0F10"/>
    <w:rsid w:val="00CC0F8B"/>
    <w:rsid w:val="00CC1093"/>
    <w:rsid w:val="00CC19C7"/>
    <w:rsid w:val="00CC244A"/>
    <w:rsid w:val="00CC29E4"/>
    <w:rsid w:val="00CC2F18"/>
    <w:rsid w:val="00CC3E20"/>
    <w:rsid w:val="00CC40A2"/>
    <w:rsid w:val="00CC475C"/>
    <w:rsid w:val="00CC5C29"/>
    <w:rsid w:val="00CC5C73"/>
    <w:rsid w:val="00CC63FC"/>
    <w:rsid w:val="00CC68AD"/>
    <w:rsid w:val="00CC72E5"/>
    <w:rsid w:val="00CC73B2"/>
    <w:rsid w:val="00CC757E"/>
    <w:rsid w:val="00CC7AB4"/>
    <w:rsid w:val="00CD05CB"/>
    <w:rsid w:val="00CD066F"/>
    <w:rsid w:val="00CD101B"/>
    <w:rsid w:val="00CD21FC"/>
    <w:rsid w:val="00CD38BB"/>
    <w:rsid w:val="00CD3E90"/>
    <w:rsid w:val="00CD4144"/>
    <w:rsid w:val="00CD4771"/>
    <w:rsid w:val="00CD482C"/>
    <w:rsid w:val="00CD502A"/>
    <w:rsid w:val="00CD6459"/>
    <w:rsid w:val="00CD7BAE"/>
    <w:rsid w:val="00CD7C5D"/>
    <w:rsid w:val="00CE00A9"/>
    <w:rsid w:val="00CE2516"/>
    <w:rsid w:val="00CE2629"/>
    <w:rsid w:val="00CE2FE9"/>
    <w:rsid w:val="00CE331E"/>
    <w:rsid w:val="00CE337C"/>
    <w:rsid w:val="00CE396A"/>
    <w:rsid w:val="00CE3BEC"/>
    <w:rsid w:val="00CE411E"/>
    <w:rsid w:val="00CE439E"/>
    <w:rsid w:val="00CE4492"/>
    <w:rsid w:val="00CE48A9"/>
    <w:rsid w:val="00CE4F00"/>
    <w:rsid w:val="00CE5A15"/>
    <w:rsid w:val="00CE61B1"/>
    <w:rsid w:val="00CE6400"/>
    <w:rsid w:val="00CE66FA"/>
    <w:rsid w:val="00CE757E"/>
    <w:rsid w:val="00CE7D69"/>
    <w:rsid w:val="00CF0AC5"/>
    <w:rsid w:val="00CF0C33"/>
    <w:rsid w:val="00CF0D0E"/>
    <w:rsid w:val="00CF0D8E"/>
    <w:rsid w:val="00CF0FA1"/>
    <w:rsid w:val="00CF140C"/>
    <w:rsid w:val="00CF1CCA"/>
    <w:rsid w:val="00CF1E05"/>
    <w:rsid w:val="00CF1ECC"/>
    <w:rsid w:val="00CF20F7"/>
    <w:rsid w:val="00CF2355"/>
    <w:rsid w:val="00CF267A"/>
    <w:rsid w:val="00CF26FF"/>
    <w:rsid w:val="00CF2BE2"/>
    <w:rsid w:val="00CF308A"/>
    <w:rsid w:val="00CF33D8"/>
    <w:rsid w:val="00CF33E2"/>
    <w:rsid w:val="00CF40C2"/>
    <w:rsid w:val="00CF41E0"/>
    <w:rsid w:val="00CF494D"/>
    <w:rsid w:val="00CF514E"/>
    <w:rsid w:val="00CF5307"/>
    <w:rsid w:val="00CF65F8"/>
    <w:rsid w:val="00CF6B98"/>
    <w:rsid w:val="00CF71AE"/>
    <w:rsid w:val="00CF7EB3"/>
    <w:rsid w:val="00D003A0"/>
    <w:rsid w:val="00D00A77"/>
    <w:rsid w:val="00D00CBB"/>
    <w:rsid w:val="00D01034"/>
    <w:rsid w:val="00D010C7"/>
    <w:rsid w:val="00D01623"/>
    <w:rsid w:val="00D01A5C"/>
    <w:rsid w:val="00D0248A"/>
    <w:rsid w:val="00D028DD"/>
    <w:rsid w:val="00D02CCF"/>
    <w:rsid w:val="00D0395E"/>
    <w:rsid w:val="00D04150"/>
    <w:rsid w:val="00D046D2"/>
    <w:rsid w:val="00D04965"/>
    <w:rsid w:val="00D051D6"/>
    <w:rsid w:val="00D05300"/>
    <w:rsid w:val="00D05895"/>
    <w:rsid w:val="00D06048"/>
    <w:rsid w:val="00D061DC"/>
    <w:rsid w:val="00D0763B"/>
    <w:rsid w:val="00D102C4"/>
    <w:rsid w:val="00D10463"/>
    <w:rsid w:val="00D1262A"/>
    <w:rsid w:val="00D126F2"/>
    <w:rsid w:val="00D12709"/>
    <w:rsid w:val="00D1287D"/>
    <w:rsid w:val="00D12A17"/>
    <w:rsid w:val="00D13E8B"/>
    <w:rsid w:val="00D14015"/>
    <w:rsid w:val="00D144A3"/>
    <w:rsid w:val="00D14DAF"/>
    <w:rsid w:val="00D15A5E"/>
    <w:rsid w:val="00D15A64"/>
    <w:rsid w:val="00D165DF"/>
    <w:rsid w:val="00D1700E"/>
    <w:rsid w:val="00D17080"/>
    <w:rsid w:val="00D176CB"/>
    <w:rsid w:val="00D17C0A"/>
    <w:rsid w:val="00D17D7F"/>
    <w:rsid w:val="00D2091B"/>
    <w:rsid w:val="00D20FC8"/>
    <w:rsid w:val="00D21223"/>
    <w:rsid w:val="00D213C1"/>
    <w:rsid w:val="00D2196C"/>
    <w:rsid w:val="00D21E5C"/>
    <w:rsid w:val="00D22116"/>
    <w:rsid w:val="00D22C88"/>
    <w:rsid w:val="00D22D78"/>
    <w:rsid w:val="00D22E56"/>
    <w:rsid w:val="00D230AE"/>
    <w:rsid w:val="00D231C2"/>
    <w:rsid w:val="00D23454"/>
    <w:rsid w:val="00D23861"/>
    <w:rsid w:val="00D23984"/>
    <w:rsid w:val="00D23A13"/>
    <w:rsid w:val="00D24142"/>
    <w:rsid w:val="00D242F5"/>
    <w:rsid w:val="00D245BC"/>
    <w:rsid w:val="00D24D56"/>
    <w:rsid w:val="00D24DC5"/>
    <w:rsid w:val="00D254BB"/>
    <w:rsid w:val="00D25573"/>
    <w:rsid w:val="00D259D5"/>
    <w:rsid w:val="00D25B5B"/>
    <w:rsid w:val="00D260DF"/>
    <w:rsid w:val="00D26225"/>
    <w:rsid w:val="00D2634D"/>
    <w:rsid w:val="00D26A06"/>
    <w:rsid w:val="00D26ABD"/>
    <w:rsid w:val="00D26ECF"/>
    <w:rsid w:val="00D2797E"/>
    <w:rsid w:val="00D27BC8"/>
    <w:rsid w:val="00D27D4E"/>
    <w:rsid w:val="00D27DD7"/>
    <w:rsid w:val="00D27EB0"/>
    <w:rsid w:val="00D30010"/>
    <w:rsid w:val="00D300DB"/>
    <w:rsid w:val="00D30315"/>
    <w:rsid w:val="00D30E45"/>
    <w:rsid w:val="00D31570"/>
    <w:rsid w:val="00D31F87"/>
    <w:rsid w:val="00D3221B"/>
    <w:rsid w:val="00D33018"/>
    <w:rsid w:val="00D3336E"/>
    <w:rsid w:val="00D33654"/>
    <w:rsid w:val="00D33A15"/>
    <w:rsid w:val="00D33C8F"/>
    <w:rsid w:val="00D3539A"/>
    <w:rsid w:val="00D353A4"/>
    <w:rsid w:val="00D354E3"/>
    <w:rsid w:val="00D356CB"/>
    <w:rsid w:val="00D367F7"/>
    <w:rsid w:val="00D36EF9"/>
    <w:rsid w:val="00D36F51"/>
    <w:rsid w:val="00D37411"/>
    <w:rsid w:val="00D37876"/>
    <w:rsid w:val="00D379F1"/>
    <w:rsid w:val="00D37A8E"/>
    <w:rsid w:val="00D37B20"/>
    <w:rsid w:val="00D37DE7"/>
    <w:rsid w:val="00D402E2"/>
    <w:rsid w:val="00D40C38"/>
    <w:rsid w:val="00D40D8D"/>
    <w:rsid w:val="00D41240"/>
    <w:rsid w:val="00D415BE"/>
    <w:rsid w:val="00D4160F"/>
    <w:rsid w:val="00D4162C"/>
    <w:rsid w:val="00D41C96"/>
    <w:rsid w:val="00D42B33"/>
    <w:rsid w:val="00D42EFB"/>
    <w:rsid w:val="00D43B7E"/>
    <w:rsid w:val="00D441A1"/>
    <w:rsid w:val="00D44FEC"/>
    <w:rsid w:val="00D459B6"/>
    <w:rsid w:val="00D4614B"/>
    <w:rsid w:val="00D461C0"/>
    <w:rsid w:val="00D470EA"/>
    <w:rsid w:val="00D471E3"/>
    <w:rsid w:val="00D47554"/>
    <w:rsid w:val="00D47713"/>
    <w:rsid w:val="00D47F4C"/>
    <w:rsid w:val="00D5003F"/>
    <w:rsid w:val="00D50C83"/>
    <w:rsid w:val="00D516F8"/>
    <w:rsid w:val="00D52218"/>
    <w:rsid w:val="00D52BCA"/>
    <w:rsid w:val="00D53169"/>
    <w:rsid w:val="00D531B6"/>
    <w:rsid w:val="00D534D8"/>
    <w:rsid w:val="00D53982"/>
    <w:rsid w:val="00D53F7B"/>
    <w:rsid w:val="00D53FD9"/>
    <w:rsid w:val="00D54253"/>
    <w:rsid w:val="00D54B4C"/>
    <w:rsid w:val="00D551B7"/>
    <w:rsid w:val="00D55307"/>
    <w:rsid w:val="00D55BD7"/>
    <w:rsid w:val="00D55E0F"/>
    <w:rsid w:val="00D56606"/>
    <w:rsid w:val="00D56B2D"/>
    <w:rsid w:val="00D578A5"/>
    <w:rsid w:val="00D60255"/>
    <w:rsid w:val="00D608FA"/>
    <w:rsid w:val="00D6130A"/>
    <w:rsid w:val="00D619E1"/>
    <w:rsid w:val="00D61A11"/>
    <w:rsid w:val="00D61AAF"/>
    <w:rsid w:val="00D61E34"/>
    <w:rsid w:val="00D6220B"/>
    <w:rsid w:val="00D62C40"/>
    <w:rsid w:val="00D63723"/>
    <w:rsid w:val="00D6391D"/>
    <w:rsid w:val="00D63F2C"/>
    <w:rsid w:val="00D64428"/>
    <w:rsid w:val="00D64C39"/>
    <w:rsid w:val="00D64F99"/>
    <w:rsid w:val="00D65732"/>
    <w:rsid w:val="00D66714"/>
    <w:rsid w:val="00D67410"/>
    <w:rsid w:val="00D676BE"/>
    <w:rsid w:val="00D678BC"/>
    <w:rsid w:val="00D67BC7"/>
    <w:rsid w:val="00D70642"/>
    <w:rsid w:val="00D7095D"/>
    <w:rsid w:val="00D7168A"/>
    <w:rsid w:val="00D72631"/>
    <w:rsid w:val="00D72832"/>
    <w:rsid w:val="00D72EFB"/>
    <w:rsid w:val="00D7356B"/>
    <w:rsid w:val="00D735D6"/>
    <w:rsid w:val="00D7375A"/>
    <w:rsid w:val="00D738B5"/>
    <w:rsid w:val="00D73B25"/>
    <w:rsid w:val="00D73FCB"/>
    <w:rsid w:val="00D74329"/>
    <w:rsid w:val="00D74468"/>
    <w:rsid w:val="00D74855"/>
    <w:rsid w:val="00D74CCC"/>
    <w:rsid w:val="00D75ECA"/>
    <w:rsid w:val="00D761F6"/>
    <w:rsid w:val="00D764A2"/>
    <w:rsid w:val="00D764EF"/>
    <w:rsid w:val="00D7678A"/>
    <w:rsid w:val="00D76ADA"/>
    <w:rsid w:val="00D76CC2"/>
    <w:rsid w:val="00D76D80"/>
    <w:rsid w:val="00D7757D"/>
    <w:rsid w:val="00D77E91"/>
    <w:rsid w:val="00D77E98"/>
    <w:rsid w:val="00D80A29"/>
    <w:rsid w:val="00D8116C"/>
    <w:rsid w:val="00D81CF8"/>
    <w:rsid w:val="00D82A07"/>
    <w:rsid w:val="00D8371A"/>
    <w:rsid w:val="00D83A7A"/>
    <w:rsid w:val="00D83CFE"/>
    <w:rsid w:val="00D84263"/>
    <w:rsid w:val="00D845A7"/>
    <w:rsid w:val="00D84942"/>
    <w:rsid w:val="00D8517A"/>
    <w:rsid w:val="00D85254"/>
    <w:rsid w:val="00D852A3"/>
    <w:rsid w:val="00D8548E"/>
    <w:rsid w:val="00D854FC"/>
    <w:rsid w:val="00D859A6"/>
    <w:rsid w:val="00D85A75"/>
    <w:rsid w:val="00D85DD7"/>
    <w:rsid w:val="00D85E10"/>
    <w:rsid w:val="00D8621E"/>
    <w:rsid w:val="00D86960"/>
    <w:rsid w:val="00D86CF8"/>
    <w:rsid w:val="00D8713E"/>
    <w:rsid w:val="00D87608"/>
    <w:rsid w:val="00D87A9B"/>
    <w:rsid w:val="00D90217"/>
    <w:rsid w:val="00D9051B"/>
    <w:rsid w:val="00D90D66"/>
    <w:rsid w:val="00D913F3"/>
    <w:rsid w:val="00D9159A"/>
    <w:rsid w:val="00D91630"/>
    <w:rsid w:val="00D91A60"/>
    <w:rsid w:val="00D91E0B"/>
    <w:rsid w:val="00D9216F"/>
    <w:rsid w:val="00D9217E"/>
    <w:rsid w:val="00D9333A"/>
    <w:rsid w:val="00D9358F"/>
    <w:rsid w:val="00D935A0"/>
    <w:rsid w:val="00D9391C"/>
    <w:rsid w:val="00D93C2A"/>
    <w:rsid w:val="00D94D25"/>
    <w:rsid w:val="00D95662"/>
    <w:rsid w:val="00D95769"/>
    <w:rsid w:val="00D96097"/>
    <w:rsid w:val="00D961C5"/>
    <w:rsid w:val="00D96236"/>
    <w:rsid w:val="00D96608"/>
    <w:rsid w:val="00D96760"/>
    <w:rsid w:val="00D96A85"/>
    <w:rsid w:val="00D96D32"/>
    <w:rsid w:val="00D96F3D"/>
    <w:rsid w:val="00D97180"/>
    <w:rsid w:val="00D975A8"/>
    <w:rsid w:val="00D9799E"/>
    <w:rsid w:val="00DA0043"/>
    <w:rsid w:val="00DA019F"/>
    <w:rsid w:val="00DA051E"/>
    <w:rsid w:val="00DA05EA"/>
    <w:rsid w:val="00DA07B8"/>
    <w:rsid w:val="00DA093A"/>
    <w:rsid w:val="00DA0C6F"/>
    <w:rsid w:val="00DA13BE"/>
    <w:rsid w:val="00DA1451"/>
    <w:rsid w:val="00DA19B9"/>
    <w:rsid w:val="00DA1E68"/>
    <w:rsid w:val="00DA2857"/>
    <w:rsid w:val="00DA318E"/>
    <w:rsid w:val="00DA32EC"/>
    <w:rsid w:val="00DA367E"/>
    <w:rsid w:val="00DA422B"/>
    <w:rsid w:val="00DA4D6D"/>
    <w:rsid w:val="00DA4D7A"/>
    <w:rsid w:val="00DA4EA9"/>
    <w:rsid w:val="00DA54F0"/>
    <w:rsid w:val="00DA569C"/>
    <w:rsid w:val="00DA57B1"/>
    <w:rsid w:val="00DA5D2E"/>
    <w:rsid w:val="00DA646D"/>
    <w:rsid w:val="00DA650D"/>
    <w:rsid w:val="00DA6696"/>
    <w:rsid w:val="00DA67F2"/>
    <w:rsid w:val="00DA71EA"/>
    <w:rsid w:val="00DA7F02"/>
    <w:rsid w:val="00DB00F0"/>
    <w:rsid w:val="00DB024E"/>
    <w:rsid w:val="00DB04EA"/>
    <w:rsid w:val="00DB08E7"/>
    <w:rsid w:val="00DB0DC5"/>
    <w:rsid w:val="00DB1649"/>
    <w:rsid w:val="00DB18E0"/>
    <w:rsid w:val="00DB1CC3"/>
    <w:rsid w:val="00DB1FC9"/>
    <w:rsid w:val="00DB238B"/>
    <w:rsid w:val="00DB276D"/>
    <w:rsid w:val="00DB2C7A"/>
    <w:rsid w:val="00DB405B"/>
    <w:rsid w:val="00DB4263"/>
    <w:rsid w:val="00DB4312"/>
    <w:rsid w:val="00DB4BBC"/>
    <w:rsid w:val="00DB5640"/>
    <w:rsid w:val="00DB5BCE"/>
    <w:rsid w:val="00DB614B"/>
    <w:rsid w:val="00DB739F"/>
    <w:rsid w:val="00DB747A"/>
    <w:rsid w:val="00DB7743"/>
    <w:rsid w:val="00DB7914"/>
    <w:rsid w:val="00DB7A25"/>
    <w:rsid w:val="00DB7F8D"/>
    <w:rsid w:val="00DC0390"/>
    <w:rsid w:val="00DC1B52"/>
    <w:rsid w:val="00DC1FD1"/>
    <w:rsid w:val="00DC2207"/>
    <w:rsid w:val="00DC232A"/>
    <w:rsid w:val="00DC2605"/>
    <w:rsid w:val="00DC2FB1"/>
    <w:rsid w:val="00DC3833"/>
    <w:rsid w:val="00DC4371"/>
    <w:rsid w:val="00DC5151"/>
    <w:rsid w:val="00DC54F4"/>
    <w:rsid w:val="00DC683F"/>
    <w:rsid w:val="00DC6F06"/>
    <w:rsid w:val="00DC7116"/>
    <w:rsid w:val="00DC7305"/>
    <w:rsid w:val="00DC7631"/>
    <w:rsid w:val="00DD0001"/>
    <w:rsid w:val="00DD02E2"/>
    <w:rsid w:val="00DD0F2C"/>
    <w:rsid w:val="00DD2597"/>
    <w:rsid w:val="00DD2B97"/>
    <w:rsid w:val="00DD3341"/>
    <w:rsid w:val="00DD33BE"/>
    <w:rsid w:val="00DD40FB"/>
    <w:rsid w:val="00DD43A8"/>
    <w:rsid w:val="00DD4511"/>
    <w:rsid w:val="00DD4698"/>
    <w:rsid w:val="00DD49CD"/>
    <w:rsid w:val="00DD5444"/>
    <w:rsid w:val="00DD6717"/>
    <w:rsid w:val="00DD6CBA"/>
    <w:rsid w:val="00DD7082"/>
    <w:rsid w:val="00DD73E0"/>
    <w:rsid w:val="00DD7420"/>
    <w:rsid w:val="00DE0173"/>
    <w:rsid w:val="00DE0213"/>
    <w:rsid w:val="00DE0278"/>
    <w:rsid w:val="00DE02AD"/>
    <w:rsid w:val="00DE04FE"/>
    <w:rsid w:val="00DE1147"/>
    <w:rsid w:val="00DE1211"/>
    <w:rsid w:val="00DE14C0"/>
    <w:rsid w:val="00DE169B"/>
    <w:rsid w:val="00DE2773"/>
    <w:rsid w:val="00DE2AFA"/>
    <w:rsid w:val="00DE2BD1"/>
    <w:rsid w:val="00DE335D"/>
    <w:rsid w:val="00DE37C9"/>
    <w:rsid w:val="00DE3C62"/>
    <w:rsid w:val="00DE3FB8"/>
    <w:rsid w:val="00DE42DE"/>
    <w:rsid w:val="00DE6054"/>
    <w:rsid w:val="00DE6E11"/>
    <w:rsid w:val="00DE7561"/>
    <w:rsid w:val="00DE7775"/>
    <w:rsid w:val="00DE7895"/>
    <w:rsid w:val="00DE7B5C"/>
    <w:rsid w:val="00DE7D84"/>
    <w:rsid w:val="00DF0659"/>
    <w:rsid w:val="00DF085C"/>
    <w:rsid w:val="00DF0BA7"/>
    <w:rsid w:val="00DF0E8A"/>
    <w:rsid w:val="00DF167F"/>
    <w:rsid w:val="00DF1F1E"/>
    <w:rsid w:val="00DF229E"/>
    <w:rsid w:val="00DF2AB4"/>
    <w:rsid w:val="00DF2B0A"/>
    <w:rsid w:val="00DF2E83"/>
    <w:rsid w:val="00DF3252"/>
    <w:rsid w:val="00DF336C"/>
    <w:rsid w:val="00DF3BDB"/>
    <w:rsid w:val="00DF44CE"/>
    <w:rsid w:val="00DF47DC"/>
    <w:rsid w:val="00DF49AA"/>
    <w:rsid w:val="00DF54BD"/>
    <w:rsid w:val="00DF5A8F"/>
    <w:rsid w:val="00DF5C17"/>
    <w:rsid w:val="00DF643E"/>
    <w:rsid w:val="00DF67FC"/>
    <w:rsid w:val="00DF70CA"/>
    <w:rsid w:val="00DF70FF"/>
    <w:rsid w:val="00DF7ABB"/>
    <w:rsid w:val="00E008BF"/>
    <w:rsid w:val="00E00D13"/>
    <w:rsid w:val="00E017BC"/>
    <w:rsid w:val="00E01A64"/>
    <w:rsid w:val="00E01BD4"/>
    <w:rsid w:val="00E01E65"/>
    <w:rsid w:val="00E030EE"/>
    <w:rsid w:val="00E04261"/>
    <w:rsid w:val="00E04627"/>
    <w:rsid w:val="00E04927"/>
    <w:rsid w:val="00E059C9"/>
    <w:rsid w:val="00E05DD2"/>
    <w:rsid w:val="00E05EA4"/>
    <w:rsid w:val="00E06486"/>
    <w:rsid w:val="00E06B4F"/>
    <w:rsid w:val="00E06EA1"/>
    <w:rsid w:val="00E06F82"/>
    <w:rsid w:val="00E06FD4"/>
    <w:rsid w:val="00E07361"/>
    <w:rsid w:val="00E07406"/>
    <w:rsid w:val="00E1002D"/>
    <w:rsid w:val="00E11091"/>
    <w:rsid w:val="00E11806"/>
    <w:rsid w:val="00E11F1C"/>
    <w:rsid w:val="00E12371"/>
    <w:rsid w:val="00E13510"/>
    <w:rsid w:val="00E1413E"/>
    <w:rsid w:val="00E145B2"/>
    <w:rsid w:val="00E14D32"/>
    <w:rsid w:val="00E15411"/>
    <w:rsid w:val="00E15552"/>
    <w:rsid w:val="00E155E3"/>
    <w:rsid w:val="00E15615"/>
    <w:rsid w:val="00E159D1"/>
    <w:rsid w:val="00E15D37"/>
    <w:rsid w:val="00E161CC"/>
    <w:rsid w:val="00E1696B"/>
    <w:rsid w:val="00E1724D"/>
    <w:rsid w:val="00E20BF5"/>
    <w:rsid w:val="00E20F92"/>
    <w:rsid w:val="00E21A31"/>
    <w:rsid w:val="00E21CF4"/>
    <w:rsid w:val="00E22AFC"/>
    <w:rsid w:val="00E23715"/>
    <w:rsid w:val="00E249C7"/>
    <w:rsid w:val="00E24CDD"/>
    <w:rsid w:val="00E25AFE"/>
    <w:rsid w:val="00E26724"/>
    <w:rsid w:val="00E26934"/>
    <w:rsid w:val="00E26B62"/>
    <w:rsid w:val="00E271A4"/>
    <w:rsid w:val="00E275D0"/>
    <w:rsid w:val="00E27AFF"/>
    <w:rsid w:val="00E27B4C"/>
    <w:rsid w:val="00E301E0"/>
    <w:rsid w:val="00E30232"/>
    <w:rsid w:val="00E31530"/>
    <w:rsid w:val="00E32597"/>
    <w:rsid w:val="00E32EDB"/>
    <w:rsid w:val="00E336B6"/>
    <w:rsid w:val="00E3385B"/>
    <w:rsid w:val="00E33F0E"/>
    <w:rsid w:val="00E33FD4"/>
    <w:rsid w:val="00E346B2"/>
    <w:rsid w:val="00E34743"/>
    <w:rsid w:val="00E34C46"/>
    <w:rsid w:val="00E34F07"/>
    <w:rsid w:val="00E356D1"/>
    <w:rsid w:val="00E35C02"/>
    <w:rsid w:val="00E36674"/>
    <w:rsid w:val="00E40255"/>
    <w:rsid w:val="00E419CA"/>
    <w:rsid w:val="00E41A72"/>
    <w:rsid w:val="00E41E0F"/>
    <w:rsid w:val="00E425C6"/>
    <w:rsid w:val="00E425E8"/>
    <w:rsid w:val="00E428AA"/>
    <w:rsid w:val="00E42DDE"/>
    <w:rsid w:val="00E42E9E"/>
    <w:rsid w:val="00E430CA"/>
    <w:rsid w:val="00E44067"/>
    <w:rsid w:val="00E44384"/>
    <w:rsid w:val="00E4474D"/>
    <w:rsid w:val="00E44F5A"/>
    <w:rsid w:val="00E458D5"/>
    <w:rsid w:val="00E4752F"/>
    <w:rsid w:val="00E47A00"/>
    <w:rsid w:val="00E500B8"/>
    <w:rsid w:val="00E5020D"/>
    <w:rsid w:val="00E50E42"/>
    <w:rsid w:val="00E51A88"/>
    <w:rsid w:val="00E51C49"/>
    <w:rsid w:val="00E52037"/>
    <w:rsid w:val="00E52E28"/>
    <w:rsid w:val="00E53078"/>
    <w:rsid w:val="00E536C4"/>
    <w:rsid w:val="00E5428D"/>
    <w:rsid w:val="00E5496E"/>
    <w:rsid w:val="00E5517A"/>
    <w:rsid w:val="00E55EE3"/>
    <w:rsid w:val="00E5655B"/>
    <w:rsid w:val="00E56C03"/>
    <w:rsid w:val="00E56EE2"/>
    <w:rsid w:val="00E57075"/>
    <w:rsid w:val="00E574D0"/>
    <w:rsid w:val="00E574F7"/>
    <w:rsid w:val="00E575B2"/>
    <w:rsid w:val="00E57C72"/>
    <w:rsid w:val="00E60BDD"/>
    <w:rsid w:val="00E6105E"/>
    <w:rsid w:val="00E617D5"/>
    <w:rsid w:val="00E62027"/>
    <w:rsid w:val="00E620A2"/>
    <w:rsid w:val="00E62510"/>
    <w:rsid w:val="00E625A0"/>
    <w:rsid w:val="00E635F8"/>
    <w:rsid w:val="00E63840"/>
    <w:rsid w:val="00E63B1A"/>
    <w:rsid w:val="00E63D48"/>
    <w:rsid w:val="00E63F8E"/>
    <w:rsid w:val="00E6490F"/>
    <w:rsid w:val="00E650CD"/>
    <w:rsid w:val="00E65277"/>
    <w:rsid w:val="00E65708"/>
    <w:rsid w:val="00E65BC3"/>
    <w:rsid w:val="00E65DA6"/>
    <w:rsid w:val="00E65F2A"/>
    <w:rsid w:val="00E66013"/>
    <w:rsid w:val="00E66C98"/>
    <w:rsid w:val="00E66E66"/>
    <w:rsid w:val="00E671FA"/>
    <w:rsid w:val="00E67B25"/>
    <w:rsid w:val="00E67F36"/>
    <w:rsid w:val="00E70CFD"/>
    <w:rsid w:val="00E710FF"/>
    <w:rsid w:val="00E71458"/>
    <w:rsid w:val="00E7174D"/>
    <w:rsid w:val="00E72057"/>
    <w:rsid w:val="00E72656"/>
    <w:rsid w:val="00E727D8"/>
    <w:rsid w:val="00E72A0A"/>
    <w:rsid w:val="00E72A66"/>
    <w:rsid w:val="00E72CE7"/>
    <w:rsid w:val="00E72FEB"/>
    <w:rsid w:val="00E74474"/>
    <w:rsid w:val="00E74521"/>
    <w:rsid w:val="00E74C2C"/>
    <w:rsid w:val="00E74D47"/>
    <w:rsid w:val="00E75389"/>
    <w:rsid w:val="00E75462"/>
    <w:rsid w:val="00E76D7D"/>
    <w:rsid w:val="00E76D93"/>
    <w:rsid w:val="00E772AB"/>
    <w:rsid w:val="00E80010"/>
    <w:rsid w:val="00E801E6"/>
    <w:rsid w:val="00E807E9"/>
    <w:rsid w:val="00E80BC3"/>
    <w:rsid w:val="00E80DF6"/>
    <w:rsid w:val="00E81611"/>
    <w:rsid w:val="00E826FC"/>
    <w:rsid w:val="00E8386B"/>
    <w:rsid w:val="00E83C4D"/>
    <w:rsid w:val="00E84014"/>
    <w:rsid w:val="00E8434C"/>
    <w:rsid w:val="00E848CF"/>
    <w:rsid w:val="00E84BBB"/>
    <w:rsid w:val="00E85347"/>
    <w:rsid w:val="00E85433"/>
    <w:rsid w:val="00E857EC"/>
    <w:rsid w:val="00E85885"/>
    <w:rsid w:val="00E85911"/>
    <w:rsid w:val="00E86580"/>
    <w:rsid w:val="00E86654"/>
    <w:rsid w:val="00E87AD3"/>
    <w:rsid w:val="00E87BAF"/>
    <w:rsid w:val="00E87CCF"/>
    <w:rsid w:val="00E87F4D"/>
    <w:rsid w:val="00E90206"/>
    <w:rsid w:val="00E907CD"/>
    <w:rsid w:val="00E90960"/>
    <w:rsid w:val="00E915AF"/>
    <w:rsid w:val="00E92AF3"/>
    <w:rsid w:val="00E92F4F"/>
    <w:rsid w:val="00E9375C"/>
    <w:rsid w:val="00E9416A"/>
    <w:rsid w:val="00E94F60"/>
    <w:rsid w:val="00E9522D"/>
    <w:rsid w:val="00E97080"/>
    <w:rsid w:val="00E9728F"/>
    <w:rsid w:val="00E9732A"/>
    <w:rsid w:val="00E97733"/>
    <w:rsid w:val="00EA0506"/>
    <w:rsid w:val="00EA0563"/>
    <w:rsid w:val="00EA124E"/>
    <w:rsid w:val="00EA193A"/>
    <w:rsid w:val="00EA1A0C"/>
    <w:rsid w:val="00EA27FE"/>
    <w:rsid w:val="00EA2BCF"/>
    <w:rsid w:val="00EA2E84"/>
    <w:rsid w:val="00EA2EC0"/>
    <w:rsid w:val="00EA39F5"/>
    <w:rsid w:val="00EA3B64"/>
    <w:rsid w:val="00EA4655"/>
    <w:rsid w:val="00EA4FD9"/>
    <w:rsid w:val="00EA5AA1"/>
    <w:rsid w:val="00EA609F"/>
    <w:rsid w:val="00EA625C"/>
    <w:rsid w:val="00EA62BC"/>
    <w:rsid w:val="00EA6649"/>
    <w:rsid w:val="00EA66C7"/>
    <w:rsid w:val="00EA748A"/>
    <w:rsid w:val="00EA749B"/>
    <w:rsid w:val="00EA7513"/>
    <w:rsid w:val="00EA770C"/>
    <w:rsid w:val="00EA7ED1"/>
    <w:rsid w:val="00EA7F31"/>
    <w:rsid w:val="00EB030A"/>
    <w:rsid w:val="00EB0F96"/>
    <w:rsid w:val="00EB105F"/>
    <w:rsid w:val="00EB1088"/>
    <w:rsid w:val="00EB16DB"/>
    <w:rsid w:val="00EB2669"/>
    <w:rsid w:val="00EB2DBC"/>
    <w:rsid w:val="00EB42F6"/>
    <w:rsid w:val="00EB46B9"/>
    <w:rsid w:val="00EB4CCC"/>
    <w:rsid w:val="00EB6845"/>
    <w:rsid w:val="00EB7658"/>
    <w:rsid w:val="00EB776B"/>
    <w:rsid w:val="00EB7CB9"/>
    <w:rsid w:val="00EB7D66"/>
    <w:rsid w:val="00EC00F1"/>
    <w:rsid w:val="00EC014A"/>
    <w:rsid w:val="00EC0213"/>
    <w:rsid w:val="00EC040C"/>
    <w:rsid w:val="00EC0DC6"/>
    <w:rsid w:val="00EC0E61"/>
    <w:rsid w:val="00EC10F0"/>
    <w:rsid w:val="00EC1234"/>
    <w:rsid w:val="00EC2488"/>
    <w:rsid w:val="00EC2771"/>
    <w:rsid w:val="00EC294C"/>
    <w:rsid w:val="00EC3BC4"/>
    <w:rsid w:val="00EC3DAB"/>
    <w:rsid w:val="00EC404F"/>
    <w:rsid w:val="00EC53A3"/>
    <w:rsid w:val="00EC58B7"/>
    <w:rsid w:val="00EC6176"/>
    <w:rsid w:val="00EC6EA9"/>
    <w:rsid w:val="00EC6EE6"/>
    <w:rsid w:val="00EC75A9"/>
    <w:rsid w:val="00EC7937"/>
    <w:rsid w:val="00EC7B80"/>
    <w:rsid w:val="00EC7E5F"/>
    <w:rsid w:val="00ED02C4"/>
    <w:rsid w:val="00ED0437"/>
    <w:rsid w:val="00ED0586"/>
    <w:rsid w:val="00ED082A"/>
    <w:rsid w:val="00ED0CB1"/>
    <w:rsid w:val="00ED1DFA"/>
    <w:rsid w:val="00ED2161"/>
    <w:rsid w:val="00ED2305"/>
    <w:rsid w:val="00ED244F"/>
    <w:rsid w:val="00ED2608"/>
    <w:rsid w:val="00ED3749"/>
    <w:rsid w:val="00ED399D"/>
    <w:rsid w:val="00ED3E85"/>
    <w:rsid w:val="00ED3EC7"/>
    <w:rsid w:val="00ED3ED4"/>
    <w:rsid w:val="00ED409B"/>
    <w:rsid w:val="00ED40F0"/>
    <w:rsid w:val="00ED44FC"/>
    <w:rsid w:val="00ED4D86"/>
    <w:rsid w:val="00ED4DD4"/>
    <w:rsid w:val="00ED4E8B"/>
    <w:rsid w:val="00ED568D"/>
    <w:rsid w:val="00ED6050"/>
    <w:rsid w:val="00ED6302"/>
    <w:rsid w:val="00ED64A4"/>
    <w:rsid w:val="00ED68E5"/>
    <w:rsid w:val="00ED6E1C"/>
    <w:rsid w:val="00ED79A6"/>
    <w:rsid w:val="00EE0A4D"/>
    <w:rsid w:val="00EE0FDD"/>
    <w:rsid w:val="00EE11B5"/>
    <w:rsid w:val="00EE15FC"/>
    <w:rsid w:val="00EE164C"/>
    <w:rsid w:val="00EE18F1"/>
    <w:rsid w:val="00EE1BD4"/>
    <w:rsid w:val="00EE2163"/>
    <w:rsid w:val="00EE2384"/>
    <w:rsid w:val="00EE24A8"/>
    <w:rsid w:val="00EE3A5A"/>
    <w:rsid w:val="00EE3B42"/>
    <w:rsid w:val="00EE3E0A"/>
    <w:rsid w:val="00EE3E5A"/>
    <w:rsid w:val="00EE4D32"/>
    <w:rsid w:val="00EE4D65"/>
    <w:rsid w:val="00EE4F60"/>
    <w:rsid w:val="00EE521B"/>
    <w:rsid w:val="00EE57D0"/>
    <w:rsid w:val="00EE5D26"/>
    <w:rsid w:val="00EE5DAA"/>
    <w:rsid w:val="00EE5E50"/>
    <w:rsid w:val="00EE5F62"/>
    <w:rsid w:val="00EE630C"/>
    <w:rsid w:val="00EE6ABA"/>
    <w:rsid w:val="00EE6E7C"/>
    <w:rsid w:val="00EE7061"/>
    <w:rsid w:val="00EE7066"/>
    <w:rsid w:val="00EE7C5B"/>
    <w:rsid w:val="00EE7C60"/>
    <w:rsid w:val="00EF069C"/>
    <w:rsid w:val="00EF0D6C"/>
    <w:rsid w:val="00EF2364"/>
    <w:rsid w:val="00EF2E04"/>
    <w:rsid w:val="00EF3603"/>
    <w:rsid w:val="00EF3EC0"/>
    <w:rsid w:val="00EF4A1D"/>
    <w:rsid w:val="00EF4B33"/>
    <w:rsid w:val="00EF5160"/>
    <w:rsid w:val="00EF656D"/>
    <w:rsid w:val="00EF6D2A"/>
    <w:rsid w:val="00EF73B5"/>
    <w:rsid w:val="00EF752F"/>
    <w:rsid w:val="00EF7A7A"/>
    <w:rsid w:val="00EF7E12"/>
    <w:rsid w:val="00EF7E99"/>
    <w:rsid w:val="00F005D7"/>
    <w:rsid w:val="00F00749"/>
    <w:rsid w:val="00F0093F"/>
    <w:rsid w:val="00F00B49"/>
    <w:rsid w:val="00F01179"/>
    <w:rsid w:val="00F0117C"/>
    <w:rsid w:val="00F01583"/>
    <w:rsid w:val="00F03976"/>
    <w:rsid w:val="00F04319"/>
    <w:rsid w:val="00F04798"/>
    <w:rsid w:val="00F04B33"/>
    <w:rsid w:val="00F052D7"/>
    <w:rsid w:val="00F05C77"/>
    <w:rsid w:val="00F0709B"/>
    <w:rsid w:val="00F07B19"/>
    <w:rsid w:val="00F07C13"/>
    <w:rsid w:val="00F10157"/>
    <w:rsid w:val="00F105B2"/>
    <w:rsid w:val="00F117E7"/>
    <w:rsid w:val="00F1183C"/>
    <w:rsid w:val="00F1187A"/>
    <w:rsid w:val="00F125BA"/>
    <w:rsid w:val="00F12A28"/>
    <w:rsid w:val="00F1330C"/>
    <w:rsid w:val="00F136A1"/>
    <w:rsid w:val="00F13F16"/>
    <w:rsid w:val="00F143BC"/>
    <w:rsid w:val="00F146B5"/>
    <w:rsid w:val="00F1551A"/>
    <w:rsid w:val="00F15947"/>
    <w:rsid w:val="00F1691D"/>
    <w:rsid w:val="00F16B4E"/>
    <w:rsid w:val="00F17A04"/>
    <w:rsid w:val="00F20735"/>
    <w:rsid w:val="00F20F9C"/>
    <w:rsid w:val="00F21100"/>
    <w:rsid w:val="00F21AB3"/>
    <w:rsid w:val="00F22334"/>
    <w:rsid w:val="00F22748"/>
    <w:rsid w:val="00F22FC1"/>
    <w:rsid w:val="00F24386"/>
    <w:rsid w:val="00F2471C"/>
    <w:rsid w:val="00F24835"/>
    <w:rsid w:val="00F24CD1"/>
    <w:rsid w:val="00F25264"/>
    <w:rsid w:val="00F2531A"/>
    <w:rsid w:val="00F2558A"/>
    <w:rsid w:val="00F25BB1"/>
    <w:rsid w:val="00F25EE9"/>
    <w:rsid w:val="00F267E9"/>
    <w:rsid w:val="00F267EE"/>
    <w:rsid w:val="00F26DE3"/>
    <w:rsid w:val="00F271ED"/>
    <w:rsid w:val="00F2729E"/>
    <w:rsid w:val="00F27392"/>
    <w:rsid w:val="00F27FCD"/>
    <w:rsid w:val="00F3182F"/>
    <w:rsid w:val="00F3195A"/>
    <w:rsid w:val="00F3225A"/>
    <w:rsid w:val="00F3247C"/>
    <w:rsid w:val="00F32ABE"/>
    <w:rsid w:val="00F3302B"/>
    <w:rsid w:val="00F33100"/>
    <w:rsid w:val="00F34024"/>
    <w:rsid w:val="00F34BB2"/>
    <w:rsid w:val="00F3529B"/>
    <w:rsid w:val="00F35355"/>
    <w:rsid w:val="00F3552D"/>
    <w:rsid w:val="00F35D4A"/>
    <w:rsid w:val="00F36055"/>
    <w:rsid w:val="00F363B0"/>
    <w:rsid w:val="00F36E96"/>
    <w:rsid w:val="00F3724A"/>
    <w:rsid w:val="00F3751E"/>
    <w:rsid w:val="00F377B8"/>
    <w:rsid w:val="00F37DCF"/>
    <w:rsid w:val="00F4058F"/>
    <w:rsid w:val="00F407C2"/>
    <w:rsid w:val="00F40A2D"/>
    <w:rsid w:val="00F420D9"/>
    <w:rsid w:val="00F4257B"/>
    <w:rsid w:val="00F42F77"/>
    <w:rsid w:val="00F4311D"/>
    <w:rsid w:val="00F4357A"/>
    <w:rsid w:val="00F43962"/>
    <w:rsid w:val="00F448A9"/>
    <w:rsid w:val="00F44B93"/>
    <w:rsid w:val="00F45285"/>
    <w:rsid w:val="00F452C4"/>
    <w:rsid w:val="00F45C3B"/>
    <w:rsid w:val="00F4656A"/>
    <w:rsid w:val="00F465EF"/>
    <w:rsid w:val="00F4684C"/>
    <w:rsid w:val="00F4691D"/>
    <w:rsid w:val="00F46941"/>
    <w:rsid w:val="00F46BAA"/>
    <w:rsid w:val="00F50983"/>
    <w:rsid w:val="00F50D74"/>
    <w:rsid w:val="00F50F38"/>
    <w:rsid w:val="00F51ECD"/>
    <w:rsid w:val="00F523C0"/>
    <w:rsid w:val="00F53D94"/>
    <w:rsid w:val="00F5443B"/>
    <w:rsid w:val="00F5477A"/>
    <w:rsid w:val="00F54F30"/>
    <w:rsid w:val="00F559AA"/>
    <w:rsid w:val="00F55F7A"/>
    <w:rsid w:val="00F56114"/>
    <w:rsid w:val="00F5640C"/>
    <w:rsid w:val="00F56BC5"/>
    <w:rsid w:val="00F57874"/>
    <w:rsid w:val="00F57EA6"/>
    <w:rsid w:val="00F60115"/>
    <w:rsid w:val="00F60D4D"/>
    <w:rsid w:val="00F61A58"/>
    <w:rsid w:val="00F61B32"/>
    <w:rsid w:val="00F61FBB"/>
    <w:rsid w:val="00F62033"/>
    <w:rsid w:val="00F635D1"/>
    <w:rsid w:val="00F63886"/>
    <w:rsid w:val="00F64223"/>
    <w:rsid w:val="00F64C95"/>
    <w:rsid w:val="00F65298"/>
    <w:rsid w:val="00F6537C"/>
    <w:rsid w:val="00F657D3"/>
    <w:rsid w:val="00F65CD0"/>
    <w:rsid w:val="00F66595"/>
    <w:rsid w:val="00F67AD4"/>
    <w:rsid w:val="00F700A9"/>
    <w:rsid w:val="00F7010C"/>
    <w:rsid w:val="00F712AC"/>
    <w:rsid w:val="00F71508"/>
    <w:rsid w:val="00F715C1"/>
    <w:rsid w:val="00F719B2"/>
    <w:rsid w:val="00F72256"/>
    <w:rsid w:val="00F7248F"/>
    <w:rsid w:val="00F72654"/>
    <w:rsid w:val="00F726B6"/>
    <w:rsid w:val="00F72E3B"/>
    <w:rsid w:val="00F74003"/>
    <w:rsid w:val="00F7484A"/>
    <w:rsid w:val="00F74B97"/>
    <w:rsid w:val="00F74CA7"/>
    <w:rsid w:val="00F750E6"/>
    <w:rsid w:val="00F75DF9"/>
    <w:rsid w:val="00F75F39"/>
    <w:rsid w:val="00F76105"/>
    <w:rsid w:val="00F77299"/>
    <w:rsid w:val="00F7766B"/>
    <w:rsid w:val="00F779F0"/>
    <w:rsid w:val="00F80E88"/>
    <w:rsid w:val="00F81166"/>
    <w:rsid w:val="00F81504"/>
    <w:rsid w:val="00F81E7E"/>
    <w:rsid w:val="00F82C4D"/>
    <w:rsid w:val="00F82D29"/>
    <w:rsid w:val="00F82F33"/>
    <w:rsid w:val="00F832EF"/>
    <w:rsid w:val="00F833E1"/>
    <w:rsid w:val="00F84276"/>
    <w:rsid w:val="00F842C3"/>
    <w:rsid w:val="00F84871"/>
    <w:rsid w:val="00F851B6"/>
    <w:rsid w:val="00F85BD3"/>
    <w:rsid w:val="00F861A9"/>
    <w:rsid w:val="00F865FE"/>
    <w:rsid w:val="00F86FF2"/>
    <w:rsid w:val="00F87B29"/>
    <w:rsid w:val="00F87EC0"/>
    <w:rsid w:val="00F905C6"/>
    <w:rsid w:val="00F9118C"/>
    <w:rsid w:val="00F9133F"/>
    <w:rsid w:val="00F913DC"/>
    <w:rsid w:val="00F9145D"/>
    <w:rsid w:val="00F924F8"/>
    <w:rsid w:val="00F92915"/>
    <w:rsid w:val="00F937FC"/>
    <w:rsid w:val="00F93EA0"/>
    <w:rsid w:val="00F951D5"/>
    <w:rsid w:val="00F95A91"/>
    <w:rsid w:val="00F95ED8"/>
    <w:rsid w:val="00F96AB8"/>
    <w:rsid w:val="00F96EE5"/>
    <w:rsid w:val="00F97027"/>
    <w:rsid w:val="00F971FF"/>
    <w:rsid w:val="00F974A0"/>
    <w:rsid w:val="00F97814"/>
    <w:rsid w:val="00F97F74"/>
    <w:rsid w:val="00FA02A6"/>
    <w:rsid w:val="00FA0392"/>
    <w:rsid w:val="00FA0A8F"/>
    <w:rsid w:val="00FA0CB3"/>
    <w:rsid w:val="00FA0D9A"/>
    <w:rsid w:val="00FA1496"/>
    <w:rsid w:val="00FA1F77"/>
    <w:rsid w:val="00FA378A"/>
    <w:rsid w:val="00FA406A"/>
    <w:rsid w:val="00FA54CA"/>
    <w:rsid w:val="00FA6126"/>
    <w:rsid w:val="00FA6232"/>
    <w:rsid w:val="00FA640F"/>
    <w:rsid w:val="00FA6592"/>
    <w:rsid w:val="00FA6698"/>
    <w:rsid w:val="00FA6E61"/>
    <w:rsid w:val="00FA7426"/>
    <w:rsid w:val="00FA7569"/>
    <w:rsid w:val="00FA75B4"/>
    <w:rsid w:val="00FA78EF"/>
    <w:rsid w:val="00FA7A78"/>
    <w:rsid w:val="00FB04C9"/>
    <w:rsid w:val="00FB07DE"/>
    <w:rsid w:val="00FB0B04"/>
    <w:rsid w:val="00FB18B8"/>
    <w:rsid w:val="00FB205C"/>
    <w:rsid w:val="00FB2586"/>
    <w:rsid w:val="00FB2A95"/>
    <w:rsid w:val="00FB2B73"/>
    <w:rsid w:val="00FB4301"/>
    <w:rsid w:val="00FB47F0"/>
    <w:rsid w:val="00FB5066"/>
    <w:rsid w:val="00FB509D"/>
    <w:rsid w:val="00FB52B3"/>
    <w:rsid w:val="00FB550D"/>
    <w:rsid w:val="00FB569A"/>
    <w:rsid w:val="00FB5711"/>
    <w:rsid w:val="00FB5D19"/>
    <w:rsid w:val="00FB625F"/>
    <w:rsid w:val="00FB6E80"/>
    <w:rsid w:val="00FB73E3"/>
    <w:rsid w:val="00FB780A"/>
    <w:rsid w:val="00FB7B37"/>
    <w:rsid w:val="00FB7E5E"/>
    <w:rsid w:val="00FC0A4F"/>
    <w:rsid w:val="00FC11A9"/>
    <w:rsid w:val="00FC15CA"/>
    <w:rsid w:val="00FC17B0"/>
    <w:rsid w:val="00FC1AC4"/>
    <w:rsid w:val="00FC1BBB"/>
    <w:rsid w:val="00FC1E65"/>
    <w:rsid w:val="00FC229C"/>
    <w:rsid w:val="00FC25AB"/>
    <w:rsid w:val="00FC29D8"/>
    <w:rsid w:val="00FC2DE5"/>
    <w:rsid w:val="00FC358E"/>
    <w:rsid w:val="00FC4746"/>
    <w:rsid w:val="00FC52E3"/>
    <w:rsid w:val="00FC52EE"/>
    <w:rsid w:val="00FC71D4"/>
    <w:rsid w:val="00FD03F7"/>
    <w:rsid w:val="00FD043B"/>
    <w:rsid w:val="00FD0B30"/>
    <w:rsid w:val="00FD0EA2"/>
    <w:rsid w:val="00FD1257"/>
    <w:rsid w:val="00FD12C2"/>
    <w:rsid w:val="00FD13B0"/>
    <w:rsid w:val="00FD14F9"/>
    <w:rsid w:val="00FD19D3"/>
    <w:rsid w:val="00FD1A1B"/>
    <w:rsid w:val="00FD1DE1"/>
    <w:rsid w:val="00FD1F0B"/>
    <w:rsid w:val="00FD3929"/>
    <w:rsid w:val="00FD3998"/>
    <w:rsid w:val="00FD3A11"/>
    <w:rsid w:val="00FD3DAB"/>
    <w:rsid w:val="00FD43C3"/>
    <w:rsid w:val="00FD4852"/>
    <w:rsid w:val="00FD5947"/>
    <w:rsid w:val="00FD5D6D"/>
    <w:rsid w:val="00FD6048"/>
    <w:rsid w:val="00FD6671"/>
    <w:rsid w:val="00FD67A2"/>
    <w:rsid w:val="00FD737C"/>
    <w:rsid w:val="00FD73F0"/>
    <w:rsid w:val="00FD7639"/>
    <w:rsid w:val="00FD7E13"/>
    <w:rsid w:val="00FD7F6E"/>
    <w:rsid w:val="00FE0216"/>
    <w:rsid w:val="00FE0856"/>
    <w:rsid w:val="00FE0FE1"/>
    <w:rsid w:val="00FE22BE"/>
    <w:rsid w:val="00FE2A3E"/>
    <w:rsid w:val="00FE2E49"/>
    <w:rsid w:val="00FE2FF8"/>
    <w:rsid w:val="00FE37A7"/>
    <w:rsid w:val="00FE40E1"/>
    <w:rsid w:val="00FE461E"/>
    <w:rsid w:val="00FE562E"/>
    <w:rsid w:val="00FE613E"/>
    <w:rsid w:val="00FE71D8"/>
    <w:rsid w:val="00FE7BCC"/>
    <w:rsid w:val="00FE7ECB"/>
    <w:rsid w:val="00FF08F2"/>
    <w:rsid w:val="00FF10E2"/>
    <w:rsid w:val="00FF114A"/>
    <w:rsid w:val="00FF17E9"/>
    <w:rsid w:val="00FF1DF2"/>
    <w:rsid w:val="00FF21D9"/>
    <w:rsid w:val="00FF26E8"/>
    <w:rsid w:val="00FF2905"/>
    <w:rsid w:val="00FF42C6"/>
    <w:rsid w:val="00FF5CD0"/>
    <w:rsid w:val="00FF5E50"/>
    <w:rsid w:val="00FF6650"/>
    <w:rsid w:val="00FF75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76091"/>
  <w15:chartTrackingRefBased/>
  <w15:docId w15:val="{CDF89527-EE04-4AB9-8111-3CE98809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DAE"/>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rPr>
      <w:rFonts w:ascii="CG Times (W1)" w:hAnsi="CG Times (W1)"/>
    </w:rPr>
  </w:style>
  <w:style w:type="character" w:customStyle="1" w:styleId="BodyTextChar">
    <w:name w:val="Body Text Char"/>
    <w:aliases w:val="bt Char,body text Char,Body Char"/>
    <w:link w:val="BodyText"/>
    <w:uiPriority w:val="99"/>
    <w:rsid w:val="006A3F14"/>
    <w:rPr>
      <w:rFonts w:cs="Angsana New"/>
      <w:sz w:val="22"/>
      <w:szCs w:val="22"/>
      <w:lang w:val="en-GB" w:eastAsia="en-US" w:bidi="th-TH"/>
    </w:rPr>
  </w:style>
  <w:style w:type="character" w:customStyle="1" w:styleId="Heading3Char">
    <w:name w:val="Heading 3 Char"/>
    <w:link w:val="Heading3"/>
    <w:rsid w:val="006A3F14"/>
    <w:rPr>
      <w:rFonts w:cs="CG Times (W1)"/>
      <w:i/>
      <w:iCs/>
      <w:sz w:val="22"/>
      <w:szCs w:val="22"/>
      <w:lang w:val="en-GB" w:eastAsia="en-US" w:bidi="th-TH"/>
    </w:rPr>
  </w:style>
  <w:style w:type="character" w:customStyle="1" w:styleId="Heading2Char">
    <w:name w:val="Heading 2 Char"/>
    <w:link w:val="Heading2"/>
    <w:rsid w:val="006A3F14"/>
    <w:rPr>
      <w:rFonts w:cs="CG Times (W1)"/>
      <w:b/>
      <w:bCs/>
      <w:i/>
      <w:iCs/>
      <w:sz w:val="24"/>
      <w:szCs w:val="24"/>
      <w:lang w:val="en-GB"/>
    </w:rPr>
  </w:style>
  <w:style w:type="character" w:customStyle="1" w:styleId="Heading1Char">
    <w:name w:val="Heading 1 Char"/>
    <w:basedOn w:val="Heading2Char"/>
    <w:link w:val="Heading1"/>
    <w:rsid w:val="006A3F14"/>
    <w:rPr>
      <w:rFonts w:ascii="Times New Roman" w:hAnsi="Times New Roman" w:cs="CG Times (W1)"/>
      <w:b/>
      <w:bCs/>
      <w:i/>
      <w:iCs/>
      <w:sz w:val="24"/>
      <w:szCs w:val="24"/>
      <w:lang w:val="en-GB" w:eastAsia="en-US" w:bidi="th-TH"/>
    </w:r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rFonts w:cs="CG Times (W1)"/>
      <w:i/>
      <w:iCs/>
      <w:sz w:val="18"/>
      <w:szCs w:val="18"/>
    </w:rPr>
  </w:style>
  <w:style w:type="paragraph" w:styleId="ListBullet">
    <w:name w:val="List Bullet"/>
    <w:basedOn w:val="BodyText"/>
    <w:uiPriority w:val="99"/>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tabs>
        <w:tab w:val="left" w:pos="540"/>
        <w:tab w:val="left" w:pos="1980"/>
      </w:tabs>
      <w:spacing w:before="180" w:line="360" w:lineRule="auto"/>
      <w:ind w:right="748"/>
      <w:jc w:val="both"/>
    </w:pPr>
    <w:rPr>
      <w:rFonts w:cs="CG Times (W1)"/>
      <w:sz w:val="20"/>
      <w:szCs w:val="20"/>
      <w:lang w:val="en-US"/>
    </w:rPr>
  </w:style>
  <w:style w:type="paragraph" w:styleId="Caption">
    <w:name w:val="caption"/>
    <w:basedOn w:val="Normal"/>
    <w:next w:val="Normal"/>
    <w:qFormat/>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pPr>
      <w:tabs>
        <w:tab w:val="left" w:pos="540"/>
        <w:tab w:val="center" w:pos="2880"/>
        <w:tab w:val="center" w:pos="7200"/>
      </w:tabs>
      <w:spacing w:before="120" w:line="360" w:lineRule="auto"/>
      <w:ind w:right="-29"/>
      <w:jc w:val="both"/>
    </w:pPr>
    <w:rPr>
      <w:rFonts w:cs="CG Times (W1)"/>
      <w:sz w:val="20"/>
      <w:szCs w:val="20"/>
      <w:lang w:val="en-US"/>
    </w:rPr>
  </w:style>
  <w:style w:type="paragraph" w:styleId="BodyTextIndent3">
    <w:name w:val="Body Text Indent 3"/>
    <w:basedOn w:val="Normal"/>
    <w:pPr>
      <w:tabs>
        <w:tab w:val="left" w:pos="540"/>
      </w:tabs>
      <w:spacing w:line="240" w:lineRule="auto"/>
      <w:ind w:right="389" w:hanging="7"/>
      <w:jc w:val="both"/>
    </w:pPr>
    <w:rPr>
      <w:rFonts w:ascii="CG Times (W1)" w:hAnsi="CG Times (W1)" w:cs="CordiaUPC"/>
      <w:sz w:val="28"/>
      <w:szCs w:val="28"/>
      <w:lang w:val="th-TH"/>
    </w:rPr>
  </w:style>
  <w:style w:type="paragraph" w:styleId="DocumentMap">
    <w:name w:val="Document Map"/>
    <w:basedOn w:val="Normal"/>
    <w:semiHidden/>
    <w:pPr>
      <w:shd w:val="clear" w:color="auto" w:fill="000080"/>
    </w:pPr>
    <w:rPr>
      <w:rFonts w:ascii="Cordia New" w:cs="Cordia New"/>
      <w:sz w:val="28"/>
      <w:szCs w:val="28"/>
    </w:rPr>
  </w:style>
  <w:style w:type="paragraph" w:styleId="BalloonText">
    <w:name w:val="Balloon Text"/>
    <w:basedOn w:val="Normal"/>
    <w:semiHidden/>
    <w:rsid w:val="00F27392"/>
    <w:rPr>
      <w:rFonts w:ascii="Tahoma" w:hAnsi="Tahoma" w:cs="Tahoma"/>
      <w:sz w:val="16"/>
      <w:szCs w:val="16"/>
    </w:rPr>
  </w:style>
  <w:style w:type="paragraph" w:styleId="BodyTextIndent2">
    <w:name w:val="Body Text Indent 2"/>
    <w:basedOn w:val="Normal"/>
    <w:link w:val="BodyTextIndent2Char"/>
    <w:rsid w:val="00385ABA"/>
    <w:pPr>
      <w:spacing w:after="120" w:line="480" w:lineRule="auto"/>
      <w:ind w:left="360"/>
    </w:pPr>
    <w:rPr>
      <w:lang w:eastAsia="x-none"/>
    </w:rPr>
  </w:style>
  <w:style w:type="paragraph" w:styleId="TOC2">
    <w:name w:val="toc 2"/>
    <w:basedOn w:val="Normal"/>
    <w:next w:val="Normal"/>
    <w:semiHidden/>
    <w:rsid w:val="002D40EE"/>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2D40E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15 pt,Left:  -0.05&quot;,Right:  -0.05&quot;,Lin...,...,Before:  3 pt,Line spacing:  At l..."/>
    <w:basedOn w:val="Normal"/>
    <w:rsid w:val="00B31AC9"/>
    <w:pPr>
      <w:tabs>
        <w:tab w:val="decimal" w:pos="765"/>
      </w:tabs>
    </w:pPr>
    <w:rPr>
      <w:rFonts w:cs="Times New Roman"/>
      <w:szCs w:val="20"/>
      <w:lang w:bidi="ar-SA"/>
    </w:rPr>
  </w:style>
  <w:style w:type="paragraph" w:customStyle="1" w:styleId="3">
    <w:name w:val="µÒÃÒ§3ªèÍ§"/>
    <w:basedOn w:val="Normal"/>
    <w:rsid w:val="00B31AC9"/>
    <w:pPr>
      <w:tabs>
        <w:tab w:val="left" w:pos="360"/>
        <w:tab w:val="left" w:pos="720"/>
      </w:tabs>
      <w:spacing w:line="240" w:lineRule="auto"/>
    </w:pPr>
    <w:rPr>
      <w:rFonts w:ascii="Book Antiqua" w:hAnsi="Book Antiqua" w:cs="Times New Roman"/>
      <w:lang w:val="th-TH"/>
    </w:rPr>
  </w:style>
  <w:style w:type="paragraph" w:customStyle="1" w:styleId="block">
    <w:name w:val="block"/>
    <w:aliases w:val="b,b + Angsana New,Bold,Thai Distributed Justification,Left:  0...."/>
    <w:basedOn w:val="BodyText"/>
    <w:link w:val="blockChar"/>
    <w:rsid w:val="00A40868"/>
    <w:pPr>
      <w:ind w:left="567"/>
    </w:pPr>
    <w:rPr>
      <w:rFonts w:cs="Times New Roman"/>
      <w:szCs w:val="20"/>
      <w:lang w:bidi="ar-SA"/>
    </w:rPr>
  </w:style>
  <w:style w:type="paragraph" w:customStyle="1" w:styleId="acctstatementsub-heading">
    <w:name w:val="acct statement sub-heading"/>
    <w:aliases w:val="ass"/>
    <w:basedOn w:val="Normal"/>
    <w:next w:val="Normal"/>
    <w:rsid w:val="0005121A"/>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D37DE7"/>
    <w:pPr>
      <w:spacing w:after="0" w:line="240" w:lineRule="auto"/>
      <w:ind w:left="540"/>
      <w:jc w:val="both"/>
    </w:pPr>
    <w:rPr>
      <w:rFonts w:ascii="Times New Roman" w:hAnsi="Times New Roman"/>
      <w:b/>
      <w:bCs/>
      <w:i/>
      <w:iCs/>
    </w:rPr>
  </w:style>
  <w:style w:type="character" w:customStyle="1" w:styleId="AccPolicysubheadChar">
    <w:name w:val="Acc Policy sub head Char"/>
    <w:link w:val="AccPolicysubhead"/>
    <w:rsid w:val="00D37DE7"/>
    <w:rPr>
      <w:rFonts w:ascii="Times New Roman" w:hAnsi="Times New Roman"/>
      <w:b/>
      <w:bCs/>
      <w:i/>
      <w:iCs/>
      <w:sz w:val="22"/>
      <w:szCs w:val="22"/>
      <w:lang w:val="en-GB"/>
    </w:rPr>
  </w:style>
  <w:style w:type="paragraph" w:customStyle="1" w:styleId="E">
    <w:name w:val="?????????? E"/>
    <w:basedOn w:val="Normal"/>
    <w:rsid w:val="00CB68BC"/>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9E2199"/>
    <w:pPr>
      <w:jc w:val="center"/>
    </w:pPr>
    <w:rPr>
      <w:rFonts w:cs="Times New Roman"/>
      <w:b/>
      <w:szCs w:val="20"/>
      <w:lang w:bidi="ar-SA"/>
    </w:rPr>
  </w:style>
  <w:style w:type="paragraph" w:styleId="ListBullet4">
    <w:name w:val="List Bullet 4"/>
    <w:basedOn w:val="Normal"/>
    <w:rsid w:val="007C0B2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7C0B2E"/>
    <w:pPr>
      <w:numPr>
        <w:numId w:val="3"/>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7C0B2E"/>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7C0B2E"/>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7C0B2E"/>
    <w:pPr>
      <w:tabs>
        <w:tab w:val="left" w:pos="1080"/>
      </w:tabs>
      <w:spacing w:line="240" w:lineRule="auto"/>
    </w:pPr>
    <w:rPr>
      <w:rFonts w:cs="BrowalliaUPC"/>
      <w:sz w:val="30"/>
      <w:szCs w:val="30"/>
      <w:lang w:val="th-TH"/>
    </w:rPr>
  </w:style>
  <w:style w:type="paragraph" w:customStyle="1" w:styleId="RNormal">
    <w:name w:val="RNormal"/>
    <w:basedOn w:val="Normal"/>
    <w:rsid w:val="00106200"/>
    <w:pPr>
      <w:spacing w:line="240" w:lineRule="auto"/>
      <w:jc w:val="both"/>
    </w:pPr>
    <w:rPr>
      <w:rFonts w:cs="Times New Roman"/>
      <w:szCs w:val="24"/>
      <w:lang w:val="en-US" w:bidi="ar-SA"/>
    </w:rPr>
  </w:style>
  <w:style w:type="paragraph" w:styleId="ListBullet3">
    <w:name w:val="List Bullet 3"/>
    <w:basedOn w:val="ListBullet"/>
    <w:autoRedefine/>
    <w:rsid w:val="006A3F14"/>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6A3F14"/>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6A3F14"/>
    <w:pPr>
      <w:spacing w:line="260" w:lineRule="atLeast"/>
    </w:pPr>
    <w:rPr>
      <w:sz w:val="22"/>
    </w:rPr>
  </w:style>
  <w:style w:type="paragraph" w:customStyle="1" w:styleId="accttwolinesnospaceafter">
    <w:name w:val="acct two lines no space after"/>
    <w:aliases w:val="a2ln"/>
    <w:basedOn w:val="Normal"/>
    <w:rsid w:val="006A3F14"/>
    <w:pPr>
      <w:ind w:left="142" w:hanging="142"/>
    </w:pPr>
    <w:rPr>
      <w:rFonts w:cs="Times New Roman"/>
      <w:szCs w:val="20"/>
      <w:lang w:bidi="ar-SA"/>
    </w:rPr>
  </w:style>
  <w:style w:type="paragraph" w:customStyle="1" w:styleId="blocknospaceafter">
    <w:name w:val="block no space after"/>
    <w:aliases w:val="bn"/>
    <w:basedOn w:val="block"/>
    <w:rsid w:val="006A3F14"/>
    <w:pPr>
      <w:spacing w:after="0"/>
    </w:pPr>
  </w:style>
  <w:style w:type="paragraph" w:customStyle="1" w:styleId="ListBullethalfspaceafter">
    <w:name w:val="List Bullet half space after"/>
    <w:aliases w:val="lbhs"/>
    <w:basedOn w:val="ListBullet"/>
    <w:rsid w:val="006A3F14"/>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6A3F14"/>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6A3F14"/>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6A3F14"/>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6A3F14"/>
    <w:pPr>
      <w:tabs>
        <w:tab w:val="num" w:pos="907"/>
      </w:tabs>
      <w:ind w:left="907" w:hanging="340"/>
    </w:pPr>
  </w:style>
  <w:style w:type="paragraph" w:customStyle="1" w:styleId="acctstatementheadingshorter2">
    <w:name w:val="acct statement heading shorter2"/>
    <w:aliases w:val="as-2"/>
    <w:basedOn w:val="acctstatementheading"/>
    <w:rsid w:val="006A3F14"/>
    <w:pPr>
      <w:ind w:right="5103"/>
    </w:pPr>
  </w:style>
  <w:style w:type="paragraph" w:customStyle="1" w:styleId="acctstatementheadingaitalicbold">
    <w:name w:val="acct statement heading (a) italic bold"/>
    <w:aliases w:val="asaib"/>
    <w:basedOn w:val="acctstatementheadinga"/>
    <w:rsid w:val="006A3F14"/>
    <w:pPr>
      <w:spacing w:before="0" w:after="260"/>
    </w:pPr>
    <w:rPr>
      <w:i/>
    </w:rPr>
  </w:style>
  <w:style w:type="paragraph" w:customStyle="1" w:styleId="AccPolicyHeading">
    <w:name w:val="Acc Policy Heading"/>
    <w:basedOn w:val="BodyText"/>
    <w:link w:val="AccPolicyHeadingCharChar"/>
    <w:autoRedefine/>
    <w:rsid w:val="006A3F14"/>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6A3F14"/>
    <w:rPr>
      <w:bCs/>
      <w:sz w:val="22"/>
      <w:szCs w:val="22"/>
      <w:lang w:val="en-US" w:eastAsia="en-GB" w:bidi="th-TH"/>
    </w:rPr>
  </w:style>
  <w:style w:type="paragraph" w:customStyle="1" w:styleId="BodyTextbullet">
    <w:name w:val="Body Text bullet"/>
    <w:basedOn w:val="BodyText"/>
    <w:next w:val="BodyText"/>
    <w:autoRedefine/>
    <w:rsid w:val="006A3F14"/>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627B04"/>
    <w:pPr>
      <w:spacing w:line="240" w:lineRule="atLeast"/>
    </w:pPr>
  </w:style>
  <w:style w:type="character" w:customStyle="1" w:styleId="AccPolicyalternativeChar">
    <w:name w:val="Acc Policy alternative Char"/>
    <w:link w:val="AccPolicyalternative"/>
    <w:rsid w:val="00627B04"/>
    <w:rPr>
      <w:rFonts w:ascii="Times New Roman" w:hAnsi="Times New Roman" w:cs="Times New Roman"/>
      <w:i/>
      <w:iCs/>
      <w:sz w:val="22"/>
      <w:lang w:val="en-GB" w:bidi="ar-SA"/>
    </w:rPr>
  </w:style>
  <w:style w:type="paragraph" w:customStyle="1" w:styleId="AccountingPolicyIndent">
    <w:name w:val="Accounting Policy Indent"/>
    <w:basedOn w:val="Normal"/>
    <w:rsid w:val="00D353A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5E2691"/>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Indent2Char">
    <w:name w:val="Body Text Indent 2 Char"/>
    <w:link w:val="BodyTextIndent2"/>
    <w:locked/>
    <w:rsid w:val="000703AB"/>
    <w:rPr>
      <w:rFonts w:ascii="Times New Roman" w:hAnsi="Times New Roman"/>
      <w:sz w:val="22"/>
      <w:szCs w:val="22"/>
      <w:lang w:val="en-GB"/>
    </w:rPr>
  </w:style>
  <w:style w:type="paragraph" w:customStyle="1" w:styleId="CoverTitle">
    <w:name w:val="Cover Title"/>
    <w:basedOn w:val="Normal"/>
    <w:rsid w:val="002A0DFF"/>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FooterChar">
    <w:name w:val="Footer Char"/>
    <w:link w:val="Footer"/>
    <w:uiPriority w:val="99"/>
    <w:rsid w:val="00C90A0E"/>
    <w:rPr>
      <w:rFonts w:ascii="Times New Roman" w:hAnsi="Times New Roman" w:cs="CG Times (W1)"/>
      <w:sz w:val="18"/>
      <w:szCs w:val="18"/>
      <w:lang w:val="en-GB"/>
    </w:rPr>
  </w:style>
  <w:style w:type="paragraph" w:styleId="ListParagraph">
    <w:name w:val="List Paragraph"/>
    <w:basedOn w:val="Normal"/>
    <w:uiPriority w:val="34"/>
    <w:qFormat/>
    <w:rsid w:val="004100DE"/>
    <w:pPr>
      <w:ind w:left="720"/>
      <w:contextualSpacing/>
    </w:pPr>
    <w:rPr>
      <w:rFonts w:cs="Times New Roman"/>
      <w:szCs w:val="20"/>
      <w:lang w:bidi="ar-SA"/>
    </w:rPr>
  </w:style>
  <w:style w:type="paragraph" w:customStyle="1" w:styleId="Pa17">
    <w:name w:val="Pa17"/>
    <w:basedOn w:val="Default"/>
    <w:next w:val="Default"/>
    <w:uiPriority w:val="99"/>
    <w:rsid w:val="005F241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F241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F2414"/>
    <w:pPr>
      <w:spacing w:line="191" w:lineRule="atLeast"/>
    </w:pPr>
    <w:rPr>
      <w:rFonts w:eastAsia="Times New Roman" w:cs="Angsana New"/>
      <w:color w:val="auto"/>
      <w:lang w:val="en-GB" w:eastAsia="en-US"/>
    </w:rPr>
  </w:style>
  <w:style w:type="paragraph" w:customStyle="1" w:styleId="AccountingPolicy">
    <w:name w:val="Accounting Policy"/>
    <w:basedOn w:val="Normal"/>
    <w:link w:val="AccountingPolicyChar1"/>
    <w:rsid w:val="0042063F"/>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character" w:customStyle="1" w:styleId="AccountingPolicyChar1">
    <w:name w:val="Accounting Policy Char1"/>
    <w:link w:val="AccountingPolicy"/>
    <w:locked/>
    <w:rsid w:val="0042063F"/>
    <w:rPr>
      <w:rFonts w:ascii="Univers 45 Light" w:eastAsia="MS Mincho" w:hAnsi="Univers 45 Light" w:cs="Univers 45 Light"/>
      <w:color w:val="000000"/>
      <w:lang w:val="en-GB" w:bidi="ar-SA"/>
    </w:rPr>
  </w:style>
  <w:style w:type="paragraph" w:customStyle="1" w:styleId="CM74">
    <w:name w:val="CM74"/>
    <w:basedOn w:val="Default"/>
    <w:next w:val="Default"/>
    <w:rsid w:val="00B87DCA"/>
    <w:rPr>
      <w:rFonts w:eastAsia="Times New Roman" w:cs="Angsana New"/>
      <w:color w:val="auto"/>
      <w:lang w:eastAsia="en-US"/>
    </w:rPr>
  </w:style>
  <w:style w:type="paragraph" w:customStyle="1" w:styleId="acctcolumnheading">
    <w:name w:val="acct column heading"/>
    <w:aliases w:val="ac"/>
    <w:basedOn w:val="Normal"/>
    <w:rsid w:val="001B1E37"/>
    <w:pPr>
      <w:spacing w:after="260"/>
      <w:jc w:val="center"/>
    </w:pPr>
    <w:rPr>
      <w:rFonts w:cs="Times New Roman"/>
      <w:szCs w:val="20"/>
      <w:lang w:bidi="ar-SA"/>
    </w:rPr>
  </w:style>
  <w:style w:type="paragraph" w:customStyle="1" w:styleId="E0">
    <w:name w:val="Å§ª×èÍ E"/>
    <w:basedOn w:val="Normal"/>
    <w:rsid w:val="00962949"/>
    <w:pPr>
      <w:spacing w:line="240" w:lineRule="auto"/>
      <w:ind w:left="5040" w:right="540"/>
      <w:jc w:val="center"/>
    </w:pPr>
    <w:rPr>
      <w:rFonts w:ascii="Book Antiqua" w:eastAsia="MS Mincho" w:hAnsi="Book Antiqua"/>
      <w:lang w:val="th-TH"/>
    </w:rPr>
  </w:style>
  <w:style w:type="paragraph" w:customStyle="1" w:styleId="StandaardOpinion">
    <w:name w:val="StandaardOpinion"/>
    <w:basedOn w:val="Normal"/>
    <w:rsid w:val="009629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lang w:val="en-US"/>
    </w:rPr>
  </w:style>
  <w:style w:type="character" w:customStyle="1" w:styleId="FootnoteTextChar">
    <w:name w:val="Footnote Text Char"/>
    <w:aliases w:val="ft Char"/>
    <w:link w:val="FootnoteText"/>
    <w:semiHidden/>
    <w:locked/>
    <w:rsid w:val="00C65BE4"/>
    <w:rPr>
      <w:rFonts w:ascii="Times New Roman" w:hAnsi="Times New Roman" w:cs="CG Times (W1)"/>
      <w:sz w:val="18"/>
      <w:szCs w:val="18"/>
      <w:lang w:val="en-GB"/>
    </w:rPr>
  </w:style>
  <w:style w:type="character" w:styleId="FootnoteReference">
    <w:name w:val="footnote reference"/>
    <w:aliases w:val="fr"/>
    <w:unhideWhenUsed/>
    <w:rsid w:val="00C65BE4"/>
    <w:rPr>
      <w:position w:val="6"/>
      <w:sz w:val="14"/>
    </w:rPr>
  </w:style>
  <w:style w:type="paragraph" w:customStyle="1" w:styleId="index">
    <w:name w:val="index"/>
    <w:aliases w:val="ix"/>
    <w:basedOn w:val="BodyText"/>
    <w:rsid w:val="00AC4EBC"/>
    <w:pPr>
      <w:tabs>
        <w:tab w:val="num" w:pos="747"/>
      </w:tabs>
      <w:spacing w:after="20"/>
      <w:ind w:left="747" w:hanging="567"/>
    </w:pPr>
    <w:rPr>
      <w:rFonts w:ascii="Times New Roman" w:hAnsi="Times New Roman" w:cs="Times New Roman"/>
      <w:szCs w:val="20"/>
      <w:lang w:bidi="ar-SA"/>
    </w:rPr>
  </w:style>
  <w:style w:type="paragraph" w:customStyle="1" w:styleId="a2">
    <w:name w:val="ข้อความ"/>
    <w:basedOn w:val="Normal"/>
    <w:rsid w:val="008E5223"/>
    <w:pPr>
      <w:widowControl w:val="0"/>
      <w:tabs>
        <w:tab w:val="left" w:pos="1080"/>
      </w:tabs>
      <w:spacing w:line="240" w:lineRule="auto"/>
    </w:pPr>
    <w:rPr>
      <w:rFonts w:eastAsia="Cordia New" w:hAnsi="Arial" w:cs="BrowalliaUPC"/>
      <w:snapToGrid w:val="0"/>
      <w:sz w:val="30"/>
      <w:szCs w:val="30"/>
      <w:lang w:val="th-TH" w:eastAsia="th-TH"/>
    </w:rPr>
  </w:style>
  <w:style w:type="character" w:styleId="CommentReference">
    <w:name w:val="annotation reference"/>
    <w:basedOn w:val="DefaultParagraphFont"/>
    <w:rsid w:val="00EE4D65"/>
    <w:rPr>
      <w:sz w:val="16"/>
      <w:szCs w:val="16"/>
    </w:rPr>
  </w:style>
  <w:style w:type="paragraph" w:styleId="CommentText">
    <w:name w:val="annotation text"/>
    <w:basedOn w:val="Normal"/>
    <w:link w:val="CommentTextChar"/>
    <w:rsid w:val="00EE4D65"/>
    <w:pPr>
      <w:spacing w:line="240" w:lineRule="auto"/>
    </w:pPr>
    <w:rPr>
      <w:sz w:val="20"/>
      <w:szCs w:val="25"/>
    </w:rPr>
  </w:style>
  <w:style w:type="character" w:customStyle="1" w:styleId="CommentTextChar">
    <w:name w:val="Comment Text Char"/>
    <w:basedOn w:val="DefaultParagraphFont"/>
    <w:link w:val="CommentText"/>
    <w:rsid w:val="00EE4D65"/>
    <w:rPr>
      <w:rFonts w:ascii="Times New Roman" w:hAnsi="Times New Roman"/>
      <w:szCs w:val="25"/>
      <w:lang w:val="en-GB"/>
    </w:rPr>
  </w:style>
  <w:style w:type="paragraph" w:styleId="CommentSubject">
    <w:name w:val="annotation subject"/>
    <w:basedOn w:val="CommentText"/>
    <w:next w:val="CommentText"/>
    <w:link w:val="CommentSubjectChar"/>
    <w:rsid w:val="00EE4D65"/>
    <w:rPr>
      <w:b/>
      <w:bCs/>
    </w:rPr>
  </w:style>
  <w:style w:type="character" w:customStyle="1" w:styleId="CommentSubjectChar">
    <w:name w:val="Comment Subject Char"/>
    <w:basedOn w:val="CommentTextChar"/>
    <w:link w:val="CommentSubject"/>
    <w:rsid w:val="00EE4D65"/>
    <w:rPr>
      <w:rFonts w:ascii="Times New Roman" w:hAnsi="Times New Roman"/>
      <w:b/>
      <w:bCs/>
      <w:szCs w:val="25"/>
      <w:lang w:val="en-GB"/>
    </w:rPr>
  </w:style>
  <w:style w:type="paragraph" w:customStyle="1" w:styleId="Pa18">
    <w:name w:val="Pa18"/>
    <w:basedOn w:val="Normal"/>
    <w:next w:val="Normal"/>
    <w:uiPriority w:val="99"/>
    <w:rsid w:val="00394170"/>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30">
    <w:name w:val="?????3????"/>
    <w:basedOn w:val="Normal"/>
    <w:rsid w:val="00100757"/>
    <w:pPr>
      <w:tabs>
        <w:tab w:val="left" w:pos="360"/>
        <w:tab w:val="left" w:pos="720"/>
      </w:tabs>
      <w:spacing w:line="240" w:lineRule="auto"/>
    </w:pPr>
    <w:rPr>
      <w:lang w:val="th-TH"/>
    </w:rPr>
  </w:style>
  <w:style w:type="paragraph" w:customStyle="1" w:styleId="31">
    <w:name w:val="ตาราง3ช่อง"/>
    <w:basedOn w:val="Normal"/>
    <w:rsid w:val="00100757"/>
    <w:pPr>
      <w:widowControl w:val="0"/>
      <w:tabs>
        <w:tab w:val="left" w:pos="360"/>
        <w:tab w:val="left" w:pos="720"/>
      </w:tabs>
      <w:spacing w:line="240" w:lineRule="auto"/>
    </w:pPr>
    <w:rPr>
      <w:rFonts w:ascii="Book Antiqua" w:eastAsia="Cordia New" w:hAnsi="Book Antiqua"/>
      <w:snapToGrid w:val="0"/>
      <w:lang w:val="th-TH" w:eastAsia="th-TH"/>
    </w:rPr>
  </w:style>
  <w:style w:type="paragraph" w:styleId="NoSpacing">
    <w:name w:val="No Spacing"/>
    <w:uiPriority w:val="1"/>
    <w:qFormat/>
    <w:rsid w:val="007A7F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basedOn w:val="DefaultParagraphFont"/>
    <w:link w:val="block"/>
    <w:locked/>
    <w:rsid w:val="00184EC9"/>
    <w:rPr>
      <w:rFonts w:cs="Times New Roman"/>
      <w:sz w:val="22"/>
      <w:lang w:val="en-GB" w:bidi="ar-SA"/>
    </w:rPr>
  </w:style>
  <w:style w:type="character" w:customStyle="1" w:styleId="HeaderChar">
    <w:name w:val="Header Char"/>
    <w:basedOn w:val="DefaultParagraphFont"/>
    <w:link w:val="Header"/>
    <w:rsid w:val="00CE66FA"/>
    <w:rPr>
      <w:rFonts w:ascii="Times New Roman" w:hAnsi="Times New Roman" w:cs="CG Times (W1)"/>
      <w:i/>
      <w:iCs/>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23010">
      <w:bodyDiv w:val="1"/>
      <w:marLeft w:val="0"/>
      <w:marRight w:val="0"/>
      <w:marTop w:val="0"/>
      <w:marBottom w:val="0"/>
      <w:divBdr>
        <w:top w:val="none" w:sz="0" w:space="0" w:color="auto"/>
        <w:left w:val="none" w:sz="0" w:space="0" w:color="auto"/>
        <w:bottom w:val="none" w:sz="0" w:space="0" w:color="auto"/>
        <w:right w:val="none" w:sz="0" w:space="0" w:color="auto"/>
      </w:divBdr>
    </w:div>
    <w:div w:id="58752658">
      <w:bodyDiv w:val="1"/>
      <w:marLeft w:val="0"/>
      <w:marRight w:val="0"/>
      <w:marTop w:val="0"/>
      <w:marBottom w:val="0"/>
      <w:divBdr>
        <w:top w:val="none" w:sz="0" w:space="0" w:color="auto"/>
        <w:left w:val="none" w:sz="0" w:space="0" w:color="auto"/>
        <w:bottom w:val="none" w:sz="0" w:space="0" w:color="auto"/>
        <w:right w:val="none" w:sz="0" w:space="0" w:color="auto"/>
      </w:divBdr>
    </w:div>
    <w:div w:id="105663060">
      <w:bodyDiv w:val="1"/>
      <w:marLeft w:val="0"/>
      <w:marRight w:val="0"/>
      <w:marTop w:val="0"/>
      <w:marBottom w:val="0"/>
      <w:divBdr>
        <w:top w:val="none" w:sz="0" w:space="0" w:color="auto"/>
        <w:left w:val="none" w:sz="0" w:space="0" w:color="auto"/>
        <w:bottom w:val="none" w:sz="0" w:space="0" w:color="auto"/>
        <w:right w:val="none" w:sz="0" w:space="0" w:color="auto"/>
      </w:divBdr>
    </w:div>
    <w:div w:id="184634104">
      <w:bodyDiv w:val="1"/>
      <w:marLeft w:val="0"/>
      <w:marRight w:val="0"/>
      <w:marTop w:val="0"/>
      <w:marBottom w:val="0"/>
      <w:divBdr>
        <w:top w:val="none" w:sz="0" w:space="0" w:color="auto"/>
        <w:left w:val="none" w:sz="0" w:space="0" w:color="auto"/>
        <w:bottom w:val="none" w:sz="0" w:space="0" w:color="auto"/>
        <w:right w:val="none" w:sz="0" w:space="0" w:color="auto"/>
      </w:divBdr>
    </w:div>
    <w:div w:id="306739860">
      <w:bodyDiv w:val="1"/>
      <w:marLeft w:val="0"/>
      <w:marRight w:val="0"/>
      <w:marTop w:val="0"/>
      <w:marBottom w:val="0"/>
      <w:divBdr>
        <w:top w:val="none" w:sz="0" w:space="0" w:color="auto"/>
        <w:left w:val="none" w:sz="0" w:space="0" w:color="auto"/>
        <w:bottom w:val="none" w:sz="0" w:space="0" w:color="auto"/>
        <w:right w:val="none" w:sz="0" w:space="0" w:color="auto"/>
      </w:divBdr>
    </w:div>
    <w:div w:id="384186197">
      <w:bodyDiv w:val="1"/>
      <w:marLeft w:val="0"/>
      <w:marRight w:val="0"/>
      <w:marTop w:val="0"/>
      <w:marBottom w:val="0"/>
      <w:divBdr>
        <w:top w:val="none" w:sz="0" w:space="0" w:color="auto"/>
        <w:left w:val="none" w:sz="0" w:space="0" w:color="auto"/>
        <w:bottom w:val="none" w:sz="0" w:space="0" w:color="auto"/>
        <w:right w:val="none" w:sz="0" w:space="0" w:color="auto"/>
      </w:divBdr>
    </w:div>
    <w:div w:id="435446904">
      <w:bodyDiv w:val="1"/>
      <w:marLeft w:val="0"/>
      <w:marRight w:val="0"/>
      <w:marTop w:val="0"/>
      <w:marBottom w:val="0"/>
      <w:divBdr>
        <w:top w:val="none" w:sz="0" w:space="0" w:color="auto"/>
        <w:left w:val="none" w:sz="0" w:space="0" w:color="auto"/>
        <w:bottom w:val="none" w:sz="0" w:space="0" w:color="auto"/>
        <w:right w:val="none" w:sz="0" w:space="0" w:color="auto"/>
      </w:divBdr>
    </w:div>
    <w:div w:id="443112442">
      <w:bodyDiv w:val="1"/>
      <w:marLeft w:val="0"/>
      <w:marRight w:val="0"/>
      <w:marTop w:val="0"/>
      <w:marBottom w:val="0"/>
      <w:divBdr>
        <w:top w:val="none" w:sz="0" w:space="0" w:color="auto"/>
        <w:left w:val="none" w:sz="0" w:space="0" w:color="auto"/>
        <w:bottom w:val="none" w:sz="0" w:space="0" w:color="auto"/>
        <w:right w:val="none" w:sz="0" w:space="0" w:color="auto"/>
      </w:divBdr>
    </w:div>
    <w:div w:id="491915457">
      <w:bodyDiv w:val="1"/>
      <w:marLeft w:val="0"/>
      <w:marRight w:val="0"/>
      <w:marTop w:val="0"/>
      <w:marBottom w:val="0"/>
      <w:divBdr>
        <w:top w:val="none" w:sz="0" w:space="0" w:color="auto"/>
        <w:left w:val="none" w:sz="0" w:space="0" w:color="auto"/>
        <w:bottom w:val="none" w:sz="0" w:space="0" w:color="auto"/>
        <w:right w:val="none" w:sz="0" w:space="0" w:color="auto"/>
      </w:divBdr>
    </w:div>
    <w:div w:id="597299341">
      <w:bodyDiv w:val="1"/>
      <w:marLeft w:val="0"/>
      <w:marRight w:val="0"/>
      <w:marTop w:val="0"/>
      <w:marBottom w:val="0"/>
      <w:divBdr>
        <w:top w:val="none" w:sz="0" w:space="0" w:color="auto"/>
        <w:left w:val="none" w:sz="0" w:space="0" w:color="auto"/>
        <w:bottom w:val="none" w:sz="0" w:space="0" w:color="auto"/>
        <w:right w:val="none" w:sz="0" w:space="0" w:color="auto"/>
      </w:divBdr>
    </w:div>
    <w:div w:id="619184201">
      <w:bodyDiv w:val="1"/>
      <w:marLeft w:val="0"/>
      <w:marRight w:val="0"/>
      <w:marTop w:val="0"/>
      <w:marBottom w:val="0"/>
      <w:divBdr>
        <w:top w:val="none" w:sz="0" w:space="0" w:color="auto"/>
        <w:left w:val="none" w:sz="0" w:space="0" w:color="auto"/>
        <w:bottom w:val="none" w:sz="0" w:space="0" w:color="auto"/>
        <w:right w:val="none" w:sz="0" w:space="0" w:color="auto"/>
      </w:divBdr>
    </w:div>
    <w:div w:id="633214265">
      <w:bodyDiv w:val="1"/>
      <w:marLeft w:val="0"/>
      <w:marRight w:val="0"/>
      <w:marTop w:val="0"/>
      <w:marBottom w:val="0"/>
      <w:divBdr>
        <w:top w:val="none" w:sz="0" w:space="0" w:color="auto"/>
        <w:left w:val="none" w:sz="0" w:space="0" w:color="auto"/>
        <w:bottom w:val="none" w:sz="0" w:space="0" w:color="auto"/>
        <w:right w:val="none" w:sz="0" w:space="0" w:color="auto"/>
      </w:divBdr>
    </w:div>
    <w:div w:id="720134467">
      <w:bodyDiv w:val="1"/>
      <w:marLeft w:val="0"/>
      <w:marRight w:val="0"/>
      <w:marTop w:val="0"/>
      <w:marBottom w:val="0"/>
      <w:divBdr>
        <w:top w:val="none" w:sz="0" w:space="0" w:color="auto"/>
        <w:left w:val="none" w:sz="0" w:space="0" w:color="auto"/>
        <w:bottom w:val="none" w:sz="0" w:space="0" w:color="auto"/>
        <w:right w:val="none" w:sz="0" w:space="0" w:color="auto"/>
      </w:divBdr>
    </w:div>
    <w:div w:id="736511235">
      <w:bodyDiv w:val="1"/>
      <w:marLeft w:val="0"/>
      <w:marRight w:val="0"/>
      <w:marTop w:val="0"/>
      <w:marBottom w:val="0"/>
      <w:divBdr>
        <w:top w:val="none" w:sz="0" w:space="0" w:color="auto"/>
        <w:left w:val="none" w:sz="0" w:space="0" w:color="auto"/>
        <w:bottom w:val="none" w:sz="0" w:space="0" w:color="auto"/>
        <w:right w:val="none" w:sz="0" w:space="0" w:color="auto"/>
      </w:divBdr>
    </w:div>
    <w:div w:id="751001662">
      <w:bodyDiv w:val="1"/>
      <w:marLeft w:val="0"/>
      <w:marRight w:val="0"/>
      <w:marTop w:val="0"/>
      <w:marBottom w:val="0"/>
      <w:divBdr>
        <w:top w:val="none" w:sz="0" w:space="0" w:color="auto"/>
        <w:left w:val="none" w:sz="0" w:space="0" w:color="auto"/>
        <w:bottom w:val="none" w:sz="0" w:space="0" w:color="auto"/>
        <w:right w:val="none" w:sz="0" w:space="0" w:color="auto"/>
      </w:divBdr>
    </w:div>
    <w:div w:id="777676817">
      <w:bodyDiv w:val="1"/>
      <w:marLeft w:val="0"/>
      <w:marRight w:val="0"/>
      <w:marTop w:val="0"/>
      <w:marBottom w:val="0"/>
      <w:divBdr>
        <w:top w:val="none" w:sz="0" w:space="0" w:color="auto"/>
        <w:left w:val="none" w:sz="0" w:space="0" w:color="auto"/>
        <w:bottom w:val="none" w:sz="0" w:space="0" w:color="auto"/>
        <w:right w:val="none" w:sz="0" w:space="0" w:color="auto"/>
      </w:divBdr>
    </w:div>
    <w:div w:id="819469879">
      <w:bodyDiv w:val="1"/>
      <w:marLeft w:val="0"/>
      <w:marRight w:val="0"/>
      <w:marTop w:val="0"/>
      <w:marBottom w:val="0"/>
      <w:divBdr>
        <w:top w:val="none" w:sz="0" w:space="0" w:color="auto"/>
        <w:left w:val="none" w:sz="0" w:space="0" w:color="auto"/>
        <w:bottom w:val="none" w:sz="0" w:space="0" w:color="auto"/>
        <w:right w:val="none" w:sz="0" w:space="0" w:color="auto"/>
      </w:divBdr>
    </w:div>
    <w:div w:id="832180599">
      <w:bodyDiv w:val="1"/>
      <w:marLeft w:val="0"/>
      <w:marRight w:val="0"/>
      <w:marTop w:val="0"/>
      <w:marBottom w:val="0"/>
      <w:divBdr>
        <w:top w:val="none" w:sz="0" w:space="0" w:color="auto"/>
        <w:left w:val="none" w:sz="0" w:space="0" w:color="auto"/>
        <w:bottom w:val="none" w:sz="0" w:space="0" w:color="auto"/>
        <w:right w:val="none" w:sz="0" w:space="0" w:color="auto"/>
      </w:divBdr>
    </w:div>
    <w:div w:id="1083843547">
      <w:bodyDiv w:val="1"/>
      <w:marLeft w:val="0"/>
      <w:marRight w:val="0"/>
      <w:marTop w:val="0"/>
      <w:marBottom w:val="0"/>
      <w:divBdr>
        <w:top w:val="none" w:sz="0" w:space="0" w:color="auto"/>
        <w:left w:val="none" w:sz="0" w:space="0" w:color="auto"/>
        <w:bottom w:val="none" w:sz="0" w:space="0" w:color="auto"/>
        <w:right w:val="none" w:sz="0" w:space="0" w:color="auto"/>
      </w:divBdr>
    </w:div>
    <w:div w:id="1110785741">
      <w:bodyDiv w:val="1"/>
      <w:marLeft w:val="0"/>
      <w:marRight w:val="0"/>
      <w:marTop w:val="0"/>
      <w:marBottom w:val="0"/>
      <w:divBdr>
        <w:top w:val="none" w:sz="0" w:space="0" w:color="auto"/>
        <w:left w:val="none" w:sz="0" w:space="0" w:color="auto"/>
        <w:bottom w:val="none" w:sz="0" w:space="0" w:color="auto"/>
        <w:right w:val="none" w:sz="0" w:space="0" w:color="auto"/>
      </w:divBdr>
      <w:divsChild>
        <w:div w:id="197862167">
          <w:marLeft w:val="0"/>
          <w:marRight w:val="0"/>
          <w:marTop w:val="0"/>
          <w:marBottom w:val="0"/>
          <w:divBdr>
            <w:top w:val="none" w:sz="0" w:space="0" w:color="auto"/>
            <w:left w:val="none" w:sz="0" w:space="0" w:color="auto"/>
            <w:bottom w:val="none" w:sz="0" w:space="0" w:color="auto"/>
            <w:right w:val="none" w:sz="0" w:space="0" w:color="auto"/>
          </w:divBdr>
        </w:div>
      </w:divsChild>
    </w:div>
    <w:div w:id="1127243065">
      <w:bodyDiv w:val="1"/>
      <w:marLeft w:val="0"/>
      <w:marRight w:val="0"/>
      <w:marTop w:val="0"/>
      <w:marBottom w:val="0"/>
      <w:divBdr>
        <w:top w:val="none" w:sz="0" w:space="0" w:color="auto"/>
        <w:left w:val="none" w:sz="0" w:space="0" w:color="auto"/>
        <w:bottom w:val="none" w:sz="0" w:space="0" w:color="auto"/>
        <w:right w:val="none" w:sz="0" w:space="0" w:color="auto"/>
      </w:divBdr>
    </w:div>
    <w:div w:id="1293050687">
      <w:bodyDiv w:val="1"/>
      <w:marLeft w:val="0"/>
      <w:marRight w:val="0"/>
      <w:marTop w:val="0"/>
      <w:marBottom w:val="0"/>
      <w:divBdr>
        <w:top w:val="none" w:sz="0" w:space="0" w:color="auto"/>
        <w:left w:val="none" w:sz="0" w:space="0" w:color="auto"/>
        <w:bottom w:val="none" w:sz="0" w:space="0" w:color="auto"/>
        <w:right w:val="none" w:sz="0" w:space="0" w:color="auto"/>
      </w:divBdr>
    </w:div>
    <w:div w:id="1326662532">
      <w:bodyDiv w:val="1"/>
      <w:marLeft w:val="0"/>
      <w:marRight w:val="0"/>
      <w:marTop w:val="0"/>
      <w:marBottom w:val="0"/>
      <w:divBdr>
        <w:top w:val="none" w:sz="0" w:space="0" w:color="auto"/>
        <w:left w:val="none" w:sz="0" w:space="0" w:color="auto"/>
        <w:bottom w:val="none" w:sz="0" w:space="0" w:color="auto"/>
        <w:right w:val="none" w:sz="0" w:space="0" w:color="auto"/>
      </w:divBdr>
    </w:div>
    <w:div w:id="1444348810">
      <w:bodyDiv w:val="1"/>
      <w:marLeft w:val="0"/>
      <w:marRight w:val="0"/>
      <w:marTop w:val="0"/>
      <w:marBottom w:val="0"/>
      <w:divBdr>
        <w:top w:val="none" w:sz="0" w:space="0" w:color="auto"/>
        <w:left w:val="none" w:sz="0" w:space="0" w:color="auto"/>
        <w:bottom w:val="none" w:sz="0" w:space="0" w:color="auto"/>
        <w:right w:val="none" w:sz="0" w:space="0" w:color="auto"/>
      </w:divBdr>
    </w:div>
    <w:div w:id="1525897786">
      <w:bodyDiv w:val="1"/>
      <w:marLeft w:val="0"/>
      <w:marRight w:val="0"/>
      <w:marTop w:val="0"/>
      <w:marBottom w:val="0"/>
      <w:divBdr>
        <w:top w:val="none" w:sz="0" w:space="0" w:color="auto"/>
        <w:left w:val="none" w:sz="0" w:space="0" w:color="auto"/>
        <w:bottom w:val="none" w:sz="0" w:space="0" w:color="auto"/>
        <w:right w:val="none" w:sz="0" w:space="0" w:color="auto"/>
      </w:divBdr>
    </w:div>
    <w:div w:id="1647079341">
      <w:bodyDiv w:val="1"/>
      <w:marLeft w:val="0"/>
      <w:marRight w:val="0"/>
      <w:marTop w:val="0"/>
      <w:marBottom w:val="0"/>
      <w:divBdr>
        <w:top w:val="none" w:sz="0" w:space="0" w:color="auto"/>
        <w:left w:val="none" w:sz="0" w:space="0" w:color="auto"/>
        <w:bottom w:val="none" w:sz="0" w:space="0" w:color="auto"/>
        <w:right w:val="none" w:sz="0" w:space="0" w:color="auto"/>
      </w:divBdr>
    </w:div>
    <w:div w:id="1672022074">
      <w:bodyDiv w:val="1"/>
      <w:marLeft w:val="0"/>
      <w:marRight w:val="0"/>
      <w:marTop w:val="0"/>
      <w:marBottom w:val="0"/>
      <w:divBdr>
        <w:top w:val="none" w:sz="0" w:space="0" w:color="auto"/>
        <w:left w:val="none" w:sz="0" w:space="0" w:color="auto"/>
        <w:bottom w:val="none" w:sz="0" w:space="0" w:color="auto"/>
        <w:right w:val="none" w:sz="0" w:space="0" w:color="auto"/>
      </w:divBdr>
    </w:div>
    <w:div w:id="1818453051">
      <w:bodyDiv w:val="1"/>
      <w:marLeft w:val="0"/>
      <w:marRight w:val="0"/>
      <w:marTop w:val="0"/>
      <w:marBottom w:val="0"/>
      <w:divBdr>
        <w:top w:val="none" w:sz="0" w:space="0" w:color="auto"/>
        <w:left w:val="none" w:sz="0" w:space="0" w:color="auto"/>
        <w:bottom w:val="none" w:sz="0" w:space="0" w:color="auto"/>
        <w:right w:val="none" w:sz="0" w:space="0" w:color="auto"/>
      </w:divBdr>
    </w:div>
    <w:div w:id="1847404267">
      <w:bodyDiv w:val="1"/>
      <w:marLeft w:val="0"/>
      <w:marRight w:val="0"/>
      <w:marTop w:val="0"/>
      <w:marBottom w:val="0"/>
      <w:divBdr>
        <w:top w:val="none" w:sz="0" w:space="0" w:color="auto"/>
        <w:left w:val="none" w:sz="0" w:space="0" w:color="auto"/>
        <w:bottom w:val="none" w:sz="0" w:space="0" w:color="auto"/>
        <w:right w:val="none" w:sz="0" w:space="0" w:color="auto"/>
      </w:divBdr>
    </w:div>
    <w:div w:id="192348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2C845607-A2ED-43F9-AAF5-54B974A60CAE}">
  <ds:schemaRefs>
    <ds:schemaRef ds:uri="http://schemas.openxmlformats.org/officeDocument/2006/bibliography"/>
  </ds:schemaRefs>
</ds:datastoreItem>
</file>

<file path=customXml/itemProps2.xml><?xml version="1.0" encoding="utf-8"?>
<ds:datastoreItem xmlns:ds="http://schemas.openxmlformats.org/officeDocument/2006/customXml" ds:itemID="{14170D73-A342-45C7-9441-F964CBB67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12F791-BCA6-4E8C-B57B-7CB3516D348C}">
  <ds:schemaRefs>
    <ds:schemaRef ds:uri="http://schemas.microsoft.com/sharepoint/v3/contenttype/forms"/>
  </ds:schemaRefs>
</ds:datastoreItem>
</file>

<file path=customXml/itemProps4.xml><?xml version="1.0" encoding="utf-8"?>
<ds:datastoreItem xmlns:ds="http://schemas.openxmlformats.org/officeDocument/2006/customXml" ds:itemID="{018D0911-90A5-4D43-945A-AB37DA7AC583}">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Fax</Template>
  <TotalTime>1</TotalTime>
  <Pages>8</Pages>
  <Words>1460</Words>
  <Characters>9540</Characters>
  <Application>Microsoft Office Word</Application>
  <DocSecurity>4</DocSecurity>
  <Lines>79</Lines>
  <Paragraphs>21</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Senanon Apinya/Senanon Apinya(ＫＹＥ)</cp:lastModifiedBy>
  <cp:revision>2</cp:revision>
  <cp:lastPrinted>2022-07-26T03:37:00Z</cp:lastPrinted>
  <dcterms:created xsi:type="dcterms:W3CDTF">2023-11-10T02:56:00Z</dcterms:created>
  <dcterms:modified xsi:type="dcterms:W3CDTF">2023-11-10T02:56:00Z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