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B9E3E" w14:textId="36F4CBD3" w:rsidR="00B42243" w:rsidRPr="00EE51F6" w:rsidRDefault="00B42243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67CE" w:rsidRPr="00EE51F6" w14:paraId="2C28E56A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E26425" w14:textId="1BE4CCD0" w:rsidR="008967CE" w:rsidRPr="00EE51F6" w:rsidRDefault="00DD4CE7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69830931"/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967CE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7DB0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7F5E4A8" w14:textId="77777777" w:rsidR="008967CE" w:rsidRPr="00EE51F6" w:rsidRDefault="008967CE" w:rsidP="008967CE">
      <w:pPr>
        <w:jc w:val="thaiDistribute"/>
        <w:rPr>
          <w:rFonts w:ascii="Browallia New" w:hAnsi="Browallia New" w:cs="Browallia New"/>
        </w:rPr>
      </w:pPr>
    </w:p>
    <w:p w14:paraId="3E39626B" w14:textId="6A3CA1F2" w:rsidR="009C7DB0" w:rsidRPr="00EE51F6" w:rsidRDefault="009C7DB0" w:rsidP="009C7D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บริษัท เวฟ เอ</w:t>
      </w:r>
      <w:r w:rsidR="005B6533" w:rsidRPr="00EE51F6">
        <w:rPr>
          <w:rFonts w:ascii="Browallia New" w:hAnsi="Browallia New" w:cs="Browallia New"/>
          <w:sz w:val="26"/>
          <w:szCs w:val="26"/>
          <w:cs/>
        </w:rPr>
        <w:t>กซ์โพ</w:t>
      </w:r>
      <w:r w:rsidR="00DA596D" w:rsidRPr="00EE51F6">
        <w:rPr>
          <w:rFonts w:ascii="Browallia New" w:hAnsi="Browallia New" w:cs="Browallia New"/>
          <w:sz w:val="26"/>
          <w:szCs w:val="26"/>
          <w:cs/>
        </w:rPr>
        <w:t>เ</w:t>
      </w:r>
      <w:r w:rsidR="005B6533" w:rsidRPr="00EE51F6">
        <w:rPr>
          <w:rFonts w:ascii="Browallia New" w:hAnsi="Browallia New" w:cs="Browallia New"/>
          <w:sz w:val="26"/>
          <w:szCs w:val="26"/>
          <w:cs/>
        </w:rPr>
        <w:t>นนเชียล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จำกัด (มหาชน) (“บริษัท”) เป็นบริษัทมหาชนจำกัด และเป็นบริษัทจดทะเบียนในตลาดหลักทรัพย์</w:t>
      </w:r>
      <w:r w:rsidR="00CB7733" w:rsidRPr="00EE51F6">
        <w:rPr>
          <w:rFonts w:ascii="Browallia New" w:hAnsi="Browallia New" w:cs="Browallia New"/>
          <w:sz w:val="26"/>
          <w:szCs w:val="26"/>
        </w:rPr>
        <w:br/>
      </w:r>
      <w:r w:rsidRPr="00EE51F6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ซึ่งจัดตั้งขึ้นในประเทศไทยมีที่อยู่ตามที่ได้จดทะเบียนดังนี้</w:t>
      </w:r>
    </w:p>
    <w:p w14:paraId="3A816CE7" w14:textId="77777777" w:rsidR="009C7DB0" w:rsidRPr="00EE51F6" w:rsidRDefault="009C7DB0" w:rsidP="009C7D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3B9F14" w14:textId="4C55F756" w:rsidR="009C7DB0" w:rsidRPr="00EE51F6" w:rsidRDefault="009C7DB0" w:rsidP="009C7D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DD4CE7" w:rsidRPr="00DD4CE7">
        <w:rPr>
          <w:rFonts w:ascii="Browallia New" w:hAnsi="Browallia New" w:cs="Browallia New"/>
          <w:sz w:val="26"/>
          <w:szCs w:val="26"/>
        </w:rPr>
        <w:t>2445</w:t>
      </w:r>
      <w:r w:rsidRPr="00EE51F6">
        <w:rPr>
          <w:rFonts w:ascii="Browallia New" w:hAnsi="Browallia New" w:cs="Browallia New"/>
          <w:sz w:val="26"/>
          <w:szCs w:val="26"/>
        </w:rPr>
        <w:t>/</w:t>
      </w:r>
      <w:r w:rsidR="00DD4CE7" w:rsidRPr="00DD4CE7">
        <w:rPr>
          <w:rFonts w:ascii="Browallia New" w:hAnsi="Browallia New" w:cs="Browallia New"/>
          <w:sz w:val="26"/>
          <w:szCs w:val="26"/>
        </w:rPr>
        <w:t>19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อาคารธารารมณ์ บิสซิเนส ทาวเวอร์ ชั้น </w:t>
      </w:r>
      <w:r w:rsidR="00DD4CE7" w:rsidRPr="00DD4CE7">
        <w:rPr>
          <w:rFonts w:ascii="Browallia New" w:hAnsi="Browallia New" w:cs="Browallia New"/>
          <w:sz w:val="26"/>
          <w:szCs w:val="26"/>
        </w:rPr>
        <w:t>14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ถนนเพชรบุรีตัดใหม่ แขวงบางกะปิ เขตห้วยขวาง กรุงเทพมหานคร</w:t>
      </w:r>
    </w:p>
    <w:p w14:paraId="14528ED8" w14:textId="77777777" w:rsidR="009C7DB0" w:rsidRPr="00EE51F6" w:rsidRDefault="009C7DB0" w:rsidP="009C7D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66D66E" w14:textId="69C14851" w:rsidR="009C7DB0" w:rsidRPr="00EE51F6" w:rsidRDefault="009C7DB0" w:rsidP="009469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คือดำเนินธุรกิจหลักเกี่ยวกับการลงทุน</w:t>
      </w:r>
      <w:r w:rsidR="009469B7" w:rsidRPr="00EE51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>การให้บริการสอนภาษาอังกฤษ</w:t>
      </w:r>
      <w:r w:rsidR="005B6533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6609C4" w:rsidRPr="00EE51F6">
        <w:rPr>
          <w:rFonts w:ascii="Browallia New" w:hAnsi="Browallia New" w:cs="Browallia New"/>
          <w:sz w:val="26"/>
          <w:szCs w:val="26"/>
          <w:cs/>
        </w:rPr>
        <w:t xml:space="preserve">คาร์บอนเครดิต และการดูแลสุขภาพเชิง </w:t>
      </w:r>
      <w:r w:rsidR="006609C4" w:rsidRPr="00EE51F6">
        <w:rPr>
          <w:rFonts w:ascii="Browallia New" w:hAnsi="Browallia New" w:cs="Browallia New"/>
          <w:sz w:val="26"/>
          <w:szCs w:val="26"/>
        </w:rPr>
        <w:t>Wellness</w:t>
      </w:r>
    </w:p>
    <w:p w14:paraId="6C3CEC3C" w14:textId="77777777" w:rsidR="009C7DB0" w:rsidRPr="00EE51F6" w:rsidRDefault="009C7DB0" w:rsidP="009C7D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AAF74E" w14:textId="02CB8663" w:rsidR="009C7DB0" w:rsidRPr="00EE51F6" w:rsidRDefault="005B6533" w:rsidP="009C7DB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บริษัทได้จดทะเบียนเปลี่ยนชื่อบริษัทจากเดิมชื่อ บริษัท เวฟ เอ็นเตอร์เทนเมนท์ จำกัด (มหาชน) แก้ไขเป็นชื่อ บริษัท เวฟ เอกซ์โพ</w:t>
      </w:r>
      <w:r w:rsidR="00DA596D" w:rsidRPr="00EE51F6">
        <w:rPr>
          <w:rFonts w:ascii="Browallia New" w:hAnsi="Browallia New" w:cs="Browallia New"/>
          <w:spacing w:val="-6"/>
          <w:sz w:val="26"/>
          <w:szCs w:val="26"/>
          <w:cs/>
        </w:rPr>
        <w:t>เ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>นนเชียล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จำกัด (มหาชน) กับกรมพัฒนาธุรกิจการค้าเมื่อวันที่ </w:t>
      </w:r>
      <w:r w:rsidR="00DD4CE7" w:rsidRPr="00DD4CE7">
        <w:rPr>
          <w:rFonts w:ascii="Browallia New" w:hAnsi="Browallia New" w:cs="Browallia New"/>
          <w:sz w:val="26"/>
          <w:szCs w:val="26"/>
        </w:rPr>
        <w:t>24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พฤษภาคม พ.ศ.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</w:p>
    <w:p w14:paraId="797D9C7A" w14:textId="77777777" w:rsidR="005B6533" w:rsidRPr="00EE51F6" w:rsidRDefault="005B6533" w:rsidP="009C7DB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EE51F6" w14:paraId="455F7665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610091" w14:textId="798BC3D6" w:rsidR="00EC41B8" w:rsidRPr="00EE51F6" w:rsidRDefault="00B42243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148783881"/>
            <w:r w:rsidRPr="00EE51F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br w:type="page"/>
            </w:r>
            <w:r w:rsidR="004801AC" w:rsidRPr="00EE51F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D4CE7"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C41B8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2" w:name="_Hlk141897391"/>
            <w:r w:rsidR="00C46BFB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</w:t>
            </w:r>
            <w:bookmarkEnd w:id="2"/>
            <w:r w:rsidR="00C46BFB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</w:t>
            </w:r>
            <w:r w:rsidR="00EC41B8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7A4DD19C" w14:textId="77777777" w:rsidR="00EC41B8" w:rsidRPr="00EE51F6" w:rsidRDefault="00EC41B8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499801" w14:textId="17F894C2" w:rsidR="009C4F93" w:rsidRPr="00EE51F6" w:rsidRDefault="00DD4CE7" w:rsidP="009C4F93">
      <w:pPr>
        <w:ind w:left="540" w:hanging="540"/>
        <w:contextualSpacing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4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C4F93" w:rsidRPr="00EE51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D4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C4F93" w:rsidRPr="00EE51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ฐานะทางการเงิน</w:t>
      </w:r>
    </w:p>
    <w:p w14:paraId="370A5C03" w14:textId="77777777" w:rsidR="00CB7733" w:rsidRPr="00EE51F6" w:rsidRDefault="00CB7733" w:rsidP="009469B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D17FAAF" w14:textId="76B03F85" w:rsidR="009C7DB0" w:rsidRPr="00EE51F6" w:rsidRDefault="009C7DB0" w:rsidP="009469B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30</w:t>
      </w:r>
      <w:r w:rsidR="00853AC3" w:rsidRPr="00EE51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53AC3" w:rsidRPr="00EE51F6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ในข้อมูลทางการเงินรวมของกลุ่มกิจการและข้อมูลทางการเงินเฉพาะกิจการมีผลการดำเนินงานขาดทุนสะสม จำนวน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309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และจำนวน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73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และขาดทุนสุทธิในระหว่างงวด</w:t>
      </w:r>
      <w:r w:rsidR="00853AC3" w:rsidRPr="00EE51F6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และจำนวน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18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ล้านบาทตามลำดับ นอกจากนี้กลุ่มกิจการยังมีกระแสเงินสดจากการใช้ไปในการดำเนินงาน</w:t>
      </w:r>
      <w:r w:rsidR="00A64EAF" w:rsidRPr="00EE51F6">
        <w:rPr>
          <w:rFonts w:ascii="Browallia New" w:hAnsi="Browallia New" w:cs="Browallia New"/>
          <w:spacing w:val="-6"/>
          <w:sz w:val="26"/>
          <w:szCs w:val="26"/>
          <w:cs/>
        </w:rPr>
        <w:t>สำหรับข้อมูลทางการเงิน</w:t>
      </w:r>
      <w:r w:rsidR="00C45AA8" w:rsidRPr="00EE51F6">
        <w:rPr>
          <w:rFonts w:ascii="Browallia New" w:hAnsi="Browallia New" w:cs="Browallia New"/>
          <w:spacing w:val="-6"/>
          <w:sz w:val="26"/>
          <w:szCs w:val="26"/>
          <w:cs/>
        </w:rPr>
        <w:t>รวม</w:t>
      </w:r>
      <w:r w:rsidR="00F64240" w:rsidRPr="00EE51F6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526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จากเหตุการณ์ที่แสดงดังกล่าว อาจเป็นเหตุให้เกิดข้อสงสัยเกี่ยวกับความสามารถในการดำเนินงานต่อเนื่องของกลุ่มกิจการ ทั้งนี้</w:t>
      </w:r>
      <w:r w:rsidRPr="00EE51F6">
        <w:rPr>
          <w:rFonts w:ascii="Browallia New" w:hAnsi="Browallia New" w:cs="Browallia New"/>
          <w:sz w:val="26"/>
          <w:szCs w:val="26"/>
          <w:cs/>
        </w:rPr>
        <w:t>ผู้บริหารได้จัดทำ</w:t>
      </w:r>
      <w:r w:rsidRPr="00EE51F6">
        <w:rPr>
          <w:rFonts w:ascii="Browallia New" w:eastAsia="MS Mincho" w:hAnsi="Browallia New" w:cs="Browallia New"/>
          <w:sz w:val="26"/>
          <w:szCs w:val="26"/>
          <w:cs/>
          <w:lang w:val="en-US"/>
        </w:rPr>
        <w:t>ประมาณ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การเงินสดสำหรับส่วนงานสอนภาษาและมีความเชื่อมั่นว่าจะสามารถปฏิบัติตามประมาณการนั้น 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>โดยกลุ่มกิจการมีแผนในการขายแฟรนไชส์เพิ่มขึ้นและมีการเปิดคอร์สสอนออนไลน์เพื่อรองรับการเปลี่ยนแปลงพฤติกรรมของผู้บริโภค และยังมีแผนงานในการจัดการส่งเสริมการขายเพื่อที่จะเพิ่มยอดอัตราการสมัครของนักเรียน และนอกจากนี้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กลุ่มกิจการได้จัดทำประมาณการเงินสดสำหรับธุรกิจคาร์บอนเครดิต ครบวงจรและธุรกิจการดูแลสุขภาพเชิง </w:t>
      </w:r>
      <w:r w:rsidRPr="00EE51F6">
        <w:rPr>
          <w:rFonts w:ascii="Browallia New" w:hAnsi="Browallia New" w:cs="Browallia New"/>
          <w:sz w:val="26"/>
          <w:szCs w:val="26"/>
        </w:rPr>
        <w:t xml:space="preserve">Wellness </w:t>
      </w:r>
      <w:r w:rsidRPr="00EE51F6">
        <w:rPr>
          <w:rFonts w:ascii="Browallia New" w:hAnsi="Browallia New" w:cs="Browallia New"/>
          <w:sz w:val="26"/>
          <w:szCs w:val="26"/>
          <w:cs/>
        </w:rPr>
        <w:t>ซึ่งเป็นธุรกิจใหม่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Pr="00EE51F6">
        <w:rPr>
          <w:rFonts w:ascii="Browallia New" w:hAnsi="Browallia New" w:cs="Browallia New"/>
          <w:sz w:val="26"/>
          <w:szCs w:val="26"/>
          <w:cs/>
        </w:rPr>
        <w:t>กลุ่มกิจการและมีความเชื่อว่าสามารถปฏิบัติ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>ตามประมาณการนั้น ซึ่งจะส่งผลให้กลุ่มกิจการจะสามารถดำเนินงาน</w:t>
      </w:r>
      <w:r w:rsidR="000B2A0E" w:rsidRPr="00EE51F6">
        <w:rPr>
          <w:rFonts w:ascii="Browallia New" w:hAnsi="Browallia New" w:cs="Browallia New"/>
          <w:spacing w:val="-6"/>
          <w:sz w:val="26"/>
          <w:szCs w:val="26"/>
        </w:rPr>
        <w:br/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ได้อย่างต่อเนื่องและรับผิดชอบในภาระหนี้สินของบริษัทในปัจจุบันและอนาคตโดยเป็นระยะเวลาอย่างน้อย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EE51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7370B1" w:rsidRPr="00EE51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>นับจากวันที่</w:t>
      </w:r>
      <w:r w:rsidR="000B2A0E" w:rsidRPr="00EE51F6">
        <w:rPr>
          <w:rFonts w:ascii="Browallia New" w:hAnsi="Browallia New" w:cs="Browallia New"/>
          <w:spacing w:val="-6"/>
          <w:sz w:val="26"/>
          <w:szCs w:val="26"/>
        </w:rPr>
        <w:br/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>ในข้อมูลทางการเงิน ดังนั้นข้อมูลทางการเงินรวมสำหรับงวด</w:t>
      </w:r>
      <w:r w:rsidR="00853AC3" w:rsidRPr="00EE51F6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30</w:t>
      </w:r>
      <w:r w:rsidR="00853AC3" w:rsidRPr="00EE51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53AC3" w:rsidRPr="00EE51F6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EE51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>จึง</w:t>
      </w:r>
      <w:r w:rsidRPr="00EE51F6">
        <w:rPr>
          <w:rFonts w:ascii="Browallia New" w:hAnsi="Browallia New" w:cs="Browallia New"/>
          <w:sz w:val="26"/>
          <w:szCs w:val="26"/>
          <w:cs/>
        </w:rPr>
        <w:t>จัดทำขึ้นตามเกณฑ์การดำเนินงานต่อเนื่อง</w:t>
      </w:r>
    </w:p>
    <w:p w14:paraId="2FC0760C" w14:textId="7D2F18D4" w:rsidR="007370B1" w:rsidRPr="00EE51F6" w:rsidRDefault="007370B1" w:rsidP="009469B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5780FA" w14:textId="06904422" w:rsidR="00890D6C" w:rsidRPr="00EE51F6" w:rsidRDefault="00DD4CE7" w:rsidP="00890D6C">
      <w:pPr>
        <w:ind w:left="540" w:hanging="540"/>
        <w:contextualSpacing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4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90D6C" w:rsidRPr="00EE51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D4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90D6C" w:rsidRPr="00EE51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เกณฑ์การจัดทำข้อมูลทางการเงิน</w:t>
      </w:r>
    </w:p>
    <w:p w14:paraId="7C117BCA" w14:textId="77777777" w:rsidR="000B2A0E" w:rsidRPr="00EE51F6" w:rsidRDefault="000B2A0E" w:rsidP="00890D6C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98FC276" w14:textId="24F947E8" w:rsidR="00890D6C" w:rsidRPr="00EE51F6" w:rsidRDefault="00890D6C" w:rsidP="00890D6C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EE51F6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</w:t>
      </w:r>
      <w:r w:rsidRPr="00EE51F6">
        <w:rPr>
          <w:rFonts w:ascii="Browallia New" w:eastAsia="MS Mincho" w:hAnsi="Browallia New" w:cs="Browallia New"/>
          <w:spacing w:val="-8"/>
          <w:sz w:val="26"/>
          <w:szCs w:val="26"/>
          <w:cs/>
          <w:lang w:val="en-US"/>
        </w:rPr>
        <w:t xml:space="preserve">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D4CE7" w:rsidRPr="00DD4CE7">
        <w:rPr>
          <w:rFonts w:ascii="Browallia New" w:eastAsia="MS Mincho" w:hAnsi="Browallia New" w:cs="Browallia New"/>
          <w:spacing w:val="-8"/>
          <w:sz w:val="26"/>
          <w:szCs w:val="26"/>
        </w:rPr>
        <w:t>34</w:t>
      </w:r>
      <w:r w:rsidRPr="00EE51F6">
        <w:rPr>
          <w:rFonts w:ascii="Browallia New" w:eastAsia="MS Mincho" w:hAnsi="Browallia New" w:cs="Browallia New"/>
          <w:spacing w:val="-8"/>
          <w:sz w:val="26"/>
          <w:szCs w:val="26"/>
          <w:cs/>
          <w:lang w:val="en-US"/>
        </w:rPr>
        <w:t xml:space="preserve"> เรื่อง การรายงาน</w:t>
      </w:r>
      <w:r w:rsidRPr="00EE51F6">
        <w:rPr>
          <w:rFonts w:ascii="Browallia New" w:eastAsia="MS Mincho" w:hAnsi="Browallia New" w:cs="Browallia New"/>
          <w:sz w:val="26"/>
          <w:szCs w:val="26"/>
          <w:cs/>
          <w:lang w:val="en-US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23F6F1" w14:textId="77777777" w:rsidR="00890D6C" w:rsidRPr="00EE51F6" w:rsidRDefault="00890D6C" w:rsidP="00890D6C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</w:p>
    <w:p w14:paraId="0DC55FBC" w14:textId="57DE1197" w:rsidR="00890D6C" w:rsidRPr="00EE51F6" w:rsidRDefault="00890D6C" w:rsidP="00890D6C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EE51F6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D4CE7" w:rsidRPr="00DD4CE7">
        <w:rPr>
          <w:rFonts w:ascii="Browallia New" w:eastAsia="MS Mincho" w:hAnsi="Browallia New" w:cs="Browallia New"/>
          <w:sz w:val="26"/>
          <w:szCs w:val="26"/>
        </w:rPr>
        <w:t>31</w:t>
      </w:r>
      <w:r w:rsidRPr="00EE51F6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DD4CE7" w:rsidRPr="00DD4CE7">
        <w:rPr>
          <w:rFonts w:ascii="Browallia New" w:eastAsia="MS Mincho" w:hAnsi="Browallia New" w:cs="Browallia New"/>
          <w:sz w:val="26"/>
          <w:szCs w:val="26"/>
        </w:rPr>
        <w:t>2565</w:t>
      </w:r>
    </w:p>
    <w:p w14:paraId="67F65D27" w14:textId="77777777" w:rsidR="00890D6C" w:rsidRPr="00EE51F6" w:rsidRDefault="00890D6C" w:rsidP="00890D6C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</w:p>
    <w:p w14:paraId="7160814C" w14:textId="77777777" w:rsidR="00890D6C" w:rsidRPr="00EE51F6" w:rsidRDefault="00890D6C" w:rsidP="00890D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eastAsia="MS Mincho" w:hAnsi="Browallia New" w:cs="Browallia New"/>
          <w:spacing w:val="-6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EE51F6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ภาษาไทยที่จัดทำตาม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>กฎหมาย ในกรณีที่มีเนื้อความขัดแย้งกันหรือมีการตีความที่แตกต่างกัน ให้ใช้ข้อมูลทางการเงิน</w:t>
      </w:r>
      <w:r w:rsidRPr="00EE51F6">
        <w:rPr>
          <w:rFonts w:ascii="Browallia New" w:hAnsi="Browallia New" w:cs="Browallia New"/>
          <w:sz w:val="26"/>
          <w:szCs w:val="26"/>
          <w:cs/>
        </w:rPr>
        <w:t>ระหว่างกาลฉบับภาษาไทยเป็นหลัก</w:t>
      </w:r>
    </w:p>
    <w:p w14:paraId="179F7B99" w14:textId="52E89F66" w:rsidR="00CF4B58" w:rsidRPr="00EE51F6" w:rsidRDefault="00CB7733" w:rsidP="00EC41B8">
      <w:pPr>
        <w:jc w:val="thaiDistribute"/>
        <w:rPr>
          <w:rFonts w:ascii="Browallia New" w:hAnsi="Browallia New" w:cs="Browallia New"/>
        </w:rPr>
      </w:pPr>
      <w:r w:rsidRPr="00EE51F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EE51F6" w14:paraId="4F49487E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554BC9" w14:textId="46451A55" w:rsidR="00EC41B8" w:rsidRPr="00EE51F6" w:rsidRDefault="00DD4CE7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148959371"/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C41B8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  <w:bookmarkEnd w:id="3"/>
    </w:tbl>
    <w:p w14:paraId="496EE7E2" w14:textId="77777777" w:rsidR="00F5458D" w:rsidRPr="00EE51F6" w:rsidRDefault="00F5458D" w:rsidP="00EC41B8">
      <w:pPr>
        <w:jc w:val="thaiDistribute"/>
        <w:rPr>
          <w:rFonts w:ascii="Browallia New" w:hAnsi="Browallia New" w:cs="Browallia New"/>
        </w:rPr>
      </w:pPr>
    </w:p>
    <w:p w14:paraId="0C286FB6" w14:textId="24A056DD" w:rsidR="00CE4B25" w:rsidRPr="00EE51F6" w:rsidRDefault="00D46F31" w:rsidP="00CE4B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E92840" w:rsidRPr="00EE51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4CE7" w:rsidRPr="00DD4CE7">
        <w:rPr>
          <w:rFonts w:ascii="Browallia New" w:hAnsi="Browallia New" w:cs="Browallia New"/>
          <w:sz w:val="26"/>
          <w:szCs w:val="26"/>
        </w:rPr>
        <w:t>31</w:t>
      </w:r>
      <w:r w:rsidR="006B0DBE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6B0DBE" w:rsidRPr="00EE51F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06BC2" w:rsidRPr="00EE51F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4CE7" w:rsidRPr="00DD4CE7">
        <w:rPr>
          <w:rFonts w:ascii="Browallia New" w:hAnsi="Browallia New" w:cs="Browallia New"/>
          <w:sz w:val="26"/>
          <w:szCs w:val="26"/>
        </w:rPr>
        <w:t>2565</w:t>
      </w:r>
      <w:r w:rsidR="00EC0D00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546088" w:rsidRPr="00EE51F6">
        <w:rPr>
          <w:rFonts w:ascii="Browallia New" w:hAnsi="Browallia New" w:cs="Browallia New"/>
          <w:sz w:val="26"/>
          <w:szCs w:val="26"/>
          <w:cs/>
        </w:rPr>
        <w:t>ยกเว้น</w:t>
      </w:r>
      <w:r w:rsidR="00297E72" w:rsidRPr="00EE51F6">
        <w:rPr>
          <w:rFonts w:ascii="Browallia New" w:hAnsi="Browallia New" w:cs="Browallia New"/>
          <w:sz w:val="26"/>
          <w:szCs w:val="26"/>
          <w:cs/>
        </w:rPr>
        <w:t xml:space="preserve">มาตรฐานบัญชี ฉบับที่ </w:t>
      </w:r>
      <w:r w:rsidR="00DD4CE7" w:rsidRPr="00DD4CE7">
        <w:rPr>
          <w:rFonts w:ascii="Browallia New" w:hAnsi="Browallia New" w:cs="Browallia New"/>
          <w:sz w:val="26"/>
          <w:szCs w:val="26"/>
        </w:rPr>
        <w:t>41</w:t>
      </w:r>
      <w:r w:rsidR="00297E72" w:rsidRPr="00EE51F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97E72" w:rsidRPr="00EE51F6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297E72" w:rsidRPr="00EE51F6">
        <w:rPr>
          <w:rFonts w:ascii="Browallia New" w:hAnsi="Browallia New" w:cs="Browallia New"/>
          <w:sz w:val="26"/>
          <w:szCs w:val="26"/>
          <w:cs/>
        </w:rPr>
        <w:t>เกษตรกรรม ซึ่งกลุ่มบริษัทนำมาตรฐาน</w:t>
      </w:r>
      <w:r w:rsidR="00F15A6B" w:rsidRPr="00EE51F6">
        <w:rPr>
          <w:rFonts w:ascii="Browallia New" w:hAnsi="Browallia New" w:cs="Browallia New"/>
          <w:sz w:val="26"/>
          <w:szCs w:val="26"/>
        </w:rPr>
        <w:br/>
      </w:r>
      <w:r w:rsidR="00297E72" w:rsidRPr="00EE51F6">
        <w:rPr>
          <w:rFonts w:ascii="Browallia New" w:hAnsi="Browallia New" w:cs="Browallia New"/>
          <w:sz w:val="26"/>
          <w:szCs w:val="26"/>
          <w:cs/>
        </w:rPr>
        <w:t xml:space="preserve">การบัญชีดังกล่าวมาถือปฏิบัติเริ่มในวันที่ </w:t>
      </w:r>
      <w:r w:rsidR="00DD4CE7" w:rsidRPr="00DD4CE7">
        <w:rPr>
          <w:rFonts w:ascii="Browallia New" w:hAnsi="Browallia New" w:cs="Browallia New"/>
          <w:sz w:val="26"/>
          <w:szCs w:val="26"/>
        </w:rPr>
        <w:t>1</w:t>
      </w:r>
      <w:r w:rsidR="00297E72" w:rsidRPr="00EE51F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97E72" w:rsidRPr="00EE51F6">
        <w:rPr>
          <w:rFonts w:ascii="Browallia New" w:hAnsi="Browallia New" w:cs="Browallia New"/>
          <w:sz w:val="26"/>
          <w:szCs w:val="26"/>
          <w:cs/>
        </w:rPr>
        <w:t>มกราคม พ</w:t>
      </w:r>
      <w:r w:rsidR="00297E72" w:rsidRPr="00EE51F6">
        <w:rPr>
          <w:rFonts w:ascii="Browallia New" w:hAnsi="Browallia New" w:cs="Browallia New"/>
          <w:sz w:val="26"/>
          <w:szCs w:val="26"/>
          <w:lang w:val="en-US"/>
        </w:rPr>
        <w:t>.</w:t>
      </w:r>
      <w:r w:rsidR="00297E72" w:rsidRPr="00EE51F6">
        <w:rPr>
          <w:rFonts w:ascii="Browallia New" w:hAnsi="Browallia New" w:cs="Browallia New"/>
          <w:sz w:val="26"/>
          <w:szCs w:val="26"/>
          <w:cs/>
        </w:rPr>
        <w:t>ศ</w:t>
      </w:r>
      <w:r w:rsidR="00297E72" w:rsidRPr="00EE51F6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</w:p>
    <w:p w14:paraId="59BCD6FE" w14:textId="63AA9945" w:rsidR="00CE4B25" w:rsidRPr="00EE51F6" w:rsidRDefault="00CE4B25" w:rsidP="00B11D81">
      <w:pPr>
        <w:ind w:left="540"/>
        <w:jc w:val="thaiDistribute"/>
        <w:rPr>
          <w:rFonts w:ascii="Browallia New" w:eastAsia="MS Mincho" w:hAnsi="Browallia New" w:cs="Browallia New"/>
          <w:lang w:val="th-TH"/>
        </w:rPr>
      </w:pPr>
    </w:p>
    <w:p w14:paraId="2D8045AF" w14:textId="02044F11" w:rsidR="00297E72" w:rsidRPr="00EE51F6" w:rsidRDefault="00DD4CE7" w:rsidP="00297E72">
      <w:pPr>
        <w:ind w:left="540" w:hanging="540"/>
        <w:contextualSpacing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D4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297E72" w:rsidRPr="00EE51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D4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97E72" w:rsidRPr="00EE51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สินทรัพย์ชีวภาพ</w:t>
      </w:r>
    </w:p>
    <w:p w14:paraId="2CFE2025" w14:textId="77777777" w:rsidR="00297E72" w:rsidRPr="00EE51F6" w:rsidRDefault="00297E72" w:rsidP="00297E72">
      <w:pPr>
        <w:ind w:left="540"/>
        <w:jc w:val="thaiDistribute"/>
        <w:rPr>
          <w:rFonts w:ascii="Browallia New" w:eastAsia="MS Mincho" w:hAnsi="Browallia New" w:cs="Browallia New"/>
          <w:cs/>
          <w:lang w:val="th-TH"/>
        </w:rPr>
      </w:pPr>
    </w:p>
    <w:p w14:paraId="2C23EF8E" w14:textId="2A018F30" w:rsidR="00297E72" w:rsidRPr="00EE51F6" w:rsidRDefault="00297E72" w:rsidP="00297E72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EE51F6">
        <w:rPr>
          <w:rFonts w:ascii="Browallia New" w:eastAsia="MS Mincho" w:hAnsi="Browallia New" w:cs="Browallia New"/>
          <w:sz w:val="26"/>
          <w:szCs w:val="26"/>
          <w:cs/>
          <w:lang w:val="en-US"/>
        </w:rPr>
        <w:t>สินทรัพย์ชีวภาพวัดด้วยมูลค่ายุติธรรมหักต้นทุนในการขาย</w:t>
      </w:r>
      <w:r w:rsidRPr="00EE51F6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EE51F6">
        <w:rPr>
          <w:rFonts w:ascii="Browallia New" w:eastAsia="MS Mincho" w:hAnsi="Browallia New" w:cs="Browallia New"/>
          <w:sz w:val="26"/>
          <w:szCs w:val="26"/>
          <w:cs/>
          <w:lang w:val="en-US"/>
        </w:rPr>
        <w:t>มูลค่ายุติธรรมจะกำหนดจากการประมาณการราคาตลาด</w:t>
      </w:r>
      <w:r w:rsidRPr="00EE51F6">
        <w:rPr>
          <w:rFonts w:ascii="Browallia New" w:eastAsia="MS Mincho" w:hAnsi="Browallia New" w:cs="Browallia New"/>
          <w:sz w:val="26"/>
          <w:szCs w:val="26"/>
          <w:cs/>
        </w:rPr>
        <w:t>ของ</w:t>
      </w:r>
      <w:r w:rsidRPr="00EE51F6">
        <w:rPr>
          <w:rFonts w:ascii="Browallia New" w:eastAsia="MS Mincho" w:hAnsi="Browallia New" w:cs="Browallia New"/>
          <w:sz w:val="26"/>
          <w:szCs w:val="26"/>
          <w:cs/>
          <w:lang w:val="en-US"/>
        </w:rPr>
        <w:t>สินทรัพย์ชีวภาพหักต้นทุนในการขาย</w:t>
      </w:r>
    </w:p>
    <w:p w14:paraId="79A9D254" w14:textId="77777777" w:rsidR="00297E72" w:rsidRPr="00EE51F6" w:rsidRDefault="00297E72" w:rsidP="00297E72">
      <w:pPr>
        <w:ind w:left="540"/>
        <w:jc w:val="thaiDistribute"/>
        <w:rPr>
          <w:rFonts w:ascii="Browallia New" w:eastAsia="MS Mincho" w:hAnsi="Browallia New" w:cs="Browallia New"/>
          <w:lang w:val="th-TH"/>
        </w:rPr>
      </w:pPr>
    </w:p>
    <w:p w14:paraId="02F6E61E" w14:textId="7FA38351" w:rsidR="00297E72" w:rsidRPr="00EE51F6" w:rsidRDefault="00297E72" w:rsidP="00297E72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EE51F6">
        <w:rPr>
          <w:rFonts w:ascii="Browallia New" w:eastAsia="MS Mincho" w:hAnsi="Browallia New" w:cs="Browallia New"/>
          <w:sz w:val="26"/>
          <w:szCs w:val="26"/>
          <w:cs/>
        </w:rPr>
        <w:t xml:space="preserve">สินทรัพย์ชีวภาพประกอบด้วย </w:t>
      </w:r>
      <w:r w:rsidRPr="00EE51F6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ต้นกัญชาที่อยู่ระหว่างการเพาะปลูกเพื่อขาย </w:t>
      </w:r>
    </w:p>
    <w:p w14:paraId="77F46EAF" w14:textId="77777777" w:rsidR="00297E72" w:rsidRPr="00EE51F6" w:rsidRDefault="00297E72" w:rsidP="00B11D81">
      <w:pPr>
        <w:ind w:left="540"/>
        <w:jc w:val="thaiDistribute"/>
        <w:rPr>
          <w:rFonts w:ascii="Browallia New" w:eastAsia="MS Mincho" w:hAnsi="Browallia New" w:cs="Browallia New"/>
          <w:lang w:val="th-TH"/>
        </w:rPr>
      </w:pPr>
    </w:p>
    <w:p w14:paraId="774727FB" w14:textId="2DC3A872" w:rsidR="00297E72" w:rsidRPr="00EE51F6" w:rsidRDefault="00297E72" w:rsidP="00297E72">
      <w:pPr>
        <w:ind w:left="540"/>
        <w:jc w:val="thaiDistribute"/>
        <w:rPr>
          <w:rFonts w:ascii="Browallia New" w:eastAsia="MS Mincho" w:hAnsi="Browallia New" w:cs="Browallia New"/>
          <w:spacing w:val="-4"/>
          <w:sz w:val="26"/>
          <w:szCs w:val="26"/>
        </w:rPr>
      </w:pPr>
      <w:r w:rsidRPr="00EE51F6">
        <w:rPr>
          <w:rFonts w:ascii="Browallia New" w:eastAsia="MS Mincho" w:hAnsi="Browallia New" w:cs="Browallia New"/>
          <w:spacing w:val="-6"/>
          <w:sz w:val="26"/>
          <w:szCs w:val="26"/>
          <w:cs/>
        </w:rPr>
        <w:t>การเปลี่ยนแปลงในมูลค่ายุติธรรมหักต้นทุนในการขายของต้นกัญชาที่อยู่ระหว่างการเพาะปลูกเพื่อขาย</w:t>
      </w:r>
      <w:r w:rsidRPr="00EE51F6">
        <w:rPr>
          <w:rFonts w:ascii="Browallia New" w:eastAsia="MS Mincho" w:hAnsi="Browallia New" w:cs="Browallia New"/>
          <w:spacing w:val="-4"/>
          <w:sz w:val="26"/>
          <w:szCs w:val="26"/>
          <w:cs/>
        </w:rPr>
        <w:t>จะรับรู้ในกำไรหรือขาดทุน</w:t>
      </w:r>
    </w:p>
    <w:p w14:paraId="0A0A7EA2" w14:textId="4FA8B4F0" w:rsidR="00471916" w:rsidRPr="00EE51F6" w:rsidRDefault="00471916" w:rsidP="00297E72">
      <w:pPr>
        <w:ind w:left="540"/>
        <w:jc w:val="thaiDistribute"/>
        <w:rPr>
          <w:rFonts w:ascii="Browallia New" w:eastAsia="MS Mincho" w:hAnsi="Browallia New" w:cs="Browallia New"/>
          <w:spacing w:val="-4"/>
          <w:sz w:val="26"/>
          <w:szCs w:val="26"/>
        </w:rPr>
      </w:pPr>
    </w:p>
    <w:p w14:paraId="256040E9" w14:textId="50FF30B2" w:rsidR="007B6514" w:rsidRPr="00EE51F6" w:rsidRDefault="00EC0D00" w:rsidP="008B5C9C">
      <w:pPr>
        <w:jc w:val="thaiDistribute"/>
        <w:rPr>
          <w:rFonts w:ascii="Browallia New" w:eastAsia="MS Mincho" w:hAnsi="Browallia New" w:cs="Browallia New"/>
          <w:spacing w:val="-6"/>
          <w:sz w:val="26"/>
          <w:szCs w:val="26"/>
        </w:rPr>
      </w:pPr>
      <w:r w:rsidRPr="00EE51F6">
        <w:rPr>
          <w:rFonts w:ascii="Browallia New" w:eastAsia="MS Mincho" w:hAnsi="Browallia New" w:cs="Browallia New"/>
          <w:spacing w:val="-6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="003379D1" w:rsidRPr="00EE51F6">
        <w:rPr>
          <w:rFonts w:ascii="Browallia New" w:eastAsia="MS Mincho" w:hAnsi="Browallia New" w:cs="Browallia New"/>
          <w:spacing w:val="-6"/>
          <w:sz w:val="26"/>
          <w:szCs w:val="26"/>
        </w:rPr>
        <w:t xml:space="preserve"> </w:t>
      </w:r>
      <w:r w:rsidRPr="00EE51F6">
        <w:rPr>
          <w:rFonts w:ascii="Browallia New" w:eastAsia="MS Mincho" w:hAnsi="Browallia New" w:cs="Browallia New"/>
          <w:spacing w:val="-6"/>
          <w:sz w:val="26"/>
          <w:szCs w:val="26"/>
          <w:cs/>
        </w:rPr>
        <w:t>ซึ่งมีผลบังคับใช้</w:t>
      </w:r>
      <w:r w:rsidR="003379D1" w:rsidRPr="00EE51F6">
        <w:rPr>
          <w:rFonts w:ascii="Browallia New" w:eastAsia="MS Mincho" w:hAnsi="Browallia New" w:cs="Browallia New"/>
          <w:spacing w:val="-6"/>
          <w:sz w:val="26"/>
          <w:szCs w:val="26"/>
          <w:cs/>
        </w:rPr>
        <w:t>วันที่</w:t>
      </w:r>
      <w:r w:rsidR="00595219" w:rsidRPr="00EE51F6">
        <w:rPr>
          <w:rFonts w:ascii="Browallia New" w:eastAsia="MS Mincho" w:hAnsi="Browallia New" w:cs="Browallia New"/>
          <w:spacing w:val="-6"/>
          <w:sz w:val="26"/>
          <w:szCs w:val="26"/>
          <w:cs/>
        </w:rPr>
        <w:t xml:space="preserve"> </w:t>
      </w:r>
      <w:r w:rsidR="00DD4CE7" w:rsidRPr="00DD4CE7">
        <w:rPr>
          <w:rFonts w:ascii="Browallia New" w:eastAsia="MS Mincho" w:hAnsi="Browallia New" w:cs="Browallia New"/>
          <w:spacing w:val="-6"/>
          <w:sz w:val="26"/>
          <w:szCs w:val="26"/>
        </w:rPr>
        <w:t>1</w:t>
      </w:r>
      <w:r w:rsidR="00595219" w:rsidRPr="00EE51F6">
        <w:rPr>
          <w:rFonts w:ascii="Browallia New" w:eastAsia="MS Mincho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DD4CE7" w:rsidRPr="00DD4CE7">
        <w:rPr>
          <w:rFonts w:ascii="Browallia New" w:eastAsia="MS Mincho" w:hAnsi="Browallia New" w:cs="Browallia New"/>
          <w:spacing w:val="-6"/>
          <w:sz w:val="26"/>
          <w:szCs w:val="26"/>
        </w:rPr>
        <w:t>2566</w:t>
      </w:r>
      <w:r w:rsidR="003379D1" w:rsidRPr="00EE51F6">
        <w:rPr>
          <w:rFonts w:ascii="Browallia New" w:eastAsia="MS Mincho" w:hAnsi="Browallia New" w:cs="Browallia New"/>
          <w:spacing w:val="-6"/>
          <w:sz w:val="26"/>
          <w:szCs w:val="26"/>
        </w:rPr>
        <w:t xml:space="preserve"> </w:t>
      </w:r>
      <w:r w:rsidR="003379D1" w:rsidRPr="00EE51F6">
        <w:rPr>
          <w:rFonts w:ascii="Browallia New" w:eastAsia="MS Mincho" w:hAnsi="Browallia New" w:cs="Browallia New"/>
          <w:spacing w:val="-6"/>
          <w:sz w:val="26"/>
          <w:szCs w:val="26"/>
          <w:cs/>
        </w:rPr>
        <w:t>และวันที่</w:t>
      </w:r>
      <w:r w:rsidR="003379D1" w:rsidRPr="00EE51F6">
        <w:rPr>
          <w:rFonts w:ascii="Browallia New" w:eastAsia="MS Mincho" w:hAnsi="Browallia New" w:cs="Browallia New"/>
          <w:spacing w:val="-6"/>
          <w:sz w:val="26"/>
          <w:szCs w:val="26"/>
        </w:rPr>
        <w:t xml:space="preserve"> </w:t>
      </w:r>
      <w:r w:rsidR="00DD4CE7" w:rsidRPr="00DD4CE7">
        <w:rPr>
          <w:rFonts w:ascii="Browallia New" w:eastAsia="MS Mincho" w:hAnsi="Browallia New" w:cs="Browallia New"/>
          <w:spacing w:val="-6"/>
          <w:sz w:val="26"/>
          <w:szCs w:val="26"/>
        </w:rPr>
        <w:t>1</w:t>
      </w:r>
      <w:r w:rsidR="003379D1" w:rsidRPr="00EE51F6">
        <w:rPr>
          <w:rFonts w:ascii="Browallia New" w:eastAsia="MS Mincho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DD4CE7" w:rsidRPr="00DD4CE7">
        <w:rPr>
          <w:rFonts w:ascii="Browallia New" w:eastAsia="MS Mincho" w:hAnsi="Browallia New" w:cs="Browallia New"/>
          <w:spacing w:val="-6"/>
          <w:sz w:val="26"/>
          <w:szCs w:val="26"/>
        </w:rPr>
        <w:t>2567</w:t>
      </w:r>
      <w:r w:rsidR="003379D1" w:rsidRPr="00EE51F6">
        <w:rPr>
          <w:rFonts w:ascii="Browallia New" w:eastAsia="MS Mincho" w:hAnsi="Browallia New" w:cs="Browallia New"/>
          <w:spacing w:val="-6"/>
          <w:sz w:val="26"/>
          <w:szCs w:val="26"/>
          <w:cs/>
        </w:rPr>
        <w:t xml:space="preserve"> </w:t>
      </w:r>
      <w:r w:rsidRPr="00EE51F6">
        <w:rPr>
          <w:rFonts w:ascii="Browallia New" w:eastAsia="MS Mincho" w:hAnsi="Browallia New" w:cs="Browallia New"/>
          <w:spacing w:val="-6"/>
          <w:sz w:val="26"/>
          <w:szCs w:val="26"/>
          <w:cs/>
        </w:rPr>
        <w:t xml:space="preserve"> </w:t>
      </w:r>
      <w:r w:rsidR="00251076" w:rsidRPr="00EE51F6">
        <w:rPr>
          <w:rFonts w:ascii="Browallia New" w:eastAsia="MS Mincho" w:hAnsi="Browallia New" w:cs="Browallia New"/>
          <w:spacing w:val="-6"/>
          <w:sz w:val="26"/>
          <w:szCs w:val="26"/>
          <w:cs/>
        </w:rPr>
        <w:t>ไ</w:t>
      </w:r>
      <w:r w:rsidRPr="00EE51F6">
        <w:rPr>
          <w:rFonts w:ascii="Browallia New" w:eastAsia="MS Mincho" w:hAnsi="Browallia New" w:cs="Browallia New"/>
          <w:spacing w:val="-6"/>
          <w:sz w:val="26"/>
          <w:szCs w:val="26"/>
          <w:cs/>
        </w:rPr>
        <w:t>ม่มีผลกระทบที่มีนัยสำคัญต่อกลุ่มกิจการ</w:t>
      </w:r>
    </w:p>
    <w:p w14:paraId="6AE80249" w14:textId="15FCD9B0" w:rsidR="00CB7733" w:rsidRPr="00EE51F6" w:rsidRDefault="00CB7733" w:rsidP="007B0DB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5025" w:rsidRPr="00EE51F6" w14:paraId="4243CD0D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C69B62" w14:textId="1F6568D7" w:rsidR="00115025" w:rsidRPr="00EE51F6" w:rsidRDefault="00DD4CE7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15025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5025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3E1E4C61" w14:textId="77777777" w:rsidR="00115025" w:rsidRPr="00EE51F6" w:rsidRDefault="0011502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650B38" w14:textId="737E41ED" w:rsidR="004E5315" w:rsidRPr="00EE51F6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</w:t>
      </w:r>
      <w:r w:rsidR="00406CE1" w:rsidRPr="00EE51F6">
        <w:rPr>
          <w:rFonts w:ascii="Browallia New" w:hAnsi="Browallia New" w:cs="Browallia New"/>
          <w:sz w:val="26"/>
          <w:szCs w:val="26"/>
          <w:cs/>
        </w:rPr>
        <w:t>ทาง</w:t>
      </w:r>
      <w:r w:rsidRPr="00EE51F6">
        <w:rPr>
          <w:rFonts w:ascii="Browallia New" w:hAnsi="Browallia New" w:cs="Browallia New"/>
          <w:sz w:val="26"/>
          <w:szCs w:val="26"/>
          <w:cs/>
        </w:rPr>
        <w:t>การเงินตามส่วนงานในส่วนที่แสดงส่วนงานธุรกิจ ในลักษณะเดียวกับรายงานภายใน</w:t>
      </w:r>
      <w:r w:rsidR="00CD3627" w:rsidRPr="00EE51F6">
        <w:rPr>
          <w:rFonts w:ascii="Browallia New" w:hAnsi="Browallia New" w:cs="Browallia New"/>
          <w:sz w:val="26"/>
          <w:szCs w:val="26"/>
        </w:rPr>
        <w:br/>
      </w:r>
      <w:r w:rsidRPr="00EE51F6">
        <w:rPr>
          <w:rFonts w:ascii="Browallia New" w:hAnsi="Browallia New" w:cs="Browallia New"/>
          <w:sz w:val="26"/>
          <w:szCs w:val="26"/>
          <w:cs/>
        </w:rPr>
        <w:t>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</w:t>
      </w:r>
      <w:r w:rsidR="00406CE1" w:rsidRPr="00EE51F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D3627" w:rsidRPr="00EE51F6">
        <w:rPr>
          <w:rFonts w:ascii="Browallia New" w:hAnsi="Browallia New" w:cs="Browallia New"/>
          <w:sz w:val="26"/>
          <w:szCs w:val="26"/>
        </w:rPr>
        <w:br/>
      </w:r>
      <w:r w:rsidRPr="00EE51F6">
        <w:rPr>
          <w:rFonts w:ascii="Browallia New" w:hAnsi="Browallia New" w:cs="Browallia New"/>
          <w:sz w:val="26"/>
          <w:szCs w:val="26"/>
          <w:cs/>
        </w:rPr>
        <w:t>ที่ทำการตัดสินใจเชิงกลยุทธ์</w:t>
      </w:r>
    </w:p>
    <w:p w14:paraId="642F47B0" w14:textId="2B45664D" w:rsidR="00B35FA5" w:rsidRPr="00EE51F6" w:rsidRDefault="00B35FA5" w:rsidP="0011502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4ED99DD" w14:textId="2F942382" w:rsidR="004E5315" w:rsidRPr="00EE51F6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14:paraId="612302C6" w14:textId="77777777" w:rsidR="008567D4" w:rsidRPr="00EE51F6" w:rsidRDefault="008567D4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4FF654" w14:textId="77777777" w:rsidR="008567D4" w:rsidRPr="00EE51F6" w:rsidRDefault="008567D4" w:rsidP="008567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1CA9BACD" w14:textId="77777777" w:rsidR="008567D4" w:rsidRPr="00EE51F6" w:rsidRDefault="008567D4" w:rsidP="008567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700C7C" w14:textId="4B8FD1E1" w:rsidR="008567D4" w:rsidRPr="00EE51F6" w:rsidRDefault="008567D4" w:rsidP="008567D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51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ข้อมูลทางการเงินจำแนกตามส่วนงานธุรกิจ</w:t>
      </w:r>
    </w:p>
    <w:p w14:paraId="7F040CB6" w14:textId="77777777" w:rsidR="00864D65" w:rsidRPr="00EE51F6" w:rsidRDefault="00864D65" w:rsidP="008567D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350"/>
        <w:gridCol w:w="1350"/>
        <w:gridCol w:w="1260"/>
      </w:tblGrid>
      <w:tr w:rsidR="00864D65" w:rsidRPr="00EE51F6" w14:paraId="1B1428BD" w14:textId="77777777" w:rsidTr="00361DC2">
        <w:trPr>
          <w:trHeight w:val="20"/>
        </w:trPr>
        <w:tc>
          <w:tcPr>
            <w:tcW w:w="4320" w:type="dxa"/>
            <w:vAlign w:val="center"/>
          </w:tcPr>
          <w:p w14:paraId="37932538" w14:textId="77777777" w:rsidR="00864D65" w:rsidRPr="00EE51F6" w:rsidRDefault="00864D65" w:rsidP="00864D65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</w:tcBorders>
            <w:vAlign w:val="bottom"/>
          </w:tcPr>
          <w:p w14:paraId="1227C744" w14:textId="7D010D9B" w:rsidR="00864D65" w:rsidRPr="00EE51F6" w:rsidRDefault="00864D65" w:rsidP="00864D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ข้อมูลทางการเงินรวม</w:t>
            </w:r>
          </w:p>
        </w:tc>
      </w:tr>
      <w:tr w:rsidR="00864D65" w:rsidRPr="00EE51F6" w14:paraId="65B9E960" w14:textId="5A1C951C" w:rsidTr="00361DC2">
        <w:trPr>
          <w:trHeight w:val="20"/>
        </w:trPr>
        <w:tc>
          <w:tcPr>
            <w:tcW w:w="4320" w:type="dxa"/>
            <w:vAlign w:val="center"/>
          </w:tcPr>
          <w:p w14:paraId="28AE0B63" w14:textId="77777777" w:rsidR="00864D65" w:rsidRPr="00EE51F6" w:rsidRDefault="00864D65" w:rsidP="00864D65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37F7A3DD" w14:textId="2D722FEA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30E47E95" w14:textId="20D42BBC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ธุรกิจคาร์บอน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41E41301" w14:textId="0D9F937F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912EBD" w14:textId="77777777" w:rsidR="00864D65" w:rsidRPr="00EE51F6" w:rsidRDefault="00864D65" w:rsidP="00864D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64D65" w:rsidRPr="00EE51F6" w14:paraId="1D31A461" w14:textId="7DBABAC9" w:rsidTr="00361DC2">
        <w:trPr>
          <w:trHeight w:val="20"/>
        </w:trPr>
        <w:tc>
          <w:tcPr>
            <w:tcW w:w="4320" w:type="dxa"/>
            <w:vAlign w:val="center"/>
          </w:tcPr>
          <w:p w14:paraId="283AE3D0" w14:textId="77777777" w:rsidR="00864D65" w:rsidRPr="00EE51F6" w:rsidRDefault="00864D65" w:rsidP="00864D65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170" w:type="dxa"/>
            <w:vAlign w:val="bottom"/>
          </w:tcPr>
          <w:p w14:paraId="5A66F0E5" w14:textId="77777777" w:rsidR="00864D65" w:rsidRPr="00EE51F6" w:rsidRDefault="00864D65" w:rsidP="00864D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</w:t>
            </w:r>
          </w:p>
          <w:p w14:paraId="76427787" w14:textId="3A346D9D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1350" w:type="dxa"/>
            <w:vAlign w:val="bottom"/>
          </w:tcPr>
          <w:p w14:paraId="1753830B" w14:textId="77777777" w:rsidR="00864D65" w:rsidRPr="00EE51F6" w:rsidRDefault="00864D65" w:rsidP="00864D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เครดิต</w:t>
            </w:r>
          </w:p>
          <w:p w14:paraId="6EF0757E" w14:textId="79D6F50A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ครบวงจร</w:t>
            </w:r>
          </w:p>
        </w:tc>
        <w:tc>
          <w:tcPr>
            <w:tcW w:w="1350" w:type="dxa"/>
          </w:tcPr>
          <w:p w14:paraId="3D2EEC49" w14:textId="77777777" w:rsidR="00864D65" w:rsidRPr="00EE51F6" w:rsidRDefault="00864D65" w:rsidP="00864D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ดูแลสุขภาพ</w:t>
            </w:r>
          </w:p>
          <w:p w14:paraId="19D861EE" w14:textId="4C2B7234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เชิง 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Wellness</w:t>
            </w:r>
          </w:p>
        </w:tc>
        <w:tc>
          <w:tcPr>
            <w:tcW w:w="1260" w:type="dxa"/>
          </w:tcPr>
          <w:p w14:paraId="503E2902" w14:textId="77777777" w:rsidR="00864D65" w:rsidRPr="00EE51F6" w:rsidRDefault="00864D65" w:rsidP="00864D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F9C9EB6" w14:textId="3C4F1771" w:rsidR="00864D65" w:rsidRPr="00EE51F6" w:rsidRDefault="00864D65" w:rsidP="00864D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64D65" w:rsidRPr="00EE51F6" w14:paraId="1BEF4FAA" w14:textId="3681A953" w:rsidTr="00361DC2">
        <w:trPr>
          <w:trHeight w:val="20"/>
        </w:trPr>
        <w:tc>
          <w:tcPr>
            <w:tcW w:w="4320" w:type="dxa"/>
            <w:vAlign w:val="center"/>
          </w:tcPr>
          <w:p w14:paraId="1BB11F5A" w14:textId="77777777" w:rsidR="00864D65" w:rsidRPr="00EE51F6" w:rsidRDefault="00864D65" w:rsidP="00864D65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0C74BE" w14:textId="39C90BE2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E78DF0" w14:textId="70D9B284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3D2633" w14:textId="6AA274DA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499CB6" w14:textId="08DBD10E" w:rsidR="00864D65" w:rsidRPr="00EE51F6" w:rsidRDefault="00864D65" w:rsidP="00864D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64D65" w:rsidRPr="00EE51F6" w14:paraId="338B5325" w14:textId="4E0DB780" w:rsidTr="00361DC2">
        <w:trPr>
          <w:trHeight w:val="62"/>
        </w:trPr>
        <w:tc>
          <w:tcPr>
            <w:tcW w:w="4320" w:type="dxa"/>
            <w:shd w:val="clear" w:color="auto" w:fill="auto"/>
            <w:vAlign w:val="center"/>
          </w:tcPr>
          <w:p w14:paraId="147BEA91" w14:textId="77777777" w:rsidR="00864D65" w:rsidRPr="00EE51F6" w:rsidRDefault="00864D65" w:rsidP="008C2AF3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E28188" w14:textId="77777777" w:rsidR="00864D65" w:rsidRPr="00EE51F6" w:rsidRDefault="00864D65" w:rsidP="008C2AF3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03BD6" w14:textId="77777777" w:rsidR="00864D65" w:rsidRPr="00EE51F6" w:rsidRDefault="00864D65" w:rsidP="008C2AF3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545D48" w14:textId="77777777" w:rsidR="00864D65" w:rsidRPr="00EE51F6" w:rsidRDefault="00864D65" w:rsidP="008C2AF3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F458AFA" w14:textId="77777777" w:rsidR="00864D65" w:rsidRPr="00EE51F6" w:rsidRDefault="00864D65" w:rsidP="008C2AF3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864D65" w:rsidRPr="00EE51F6" w14:paraId="3F6F6EA7" w14:textId="29F1A516" w:rsidTr="00361DC2">
        <w:trPr>
          <w:trHeight w:val="20"/>
        </w:trPr>
        <w:tc>
          <w:tcPr>
            <w:tcW w:w="4320" w:type="dxa"/>
            <w:vAlign w:val="bottom"/>
          </w:tcPr>
          <w:p w14:paraId="030190EE" w14:textId="31E7C3A6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853AC3" w:rsidRPr="00EE51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EE51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DD4CE7" w:rsidRPr="00DD4CE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Pr="00EE51F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E21AFCF" w14:textId="33D01CAF" w:rsidR="00864D65" w:rsidRPr="00EE51F6" w:rsidRDefault="00864D65" w:rsidP="00864D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D627EA2" w14:textId="114C3669" w:rsidR="00864D65" w:rsidRPr="00EE51F6" w:rsidRDefault="00864D65" w:rsidP="00864D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66A0BC94" w14:textId="50C78528" w:rsidR="00864D65" w:rsidRPr="00EE51F6" w:rsidRDefault="00864D65" w:rsidP="00864D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6571808" w14:textId="77777777" w:rsidR="00864D65" w:rsidRPr="00EE51F6" w:rsidRDefault="00864D65" w:rsidP="00864D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4D65" w:rsidRPr="00EE51F6" w14:paraId="1F6088BA" w14:textId="4641B8FB" w:rsidTr="00361DC2">
        <w:trPr>
          <w:trHeight w:val="20"/>
        </w:trPr>
        <w:tc>
          <w:tcPr>
            <w:tcW w:w="4320" w:type="dxa"/>
            <w:vAlign w:val="bottom"/>
          </w:tcPr>
          <w:p w14:paraId="30F4E44C" w14:textId="19410D5B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DE6F31A" w14:textId="50D59369" w:rsidR="00864D65" w:rsidRPr="00EE51F6" w:rsidRDefault="00DD4CE7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333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018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0090ED3" w14:textId="2542139B" w:rsidR="00864D65" w:rsidRPr="00EE51F6" w:rsidRDefault="00DD4CE7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476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50" w:type="dxa"/>
            <w:shd w:val="clear" w:color="auto" w:fill="FAFAFA"/>
          </w:tcPr>
          <w:p w14:paraId="568AA172" w14:textId="6A95DB7C" w:rsidR="00864D65" w:rsidRPr="00EE51F6" w:rsidRDefault="00EC2D7E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262595C" w14:textId="28A334D3" w:rsidR="00864D65" w:rsidRPr="00EE51F6" w:rsidRDefault="00DD4CE7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333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494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380</w:t>
            </w:r>
          </w:p>
        </w:tc>
      </w:tr>
      <w:tr w:rsidR="00864D65" w:rsidRPr="00EE51F6" w14:paraId="461939B4" w14:textId="720B1900" w:rsidTr="00361DC2">
        <w:trPr>
          <w:trHeight w:val="20"/>
        </w:trPr>
        <w:tc>
          <w:tcPr>
            <w:tcW w:w="4320" w:type="dxa"/>
            <w:vAlign w:val="bottom"/>
          </w:tcPr>
          <w:p w14:paraId="556A1A24" w14:textId="2D68D3AA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79B75C" w14:textId="4368D8EC" w:rsidR="00864D65" w:rsidRPr="00EE51F6" w:rsidRDefault="00EC2D7E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578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809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C2DEB" w14:textId="153DB134" w:rsidR="00864D65" w:rsidRPr="00EE51F6" w:rsidRDefault="00EC2D7E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0FA86FC" w14:textId="12120349" w:rsidR="00864D65" w:rsidRPr="00EE51F6" w:rsidRDefault="00EC2D7E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B1B7F" w14:textId="2177C21E" w:rsidR="00864D65" w:rsidRPr="00EE51F6" w:rsidRDefault="00EC2D7E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578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809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864D65" w:rsidRPr="00EE51F6" w14:paraId="5BD3747B" w14:textId="77777777" w:rsidTr="00361DC2">
        <w:trPr>
          <w:trHeight w:val="20"/>
        </w:trPr>
        <w:tc>
          <w:tcPr>
            <w:tcW w:w="4320" w:type="dxa"/>
            <w:vAlign w:val="bottom"/>
          </w:tcPr>
          <w:p w14:paraId="2C2E30A1" w14:textId="3E0EE1CB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C4B03" w14:textId="7126A115" w:rsidR="00864D65" w:rsidRPr="00EE51F6" w:rsidRDefault="00DD4CE7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332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439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66BC0" w14:textId="26B8BFF1" w:rsidR="00864D65" w:rsidRPr="00EE51F6" w:rsidRDefault="00DD4CE7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476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062AE" w14:textId="5814B5D3" w:rsidR="00864D65" w:rsidRPr="00EE51F6" w:rsidRDefault="00EC2D7E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68FB1" w14:textId="4E3893E4" w:rsidR="00864D65" w:rsidRPr="00EE51F6" w:rsidRDefault="00DD4CE7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332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915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571</w:t>
            </w:r>
          </w:p>
        </w:tc>
      </w:tr>
      <w:tr w:rsidR="00864D65" w:rsidRPr="00EE51F6" w14:paraId="3D106AB4" w14:textId="77777777" w:rsidTr="00361DC2">
        <w:trPr>
          <w:trHeight w:val="20"/>
        </w:trPr>
        <w:tc>
          <w:tcPr>
            <w:tcW w:w="4320" w:type="dxa"/>
          </w:tcPr>
          <w:p w14:paraId="2C328D13" w14:textId="77777777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A5AD291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94CD525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399EFCB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3910242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864D65" w:rsidRPr="00EE51F6" w14:paraId="18D9907D" w14:textId="77777777" w:rsidTr="00361DC2">
        <w:trPr>
          <w:trHeight w:val="20"/>
        </w:trPr>
        <w:tc>
          <w:tcPr>
            <w:tcW w:w="4320" w:type="dxa"/>
            <w:vAlign w:val="bottom"/>
          </w:tcPr>
          <w:p w14:paraId="594B1CF1" w14:textId="419B864F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A22F9B" w14:textId="5174D46A" w:rsidR="00864D65" w:rsidRPr="00EE51F6" w:rsidRDefault="00DD4CE7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</w:t>
            </w:r>
            <w:r w:rsidR="00361DC2" w:rsidRPr="00361DC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872</w:t>
            </w:r>
            <w:r w:rsidR="00361DC2" w:rsidRPr="00361DC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6090FEC" w14:textId="073D282C" w:rsidR="00864D65" w:rsidRPr="00EE51F6" w:rsidRDefault="00EC2D7E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470</w:t>
            </w:r>
            <w:r w:rsidR="003A54A1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271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4B49692" w14:textId="3BEA8557" w:rsidR="00864D65" w:rsidRPr="00EE51F6" w:rsidRDefault="00DD4CE7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848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F011D9A" w14:textId="336E6366" w:rsidR="00864D65" w:rsidRPr="00EE51F6" w:rsidRDefault="00DD4CE7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361DC2" w:rsidRPr="00361DC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250</w:t>
            </w:r>
            <w:r w:rsidR="00361DC2" w:rsidRPr="00361DC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795</w:t>
            </w:r>
          </w:p>
        </w:tc>
      </w:tr>
      <w:tr w:rsidR="00864D65" w:rsidRPr="00EE51F6" w14:paraId="63A37210" w14:textId="77777777" w:rsidTr="00361DC2">
        <w:trPr>
          <w:trHeight w:val="20"/>
        </w:trPr>
        <w:tc>
          <w:tcPr>
            <w:tcW w:w="4320" w:type="dxa"/>
            <w:vAlign w:val="bottom"/>
          </w:tcPr>
          <w:p w14:paraId="75D8508C" w14:textId="2C2EFF68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9708BE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B371A7E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3C0039D4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FB73CC6" w14:textId="5F76CF73" w:rsidR="00864D65" w:rsidRPr="00EE51F6" w:rsidRDefault="00DD4CE7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111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167</w:t>
            </w:r>
          </w:p>
        </w:tc>
      </w:tr>
      <w:tr w:rsidR="00864D65" w:rsidRPr="00EE51F6" w14:paraId="02C53C57" w14:textId="40EAB2C6" w:rsidTr="00361DC2">
        <w:trPr>
          <w:trHeight w:val="20"/>
        </w:trPr>
        <w:tc>
          <w:tcPr>
            <w:tcW w:w="4320" w:type="dxa"/>
            <w:vAlign w:val="bottom"/>
          </w:tcPr>
          <w:p w14:paraId="3256F7B1" w14:textId="4C1A291D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6900EA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054F303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65FBAA68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6D93564" w14:textId="65D8DE3F" w:rsidR="00864D65" w:rsidRPr="00EE51F6" w:rsidRDefault="00EC2D7E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4D65" w:rsidRPr="00EE51F6" w14:paraId="26213E9F" w14:textId="77777777" w:rsidTr="00361DC2">
        <w:trPr>
          <w:trHeight w:val="20"/>
        </w:trPr>
        <w:tc>
          <w:tcPr>
            <w:tcW w:w="4320" w:type="dxa"/>
            <w:vAlign w:val="bottom"/>
          </w:tcPr>
          <w:p w14:paraId="45E72876" w14:textId="646C2A9C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080252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E4DDA41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6BBAE0FA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B55D033" w14:textId="631B03EE" w:rsidR="00864D65" w:rsidRPr="00EE51F6" w:rsidRDefault="00EC2D7E" w:rsidP="00864D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D846E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4D65" w:rsidRPr="00EE51F6" w14:paraId="437B84B3" w14:textId="77777777" w:rsidTr="00361DC2">
        <w:trPr>
          <w:trHeight w:val="20"/>
        </w:trPr>
        <w:tc>
          <w:tcPr>
            <w:tcW w:w="4320" w:type="dxa"/>
            <w:vAlign w:val="bottom"/>
          </w:tcPr>
          <w:p w14:paraId="4263E044" w14:textId="749E9447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9F708A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BAD1DD2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1B5DEA44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0F888" w14:textId="2F68F760" w:rsidR="00864D65" w:rsidRPr="00EE51F6" w:rsidRDefault="00361DC2" w:rsidP="00864D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DC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Pr="00361DC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438</w:t>
            </w:r>
            <w:r w:rsidRPr="00361DC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017</w:t>
            </w:r>
            <w:r w:rsidRPr="00361DC2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864D65" w:rsidRPr="00EE51F6" w14:paraId="0A97CD77" w14:textId="77777777" w:rsidTr="00361DC2">
        <w:trPr>
          <w:trHeight w:val="20"/>
        </w:trPr>
        <w:tc>
          <w:tcPr>
            <w:tcW w:w="4320" w:type="dxa"/>
            <w:vAlign w:val="bottom"/>
          </w:tcPr>
          <w:p w14:paraId="39A7D876" w14:textId="7CB1F50A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27ED39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1C4930D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D4A3090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5F229" w14:textId="60446BB4" w:rsidR="00864D65" w:rsidRPr="00EE51F6" w:rsidRDefault="00EC2D7E" w:rsidP="00864D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D846E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4D65" w:rsidRPr="00EE51F6" w14:paraId="20063DAA" w14:textId="77777777" w:rsidTr="00361DC2">
        <w:trPr>
          <w:trHeight w:val="20"/>
        </w:trPr>
        <w:tc>
          <w:tcPr>
            <w:tcW w:w="4320" w:type="dxa"/>
            <w:vAlign w:val="bottom"/>
          </w:tcPr>
          <w:p w14:paraId="159E4729" w14:textId="2A786A17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1C9B93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88952A3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1733F0FD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0CF1C" w14:textId="62E3536A" w:rsidR="00864D65" w:rsidRPr="00EE51F6" w:rsidRDefault="00EC2D7E" w:rsidP="00864D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4D65" w:rsidRPr="00EE51F6" w14:paraId="041A81E4" w14:textId="77777777" w:rsidTr="00361DC2">
        <w:trPr>
          <w:trHeight w:val="20"/>
        </w:trPr>
        <w:tc>
          <w:tcPr>
            <w:tcW w:w="4320" w:type="dxa"/>
            <w:vAlign w:val="bottom"/>
          </w:tcPr>
          <w:p w14:paraId="65A5C4F3" w14:textId="07F5B936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818096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A2EB9F5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2DA0C013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F56B1A" w14:textId="54B51822" w:rsidR="00864D65" w:rsidRPr="00EE51F6" w:rsidRDefault="00EC2D7E" w:rsidP="00864D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3A54A1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4D65" w:rsidRPr="00EE51F6" w14:paraId="14CF5B84" w14:textId="77777777" w:rsidTr="00361DC2">
        <w:trPr>
          <w:trHeight w:val="20"/>
        </w:trPr>
        <w:tc>
          <w:tcPr>
            <w:tcW w:w="4320" w:type="dxa"/>
            <w:vAlign w:val="bottom"/>
          </w:tcPr>
          <w:p w14:paraId="4BCF8A53" w14:textId="77777777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FA810B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C357C9A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AFA18A7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0B07C" w14:textId="77777777" w:rsidR="00864D65" w:rsidRPr="00EE51F6" w:rsidRDefault="00864D65" w:rsidP="00864D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4D65" w:rsidRPr="00EE51F6" w14:paraId="50D9EADD" w14:textId="77777777" w:rsidTr="00361DC2">
        <w:trPr>
          <w:trHeight w:val="20"/>
        </w:trPr>
        <w:tc>
          <w:tcPr>
            <w:tcW w:w="4320" w:type="dxa"/>
            <w:vAlign w:val="bottom"/>
          </w:tcPr>
          <w:p w14:paraId="3E74F58A" w14:textId="5313FCF8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FC7D5C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C61FE2D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660D052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B24E108" w14:textId="77777777" w:rsidR="00864D65" w:rsidRPr="00EE51F6" w:rsidRDefault="00864D65" w:rsidP="00864D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4D65" w:rsidRPr="00EE51F6" w14:paraId="468F45F4" w14:textId="77777777" w:rsidTr="00361DC2">
        <w:trPr>
          <w:trHeight w:val="20"/>
        </w:trPr>
        <w:tc>
          <w:tcPr>
            <w:tcW w:w="4320" w:type="dxa"/>
            <w:vAlign w:val="bottom"/>
          </w:tcPr>
          <w:p w14:paraId="1841CF06" w14:textId="017B7A5C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FAFDD84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8D1DD9C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62F562D" w14:textId="77777777" w:rsidR="00864D65" w:rsidRPr="00EE51F6" w:rsidRDefault="00864D65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109F882" w14:textId="77777777" w:rsidR="00864D65" w:rsidRPr="00EE51F6" w:rsidRDefault="00864D65" w:rsidP="00864D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4D65" w:rsidRPr="00EE51F6" w14:paraId="3D35B62E" w14:textId="77777777" w:rsidTr="00361DC2">
        <w:trPr>
          <w:trHeight w:val="20"/>
        </w:trPr>
        <w:tc>
          <w:tcPr>
            <w:tcW w:w="4320" w:type="dxa"/>
            <w:vAlign w:val="bottom"/>
          </w:tcPr>
          <w:p w14:paraId="15CE042B" w14:textId="509AE1B8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2B07A" w14:textId="3772AB37" w:rsidR="00864D65" w:rsidRPr="00EE51F6" w:rsidRDefault="00DD4CE7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332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439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8FD67" w14:textId="3914BD9E" w:rsidR="00864D65" w:rsidRPr="00EE51F6" w:rsidRDefault="00DD4CE7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476</w:t>
            </w:r>
            <w:r w:rsidR="00EC2D7E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6DE4463" w14:textId="671B2D6E" w:rsidR="00864D65" w:rsidRPr="00EE51F6" w:rsidRDefault="00EC2D7E" w:rsidP="00864D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2806D" w14:textId="583976F6" w:rsidR="00864D65" w:rsidRPr="00EE51F6" w:rsidRDefault="00DD4CE7" w:rsidP="00864D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EC2D7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EC2D7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864D65" w:rsidRPr="00EE51F6" w14:paraId="1E5D4BEE" w14:textId="77777777" w:rsidTr="00361DC2">
        <w:trPr>
          <w:trHeight w:val="20"/>
        </w:trPr>
        <w:tc>
          <w:tcPr>
            <w:tcW w:w="4320" w:type="dxa"/>
            <w:vAlign w:val="bottom"/>
          </w:tcPr>
          <w:p w14:paraId="3971A573" w14:textId="7C369D28" w:rsidR="00864D65" w:rsidRPr="00EE51F6" w:rsidRDefault="00864D65" w:rsidP="00864D6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509E9" w14:textId="1B1F062F" w:rsidR="00864D65" w:rsidRPr="00EE51F6" w:rsidRDefault="00DD4CE7" w:rsidP="00864D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EC2D7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EC2D7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A2762" w14:textId="6E33AD1C" w:rsidR="00864D65" w:rsidRPr="00EE51F6" w:rsidRDefault="00DD4CE7" w:rsidP="00864D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EC2D7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5981E" w14:textId="2E07371D" w:rsidR="00864D65" w:rsidRPr="00EE51F6" w:rsidRDefault="00EC2D7E" w:rsidP="00864D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9959B" w14:textId="0DE99C46" w:rsidR="00864D65" w:rsidRPr="00EE51F6" w:rsidRDefault="00DD4CE7" w:rsidP="00864D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EC2D7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EC2D7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</w:tbl>
    <w:p w14:paraId="67738851" w14:textId="5CE602BE" w:rsidR="00B130E1" w:rsidRPr="00EE51F6" w:rsidRDefault="00864D65" w:rsidP="008567D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51F6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67D4" w:rsidRPr="00EE51F6" w14:paraId="64515E94" w14:textId="77777777" w:rsidTr="00717E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406AE4" w14:textId="0AC0FC24" w:rsidR="008567D4" w:rsidRPr="00EE51F6" w:rsidRDefault="00DD4CE7" w:rsidP="00717E3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567D4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67D4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  <w:r w:rsidR="008567D4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567D4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8567D4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567D4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0A644FC" w14:textId="77777777" w:rsidR="008567D4" w:rsidRPr="00EE51F6" w:rsidRDefault="008567D4" w:rsidP="008567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1" w:type="pct"/>
        <w:tblInd w:w="108" w:type="dxa"/>
        <w:tblLook w:val="04A0" w:firstRow="1" w:lastRow="0" w:firstColumn="1" w:lastColumn="0" w:noHBand="0" w:noVBand="1"/>
      </w:tblPr>
      <w:tblGrid>
        <w:gridCol w:w="4322"/>
        <w:gridCol w:w="1226"/>
        <w:gridCol w:w="1401"/>
        <w:gridCol w:w="1292"/>
        <w:gridCol w:w="1203"/>
      </w:tblGrid>
      <w:tr w:rsidR="00843E46" w:rsidRPr="00EE51F6" w14:paraId="2B20D5C4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413F625E" w14:textId="77777777" w:rsidR="00843E46" w:rsidRPr="00EE51F6" w:rsidRDefault="00843E46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OLE_LINK2"/>
          </w:p>
        </w:tc>
        <w:tc>
          <w:tcPr>
            <w:tcW w:w="271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234BD3" w14:textId="7685C3BE" w:rsidR="00843E46" w:rsidRPr="00EE51F6" w:rsidRDefault="00843E46" w:rsidP="00B11D81">
            <w:pPr>
              <w:ind w:left="-37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965A44" w:rsidRPr="00EE51F6" w14:paraId="38B6D4EF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25B57A46" w14:textId="77777777" w:rsidR="00965A44" w:rsidRPr="00EE51F6" w:rsidRDefault="00965A44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19A4A" w14:textId="77777777" w:rsidR="00965A44" w:rsidRPr="00EE51F6" w:rsidRDefault="00965A44" w:rsidP="00B11D81">
            <w:pPr>
              <w:ind w:left="-2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</w:t>
            </w:r>
          </w:p>
          <w:p w14:paraId="04BA3CE0" w14:textId="5F58B709" w:rsidR="00965A44" w:rsidRPr="00EE51F6" w:rsidRDefault="00965A44" w:rsidP="00B11D81">
            <w:pPr>
              <w:ind w:left="-2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61A0B" w14:textId="0E1A16EF" w:rsidR="00965A44" w:rsidRPr="00EE51F6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ธุรกิจคาร์บอน</w:t>
            </w:r>
          </w:p>
          <w:p w14:paraId="0E4FEEC4" w14:textId="77777777" w:rsidR="00D85E7A" w:rsidRPr="00EE51F6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เครดิต</w:t>
            </w:r>
          </w:p>
          <w:p w14:paraId="77BDFFD7" w14:textId="7988C08E" w:rsidR="00965A44" w:rsidRPr="00EE51F6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ครบวงจร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2BBA8B01" w14:textId="7D830105" w:rsidR="00965A44" w:rsidRPr="00EE51F6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E6792A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</w:p>
          <w:p w14:paraId="36FA1FC2" w14:textId="2251579F" w:rsidR="00965A44" w:rsidRPr="00EE51F6" w:rsidRDefault="00E6792A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ดูแล</w:t>
            </w:r>
            <w:r w:rsidR="00965A44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สุขภาพ</w:t>
            </w:r>
          </w:p>
          <w:p w14:paraId="6740CCFF" w14:textId="1D00DB6A" w:rsidR="00965A44" w:rsidRPr="00EE51F6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เชิง 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Wellness</w:t>
            </w: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0CCA39" w14:textId="0BD94C28" w:rsidR="00965A44" w:rsidRPr="00EE51F6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65A44" w:rsidRPr="00EE51F6" w14:paraId="3D4D2972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5913A1B3" w14:textId="77777777" w:rsidR="00965A44" w:rsidRPr="00EE51F6" w:rsidRDefault="00965A44" w:rsidP="00B11D8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CA343" w14:textId="289FF602" w:rsidR="00965A44" w:rsidRPr="00EE51F6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9041D8" w14:textId="694AF14A" w:rsidR="00965A44" w:rsidRPr="00EE51F6" w:rsidRDefault="00965A44" w:rsidP="00B11D81">
            <w:pPr>
              <w:ind w:left="-2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198A72D" w14:textId="7B17800B" w:rsidR="00965A44" w:rsidRPr="00EE51F6" w:rsidRDefault="00965A44" w:rsidP="00B11D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3AC2B9" w14:textId="17A5AAD1" w:rsidR="00965A44" w:rsidRPr="00EE51F6" w:rsidRDefault="00965A44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3E46" w:rsidRPr="00EE51F6" w14:paraId="51ED48B2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543BC604" w14:textId="77777777" w:rsidR="00843E46" w:rsidRPr="00EE51F6" w:rsidRDefault="00843E46" w:rsidP="00B11D8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E99AE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AA258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177DD363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2E6CE" w14:textId="48524715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EE51F6" w14:paraId="047CC350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170AC908" w14:textId="629B79D3" w:rsidR="00843E46" w:rsidRPr="00EE51F6" w:rsidRDefault="00843E46" w:rsidP="00197BDC">
            <w:pPr>
              <w:spacing w:before="10"/>
              <w:ind w:left="-101" w:right="-10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B9489A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04AA3A75" w14:textId="77777777" w:rsidR="00843E46" w:rsidRPr="00EE51F6" w:rsidRDefault="00843E46" w:rsidP="00197BD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19153E7" w14:textId="77777777" w:rsidR="00843E46" w:rsidRPr="00EE51F6" w:rsidRDefault="00843E46" w:rsidP="00197BD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50565615" w14:textId="77777777" w:rsidR="00843E46" w:rsidRPr="00EE51F6" w:rsidRDefault="00843E46" w:rsidP="00197BD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F4C7DA4" w14:textId="51233FE0" w:rsidR="00843E46" w:rsidRPr="00EE51F6" w:rsidRDefault="00843E46" w:rsidP="00197BD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EE51F6" w14:paraId="1A268163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415D9985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694E1FFB" w14:textId="71D62211" w:rsidR="00843E46" w:rsidRPr="00EE51F6" w:rsidRDefault="00DD4CE7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B4AB0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8B4AB0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52DE1F5" w14:textId="279AD589" w:rsidR="00843E46" w:rsidRPr="00EE51F6" w:rsidRDefault="008B4AB0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</w:tcPr>
          <w:p w14:paraId="4A40FF94" w14:textId="388BE53F" w:rsidR="00843E46" w:rsidRPr="00EE51F6" w:rsidRDefault="008B4AB0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C4264EB" w14:textId="5B09FBDF" w:rsidR="00843E46" w:rsidRPr="00EE51F6" w:rsidRDefault="00DD4CE7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B4AB0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8B4AB0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</w:tr>
      <w:tr w:rsidR="00843E46" w:rsidRPr="00EE51F6" w14:paraId="17BD4794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523E69BD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D9BCA" w14:textId="7A5B3FC8" w:rsidR="00843E46" w:rsidRPr="00EE51F6" w:rsidRDefault="008B4AB0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E4CBA" w14:textId="79FEA1A3" w:rsidR="00843E46" w:rsidRPr="00EE51F6" w:rsidRDefault="008B4AB0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29AA059" w14:textId="69E6859D" w:rsidR="00843E46" w:rsidRPr="00EE51F6" w:rsidRDefault="008B4AB0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26C31" w14:textId="4ADB376E" w:rsidR="00843E46" w:rsidRPr="00EE51F6" w:rsidRDefault="008B4AB0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EE51F6" w14:paraId="51267B16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536FBFF2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558CC" w14:textId="7C5A2EE8" w:rsidR="00843E46" w:rsidRPr="00EE51F6" w:rsidRDefault="00DD4CE7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B4AB0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8B4AB0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C6E23" w14:textId="1483F21C" w:rsidR="00843E46" w:rsidRPr="00EE51F6" w:rsidRDefault="008B4AB0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15E32BD6" w14:textId="2293A093" w:rsidR="00843E46" w:rsidRPr="00EE51F6" w:rsidRDefault="008B4AB0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A2CD2" w14:textId="2BC55585" w:rsidR="00843E46" w:rsidRPr="00EE51F6" w:rsidRDefault="00DD4CE7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B4AB0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8B4AB0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843E46" w:rsidRPr="00EE51F6" w14:paraId="5C39190C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4C4CCC24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BEDCB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E743D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1E8F5D88" w14:textId="002CC9B0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E2CCA" w14:textId="47157DFE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EE51F6" w14:paraId="32CDFC14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1582CF22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7CE535D4" w14:textId="52C0A28F" w:rsidR="00843E46" w:rsidRPr="00EE51F6" w:rsidRDefault="008B4AB0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004F1189" w14:textId="5A1E2F66" w:rsidR="00843E46" w:rsidRPr="00EE51F6" w:rsidRDefault="008B4AB0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</w:tcPr>
          <w:p w14:paraId="1897B673" w14:textId="530D35BE" w:rsidR="00843E46" w:rsidRPr="00EE51F6" w:rsidRDefault="008B4AB0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46070A2" w14:textId="0BE2032B" w:rsidR="00843E46" w:rsidRPr="00EE51F6" w:rsidRDefault="008B4AB0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EE51F6" w14:paraId="00120101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234C4B7B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17886778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66F627C8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013CC4AB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C60FE8C" w14:textId="3FF92DA2" w:rsidR="00843E46" w:rsidRPr="00EE51F6" w:rsidRDefault="00DD4CE7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B4AB0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8B4AB0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843E46" w:rsidRPr="00EE51F6" w14:paraId="76B788CE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61D3827E" w14:textId="73F4290C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กำไรอื่น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0A41FEE8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20DCC9AC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9AF0B8D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1319896" w14:textId="47D00994" w:rsidR="00843E46" w:rsidRPr="00EE51F6" w:rsidRDefault="008B4AB0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EE51F6" w14:paraId="4404ED6A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4DBD230F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75AD312E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044B8CF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88D83BF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772A3DC" w14:textId="7B7015ED" w:rsidR="00843E46" w:rsidRPr="00EE51F6" w:rsidRDefault="008B4AB0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EE51F6" w14:paraId="5C285AFC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0C14C1B8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42096566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7D83D936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FCF88A8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630E0AE" w14:textId="049430AC" w:rsidR="00843E46" w:rsidRPr="00EE51F6" w:rsidRDefault="0054708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EE51F6" w14:paraId="3B31BB3F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13376558" w14:textId="7BADFE1A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22522A92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4537EBF2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63FD4C8C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D6372A4" w14:textId="7C7B6497" w:rsidR="00843E46" w:rsidRPr="00EE51F6" w:rsidRDefault="00DD4CE7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4708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54708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843E46" w:rsidRPr="00EE51F6" w14:paraId="3364D841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28D72452" w14:textId="00E658E1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6099311C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6FFDD869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59DF567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8641ACB" w14:textId="53A8839F" w:rsidR="00843E46" w:rsidRPr="00EE51F6" w:rsidRDefault="0054708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EE51F6" w14:paraId="4C6781B6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7DE9262A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278D3C87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7057C741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290E182B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3FC00" w14:textId="5878BE2F" w:rsidR="00843E46" w:rsidRPr="00EE51F6" w:rsidRDefault="0054708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EE51F6" w14:paraId="03EB269C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39E80ABE" w14:textId="110E7601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922261E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0E1D39B3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56B2FE14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B319E" w14:textId="311AE387" w:rsidR="00843E46" w:rsidRPr="00EE51F6" w:rsidRDefault="0054708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EE51F6" w14:paraId="5593B423" w14:textId="77777777" w:rsidTr="00B130E1">
        <w:trPr>
          <w:cantSplit/>
          <w:trHeight w:val="57"/>
        </w:trPr>
        <w:tc>
          <w:tcPr>
            <w:tcW w:w="2288" w:type="pct"/>
            <w:shd w:val="clear" w:color="auto" w:fill="auto"/>
            <w:vAlign w:val="bottom"/>
            <w:hideMark/>
          </w:tcPr>
          <w:p w14:paraId="6F34E897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3551BD4F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BD847C8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0418207C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69374" w14:textId="4239476A" w:rsidR="00843E46" w:rsidRPr="00EE51F6" w:rsidRDefault="0054708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EE51F6" w14:paraId="45A0C621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1E728B3E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658840EF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3730021E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00ADEF22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E04F3" w14:textId="2CA2E813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EE51F6" w14:paraId="05DBC010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43DDB063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3A0DA1A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5CDC0331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55AC9500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F735047" w14:textId="2BBB90BE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EE51F6" w14:paraId="1AC22E20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2CDD62F2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0CB538BB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F4E256B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3574BCF" w14:textId="77777777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3FE384A" w14:textId="58DD0D62" w:rsidR="00843E46" w:rsidRPr="00EE51F6" w:rsidRDefault="00843E46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EE51F6" w14:paraId="2A38FB7B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267040CB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0F73C" w14:textId="5F36755F" w:rsidR="00843E46" w:rsidRPr="00EE51F6" w:rsidRDefault="00DD4CE7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4708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54708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974BD" w14:textId="72FAFD9C" w:rsidR="00843E46" w:rsidRPr="00EE51F6" w:rsidRDefault="0054708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115D8EE" w14:textId="21E05018" w:rsidR="00843E46" w:rsidRPr="00EE51F6" w:rsidRDefault="0054708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05C7D" w14:textId="387EEAE0" w:rsidR="00843E46" w:rsidRPr="00EE51F6" w:rsidRDefault="00DD4CE7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4708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54708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843E46" w:rsidRPr="00EE51F6" w14:paraId="3D6A5B9A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67146FE1" w14:textId="77777777" w:rsidR="00843E46" w:rsidRPr="00EE51F6" w:rsidRDefault="00843E46" w:rsidP="001F11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0223D" w14:textId="7B14F646" w:rsidR="00843E46" w:rsidRPr="00EE51F6" w:rsidRDefault="00DD4CE7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4708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54708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E4C89" w14:textId="3E44DDBA" w:rsidR="00843E46" w:rsidRPr="00EE51F6" w:rsidRDefault="0054708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01762D15" w14:textId="356D7D77" w:rsidR="00843E46" w:rsidRPr="00EE51F6" w:rsidRDefault="00547083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AFD76" w14:textId="31683597" w:rsidR="00843E46" w:rsidRPr="00EE51F6" w:rsidRDefault="00DD4CE7" w:rsidP="00B11D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4708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54708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bookmarkEnd w:id="4"/>
    </w:tbl>
    <w:p w14:paraId="34490494" w14:textId="77777777" w:rsidR="008567D4" w:rsidRPr="00EE51F6" w:rsidRDefault="008567D4" w:rsidP="008567D4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5EC81EBC" w14:textId="187E6825" w:rsidR="008567D4" w:rsidRPr="00EE51F6" w:rsidRDefault="008567D4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62EC91B7" w14:textId="289F175D" w:rsidR="00CE0AF9" w:rsidRPr="00EE51F6" w:rsidRDefault="00CE0AF9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65C143" w14:textId="77777777" w:rsidR="006B344F" w:rsidRPr="00EE51F6" w:rsidRDefault="006B344F" w:rsidP="006B344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51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4AB3E9E0" w14:textId="77777777" w:rsidR="006B344F" w:rsidRPr="00EE51F6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201B9A" w14:textId="259EE26C" w:rsidR="006B344F" w:rsidRPr="00EE51F6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BD1C297" w14:textId="151FA633" w:rsidR="002A24FE" w:rsidRPr="00EE51F6" w:rsidRDefault="008567D4" w:rsidP="002C088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4FE" w:rsidRPr="00EE51F6" w14:paraId="1A746079" w14:textId="77777777" w:rsidTr="00063E2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922E33D" w14:textId="6764F139" w:rsidR="002A24FE" w:rsidRPr="00EE51F6" w:rsidRDefault="00DD4CE7" w:rsidP="00CD60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_Hlk110343318"/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A24FE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4FE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2A24FE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  <w:bookmarkEnd w:id="5"/>
    </w:tbl>
    <w:p w14:paraId="7DA5B61B" w14:textId="77777777" w:rsidR="002A24FE" w:rsidRPr="00EE51F6" w:rsidRDefault="002A24FE" w:rsidP="00AB2A28">
      <w:pPr>
        <w:ind w:left="9"/>
        <w:rPr>
          <w:rFonts w:ascii="Browallia New" w:hAnsi="Browallia New" w:cs="Browallia New"/>
          <w:sz w:val="26"/>
          <w:szCs w:val="26"/>
        </w:rPr>
      </w:pPr>
    </w:p>
    <w:p w14:paraId="594813D5" w14:textId="0CA3D177" w:rsidR="002A24FE" w:rsidRPr="00EE51F6" w:rsidRDefault="002A24FE" w:rsidP="00AB2A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03A78BBD" w14:textId="77777777" w:rsidR="00436A34" w:rsidRPr="00EE51F6" w:rsidRDefault="00436A34" w:rsidP="00AB2A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865"/>
        <w:gridCol w:w="922"/>
        <w:gridCol w:w="922"/>
        <w:gridCol w:w="922"/>
        <w:gridCol w:w="922"/>
        <w:gridCol w:w="922"/>
        <w:gridCol w:w="922"/>
        <w:gridCol w:w="922"/>
      </w:tblGrid>
      <w:tr w:rsidR="00855278" w:rsidRPr="00EE51F6" w14:paraId="3C97894A" w14:textId="77777777" w:rsidTr="00E652B2">
        <w:trPr>
          <w:tblHeader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1DACC" w14:textId="77777777" w:rsidR="00855278" w:rsidRPr="00EE51F6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7319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388E6" w14:textId="77777777" w:rsidR="00855278" w:rsidRPr="00EE51F6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EE51F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55278" w:rsidRPr="00EE51F6" w14:paraId="7397963A" w14:textId="77777777" w:rsidTr="00E652B2">
        <w:trPr>
          <w:tblHeader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BC65" w14:textId="77777777" w:rsidR="00855278" w:rsidRPr="00EE51F6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7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A3760" w14:textId="2DC655D5" w:rsidR="00855278" w:rsidRPr="00EE51F6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EE51F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DD4CE7" w:rsidRPr="00DD4CE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4B18B1" w14:textId="53644D4F" w:rsidR="00855278" w:rsidRPr="00EE51F6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EE51F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DD4CE7" w:rsidRPr="00DD4CE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FF2EB2" w14:textId="498E8DA1" w:rsidR="00855278" w:rsidRPr="00EE51F6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EE51F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DD4CE7" w:rsidRPr="00DD4CE7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AF27D2" w14:textId="77777777" w:rsidR="00855278" w:rsidRPr="00EE51F6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EE51F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1375AB" w:rsidRPr="00EE51F6" w14:paraId="2221B465" w14:textId="77777777" w:rsidTr="00E652B2">
        <w:trPr>
          <w:tblHeader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B217D" w14:textId="77777777" w:rsidR="001375AB" w:rsidRPr="00EE51F6" w:rsidRDefault="001375AB" w:rsidP="001375AB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F079F9" w14:textId="27DD815A" w:rsidR="001375AB" w:rsidRPr="00EE51F6" w:rsidRDefault="00DD4CE7" w:rsidP="0020712D">
            <w:pPr>
              <w:pStyle w:val="Heading6"/>
              <w:spacing w:before="0" w:after="0"/>
              <w:ind w:left="-87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30</w:t>
            </w:r>
            <w:r w:rsidR="00853AC3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853AC3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841CD3" w14:textId="6DB841CE" w:rsidR="001375AB" w:rsidRPr="00EE51F6" w:rsidRDefault="00DD4CE7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</w:pPr>
            <w:r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31</w:t>
            </w:r>
            <w:r w:rsidR="001375AB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1375AB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529C8C" w14:textId="280B710A" w:rsidR="001375AB" w:rsidRPr="00EE51F6" w:rsidRDefault="00DD4CE7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30</w:t>
            </w:r>
            <w:r w:rsidR="00853AC3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853AC3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4C9527" w14:textId="401142DE" w:rsidR="001375AB" w:rsidRPr="00EE51F6" w:rsidRDefault="00DD4CE7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</w:pPr>
            <w:r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31</w:t>
            </w:r>
            <w:r w:rsidR="001375AB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1375AB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02E166" w14:textId="1A483FDB" w:rsidR="001375AB" w:rsidRPr="00EE51F6" w:rsidRDefault="00DD4CE7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30</w:t>
            </w:r>
            <w:r w:rsidR="00853AC3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853AC3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8DAC91" w14:textId="37DF63F1" w:rsidR="001375AB" w:rsidRPr="00EE51F6" w:rsidRDefault="00DD4CE7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</w:pPr>
            <w:r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31</w:t>
            </w:r>
            <w:r w:rsidR="001375AB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1375AB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221E73" w14:textId="6553A34B" w:rsidR="001375AB" w:rsidRPr="00EE51F6" w:rsidRDefault="00DD4CE7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30</w:t>
            </w:r>
            <w:r w:rsidR="00853AC3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853AC3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F71D0A" w14:textId="76E5327B" w:rsidR="001375AB" w:rsidRPr="00EE51F6" w:rsidRDefault="00DD4CE7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</w:pPr>
            <w:r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31</w:t>
            </w:r>
            <w:r w:rsidR="001375AB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 xml:space="preserve"> </w:t>
            </w:r>
            <w:r w:rsidR="001375AB"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>ธันวาคม</w:t>
            </w:r>
          </w:p>
        </w:tc>
      </w:tr>
      <w:tr w:rsidR="001375AB" w:rsidRPr="00EE51F6" w14:paraId="6AE1A61B" w14:textId="77777777" w:rsidTr="00E652B2">
        <w:trPr>
          <w:tblHeader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23D2B" w14:textId="77777777" w:rsidR="001375AB" w:rsidRPr="00EE51F6" w:rsidRDefault="001375AB" w:rsidP="001375AB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15020" w14:textId="4FE52D51" w:rsidR="001375AB" w:rsidRPr="00EE51F6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DD4CE7"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B8343" w14:textId="27D9CC46" w:rsidR="001375AB" w:rsidRPr="00EE51F6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DD4CE7"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7958E" w14:textId="13E5B691" w:rsidR="001375AB" w:rsidRPr="00EE51F6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DD4CE7"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37DD" w14:textId="17A1D7CD" w:rsidR="001375AB" w:rsidRPr="00EE51F6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DD4CE7"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8D382" w14:textId="62BF0435" w:rsidR="001375AB" w:rsidRPr="00EE51F6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DD4CE7"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DADF" w14:textId="13E1B40C" w:rsidR="001375AB" w:rsidRPr="00EE51F6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DD4CE7"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78323" w14:textId="314437E3" w:rsidR="001375AB" w:rsidRPr="00EE51F6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DD4CE7"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EC5A9" w14:textId="02D3274F" w:rsidR="001375AB" w:rsidRPr="00EE51F6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</w:pPr>
            <w:r w:rsidRPr="00EE51F6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  <w:cs/>
              </w:rPr>
              <w:t xml:space="preserve">พ.ศ. </w:t>
            </w:r>
            <w:r w:rsidR="00DD4CE7" w:rsidRPr="00DD4CE7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1"/>
                <w:szCs w:val="21"/>
              </w:rPr>
              <w:t>2565</w:t>
            </w:r>
          </w:p>
        </w:tc>
      </w:tr>
      <w:tr w:rsidR="00855278" w:rsidRPr="00EE51F6" w14:paraId="4EE6FE64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E3F1C" w14:textId="77777777" w:rsidR="00855278" w:rsidRPr="00EE51F6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0530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EE51F6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BF18E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EE51F6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EBCBC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EE51F6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6491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EE51F6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DFA92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EE51F6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A276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EE51F6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402A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EE51F6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D670B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1"/>
                <w:szCs w:val="21"/>
              </w:rPr>
            </w:pPr>
            <w:r w:rsidRPr="00EE51F6">
              <w:rPr>
                <w:rFonts w:ascii="Browallia New" w:eastAsia="MS Mincho" w:hAnsi="Browallia New" w:cs="Browallia New"/>
                <w:bCs/>
                <w:snapToGrid w:val="0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855278" w:rsidRPr="00EE51F6" w14:paraId="4AAC7D36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A23AA" w14:textId="77777777" w:rsidR="00855278" w:rsidRPr="00EE51F6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F6E25D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56C6B4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11B4B8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4EBBB4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3BF76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54C7E4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854E3E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78740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855278" w:rsidRPr="00EE51F6" w14:paraId="21D63C5D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C6E16" w14:textId="7CF8956A" w:rsidR="00855278" w:rsidRPr="00EE51F6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สินทรัพย์</w:t>
            </w:r>
            <w:r w:rsidR="00E36418" w:rsidRPr="00EE51F6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ทางการเงิน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82A4B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B5318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F7D03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A5E6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818D0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C9623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8ADDB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28F0A" w14:textId="77777777" w:rsidR="00855278" w:rsidRPr="00EE51F6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C44556" w:rsidRPr="00EE51F6" w14:paraId="3254E91A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865F1" w14:textId="77777777" w:rsidR="00C44556" w:rsidRPr="00EE51F6" w:rsidRDefault="00C44556" w:rsidP="00C44556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1"/>
                <w:szCs w:val="21"/>
                <w:lang w:eastAsia="en-GB"/>
              </w:rPr>
            </w:pPr>
            <w:bookmarkStart w:id="6" w:name="_Hlk134215716"/>
            <w:r w:rsidRPr="00EE51F6">
              <w:rPr>
                <w:rFonts w:ascii="Browallia New" w:eastAsia="Times New Roman" w:hAnsi="Browallia New" w:cs="Browallia New"/>
                <w:sz w:val="21"/>
                <w:szCs w:val="21"/>
                <w:cs/>
                <w:lang w:eastAsia="en-GB"/>
              </w:rPr>
              <w:t>สินทรัพย์ทางการเงินที่วัด</w:t>
            </w:r>
          </w:p>
          <w:bookmarkEnd w:id="6"/>
          <w:p w14:paraId="4C8B84E0" w14:textId="77777777" w:rsidR="00C44556" w:rsidRPr="00EE51F6" w:rsidRDefault="00C44556" w:rsidP="00C44556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1"/>
                <w:szCs w:val="21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1"/>
                <w:szCs w:val="21"/>
                <w:cs/>
                <w:lang w:eastAsia="en-GB"/>
              </w:rPr>
              <w:t xml:space="preserve">   </w:t>
            </w:r>
            <w:bookmarkStart w:id="7" w:name="_Hlk134215728"/>
            <w:r w:rsidRPr="00EE51F6">
              <w:rPr>
                <w:rFonts w:ascii="Browallia New" w:eastAsia="Times New Roman" w:hAnsi="Browallia New" w:cs="Browallia New"/>
                <w:sz w:val="21"/>
                <w:szCs w:val="21"/>
                <w:cs/>
                <w:lang w:eastAsia="en-GB"/>
              </w:rPr>
              <w:t>มูลค่าด้วยมูลค่ายุติธรรม</w:t>
            </w:r>
            <w:bookmarkEnd w:id="7"/>
          </w:p>
          <w:p w14:paraId="73098736" w14:textId="3DCE7FFB" w:rsidR="00C44556" w:rsidRPr="00EE51F6" w:rsidRDefault="00C44556" w:rsidP="00C44556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1"/>
                <w:szCs w:val="21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1"/>
                <w:szCs w:val="21"/>
                <w:cs/>
                <w:lang w:eastAsia="en-GB"/>
              </w:rPr>
              <w:t xml:space="preserve">   </w:t>
            </w:r>
            <w:bookmarkStart w:id="8" w:name="_Hlk134215738"/>
            <w:r w:rsidRPr="00EE51F6">
              <w:rPr>
                <w:rFonts w:ascii="Browallia New" w:eastAsia="Times New Roman" w:hAnsi="Browallia New" w:cs="Browallia New"/>
                <w:sz w:val="21"/>
                <w:szCs w:val="21"/>
                <w:cs/>
                <w:lang w:eastAsia="en-GB"/>
              </w:rPr>
              <w:t>ผ่านกำไรขาดทุนเบ็ดเสร็จอื่น</w:t>
            </w:r>
            <w:bookmarkEnd w:id="8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52571" w14:textId="77777777" w:rsidR="00C44556" w:rsidRPr="00EE51F6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A3F96" w14:textId="77777777" w:rsidR="00C44556" w:rsidRPr="00EE51F6" w:rsidRDefault="00C44556" w:rsidP="00C44556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627AD" w14:textId="77777777" w:rsidR="00C44556" w:rsidRPr="00EE51F6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C494" w14:textId="77777777" w:rsidR="00C44556" w:rsidRPr="00EE51F6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E4C76" w14:textId="77777777" w:rsidR="00C44556" w:rsidRPr="00EE51F6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83DE1" w14:textId="77777777" w:rsidR="00C44556" w:rsidRPr="00EE51F6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ADA0B" w14:textId="77777777" w:rsidR="00C44556" w:rsidRPr="00EE51F6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BDB32" w14:textId="77777777" w:rsidR="00C44556" w:rsidRPr="00EE51F6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9554B9" w:rsidRPr="00EE51F6" w14:paraId="0B31B3D9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F5F69" w14:textId="77777777" w:rsidR="009554B9" w:rsidRPr="00EE51F6" w:rsidRDefault="009554B9" w:rsidP="009554B9">
            <w:pPr>
              <w:ind w:left="29" w:right="-72"/>
              <w:jc w:val="left"/>
              <w:rPr>
                <w:rFonts w:ascii="Browallia New" w:eastAsia="Times New Roman" w:hAnsi="Browallia New" w:cs="Browallia New"/>
                <w:spacing w:val="-6"/>
                <w:sz w:val="21"/>
                <w:szCs w:val="21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1"/>
                <w:szCs w:val="21"/>
                <w:lang w:eastAsia="en-GB"/>
              </w:rPr>
              <w:t xml:space="preserve">   - </w:t>
            </w:r>
            <w:r w:rsidRPr="00EE51F6">
              <w:rPr>
                <w:rFonts w:ascii="Browallia New" w:eastAsia="Times New Roman" w:hAnsi="Browallia New" w:cs="Browallia New"/>
                <w:spacing w:val="-6"/>
                <w:sz w:val="21"/>
                <w:szCs w:val="21"/>
                <w:cs/>
                <w:lang w:eastAsia="en-GB"/>
              </w:rPr>
              <w:t>ตราสารทุนที่ไม่ได้จดทะเบียน</w:t>
            </w:r>
          </w:p>
          <w:p w14:paraId="777C3E98" w14:textId="77777777" w:rsidR="009554B9" w:rsidRPr="00EE51F6" w:rsidRDefault="009554B9" w:rsidP="009554B9">
            <w:pPr>
              <w:ind w:right="-72"/>
              <w:jc w:val="left"/>
              <w:rPr>
                <w:rFonts w:ascii="Browallia New" w:eastAsia="Times New Roman" w:hAnsi="Browallia New" w:cs="Browallia New"/>
                <w:sz w:val="21"/>
                <w:szCs w:val="21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1"/>
                <w:szCs w:val="21"/>
                <w:cs/>
                <w:lang w:eastAsia="en-GB"/>
              </w:rPr>
              <w:t xml:space="preserve">     ในตลาดหลักทรัพย์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0BBCB" w14:textId="5C2D25EA" w:rsidR="009554B9" w:rsidRPr="00EE51F6" w:rsidRDefault="00A26D88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EE51F6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E05A2" w14:textId="429E3747" w:rsidR="009554B9" w:rsidRPr="00EE51F6" w:rsidRDefault="009554B9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EE51F6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E70DF" w14:textId="4B14703A" w:rsidR="009554B9" w:rsidRPr="00EE51F6" w:rsidRDefault="00A26D88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EE51F6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C6967" w14:textId="0DB89BCE" w:rsidR="009554B9" w:rsidRPr="00EE51F6" w:rsidRDefault="009554B9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EE51F6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9A67B" w14:textId="6A224253" w:rsidR="009554B9" w:rsidRPr="00EE51F6" w:rsidRDefault="00A26D88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EE51F6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97B00" w14:textId="42EDDB2A" w:rsidR="009554B9" w:rsidRPr="00EE51F6" w:rsidRDefault="00DD4CE7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DD4CE7">
              <w:rPr>
                <w:rFonts w:ascii="Browallia New" w:eastAsia="Arial Unicode MS" w:hAnsi="Browallia New" w:cs="Browallia New"/>
                <w:sz w:val="21"/>
                <w:szCs w:val="21"/>
              </w:rPr>
              <w:t>313</w:t>
            </w:r>
            <w:r w:rsidR="009554B9" w:rsidRPr="00EE51F6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DD4CE7">
              <w:rPr>
                <w:rFonts w:ascii="Browallia New" w:eastAsia="Arial Unicode MS" w:hAnsi="Browallia New" w:cs="Browallia New"/>
                <w:sz w:val="21"/>
                <w:szCs w:val="21"/>
              </w:rPr>
              <w:t>350</w:t>
            </w:r>
            <w:r w:rsidR="009554B9" w:rsidRPr="00EE51F6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DD4CE7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4F45E" w14:textId="3F576183" w:rsidR="009554B9" w:rsidRPr="00EE51F6" w:rsidRDefault="00A26D88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EE51F6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69BBE" w14:textId="524C9346" w:rsidR="009554B9" w:rsidRPr="00EE51F6" w:rsidRDefault="00DD4CE7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DD4CE7">
              <w:rPr>
                <w:rFonts w:ascii="Browallia New" w:eastAsia="Arial Unicode MS" w:hAnsi="Browallia New" w:cs="Browallia New"/>
                <w:sz w:val="21"/>
                <w:szCs w:val="21"/>
              </w:rPr>
              <w:t>313</w:t>
            </w:r>
            <w:r w:rsidR="009554B9" w:rsidRPr="00EE51F6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DD4CE7">
              <w:rPr>
                <w:rFonts w:ascii="Browallia New" w:eastAsia="Arial Unicode MS" w:hAnsi="Browallia New" w:cs="Browallia New"/>
                <w:sz w:val="21"/>
                <w:szCs w:val="21"/>
              </w:rPr>
              <w:t>350</w:t>
            </w:r>
            <w:r w:rsidR="009554B9" w:rsidRPr="00EE51F6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DD4CE7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</w:p>
        </w:tc>
      </w:tr>
    </w:tbl>
    <w:p w14:paraId="1DD9EE65" w14:textId="77777777" w:rsidR="00470C54" w:rsidRPr="00EE51F6" w:rsidRDefault="00470C54" w:rsidP="006235E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bookmarkStart w:id="9" w:name="_Hlk110330566"/>
    </w:p>
    <w:bookmarkEnd w:id="9"/>
    <w:p w14:paraId="17642E7F" w14:textId="0A7ED42D" w:rsidR="00B87E9D" w:rsidRPr="00EE51F6" w:rsidRDefault="00B87E9D" w:rsidP="00B87E9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การเปลี่ยนแปลงของสินทรัพย์ทางการเงินระดับ </w:t>
      </w:r>
      <w:r w:rsidR="00DD4CE7" w:rsidRPr="00DD4CE7">
        <w:rPr>
          <w:rFonts w:ascii="Browallia New" w:hAnsi="Browallia New" w:cs="Browallia New"/>
          <w:sz w:val="26"/>
          <w:szCs w:val="26"/>
        </w:rPr>
        <w:t>3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สำหรับงวด</w:t>
      </w:r>
      <w:r w:rsidR="00853AC3" w:rsidRPr="00EE51F6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D4CE7" w:rsidRPr="00DD4CE7">
        <w:rPr>
          <w:rFonts w:ascii="Browallia New" w:hAnsi="Browallia New" w:cs="Browallia New"/>
          <w:sz w:val="26"/>
          <w:szCs w:val="26"/>
        </w:rPr>
        <w:t>30</w:t>
      </w:r>
      <w:r w:rsidR="00853AC3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853AC3" w:rsidRPr="00EE51F6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EE51F6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E51F6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EE51F6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2003EAEE" w14:textId="77777777" w:rsidR="0020712D" w:rsidRPr="00EE51F6" w:rsidRDefault="0020712D" w:rsidP="00B87E9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6912"/>
        <w:gridCol w:w="2640"/>
      </w:tblGrid>
      <w:tr w:rsidR="00B87E9D" w:rsidRPr="00EE51F6" w14:paraId="2AA88150" w14:textId="77777777" w:rsidTr="00606C0F">
        <w:tc>
          <w:tcPr>
            <w:tcW w:w="3618" w:type="pct"/>
            <w:vAlign w:val="bottom"/>
          </w:tcPr>
          <w:p w14:paraId="538F48BD" w14:textId="77777777" w:rsidR="00B87E9D" w:rsidRPr="00EE51F6" w:rsidRDefault="00B87E9D" w:rsidP="00606C0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10" w:name="_Hlk110503892"/>
          </w:p>
        </w:tc>
        <w:tc>
          <w:tcPr>
            <w:tcW w:w="1382" w:type="pct"/>
            <w:tcBorders>
              <w:top w:val="single" w:sz="4" w:space="0" w:color="auto"/>
              <w:bottom w:val="single" w:sz="4" w:space="0" w:color="auto"/>
            </w:tcBorders>
          </w:tcPr>
          <w:p w14:paraId="3AE651CD" w14:textId="77777777" w:rsidR="00B87E9D" w:rsidRPr="00EE51F6" w:rsidRDefault="00B87E9D" w:rsidP="00606C0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0DD08D4" w14:textId="77777777" w:rsidR="00B87E9D" w:rsidRPr="00EE51F6" w:rsidRDefault="00B87E9D" w:rsidP="00606C0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7E9D" w:rsidRPr="00EE51F6" w14:paraId="288E4330" w14:textId="77777777" w:rsidTr="00606C0F">
        <w:tc>
          <w:tcPr>
            <w:tcW w:w="3618" w:type="pct"/>
            <w:vAlign w:val="bottom"/>
          </w:tcPr>
          <w:p w14:paraId="1D759ACE" w14:textId="77777777" w:rsidR="00B87E9D" w:rsidRPr="00EE51F6" w:rsidRDefault="00B87E9D" w:rsidP="00606C0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2" w:type="pct"/>
            <w:vMerge w:val="restart"/>
            <w:tcBorders>
              <w:top w:val="single" w:sz="4" w:space="0" w:color="auto"/>
            </w:tcBorders>
          </w:tcPr>
          <w:p w14:paraId="43C081EA" w14:textId="77777777" w:rsidR="00B87E9D" w:rsidRPr="00EE51F6" w:rsidRDefault="00B87E9D" w:rsidP="00606C0F">
            <w:pPr>
              <w:tabs>
                <w:tab w:val="left" w:pos="1080"/>
              </w:tabs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4B44C6DF" w14:textId="77777777" w:rsidR="00B87E9D" w:rsidRPr="00EE51F6" w:rsidRDefault="00B87E9D" w:rsidP="00606C0F">
            <w:pPr>
              <w:tabs>
                <w:tab w:val="left" w:pos="1080"/>
              </w:tabs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7E9D" w:rsidRPr="00EE51F6" w14:paraId="2958D623" w14:textId="77777777" w:rsidTr="00606C0F">
        <w:tc>
          <w:tcPr>
            <w:tcW w:w="3618" w:type="pct"/>
            <w:vAlign w:val="bottom"/>
          </w:tcPr>
          <w:p w14:paraId="74B44AAC" w14:textId="77777777" w:rsidR="00B87E9D" w:rsidRPr="00EE51F6" w:rsidRDefault="00B87E9D" w:rsidP="00606C0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2" w:type="pct"/>
            <w:vMerge/>
            <w:tcBorders>
              <w:bottom w:val="single" w:sz="4" w:space="0" w:color="auto"/>
            </w:tcBorders>
          </w:tcPr>
          <w:p w14:paraId="43A19834" w14:textId="77777777" w:rsidR="00B87E9D" w:rsidRPr="00EE51F6" w:rsidRDefault="00B87E9D" w:rsidP="00606C0F">
            <w:pPr>
              <w:tabs>
                <w:tab w:val="left" w:pos="1080"/>
              </w:tabs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408A1" w:rsidRPr="00EE51F6" w14:paraId="5845B7E5" w14:textId="77777777" w:rsidTr="000408A1">
        <w:tc>
          <w:tcPr>
            <w:tcW w:w="3618" w:type="pct"/>
            <w:vAlign w:val="bottom"/>
          </w:tcPr>
          <w:p w14:paraId="501BCEFC" w14:textId="77777777" w:rsidR="000408A1" w:rsidRPr="00EE51F6" w:rsidRDefault="000408A1" w:rsidP="00606C0F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2" w:type="pct"/>
            <w:tcBorders>
              <w:top w:val="single" w:sz="4" w:space="0" w:color="auto"/>
            </w:tcBorders>
            <w:shd w:val="clear" w:color="auto" w:fill="FAFAFA"/>
          </w:tcPr>
          <w:p w14:paraId="21411169" w14:textId="77777777" w:rsidR="000408A1" w:rsidRPr="00EE51F6" w:rsidRDefault="000408A1" w:rsidP="00606C0F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408A1" w:rsidRPr="00EE51F6" w14:paraId="6B3F5FD2" w14:textId="77777777" w:rsidTr="000408A1">
        <w:tc>
          <w:tcPr>
            <w:tcW w:w="3618" w:type="pct"/>
          </w:tcPr>
          <w:p w14:paraId="05ACA25D" w14:textId="7FE29B0A" w:rsidR="000408A1" w:rsidRPr="00EE51F6" w:rsidRDefault="000408A1" w:rsidP="00606C0F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ยอดต้นงวด ณ วันที่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</w:t>
            </w:r>
            <w:r w:rsidRPr="00EE51F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EE51F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.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82" w:type="pct"/>
            <w:shd w:val="clear" w:color="auto" w:fill="FAFAFA"/>
          </w:tcPr>
          <w:p w14:paraId="2D748C84" w14:textId="4160409B" w:rsidR="000408A1" w:rsidRPr="00EE51F6" w:rsidRDefault="00DD4CE7" w:rsidP="00606C0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0408A1" w:rsidRPr="00EE51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0408A1" w:rsidRPr="00EE51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408A1" w:rsidRPr="00EE51F6" w14:paraId="742329BA" w14:textId="77777777" w:rsidTr="000408A1">
        <w:tc>
          <w:tcPr>
            <w:tcW w:w="3618" w:type="pct"/>
          </w:tcPr>
          <w:p w14:paraId="7530F9F6" w14:textId="0CEAA5ED" w:rsidR="000408A1" w:rsidRPr="00EE51F6" w:rsidRDefault="000408A1" w:rsidP="0020712D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การวัดมูลค่าเงินลงทุนในตราสารทุนด้วยมุลค่ายุติธรรมผ่านกำไรขาดทุนเบ็ดเสร็จอื่น</w:t>
            </w:r>
          </w:p>
        </w:tc>
        <w:tc>
          <w:tcPr>
            <w:tcW w:w="1382" w:type="pct"/>
            <w:shd w:val="clear" w:color="auto" w:fill="FAFAFA"/>
          </w:tcPr>
          <w:p w14:paraId="544848F1" w14:textId="0EFA2F96" w:rsidR="000408A1" w:rsidRPr="00EE51F6" w:rsidRDefault="00DD4CE7" w:rsidP="00606C0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26D88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A26D88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408A1" w:rsidRPr="00EE51F6" w14:paraId="46173569" w14:textId="77777777" w:rsidTr="000408A1">
        <w:tc>
          <w:tcPr>
            <w:tcW w:w="3618" w:type="pct"/>
          </w:tcPr>
          <w:p w14:paraId="6AE4BC16" w14:textId="30A8C6DB" w:rsidR="000408A1" w:rsidRPr="00EE51F6" w:rsidRDefault="000408A1" w:rsidP="00606C0F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82" w:type="pct"/>
            <w:shd w:val="clear" w:color="auto" w:fill="FAFAFA"/>
          </w:tcPr>
          <w:p w14:paraId="6C24427A" w14:textId="4E2EB6DF" w:rsidR="000408A1" w:rsidRPr="00EE51F6" w:rsidRDefault="00A26D88" w:rsidP="00606C0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08A1" w:rsidRPr="00EE51F6" w14:paraId="0C112AC2" w14:textId="77777777" w:rsidTr="000408A1">
        <w:tc>
          <w:tcPr>
            <w:tcW w:w="3618" w:type="pct"/>
          </w:tcPr>
          <w:p w14:paraId="03F3279E" w14:textId="505B74E8" w:rsidR="000408A1" w:rsidRPr="00EE51F6" w:rsidRDefault="000408A1" w:rsidP="00606C0F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ยอดปลายงวด ณ วันที่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1C938" w14:textId="40436ACA" w:rsidR="000408A1" w:rsidRPr="00EE51F6" w:rsidRDefault="00A26D88" w:rsidP="00606C0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bookmarkEnd w:id="10"/>
    </w:tbl>
    <w:p w14:paraId="5D84F7B5" w14:textId="7A647A72" w:rsidR="0098419B" w:rsidRPr="00EE51F6" w:rsidRDefault="0098419B" w:rsidP="00F4313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716FE3" w14:textId="794C9F9F" w:rsidR="00C261DC" w:rsidRPr="00EE51F6" w:rsidRDefault="00C261DC" w:rsidP="00F43137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บริษัทได้จำหน่ายและโอนหุ้นสามัญของบริษัท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เดอะ เมกะวัตต์ จำกัด จำนวน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2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850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>หุ้น ซึ่งมีมูลค่าที่ตราไว้หุ้นละ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110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327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750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>บาท ให้กับบริษัท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>บี จิสติกส์ จำกัด (มหาชน) บริษัทบันทึกกำไรจากการจำหน่ายตราสารทุนที่วัดมูลค่าด้วยมูลค่ายุติธรรมผ่านกำไรขาดทุนเบ็ดเสร็จอื่นในกำไร</w:t>
      </w:r>
      <w:r w:rsidR="00CF20BA" w:rsidRPr="00EE51F6">
        <w:rPr>
          <w:rFonts w:ascii="Browallia New" w:hAnsi="Browallia New" w:cs="Browallia New"/>
          <w:spacing w:val="-4"/>
          <w:sz w:val="26"/>
          <w:szCs w:val="26"/>
        </w:rPr>
        <w:t>(</w:t>
      </w:r>
      <w:r w:rsidR="00CF20BA" w:rsidRPr="00EE51F6">
        <w:rPr>
          <w:rFonts w:ascii="Browallia New" w:hAnsi="Browallia New" w:cs="Browallia New"/>
          <w:spacing w:val="-4"/>
          <w:sz w:val="26"/>
          <w:szCs w:val="26"/>
          <w:cs/>
        </w:rPr>
        <w:t>ขาดทุน)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>สะสม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9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201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878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C50CBF" w:rsidRPr="00EE51F6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Pr="00EE51F6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บริษัทได้รับชำระค่าหุ้นดังกล่าว</w:t>
      </w:r>
      <w:r w:rsidR="00C50CBF" w:rsidRPr="00EE51F6">
        <w:rPr>
          <w:rFonts w:ascii="Browallia New" w:hAnsi="Browallia New" w:cs="Browallia New"/>
          <w:spacing w:val="-8"/>
          <w:sz w:val="26"/>
          <w:szCs w:val="26"/>
          <w:cs/>
        </w:rPr>
        <w:t>เต็มจำนวน</w:t>
      </w:r>
      <w:r w:rsidR="00C50CBF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790971ED" w14:textId="3EACACE4" w:rsidR="007B2F4D" w:rsidRPr="00EE51F6" w:rsidRDefault="0098419B" w:rsidP="00F4313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E51F6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5EF7" w:rsidRPr="00EE51F6" w14:paraId="478F5F52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3E8DDBC" w14:textId="05747B8F" w:rsidR="002B5EF7" w:rsidRPr="00EE51F6" w:rsidRDefault="00DD4CE7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1" w:name="_Hlk134707779"/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B5EF7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EF7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  <w:bookmarkEnd w:id="11"/>
    </w:tbl>
    <w:p w14:paraId="5BED39CB" w14:textId="77777777" w:rsidR="00F15277" w:rsidRPr="00EE51F6" w:rsidRDefault="00F15277" w:rsidP="00684C3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EE51F6" w14:paraId="24D93792" w14:textId="77777777" w:rsidTr="000E2CC9">
        <w:tc>
          <w:tcPr>
            <w:tcW w:w="4392" w:type="dxa"/>
            <w:vAlign w:val="bottom"/>
          </w:tcPr>
          <w:p w14:paraId="184FBE9C" w14:textId="77777777" w:rsidR="00FF44F1" w:rsidRPr="00EE51F6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034F9" w14:textId="77777777" w:rsidR="00FF44F1" w:rsidRPr="00EE51F6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EE51F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D072E" w14:textId="77777777" w:rsidR="00FF44F1" w:rsidRPr="00EE51F6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E51F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323112" w:rsidRPr="00EE51F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1375AB" w:rsidRPr="00EE51F6" w14:paraId="7F9D81D0" w14:textId="77777777" w:rsidTr="000E2CC9">
        <w:tc>
          <w:tcPr>
            <w:tcW w:w="4392" w:type="dxa"/>
            <w:vAlign w:val="bottom"/>
          </w:tcPr>
          <w:p w14:paraId="3C3596EF" w14:textId="77777777" w:rsidR="001375AB" w:rsidRPr="00EE51F6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C1FD2" w14:textId="3E49B1EF" w:rsidR="001375AB" w:rsidRPr="00EE51F6" w:rsidRDefault="00DD4CE7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8DA2B0" w14:textId="12FAED8C" w:rsidR="001375AB" w:rsidRPr="00EE51F6" w:rsidRDefault="00DD4CE7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375AB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72D41" w14:textId="708EA6C4" w:rsidR="001375AB" w:rsidRPr="00EE51F6" w:rsidRDefault="00DD4CE7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7FDF11" w14:textId="4C54B588" w:rsidR="001375AB" w:rsidRPr="00EE51F6" w:rsidRDefault="00DD4CE7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375AB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1375AB" w:rsidRPr="00EE51F6" w14:paraId="01DB59F3" w14:textId="77777777" w:rsidTr="000E2CC9">
        <w:tc>
          <w:tcPr>
            <w:tcW w:w="4392" w:type="dxa"/>
            <w:vAlign w:val="bottom"/>
          </w:tcPr>
          <w:p w14:paraId="588A0577" w14:textId="77777777" w:rsidR="001375AB" w:rsidRPr="00EE51F6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009EA4" w14:textId="1EA69CA1" w:rsidR="001375AB" w:rsidRPr="00EE51F6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CD2CF73" w14:textId="66C6C28B" w:rsidR="001375AB" w:rsidRPr="00EE51F6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E6D2866" w14:textId="0AD90BCF" w:rsidR="001375AB" w:rsidRPr="00EE51F6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CB39EAF" w14:textId="6E9EF0FB" w:rsidR="001375AB" w:rsidRPr="00EE51F6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1375AB" w:rsidRPr="00EE51F6" w14:paraId="3F78B0B7" w14:textId="77777777" w:rsidTr="000E2CC9">
        <w:tc>
          <w:tcPr>
            <w:tcW w:w="4392" w:type="dxa"/>
            <w:vAlign w:val="bottom"/>
          </w:tcPr>
          <w:p w14:paraId="57165F7F" w14:textId="77777777" w:rsidR="001375AB" w:rsidRPr="00EE51F6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A6907" w14:textId="77777777" w:rsidR="001375AB" w:rsidRPr="00EE51F6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7BEC82" w14:textId="77777777" w:rsidR="001375AB" w:rsidRPr="00EE51F6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2D358E" w14:textId="77777777" w:rsidR="001375AB" w:rsidRPr="00EE51F6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6C6C04" w14:textId="77777777" w:rsidR="001375AB" w:rsidRPr="00EE51F6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75AB" w:rsidRPr="00EE51F6" w14:paraId="658A5981" w14:textId="77777777" w:rsidTr="000E2CC9">
        <w:tc>
          <w:tcPr>
            <w:tcW w:w="4392" w:type="dxa"/>
            <w:vAlign w:val="bottom"/>
          </w:tcPr>
          <w:p w14:paraId="14203F77" w14:textId="77777777" w:rsidR="001375AB" w:rsidRPr="00EE51F6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F69AF" w14:textId="77777777" w:rsidR="001375AB" w:rsidRPr="00EE51F6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633EC" w14:textId="77777777" w:rsidR="001375AB" w:rsidRPr="00EE51F6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293F1" w14:textId="77777777" w:rsidR="001375AB" w:rsidRPr="00EE51F6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48A9" w14:textId="77777777" w:rsidR="001375AB" w:rsidRPr="00EE51F6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4556" w:rsidRPr="00EE51F6" w14:paraId="7ED35C34" w14:textId="77777777" w:rsidTr="000E2CC9">
        <w:tc>
          <w:tcPr>
            <w:tcW w:w="4392" w:type="dxa"/>
            <w:vAlign w:val="bottom"/>
          </w:tcPr>
          <w:p w14:paraId="0798891A" w14:textId="77777777" w:rsidR="00C44556" w:rsidRPr="00EE51F6" w:rsidRDefault="00C44556" w:rsidP="00C445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D058C1" w14:textId="21D51311" w:rsidR="00C44556" w:rsidRPr="00EE51F6" w:rsidRDefault="00DD4CE7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E9A155" w14:textId="5C544CD7" w:rsidR="00C44556" w:rsidRPr="00EE51F6" w:rsidRDefault="00DD4CE7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4556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44556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EFCB8" w14:textId="0CDBCFDA" w:rsidR="00C44556" w:rsidRPr="00EE51F6" w:rsidRDefault="00A868DF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1EA39" w14:textId="5DA71C87" w:rsidR="00C44556" w:rsidRPr="00EE51F6" w:rsidRDefault="00DD4CE7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C44556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C44556" w:rsidRPr="00EE51F6" w14:paraId="4F56369A" w14:textId="77777777" w:rsidTr="000E2CC9">
        <w:tc>
          <w:tcPr>
            <w:tcW w:w="4392" w:type="dxa"/>
            <w:vAlign w:val="bottom"/>
          </w:tcPr>
          <w:p w14:paraId="0D852C62" w14:textId="77777777" w:rsidR="00C44556" w:rsidRPr="00EE51F6" w:rsidRDefault="00C44556" w:rsidP="00C44556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457E2" w14:textId="2F02A21F" w:rsidR="00C44556" w:rsidRPr="00EE51F6" w:rsidRDefault="00A868DF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C605A" w14:textId="42588776" w:rsidR="00C44556" w:rsidRPr="00EE51F6" w:rsidRDefault="00C4455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F94212" w14:textId="4789CF20" w:rsidR="00C44556" w:rsidRPr="00EE51F6" w:rsidRDefault="00A868DF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8A387" w14:textId="02929F47" w:rsidR="00C44556" w:rsidRPr="00EE51F6" w:rsidRDefault="00C4455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4556" w:rsidRPr="00EE51F6" w14:paraId="024CE574" w14:textId="77777777" w:rsidTr="000E2CC9">
        <w:tc>
          <w:tcPr>
            <w:tcW w:w="4392" w:type="dxa"/>
            <w:vAlign w:val="bottom"/>
          </w:tcPr>
          <w:p w14:paraId="39799381" w14:textId="77777777" w:rsidR="00C44556" w:rsidRPr="00EE51F6" w:rsidRDefault="00C44556" w:rsidP="00C44556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C8260" w14:textId="2A4E9069" w:rsidR="00C44556" w:rsidRPr="00EE51F6" w:rsidRDefault="00DD4CE7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24D6E" w14:textId="1DA07DB4" w:rsidR="00C44556" w:rsidRPr="00EE51F6" w:rsidRDefault="00DD4CE7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4556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C44556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14369" w14:textId="410CDA85" w:rsidR="00C44556" w:rsidRPr="00EE51F6" w:rsidRDefault="00A868DF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3F3CD" w14:textId="56D4F2B5" w:rsidR="00C44556" w:rsidRPr="00EE51F6" w:rsidRDefault="00DD4CE7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C44556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C44556" w:rsidRPr="00EE51F6" w14:paraId="541B0867" w14:textId="77777777" w:rsidTr="000E2CC9">
        <w:tc>
          <w:tcPr>
            <w:tcW w:w="4392" w:type="dxa"/>
            <w:vAlign w:val="bottom"/>
          </w:tcPr>
          <w:p w14:paraId="5B0B4EC8" w14:textId="77777777" w:rsidR="00C44556" w:rsidRPr="00EE51F6" w:rsidRDefault="00C44556" w:rsidP="00C44556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A3EFA" w14:textId="5924D3C5" w:rsidR="00C44556" w:rsidRPr="00EE51F6" w:rsidRDefault="00DD4CE7" w:rsidP="00A868D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ED203" w14:textId="2257B7AC" w:rsidR="00C44556" w:rsidRPr="00EE51F6" w:rsidRDefault="00DD4CE7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44556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C44556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BBAB15" w14:textId="7085AE40" w:rsidR="00C44556" w:rsidRPr="00EE51F6" w:rsidRDefault="00DD4CE7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F3759" w14:textId="576F3145" w:rsidR="00C44556" w:rsidRPr="00EE51F6" w:rsidRDefault="00DD4CE7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C44556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0F340E" w:rsidRPr="00EE51F6" w14:paraId="2DD57F1D" w14:textId="77777777" w:rsidTr="000E2CC9">
        <w:tc>
          <w:tcPr>
            <w:tcW w:w="4392" w:type="dxa"/>
            <w:vAlign w:val="bottom"/>
          </w:tcPr>
          <w:p w14:paraId="7D31DC87" w14:textId="3DB6582E" w:rsidR="000F340E" w:rsidRPr="00EE51F6" w:rsidRDefault="000F340E" w:rsidP="000F340E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62046" w14:textId="331C1D97" w:rsidR="000F340E" w:rsidRPr="00EE51F6" w:rsidRDefault="00DD4CE7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119BD" w14:textId="2254E412" w:rsidR="000F340E" w:rsidRPr="00EE51F6" w:rsidRDefault="00DD4CE7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F340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0F340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52853" w14:textId="75D2DC7A" w:rsidR="000F340E" w:rsidRPr="00EE51F6" w:rsidRDefault="00DD4CE7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18C8A1" w14:textId="3C754572" w:rsidR="000F340E" w:rsidRPr="00EE51F6" w:rsidRDefault="00DD4CE7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0F340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A055BC" w:rsidRPr="00EE51F6" w14:paraId="08539ECD" w14:textId="77777777" w:rsidTr="000E2CC9">
        <w:tc>
          <w:tcPr>
            <w:tcW w:w="4392" w:type="dxa"/>
            <w:vAlign w:val="bottom"/>
          </w:tcPr>
          <w:p w14:paraId="289C660E" w14:textId="6A010ED7" w:rsidR="00A055BC" w:rsidRPr="00EE51F6" w:rsidRDefault="00A055BC" w:rsidP="000F340E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3E9B3" w14:textId="157A1F55" w:rsidR="00A055BC" w:rsidRPr="00EE51F6" w:rsidRDefault="00A868DF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293DDD" w14:textId="2FBD8E6D" w:rsidR="00A055BC" w:rsidRPr="00EE51F6" w:rsidRDefault="00A055BC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3705DB" w14:textId="6D29D2A5" w:rsidR="00A055BC" w:rsidRPr="00EE51F6" w:rsidRDefault="00DD4CE7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E8495F" w14:textId="5400DFAC" w:rsidR="00A055BC" w:rsidRPr="00EE51F6" w:rsidRDefault="00DD4CE7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A055B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A055B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0F340E" w:rsidRPr="00EE51F6" w14:paraId="0A6BAA0F" w14:textId="77777777" w:rsidTr="000E2CC9">
        <w:tc>
          <w:tcPr>
            <w:tcW w:w="4392" w:type="dxa"/>
            <w:vAlign w:val="bottom"/>
          </w:tcPr>
          <w:p w14:paraId="727A3EF8" w14:textId="1E9950AC" w:rsidR="000F340E" w:rsidRPr="00EE51F6" w:rsidRDefault="000F340E" w:rsidP="000F340E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E9C37" w14:textId="0910B3E2" w:rsidR="000F340E" w:rsidRPr="00EE51F6" w:rsidRDefault="00A868DF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BC804" w14:textId="51E184BA" w:rsidR="000F340E" w:rsidRPr="00EE51F6" w:rsidRDefault="000F340E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519B8" w14:textId="2A757531" w:rsidR="000F340E" w:rsidRPr="00EE51F6" w:rsidRDefault="00A868DF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880A2" w14:textId="47F69F49" w:rsidR="000F340E" w:rsidRPr="00EE51F6" w:rsidRDefault="000F340E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F340E" w:rsidRPr="00EE51F6" w14:paraId="43FC5CD7" w14:textId="77777777" w:rsidTr="000E2CC9">
        <w:tc>
          <w:tcPr>
            <w:tcW w:w="4392" w:type="dxa"/>
            <w:vAlign w:val="bottom"/>
          </w:tcPr>
          <w:p w14:paraId="5F67C7CE" w14:textId="133AAC37" w:rsidR="000F340E" w:rsidRPr="00EE51F6" w:rsidRDefault="000F340E" w:rsidP="000F340E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9192E" w14:textId="60D19AD3" w:rsidR="000F340E" w:rsidRPr="00EE51F6" w:rsidRDefault="00A868DF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7D066" w14:textId="5978D783" w:rsidR="000F340E" w:rsidRPr="00EE51F6" w:rsidRDefault="000F340E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2DF54" w14:textId="380F9E34" w:rsidR="000F340E" w:rsidRPr="00EE51F6" w:rsidRDefault="00DD4CE7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02D" w14:textId="2F5E6B60" w:rsidR="000F340E" w:rsidRPr="00EE51F6" w:rsidRDefault="00DD4CE7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F340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0F340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0F340E" w:rsidRPr="00EE51F6" w14:paraId="13C23673" w14:textId="77777777" w:rsidTr="000E2CC9">
        <w:tc>
          <w:tcPr>
            <w:tcW w:w="4392" w:type="dxa"/>
            <w:vAlign w:val="bottom"/>
          </w:tcPr>
          <w:p w14:paraId="43826A50" w14:textId="77777777" w:rsidR="000F340E" w:rsidRPr="00EE51F6" w:rsidRDefault="000F340E" w:rsidP="000F340E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356077" w14:textId="70EB9E08" w:rsidR="000F340E" w:rsidRPr="00EE51F6" w:rsidRDefault="00DD4CE7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2BA88" w14:textId="52F7386B" w:rsidR="000F340E" w:rsidRPr="00EE51F6" w:rsidRDefault="00DD4CE7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F340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0F340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7AAC46" w14:textId="76D7F7F9" w:rsidR="000F340E" w:rsidRPr="00EE51F6" w:rsidRDefault="00A868DF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2FF476" w14:textId="07A637E0" w:rsidR="000F340E" w:rsidRPr="00EE51F6" w:rsidRDefault="000F340E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340E" w:rsidRPr="00EE51F6" w14:paraId="54B1E9DF" w14:textId="77777777" w:rsidTr="000E2CC9">
        <w:tc>
          <w:tcPr>
            <w:tcW w:w="4392" w:type="dxa"/>
            <w:vAlign w:val="bottom"/>
          </w:tcPr>
          <w:p w14:paraId="1CAF9C9E" w14:textId="77777777" w:rsidR="000F340E" w:rsidRPr="00EE51F6" w:rsidRDefault="000F340E" w:rsidP="000F340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80DC7" w14:textId="17164B1E" w:rsidR="000F340E" w:rsidRPr="00EE51F6" w:rsidRDefault="00DD4CE7" w:rsidP="000F3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D319C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53D7E" w14:textId="51ED6D06" w:rsidR="000F340E" w:rsidRPr="00EE51F6" w:rsidRDefault="00DD4CE7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F340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0F340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4FF70" w14:textId="303C6456" w:rsidR="000F340E" w:rsidRPr="00EE51F6" w:rsidRDefault="00DD4CE7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A868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83E7B" w14:textId="75F70D28" w:rsidR="000F340E" w:rsidRPr="00EE51F6" w:rsidRDefault="00DD4CE7" w:rsidP="000F340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F340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0F340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</w:tbl>
    <w:p w14:paraId="4BDE84E4" w14:textId="77777777" w:rsidR="00B130E1" w:rsidRPr="00EE51F6" w:rsidRDefault="00B130E1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479C2E" w14:textId="7BCEE971" w:rsidR="00FF44F1" w:rsidRPr="00EE51F6" w:rsidRDefault="00FF44F1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93611E" w:rsidRPr="00EE51F6">
        <w:rPr>
          <w:rFonts w:ascii="Browallia New" w:hAnsi="Browallia New" w:cs="Browallia New"/>
          <w:sz w:val="26"/>
          <w:szCs w:val="26"/>
          <w:cs/>
        </w:rPr>
        <w:t>สามารถวิเคราะห์ตาม</w:t>
      </w:r>
      <w:r w:rsidRPr="00EE51F6">
        <w:rPr>
          <w:rFonts w:ascii="Browallia New" w:hAnsi="Browallia New" w:cs="Browallia New"/>
          <w:sz w:val="26"/>
          <w:szCs w:val="26"/>
          <w:cs/>
        </w:rPr>
        <w:t>อายุหนี้ที่ค้างชำระได้ดังนี้</w:t>
      </w:r>
    </w:p>
    <w:p w14:paraId="1B3F4E3B" w14:textId="77777777" w:rsidR="00A40C1B" w:rsidRPr="00EE51F6" w:rsidRDefault="00A40C1B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60576" w:rsidRPr="00EE51F6" w14:paraId="699B057A" w14:textId="77777777" w:rsidTr="00B130E1">
        <w:tc>
          <w:tcPr>
            <w:tcW w:w="4104" w:type="dxa"/>
            <w:vAlign w:val="bottom"/>
          </w:tcPr>
          <w:p w14:paraId="66A8E5C7" w14:textId="77777777" w:rsidR="00FF44F1" w:rsidRPr="00EE51F6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3F3E8" w14:textId="77777777" w:rsidR="00FF44F1" w:rsidRPr="00EE51F6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EE51F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10BB5" w14:textId="77777777" w:rsidR="00FF44F1" w:rsidRPr="00EE51F6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E51F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FF44F1" w:rsidRPr="00EE51F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</w:t>
            </w:r>
            <w:r w:rsidR="00323112" w:rsidRPr="00EE51F6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1375AB" w:rsidRPr="00EE51F6" w14:paraId="2DD8CCF8" w14:textId="77777777" w:rsidTr="00B130E1">
        <w:tc>
          <w:tcPr>
            <w:tcW w:w="4104" w:type="dxa"/>
            <w:vAlign w:val="bottom"/>
          </w:tcPr>
          <w:p w14:paraId="7B2E1AB8" w14:textId="77777777" w:rsidR="001375AB" w:rsidRPr="00EE51F6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3F949" w14:textId="5161DEC1" w:rsidR="001375AB" w:rsidRPr="00EE51F6" w:rsidRDefault="00DD4CE7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F237D" w14:textId="78449FAF" w:rsidR="001375AB" w:rsidRPr="00EE51F6" w:rsidRDefault="00DD4CE7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375AB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12E34" w14:textId="037A6C2A" w:rsidR="001375AB" w:rsidRPr="00EE51F6" w:rsidRDefault="00DD4CE7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658C9" w14:textId="73535354" w:rsidR="001375AB" w:rsidRPr="00EE51F6" w:rsidRDefault="00DD4CE7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375AB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1375AB" w:rsidRPr="00EE51F6" w14:paraId="16C66427" w14:textId="77777777" w:rsidTr="00B130E1">
        <w:tc>
          <w:tcPr>
            <w:tcW w:w="4104" w:type="dxa"/>
            <w:vAlign w:val="bottom"/>
          </w:tcPr>
          <w:p w14:paraId="713C178A" w14:textId="77777777" w:rsidR="001375AB" w:rsidRPr="00EE51F6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5FF3FB" w14:textId="6E913637" w:rsidR="001375AB" w:rsidRPr="00EE51F6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FBEEC" w14:textId="66CCD53C" w:rsidR="001375AB" w:rsidRPr="00EE51F6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EC3C4D" w14:textId="72F910DD" w:rsidR="001375AB" w:rsidRPr="00EE51F6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22447" w14:textId="6975A5F2" w:rsidR="001375AB" w:rsidRPr="00EE51F6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1375AB" w:rsidRPr="00EE51F6" w14:paraId="26814350" w14:textId="77777777" w:rsidTr="00B130E1">
        <w:tc>
          <w:tcPr>
            <w:tcW w:w="4104" w:type="dxa"/>
            <w:vAlign w:val="bottom"/>
          </w:tcPr>
          <w:p w14:paraId="53FCF406" w14:textId="77777777" w:rsidR="001375AB" w:rsidRPr="00EE51F6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6B70" w14:textId="2CB58EF9" w:rsidR="001375AB" w:rsidRPr="00EE51F6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878B0" w14:textId="01B13AA9" w:rsidR="001375AB" w:rsidRPr="00EE51F6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AB8FA" w14:textId="0F0BD27E" w:rsidR="001375AB" w:rsidRPr="00EE51F6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71BC6" w14:textId="5CA05FB9" w:rsidR="001375AB" w:rsidRPr="00EE51F6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497C" w:rsidRPr="00EE51F6" w14:paraId="03CA7B80" w14:textId="77777777" w:rsidTr="00B130E1">
        <w:tc>
          <w:tcPr>
            <w:tcW w:w="4104" w:type="dxa"/>
            <w:vAlign w:val="bottom"/>
          </w:tcPr>
          <w:p w14:paraId="4800195F" w14:textId="77777777" w:rsidR="009A497C" w:rsidRPr="00EE51F6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A2C06" w14:textId="77777777" w:rsidR="009A497C" w:rsidRPr="00EE51F6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7CC34" w14:textId="77777777" w:rsidR="009A497C" w:rsidRPr="00EE51F6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1C18F" w14:textId="77777777" w:rsidR="009A497C" w:rsidRPr="00EE51F6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B362F" w14:textId="77777777" w:rsidR="009A497C" w:rsidRPr="00EE51F6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97C" w:rsidRPr="00EE51F6" w14:paraId="65CA0BB2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09F0897D" w14:textId="77777777" w:rsidR="009A497C" w:rsidRPr="00EE51F6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7256C" w14:textId="77777777" w:rsidR="009A497C" w:rsidRPr="00EE51F6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C39619" w14:textId="77777777" w:rsidR="009A497C" w:rsidRPr="00EE51F6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620C47" w14:textId="77777777" w:rsidR="009A497C" w:rsidRPr="00EE51F6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7DFFC4" w14:textId="77777777" w:rsidR="009A497C" w:rsidRPr="00EE51F6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6780" w:rsidRPr="00EE51F6" w14:paraId="44FD1A89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132F917F" w14:textId="3C291C13" w:rsidR="007B6780" w:rsidRPr="00EE51F6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D62D8" w14:textId="76F6F441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103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CC103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F5CAAB" w14:textId="4AB84359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706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1B706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CBF8F" w14:textId="7A8E4CA7" w:rsidR="007B6780" w:rsidRPr="00EE51F6" w:rsidRDefault="00CC103D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DCF0E" w14:textId="168997A4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B706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7B6780" w:rsidRPr="00EE51F6" w14:paraId="132B34EA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3CEFDA6D" w14:textId="0CFCCB91" w:rsidR="007B6780" w:rsidRPr="00EE51F6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9B6D93" w14:textId="1099ECC4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C103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78268" w14:textId="06E61FA7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1B706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2C019" w14:textId="3A62C78D" w:rsidR="007B6780" w:rsidRPr="00EE51F6" w:rsidRDefault="00CC103D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F063A3" w14:textId="651E344F" w:rsidR="007B6780" w:rsidRPr="00EE51F6" w:rsidRDefault="007B6780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6780" w:rsidRPr="00EE51F6" w14:paraId="6E2634F8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7B99C088" w14:textId="65A4A195" w:rsidR="007B6780" w:rsidRPr="00EE51F6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7C2534" w14:textId="44846B5D" w:rsidR="007B6780" w:rsidRPr="00EE51F6" w:rsidRDefault="00CC103D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AC2936" w14:textId="71C2AC71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1B706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5D6FC" w14:textId="29AF0515" w:rsidR="007B6780" w:rsidRPr="00EE51F6" w:rsidRDefault="00CC103D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53746" w14:textId="52C9AB17" w:rsidR="007B6780" w:rsidRPr="00EE51F6" w:rsidRDefault="007B6780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6780" w:rsidRPr="00EE51F6" w14:paraId="54345BD4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4ACB054E" w14:textId="14389FDE" w:rsidR="007B6780" w:rsidRPr="00EE51F6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75ADF" w14:textId="3C24CD38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CC103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1F89" w14:textId="6B6509D7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1B706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4B4A5" w14:textId="3C627F00" w:rsidR="007B6780" w:rsidRPr="00EE51F6" w:rsidRDefault="00CC103D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2EABE" w14:textId="1DB57CE1" w:rsidR="007B6780" w:rsidRPr="00EE51F6" w:rsidRDefault="007B6780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6780" w:rsidRPr="00EE51F6" w14:paraId="59D65099" w14:textId="77777777" w:rsidTr="00B130E1">
        <w:trPr>
          <w:trHeight w:val="342"/>
        </w:trPr>
        <w:tc>
          <w:tcPr>
            <w:tcW w:w="4104" w:type="dxa"/>
            <w:vAlign w:val="bottom"/>
          </w:tcPr>
          <w:p w14:paraId="77B3C7ED" w14:textId="77777777" w:rsidR="007B6780" w:rsidRPr="00EE51F6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9CF3A" w14:textId="4AD4AFC8" w:rsidR="007B6780" w:rsidRPr="00EE51F6" w:rsidRDefault="00DD4CE7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103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CC103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FAEEC" w14:textId="615D31B1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706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1B706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67F2F" w14:textId="5F7591AD" w:rsidR="007B6780" w:rsidRPr="00EE51F6" w:rsidRDefault="00CC103D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9F3AF" w14:textId="4414BC12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B706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7B6780" w:rsidRPr="00EE51F6" w14:paraId="10ABA85E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0DDED720" w14:textId="77777777" w:rsidR="007B6780" w:rsidRPr="00EE51F6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F9C6D" w14:textId="43105044" w:rsidR="007B6780" w:rsidRPr="00EE51F6" w:rsidRDefault="00CC103D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0C51B" w14:textId="43001F78" w:rsidR="007B6780" w:rsidRPr="00EE51F6" w:rsidRDefault="001B7064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68FE6" w14:textId="0A9A6085" w:rsidR="007B6780" w:rsidRPr="00EE51F6" w:rsidRDefault="00CC103D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4465" w14:textId="36A13F54" w:rsidR="007B6780" w:rsidRPr="00EE51F6" w:rsidRDefault="007B6780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6780" w:rsidRPr="00EE51F6" w14:paraId="7AD7F4B0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2466D12D" w14:textId="77777777" w:rsidR="007B6780" w:rsidRPr="00EE51F6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737993" w14:textId="58DF2F0B" w:rsidR="007B6780" w:rsidRPr="00EE51F6" w:rsidRDefault="00DD4CE7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103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CC103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BC828" w14:textId="229BE5DA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706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1B706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A7283" w14:textId="510D69A3" w:rsidR="007B6780" w:rsidRPr="00EE51F6" w:rsidRDefault="00CC103D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7C61D" w14:textId="34CF66B1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B7064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</w:tbl>
    <w:p w14:paraId="3A559CF2" w14:textId="77777777" w:rsidR="00DA3A3D" w:rsidRPr="00EE51F6" w:rsidRDefault="000408A1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bookmarkStart w:id="12" w:name="_Toc460943573"/>
      <w:bookmarkStart w:id="13" w:name="_Toc460944142"/>
      <w:bookmarkStart w:id="14" w:name="_Toc460944184"/>
      <w:bookmarkStart w:id="15" w:name="_Toc494266686"/>
      <w:r w:rsidRPr="00EE51F6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30E1" w:rsidRPr="00EE51F6" w14:paraId="658F9570" w14:textId="77777777" w:rsidTr="00B130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325747" w14:textId="3B572327" w:rsidR="00B130E1" w:rsidRPr="00EE51F6" w:rsidRDefault="00B130E1" w:rsidP="00717B63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EE51F6">
              <w:rPr>
                <w:rFonts w:ascii="Browallia New" w:eastAsia="Malgun Gothic" w:hAnsi="Browallia New" w:cs="Browallia New"/>
                <w:b/>
                <w:sz w:val="26"/>
                <w:szCs w:val="26"/>
              </w:rPr>
              <w:br w:type="page"/>
            </w:r>
            <w:r w:rsidR="00DD4CE7" w:rsidRPr="00DD4CE7">
              <w:rPr>
                <w:rFonts w:ascii="Browallia New" w:eastAsia="Malgun Gothic" w:hAnsi="Browallia New" w:cs="Browallia New"/>
                <w:b/>
                <w:color w:val="FFFFFF"/>
                <w:sz w:val="26"/>
                <w:szCs w:val="26"/>
              </w:rPr>
              <w:t>7</w:t>
            </w:r>
            <w:r w:rsidRPr="00EE51F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E51F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5418F881" w14:textId="216207D9" w:rsidR="002B5EF7" w:rsidRPr="00EE51F6" w:rsidRDefault="002B5EF7" w:rsidP="00377644">
      <w:pPr>
        <w:ind w:left="540" w:hanging="540"/>
        <w:jc w:val="left"/>
        <w:rPr>
          <w:rFonts w:ascii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17B63" w:rsidRPr="00EE51F6" w14:paraId="361747BD" w14:textId="77777777" w:rsidTr="006676E0">
        <w:tc>
          <w:tcPr>
            <w:tcW w:w="3989" w:type="dxa"/>
            <w:vAlign w:val="bottom"/>
          </w:tcPr>
          <w:p w14:paraId="7129E3D4" w14:textId="77777777" w:rsidR="00717B63" w:rsidRPr="00EE51F6" w:rsidRDefault="00717B63" w:rsidP="00717B63">
            <w:pPr>
              <w:ind w:left="-101" w:right="-72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62B35" w14:textId="02171946" w:rsidR="00717B63" w:rsidRPr="00EE51F6" w:rsidRDefault="00EA0811" w:rsidP="00717B63">
            <w:pPr>
              <w:keepNext/>
              <w:ind w:right="-72"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17B63"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47F5F" w14:textId="18A81511" w:rsidR="00717B63" w:rsidRPr="00EE51F6" w:rsidRDefault="00EA0811" w:rsidP="00717B63">
            <w:pPr>
              <w:keepNext/>
              <w:ind w:right="-72"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717B63"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717B63"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17B63" w:rsidRPr="00EE51F6" w14:paraId="29F342D7" w14:textId="77777777" w:rsidTr="006676E0">
        <w:tc>
          <w:tcPr>
            <w:tcW w:w="3989" w:type="dxa"/>
            <w:vAlign w:val="bottom"/>
          </w:tcPr>
          <w:p w14:paraId="3627EA8A" w14:textId="77777777" w:rsidR="00717B63" w:rsidRPr="00EE51F6" w:rsidRDefault="00717B63" w:rsidP="00717B63">
            <w:pPr>
              <w:ind w:left="-101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2995A7" w14:textId="7DD535C7" w:rsidR="00AC11F0" w:rsidRPr="00EE51F6" w:rsidRDefault="00DD4CE7" w:rsidP="00AC11F0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30</w:t>
            </w:r>
            <w:r w:rsidR="00853AC3" w:rsidRPr="00EE51F6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53AC3" w:rsidRPr="00EE51F6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7FD9D149" w14:textId="70F5DE40" w:rsidR="00717B63" w:rsidRPr="00EE51F6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4CE7" w:rsidRPr="00DD4CE7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CA57EF" w14:textId="14284379" w:rsidR="00AC11F0" w:rsidRPr="00EE51F6" w:rsidRDefault="00DD4CE7" w:rsidP="00AC11F0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31</w:t>
            </w:r>
            <w:r w:rsidR="00AC11F0" w:rsidRPr="00EE51F6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C11F0" w:rsidRPr="00EE51F6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20D85370" w14:textId="242FE294" w:rsidR="00717B63" w:rsidRPr="00EE51F6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4CE7" w:rsidRPr="00DD4CE7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5BF90" w14:textId="14D9DACA" w:rsidR="00717B63" w:rsidRPr="00EE51F6" w:rsidRDefault="00DD4CE7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30</w:t>
            </w:r>
            <w:r w:rsidR="00853AC3" w:rsidRPr="00EE51F6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53AC3" w:rsidRPr="00EE51F6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4592C2EA" w14:textId="24C760E2" w:rsidR="00717B63" w:rsidRPr="00EE51F6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4CE7" w:rsidRPr="00DD4CE7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4C6F6A" w14:textId="37BA3306" w:rsidR="00717B63" w:rsidRPr="00EE51F6" w:rsidRDefault="00DD4CE7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31</w:t>
            </w:r>
            <w:r w:rsidR="00717B63" w:rsidRPr="00EE51F6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  <w:p w14:paraId="515AF845" w14:textId="19DB0B76" w:rsidR="00717B63" w:rsidRPr="00EE51F6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4CE7" w:rsidRPr="00DD4CE7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17B63" w:rsidRPr="00EE51F6" w14:paraId="2D0F446F" w14:textId="77777777" w:rsidTr="006676E0">
        <w:tc>
          <w:tcPr>
            <w:tcW w:w="3989" w:type="dxa"/>
            <w:vAlign w:val="bottom"/>
          </w:tcPr>
          <w:p w14:paraId="7457E86D" w14:textId="77777777" w:rsidR="00717B63" w:rsidRPr="00EE51F6" w:rsidRDefault="00717B63" w:rsidP="00717B63">
            <w:pPr>
              <w:ind w:left="-101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C91E2" w14:textId="77777777" w:rsidR="00717B63" w:rsidRPr="00EE51F6" w:rsidRDefault="00717B63" w:rsidP="00717B63">
            <w:pPr>
              <w:keepNext/>
              <w:ind w:right="-72"/>
              <w:jc w:val="right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587B6" w14:textId="77777777" w:rsidR="00717B63" w:rsidRPr="00EE51F6" w:rsidRDefault="00717B63" w:rsidP="00717B63">
            <w:pPr>
              <w:keepNext/>
              <w:ind w:right="-72"/>
              <w:jc w:val="right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40749" w14:textId="77777777" w:rsidR="00717B63" w:rsidRPr="00EE51F6" w:rsidRDefault="00717B63" w:rsidP="00717B63">
            <w:pPr>
              <w:keepNext/>
              <w:ind w:right="-72"/>
              <w:jc w:val="right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8883C" w14:textId="77777777" w:rsidR="00717B63" w:rsidRPr="00EE51F6" w:rsidRDefault="00717B63" w:rsidP="00717B63">
            <w:pPr>
              <w:keepNext/>
              <w:ind w:right="-72"/>
              <w:jc w:val="right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7B63" w:rsidRPr="00EE51F6" w14:paraId="2EE3B90D" w14:textId="77777777" w:rsidTr="006676E0">
        <w:trPr>
          <w:trHeight w:val="90"/>
        </w:trPr>
        <w:tc>
          <w:tcPr>
            <w:tcW w:w="3989" w:type="dxa"/>
            <w:vAlign w:val="bottom"/>
          </w:tcPr>
          <w:p w14:paraId="3DC1199C" w14:textId="77777777" w:rsidR="00717B63" w:rsidRPr="00EE51F6" w:rsidRDefault="00717B63" w:rsidP="00717B63">
            <w:pPr>
              <w:ind w:left="-101" w:right="-72"/>
              <w:jc w:val="lef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053DC" w14:textId="77777777" w:rsidR="00717B63" w:rsidRPr="00EE51F6" w:rsidRDefault="00717B63" w:rsidP="00717B63">
            <w:pPr>
              <w:ind w:left="540" w:right="-72"/>
              <w:jc w:val="righ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9DDEC4" w14:textId="77777777" w:rsidR="00717B63" w:rsidRPr="00EE51F6" w:rsidRDefault="00717B63" w:rsidP="00717B63">
            <w:pPr>
              <w:ind w:left="540" w:right="-72"/>
              <w:jc w:val="righ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7AF63" w14:textId="77777777" w:rsidR="00717B63" w:rsidRPr="00EE51F6" w:rsidRDefault="00717B63" w:rsidP="00717B63">
            <w:pPr>
              <w:ind w:left="540" w:right="-72"/>
              <w:jc w:val="righ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04CEC" w14:textId="77777777" w:rsidR="00717B63" w:rsidRPr="00EE51F6" w:rsidRDefault="00717B63" w:rsidP="00717B63">
            <w:pPr>
              <w:ind w:left="540" w:right="-72"/>
              <w:jc w:val="righ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</w:tr>
      <w:tr w:rsidR="00717B63" w:rsidRPr="00EE51F6" w14:paraId="3BF97AF1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713EEDDA" w14:textId="77777777" w:rsidR="00717B63" w:rsidRPr="00EE51F6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หนังสือ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37C500" w14:textId="7C559452" w:rsidR="00717B63" w:rsidRPr="00EE51F6" w:rsidRDefault="00DD4CE7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740</w:t>
            </w:r>
            <w:r w:rsidR="00093E25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68" w:type="dxa"/>
            <w:vAlign w:val="bottom"/>
          </w:tcPr>
          <w:p w14:paraId="748D4DC4" w14:textId="571BBF00" w:rsidR="00717B63" w:rsidRPr="00EE51F6" w:rsidRDefault="00DD4CE7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804</w:t>
            </w:r>
            <w:r w:rsidR="00717B63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ED3DF4" w14:textId="0C0AA96B" w:rsidR="00717B63" w:rsidRPr="00EE51F6" w:rsidRDefault="00093E25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76EAD42" w14:textId="77777777" w:rsidR="00717B63" w:rsidRPr="00EE51F6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717B63" w:rsidRPr="00EE51F6" w14:paraId="6176A966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6CEE51B4" w14:textId="77777777" w:rsidR="00717B63" w:rsidRPr="00EE51F6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คาร์บอนเครดิต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C164A6" w14:textId="70E4895C" w:rsidR="00717B63" w:rsidRPr="00EE51F6" w:rsidRDefault="00DD4CE7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385</w:t>
            </w:r>
            <w:r w:rsidR="00093E25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442</w:t>
            </w:r>
            <w:r w:rsidR="00093E25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vAlign w:val="bottom"/>
          </w:tcPr>
          <w:p w14:paraId="4F3EEA54" w14:textId="77777777" w:rsidR="00717B63" w:rsidRPr="00EE51F6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B070EE" w14:textId="10122BC4" w:rsidR="00717B63" w:rsidRPr="00EE51F6" w:rsidRDefault="00093E25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AE9412F" w14:textId="77777777" w:rsidR="00717B63" w:rsidRPr="00EE51F6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717B63" w:rsidRPr="00EE51F6" w14:paraId="6109EF4F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204D9BAD" w14:textId="77777777" w:rsidR="00717B63" w:rsidRPr="00EE51F6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วัสดุการเกษตร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5A0BB8" w14:textId="7F2B1A63" w:rsidR="00717B63" w:rsidRPr="00EE51F6" w:rsidRDefault="00DD4CE7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5</w:t>
            </w:r>
            <w:r w:rsidR="00093E25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8" w:type="dxa"/>
            <w:vAlign w:val="bottom"/>
          </w:tcPr>
          <w:p w14:paraId="058083D0" w14:textId="7510ACCC" w:rsidR="00717B63" w:rsidRPr="00EE51F6" w:rsidRDefault="00DD4CE7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717B63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189</w:t>
            </w:r>
            <w:r w:rsidR="00717B63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4D809B" w14:textId="2425B308" w:rsidR="00717B63" w:rsidRPr="00EE51F6" w:rsidRDefault="00093E25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4B7D11" w14:textId="77777777" w:rsidR="00717B63" w:rsidRPr="00EE51F6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40760B" w:rsidRPr="00EE51F6" w14:paraId="122C2CBA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26D274C9" w14:textId="6FB78327" w:rsidR="0040760B" w:rsidRPr="00EE51F6" w:rsidRDefault="00F51672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ดอกกัญชาแห้ง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D70E52" w14:textId="354070F9" w:rsidR="0040760B" w:rsidRPr="00EE51F6" w:rsidRDefault="00DD4CE7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="00093E25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023</w:t>
            </w:r>
            <w:r w:rsidR="00093E25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vAlign w:val="bottom"/>
          </w:tcPr>
          <w:p w14:paraId="3F4D4EAF" w14:textId="2C759374" w:rsidR="0040760B" w:rsidRPr="00EE51F6" w:rsidRDefault="0040760B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D062D3" w14:textId="5551EF8E" w:rsidR="0040760B" w:rsidRPr="00EE51F6" w:rsidRDefault="00093E25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C6BE490" w14:textId="435FF686" w:rsidR="0040760B" w:rsidRPr="00EE51F6" w:rsidRDefault="00093E25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717B63" w:rsidRPr="00EE51F6" w14:paraId="1211F1EA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552E8689" w14:textId="77777777" w:rsidR="00717B63" w:rsidRPr="00EE51F6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C11A1" w14:textId="7ACC3180" w:rsidR="00717B63" w:rsidRPr="00EE51F6" w:rsidRDefault="00093E25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429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016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D41DB" w14:textId="72CAC123" w:rsidR="00717B63" w:rsidRPr="00EE51F6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429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016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4257B" w14:textId="538147A6" w:rsidR="00717B63" w:rsidRPr="00EE51F6" w:rsidRDefault="00093E25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9EBEFF" w14:textId="77777777" w:rsidR="00717B63" w:rsidRPr="00EE51F6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717B63" w:rsidRPr="00EE51F6" w14:paraId="67AE0EC9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557A571A" w14:textId="77777777" w:rsidR="00717B63" w:rsidRPr="00EE51F6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C6A05" w14:textId="152E4EDB" w:rsidR="00717B63" w:rsidRPr="00EE51F6" w:rsidRDefault="00DD4CE7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388</w:t>
            </w:r>
            <w:r w:rsidR="00093E25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783</w:t>
            </w:r>
            <w:r w:rsidR="00093E25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C1908" w14:textId="74E44D03" w:rsidR="00717B63" w:rsidRPr="00EE51F6" w:rsidRDefault="00DD4CE7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717B63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564</w:t>
            </w:r>
            <w:r w:rsidR="00717B63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9323C" w14:textId="21A68466" w:rsidR="00717B63" w:rsidRPr="00EE51F6" w:rsidRDefault="00093E25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8D19C" w14:textId="77777777" w:rsidR="00717B63" w:rsidRPr="00EE51F6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42D6C81" w14:textId="2BCCA19F" w:rsidR="00717B63" w:rsidRPr="00EE51F6" w:rsidRDefault="00717B63" w:rsidP="00377644">
      <w:pPr>
        <w:ind w:left="540" w:hanging="540"/>
        <w:jc w:val="left"/>
        <w:rPr>
          <w:rFonts w:ascii="Browallia New" w:hAnsi="Browallia New" w:cs="Browallia New"/>
          <w:sz w:val="14"/>
          <w:szCs w:val="1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984" w:rsidRPr="00EE51F6" w14:paraId="5B97E00A" w14:textId="77777777" w:rsidTr="006676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1F6CA6" w14:textId="4115851F" w:rsidR="00984984" w:rsidRPr="00EE51F6" w:rsidRDefault="00984984" w:rsidP="006676E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bookmarkStart w:id="16" w:name="_Hlk133672680"/>
            <w:r w:rsidRPr="00EE51F6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br w:type="page"/>
            </w:r>
            <w:r w:rsidRPr="00EE51F6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eastAsia="th-TH"/>
              </w:rPr>
              <w:br w:type="page"/>
            </w:r>
            <w:r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br w:type="page"/>
            </w:r>
            <w:r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br w:type="page"/>
            </w:r>
            <w:r w:rsidR="00DD4CE7"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สินทรัพย์ชีวภาพ</w:t>
            </w:r>
          </w:p>
        </w:tc>
      </w:tr>
      <w:bookmarkEnd w:id="16"/>
    </w:tbl>
    <w:p w14:paraId="6E0B795F" w14:textId="48E80BA2" w:rsidR="00984984" w:rsidRPr="00EE51F6" w:rsidRDefault="00984984" w:rsidP="00377644">
      <w:pPr>
        <w:ind w:left="540" w:hanging="540"/>
        <w:jc w:val="left"/>
        <w:rPr>
          <w:rFonts w:ascii="Browallia New" w:hAnsi="Browallia New" w:cs="Browallia New"/>
          <w:sz w:val="14"/>
          <w:szCs w:val="14"/>
        </w:rPr>
      </w:pPr>
    </w:p>
    <w:tbl>
      <w:tblPr>
        <w:tblW w:w="960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869"/>
        <w:gridCol w:w="1368"/>
        <w:gridCol w:w="1368"/>
      </w:tblGrid>
      <w:tr w:rsidR="00984984" w:rsidRPr="00EE51F6" w14:paraId="23857AF5" w14:textId="77777777" w:rsidTr="00B130E1">
        <w:trPr>
          <w:trHeight w:val="258"/>
        </w:trPr>
        <w:tc>
          <w:tcPr>
            <w:tcW w:w="6869" w:type="dxa"/>
          </w:tcPr>
          <w:p w14:paraId="05DA6427" w14:textId="77777777" w:rsidR="00984984" w:rsidRPr="00EE51F6" w:rsidRDefault="00984984" w:rsidP="00984984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640EB09" w14:textId="77777777" w:rsidR="00984984" w:rsidRPr="00EE51F6" w:rsidRDefault="00984984" w:rsidP="00534584">
            <w:pPr>
              <w:keepNext/>
              <w:keepLines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E51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</w:t>
            </w:r>
            <w:r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84984" w:rsidRPr="00EE51F6" w14:paraId="4F85E689" w14:textId="77777777" w:rsidTr="00B130E1">
        <w:trPr>
          <w:trHeight w:val="258"/>
        </w:trPr>
        <w:tc>
          <w:tcPr>
            <w:tcW w:w="6869" w:type="dxa"/>
          </w:tcPr>
          <w:p w14:paraId="52CAD5CE" w14:textId="77777777" w:rsidR="00984984" w:rsidRPr="00EE51F6" w:rsidRDefault="00984984" w:rsidP="00984984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7920A5" w14:textId="42A31AE2" w:rsidR="00984984" w:rsidRPr="00EE51F6" w:rsidRDefault="00DD4CE7" w:rsidP="0098498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53AC3"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53AC3"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E6277F" w14:textId="0F12F784" w:rsidR="00984984" w:rsidRPr="00EE51F6" w:rsidRDefault="00DD4CE7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E257A"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257A"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84984" w:rsidRPr="00EE51F6" w14:paraId="09A5FFC6" w14:textId="77777777" w:rsidTr="00B130E1">
        <w:trPr>
          <w:trHeight w:val="258"/>
        </w:trPr>
        <w:tc>
          <w:tcPr>
            <w:tcW w:w="6869" w:type="dxa"/>
          </w:tcPr>
          <w:p w14:paraId="24FD7D99" w14:textId="77777777" w:rsidR="00984984" w:rsidRPr="00EE51F6" w:rsidRDefault="00984984" w:rsidP="00984984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68" w:type="dxa"/>
          </w:tcPr>
          <w:p w14:paraId="2BC81D2B" w14:textId="6B2A2923" w:rsidR="00984984" w:rsidRPr="00EE51F6" w:rsidRDefault="00984984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DD4CE7" w:rsidRPr="00DD4C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</w:tcPr>
          <w:p w14:paraId="3713B225" w14:textId="7D840CCF" w:rsidR="00984984" w:rsidRPr="00EE51F6" w:rsidRDefault="00984984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DD4CE7" w:rsidRPr="00DD4C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84984" w:rsidRPr="00EE51F6" w14:paraId="41FE9B19" w14:textId="77777777" w:rsidTr="00B130E1">
        <w:trPr>
          <w:trHeight w:val="258"/>
        </w:trPr>
        <w:tc>
          <w:tcPr>
            <w:tcW w:w="6869" w:type="dxa"/>
          </w:tcPr>
          <w:p w14:paraId="40520999" w14:textId="77777777" w:rsidR="00984984" w:rsidRPr="00EE51F6" w:rsidRDefault="00984984" w:rsidP="00984984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47150A" w14:textId="77777777" w:rsidR="00984984" w:rsidRPr="00EE51F6" w:rsidRDefault="00984984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FEEE09" w14:textId="77777777" w:rsidR="00984984" w:rsidRPr="00EE51F6" w:rsidRDefault="00984984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</w:tr>
      <w:tr w:rsidR="00984984" w:rsidRPr="00EE51F6" w14:paraId="7149508D" w14:textId="77777777" w:rsidTr="00B130E1">
        <w:trPr>
          <w:trHeight w:val="106"/>
        </w:trPr>
        <w:tc>
          <w:tcPr>
            <w:tcW w:w="6869" w:type="dxa"/>
            <w:vAlign w:val="center"/>
          </w:tcPr>
          <w:p w14:paraId="5F90E107" w14:textId="77777777" w:rsidR="00984984" w:rsidRPr="00EE51F6" w:rsidRDefault="00984984" w:rsidP="00CB7733">
            <w:pPr>
              <w:ind w:left="540" w:hanging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15A64E" w14:textId="77777777" w:rsidR="00984984" w:rsidRPr="00EE51F6" w:rsidRDefault="00984984" w:rsidP="00CB7733">
            <w:pPr>
              <w:ind w:left="540" w:hanging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99D33A" w14:textId="77777777" w:rsidR="00984984" w:rsidRPr="00EE51F6" w:rsidRDefault="00984984" w:rsidP="00CB7733">
            <w:pPr>
              <w:ind w:left="540" w:hanging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84984" w:rsidRPr="00EE51F6" w14:paraId="1F094CBC" w14:textId="77777777" w:rsidTr="00B130E1">
        <w:trPr>
          <w:trHeight w:val="334"/>
        </w:trPr>
        <w:tc>
          <w:tcPr>
            <w:tcW w:w="6869" w:type="dxa"/>
          </w:tcPr>
          <w:p w14:paraId="24A4346D" w14:textId="77777777" w:rsidR="00984984" w:rsidRPr="00EE51F6" w:rsidRDefault="00984984" w:rsidP="00984984">
            <w:pPr>
              <w:ind w:left="3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51F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ต้นกัญชาที่อยู่ระหว่างการเพาะปลูกเพื่อขาย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7BEF2C" w14:textId="3F98FB6C" w:rsidR="00984984" w:rsidRPr="00EE51F6" w:rsidRDefault="00DD4CE7" w:rsidP="00984984">
            <w:pPr>
              <w:ind w:right="-72" w:hanging="1134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bidi="ar-SA"/>
              </w:rPr>
            </w:pPr>
            <w:r w:rsidRPr="00DD4CE7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8</w:t>
            </w:r>
            <w:r w:rsidR="003D6849" w:rsidRPr="00EE51F6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,</w:t>
            </w:r>
            <w:r w:rsidRPr="00DD4CE7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347</w:t>
            </w:r>
            <w:r w:rsidR="003D6849" w:rsidRPr="00EE51F6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,</w:t>
            </w:r>
            <w:r w:rsidRPr="00DD4CE7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266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933FF5" w14:textId="77777777" w:rsidR="00984984" w:rsidRPr="00EE51F6" w:rsidRDefault="00984984" w:rsidP="00984984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984984" w:rsidRPr="00EE51F6" w14:paraId="67B0A393" w14:textId="77777777" w:rsidTr="00B130E1">
        <w:trPr>
          <w:trHeight w:val="334"/>
        </w:trPr>
        <w:tc>
          <w:tcPr>
            <w:tcW w:w="6869" w:type="dxa"/>
          </w:tcPr>
          <w:p w14:paraId="42D17AA6" w14:textId="77777777" w:rsidR="00984984" w:rsidRPr="00EE51F6" w:rsidRDefault="00984984" w:rsidP="00984984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EE51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รวมสินทรัพย์ชีวภาพ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B0E8A" w14:textId="68894C24" w:rsidR="00984984" w:rsidRPr="00EE51F6" w:rsidRDefault="00DD4CE7" w:rsidP="00984984">
            <w:pPr>
              <w:ind w:right="-72" w:hanging="1134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bidi="ar-SA"/>
              </w:rPr>
            </w:pPr>
            <w:r w:rsidRPr="00DD4CE7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8</w:t>
            </w:r>
            <w:r w:rsidR="003D6849" w:rsidRPr="00EE51F6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,</w:t>
            </w:r>
            <w:r w:rsidRPr="00DD4CE7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347</w:t>
            </w:r>
            <w:r w:rsidR="003D6849" w:rsidRPr="00EE51F6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,</w:t>
            </w:r>
            <w:r w:rsidRPr="00DD4CE7">
              <w:rPr>
                <w:rFonts w:ascii="Browallia New" w:eastAsia="MS Mincho" w:hAnsi="Browallia New" w:cs="Browallia New"/>
                <w:sz w:val="26"/>
                <w:szCs w:val="26"/>
                <w:lang w:bidi="ar-SA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49B4FA" w14:textId="77777777" w:rsidR="00984984" w:rsidRPr="00EE51F6" w:rsidRDefault="00984984" w:rsidP="00984984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</w:tbl>
    <w:p w14:paraId="09130F36" w14:textId="4E24BFB2" w:rsidR="00984984" w:rsidRPr="00EE51F6" w:rsidRDefault="00984984" w:rsidP="00377644">
      <w:pPr>
        <w:ind w:left="540" w:hanging="540"/>
        <w:jc w:val="left"/>
        <w:rPr>
          <w:rFonts w:ascii="Browallia New" w:hAnsi="Browallia New" w:cs="Browallia New"/>
          <w:sz w:val="14"/>
          <w:szCs w:val="14"/>
        </w:rPr>
      </w:pPr>
    </w:p>
    <w:p w14:paraId="51BB9CDD" w14:textId="15D66778" w:rsidR="0061674C" w:rsidRPr="00EE51F6" w:rsidRDefault="0061674C" w:rsidP="007764B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EE51F6">
        <w:rPr>
          <w:rFonts w:ascii="Browallia New" w:eastAsia="MS Mincho" w:hAnsi="Browallia New" w:cs="Browallia New"/>
          <w:sz w:val="26"/>
          <w:szCs w:val="26"/>
          <w:cs/>
        </w:rPr>
        <w:t>สินทรัพย์ชีวภาพถูกวัดมูลค่าตามมาตรมาตรฐานการบัญชี</w:t>
      </w:r>
      <w:r w:rsidR="00B462A3" w:rsidRPr="00EE51F6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EE51F6">
        <w:rPr>
          <w:rFonts w:ascii="Browallia New" w:eastAsia="MS Mincho" w:hAnsi="Browallia New" w:cs="Browallia New"/>
          <w:sz w:val="26"/>
          <w:szCs w:val="26"/>
          <w:cs/>
        </w:rPr>
        <w:t xml:space="preserve">ฉบับที่ </w:t>
      </w:r>
      <w:r w:rsidR="00DD4CE7" w:rsidRPr="00DD4CE7">
        <w:rPr>
          <w:rFonts w:ascii="Browallia New" w:eastAsia="MS Mincho" w:hAnsi="Browallia New" w:cs="Browallia New"/>
          <w:sz w:val="26"/>
          <w:szCs w:val="26"/>
        </w:rPr>
        <w:t>41</w:t>
      </w:r>
      <w:r w:rsidRPr="00EE51F6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EE51F6">
        <w:rPr>
          <w:rFonts w:ascii="Browallia New" w:eastAsia="MS Mincho" w:hAnsi="Browallia New" w:cs="Browallia New"/>
          <w:sz w:val="26"/>
          <w:szCs w:val="26"/>
          <w:cs/>
        </w:rPr>
        <w:t>เรื่อง เกษตรกรรม โดยแสดงด้วยมูลค่ายุติธรรมหักด้วยต้นทุน</w:t>
      </w:r>
      <w:r w:rsidR="0020712D" w:rsidRPr="00EE51F6">
        <w:rPr>
          <w:rFonts w:ascii="Browallia New" w:eastAsia="MS Mincho" w:hAnsi="Browallia New" w:cs="Browallia New"/>
          <w:sz w:val="26"/>
          <w:szCs w:val="26"/>
          <w:cs/>
        </w:rPr>
        <w:br/>
      </w:r>
      <w:r w:rsidRPr="00EE51F6">
        <w:rPr>
          <w:rFonts w:ascii="Browallia New" w:eastAsia="MS Mincho" w:hAnsi="Browallia New" w:cs="Browallia New"/>
          <w:sz w:val="26"/>
          <w:szCs w:val="26"/>
          <w:cs/>
        </w:rPr>
        <w:t>ในการขาย ณ จุดเก็บเกี่ยว สินทรัพย์ชีวภาพของกลุ่มบริษัท</w:t>
      </w:r>
      <w:r w:rsidR="002E43DB" w:rsidRPr="00EE51F6">
        <w:rPr>
          <w:rFonts w:ascii="Browallia New" w:eastAsia="MS Mincho" w:hAnsi="Browallia New" w:cs="Browallia New"/>
          <w:sz w:val="26"/>
          <w:szCs w:val="26"/>
          <w:cs/>
        </w:rPr>
        <w:t>คือ</w:t>
      </w:r>
      <w:r w:rsidRPr="00EE51F6">
        <w:rPr>
          <w:rFonts w:ascii="Browallia New" w:eastAsia="MS Mincho" w:hAnsi="Browallia New" w:cs="Browallia New"/>
          <w:sz w:val="26"/>
          <w:szCs w:val="26"/>
          <w:cs/>
        </w:rPr>
        <w:t>ต้นกัญชาและผลผลิตที่เกี่ยวข้องซึ่งไม่มีตลาดซื้อขายที่มีสภาพคล่อง</w:t>
      </w:r>
      <w:r w:rsidRPr="00EE51F6">
        <w:rPr>
          <w:rFonts w:ascii="Browallia New" w:eastAsia="MS Mincho" w:hAnsi="Browallia New" w:cs="Browallia New"/>
          <w:spacing w:val="-3"/>
          <w:sz w:val="26"/>
          <w:szCs w:val="26"/>
          <w:cs/>
        </w:rPr>
        <w:t>ดังนั้นการวัดมูลค่าของสินทรัพย์ชีวภาพดังกล่าวจึงใช้เทคนิคการวัดมูลค่ายุติธรรมโดยการใช้ข้อมูลที่ไม่สามารถสังเกตได้ (ข้อมูลระดับ</w:t>
      </w:r>
      <w:r w:rsidR="00B462A3" w:rsidRPr="00EE51F6">
        <w:rPr>
          <w:rFonts w:ascii="Browallia New" w:eastAsia="MS Mincho" w:hAnsi="Browallia New" w:cs="Browallia New"/>
          <w:spacing w:val="-3"/>
          <w:sz w:val="26"/>
          <w:szCs w:val="26"/>
        </w:rPr>
        <w:t xml:space="preserve"> </w:t>
      </w:r>
      <w:r w:rsidR="00DD4CE7" w:rsidRPr="00DD4CE7">
        <w:rPr>
          <w:rFonts w:ascii="Browallia New" w:eastAsia="MS Mincho" w:hAnsi="Browallia New" w:cs="Browallia New"/>
          <w:spacing w:val="-3"/>
          <w:sz w:val="26"/>
          <w:szCs w:val="26"/>
        </w:rPr>
        <w:t>3</w:t>
      </w:r>
      <w:r w:rsidRPr="00EE51F6">
        <w:rPr>
          <w:rFonts w:ascii="Browallia New" w:eastAsia="MS Mincho" w:hAnsi="Browallia New" w:cs="Browallia New"/>
          <w:spacing w:val="-3"/>
          <w:sz w:val="26"/>
          <w:szCs w:val="26"/>
          <w:cs/>
        </w:rPr>
        <w:t>)</w:t>
      </w:r>
    </w:p>
    <w:p w14:paraId="72DADF76" w14:textId="77777777" w:rsidR="0061674C" w:rsidRPr="00EE51F6" w:rsidRDefault="0061674C" w:rsidP="00377644">
      <w:pPr>
        <w:ind w:left="540" w:hanging="540"/>
        <w:jc w:val="left"/>
        <w:rPr>
          <w:rFonts w:ascii="Browallia New" w:hAnsi="Browallia New" w:cs="Browallia New"/>
          <w:sz w:val="14"/>
          <w:szCs w:val="14"/>
        </w:rPr>
      </w:pPr>
    </w:p>
    <w:p w14:paraId="3792C9D3" w14:textId="77777777" w:rsidR="0061674C" w:rsidRPr="00EE51F6" w:rsidRDefault="0061674C" w:rsidP="0061674C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EE51F6">
        <w:rPr>
          <w:rFonts w:ascii="Browallia New" w:eastAsia="MS Mincho" w:hAnsi="Browallia New" w:cs="Browallia New"/>
          <w:sz w:val="26"/>
          <w:szCs w:val="26"/>
          <w:cs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15556EE2" w14:textId="77777777" w:rsidR="0061674C" w:rsidRPr="00EE51F6" w:rsidRDefault="0061674C" w:rsidP="00CB7733">
      <w:pPr>
        <w:ind w:left="540" w:hanging="540"/>
        <w:jc w:val="left"/>
        <w:rPr>
          <w:rFonts w:ascii="Browallia New" w:hAnsi="Browallia New" w:cs="Browallia New"/>
          <w:sz w:val="14"/>
          <w:szCs w:val="14"/>
        </w:rPr>
      </w:pPr>
    </w:p>
    <w:p w14:paraId="098B95AB" w14:textId="7F1479AF" w:rsidR="0061674C" w:rsidRPr="00EE51F6" w:rsidRDefault="0061674C" w:rsidP="0061674C">
      <w:pPr>
        <w:tabs>
          <w:tab w:val="left" w:pos="810"/>
        </w:tabs>
        <w:ind w:left="360" w:hanging="360"/>
        <w:contextualSpacing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EE51F6">
        <w:rPr>
          <w:rFonts w:ascii="Browallia New" w:eastAsia="MS Mincho" w:hAnsi="Browallia New" w:cs="Browallia New"/>
          <w:sz w:val="26"/>
          <w:szCs w:val="26"/>
        </w:rPr>
        <w:t>-</w:t>
      </w:r>
      <w:r w:rsidRPr="00EE51F6">
        <w:rPr>
          <w:rFonts w:ascii="Browallia New" w:eastAsia="MS Mincho" w:hAnsi="Browallia New" w:cs="Browallia New"/>
          <w:sz w:val="26"/>
          <w:szCs w:val="26"/>
        </w:rPr>
        <w:tab/>
      </w:r>
      <w:r w:rsidRPr="00EE51F6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มูลค่ายุติธรรมของต้นกัญชาที่อยู่ระหว่างการเพาะปลูกเพื่อขาย คำนวณโดยการใช้วิธีประมาณการมูลค่ารับซื้อผลผลิตจากราคาซื้อขายลักษณะขายปลีกต่อลูกค้าทั่วไปเพื่อเปรียบเทียบและทำการประมาณการต้นทุนการขายและ หักลบต้นทุนขายสินค้า</w:t>
      </w:r>
      <w:r w:rsidR="00B11D81" w:rsidRPr="00EE51F6">
        <w:rPr>
          <w:rFonts w:ascii="Browallia New" w:eastAsia="MS Mincho" w:hAnsi="Browallia New" w:cs="Browallia New"/>
          <w:sz w:val="26"/>
          <w:szCs w:val="26"/>
        </w:rPr>
        <w:br/>
      </w:r>
      <w:r w:rsidRPr="00EE51F6">
        <w:rPr>
          <w:rFonts w:ascii="Browallia New" w:eastAsia="MS Mincho" w:hAnsi="Browallia New" w:cs="Browallia New"/>
          <w:sz w:val="26"/>
          <w:szCs w:val="26"/>
          <w:cs/>
        </w:rPr>
        <w:t>เพื่อพิจารณามูลค่าประมาณการรับซื้อของผลผลิตทางการเกษตร</w:t>
      </w:r>
    </w:p>
    <w:p w14:paraId="4AF97220" w14:textId="77777777" w:rsidR="0061674C" w:rsidRPr="00EE51F6" w:rsidRDefault="0061674C" w:rsidP="00CB7733">
      <w:pPr>
        <w:ind w:left="540" w:hanging="540"/>
        <w:jc w:val="left"/>
        <w:rPr>
          <w:rFonts w:ascii="Browallia New" w:hAnsi="Browallia New" w:cs="Browallia New"/>
          <w:sz w:val="14"/>
          <w:szCs w:val="14"/>
        </w:rPr>
      </w:pPr>
    </w:p>
    <w:p w14:paraId="5E9C0785" w14:textId="70968B0A" w:rsidR="0061674C" w:rsidRPr="00EE51F6" w:rsidRDefault="0061674C" w:rsidP="0061674C">
      <w:pPr>
        <w:jc w:val="thaiDistribute"/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</w:pPr>
      <w:r w:rsidRPr="00EE51F6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</w:t>
      </w:r>
      <w:r w:rsidR="0018044F" w:rsidRPr="00EE51F6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จ</w:t>
      </w:r>
      <w:r w:rsidR="00E805A1" w:rsidRPr="00EE51F6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ัด</w:t>
      </w:r>
      <w:r w:rsidR="0018044F" w:rsidRPr="00EE51F6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ทำ</w:t>
      </w:r>
      <w:r w:rsidR="00E805A1" w:rsidRPr="00EE51F6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รายงาน</w:t>
      </w:r>
      <w:r w:rsidR="0018044F" w:rsidRPr="00EE51F6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การ</w:t>
      </w:r>
      <w:r w:rsidRPr="00EE51F6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 xml:space="preserve">ประเมินมูลค่ายุติธรรมของสินทรัพย์ชีวภาพสำหรับการรายงานในงบการเงิน </w:t>
      </w:r>
      <w:r w:rsidRPr="00EE51F6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 xml:space="preserve"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ซึ่งสอดคล้องกับวันที่รายงานรายไตรมาสของกลุ่มกิจการ </w:t>
      </w:r>
    </w:p>
    <w:p w14:paraId="22D9679D" w14:textId="56BD7554" w:rsidR="0061674C" w:rsidRPr="00EE51F6" w:rsidRDefault="0061674C" w:rsidP="00CB7733">
      <w:pPr>
        <w:ind w:left="540" w:hanging="540"/>
        <w:jc w:val="left"/>
        <w:rPr>
          <w:rFonts w:ascii="Browallia New" w:hAnsi="Browallia New" w:cs="Browallia New"/>
          <w:sz w:val="14"/>
          <w:szCs w:val="14"/>
        </w:rPr>
      </w:pPr>
    </w:p>
    <w:p w14:paraId="0968B3E7" w14:textId="6574F8A2" w:rsidR="00590CC4" w:rsidRPr="00EE51F6" w:rsidRDefault="0061674C" w:rsidP="0061674C">
      <w:pPr>
        <w:jc w:val="thaiDistribute"/>
        <w:rPr>
          <w:rFonts w:ascii="Browallia New" w:eastAsia="MS Mincho" w:hAnsi="Browallia New" w:cs="Browallia New"/>
          <w:sz w:val="26"/>
          <w:szCs w:val="26"/>
          <w:cs/>
          <w:lang w:val="en-US"/>
        </w:rPr>
      </w:pPr>
      <w:r w:rsidRPr="00EE51F6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กลุ่มกิจการได้ประมาณการมูลค่ายุติธรรมของต้นกัญชาที่อยู่</w:t>
      </w:r>
      <w:r w:rsidRPr="00EE51F6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>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EE51F6"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  <w:t xml:space="preserve"> </w:t>
      </w:r>
      <w:r w:rsidR="00DD4CE7" w:rsidRPr="00DD4CE7">
        <w:rPr>
          <w:rFonts w:ascii="Browallia New" w:eastAsia="MS Mincho" w:hAnsi="Browallia New" w:cs="Browallia New"/>
          <w:spacing w:val="-2"/>
          <w:sz w:val="26"/>
          <w:szCs w:val="26"/>
        </w:rPr>
        <w:t>3</w:t>
      </w:r>
      <w:r w:rsidRPr="00EE51F6"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  <w:t xml:space="preserve"> </w:t>
      </w:r>
      <w:r w:rsidRPr="00EE51F6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>ของลำดับชั้นของมูลค่า</w:t>
      </w:r>
      <w:r w:rsidRPr="00EE51F6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ซึ่งประกอบด้วยการประมาณระยะเวลาการเจริญเติบโตของกัญชาในแต่ละขั้นตอนจนถึงจุดเก็บเกี่ยว </w:t>
      </w:r>
      <w:r w:rsidR="0020712D" w:rsidRPr="00EE51F6">
        <w:rPr>
          <w:rFonts w:ascii="Browallia New" w:eastAsia="MS Mincho" w:hAnsi="Browallia New" w:cs="Browallia New"/>
          <w:sz w:val="26"/>
          <w:szCs w:val="26"/>
          <w:cs/>
          <w:lang w:val="en-US"/>
        </w:rPr>
        <w:br/>
      </w:r>
      <w:r w:rsidRPr="00EE51F6">
        <w:rPr>
          <w:rFonts w:ascii="Browallia New" w:eastAsia="MS Mincho" w:hAnsi="Browallia New" w:cs="Browallia New"/>
          <w:sz w:val="26"/>
          <w:szCs w:val="26"/>
          <w:cs/>
          <w:lang w:val="en-US"/>
        </w:rPr>
        <w:t>การประมาณจำนวนผลผลิตต่อต้นกัญชาที่คาดว่าจะขายได้ และราคาขายเฉลี่ยหรือราคาที่คาดว่าจะขายได้</w:t>
      </w:r>
    </w:p>
    <w:p w14:paraId="2028EAA6" w14:textId="77777777" w:rsidR="00CB7733" w:rsidRPr="00EE51F6" w:rsidRDefault="00CB7733" w:rsidP="00CB7733">
      <w:pPr>
        <w:ind w:left="540" w:hanging="540"/>
        <w:jc w:val="left"/>
        <w:rPr>
          <w:rFonts w:ascii="Browallia New" w:hAnsi="Browallia New" w:cs="Browallia New"/>
          <w:sz w:val="14"/>
          <w:szCs w:val="14"/>
        </w:rPr>
      </w:pPr>
    </w:p>
    <w:p w14:paraId="3BBCA2BD" w14:textId="331E027A" w:rsidR="001F11C5" w:rsidRPr="00EE51F6" w:rsidRDefault="0061674C" w:rsidP="0061674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EE51F6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/>
        </w:rPr>
        <w:t>ในระหว่างงวด</w:t>
      </w:r>
      <w:r w:rsidR="00853AC3" w:rsidRPr="00EE51F6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เก้าเดือน</w:t>
      </w:r>
      <w:r w:rsidRPr="00EE51F6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/>
        </w:rPr>
        <w:t xml:space="preserve">สิ้นสุดวันที่ </w:t>
      </w:r>
      <w:r w:rsidR="00DD4CE7" w:rsidRPr="00DD4CE7">
        <w:rPr>
          <w:rFonts w:ascii="Browallia New" w:eastAsia="Arial Unicode MS" w:hAnsi="Browallia New" w:cs="Browallia New"/>
          <w:spacing w:val="-3"/>
          <w:sz w:val="26"/>
          <w:szCs w:val="26"/>
        </w:rPr>
        <w:t>30</w:t>
      </w:r>
      <w:r w:rsidR="00853AC3" w:rsidRPr="00EE51F6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853AC3" w:rsidRPr="00EE51F6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กันยายน</w:t>
      </w:r>
      <w:r w:rsidR="00B9489A" w:rsidRPr="00EE51F6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</w:t>
      </w:r>
      <w:r w:rsidRPr="00EE51F6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/>
        </w:rPr>
        <w:t xml:space="preserve">พ.ศ. </w:t>
      </w:r>
      <w:r w:rsidR="00DD4CE7" w:rsidRPr="00DD4CE7">
        <w:rPr>
          <w:rFonts w:ascii="Browallia New" w:eastAsia="Arial Unicode MS" w:hAnsi="Browallia New" w:cs="Browallia New"/>
          <w:spacing w:val="-3"/>
          <w:sz w:val="26"/>
          <w:szCs w:val="26"/>
        </w:rPr>
        <w:t>2566</w:t>
      </w:r>
      <w:r w:rsidRPr="00EE51F6">
        <w:rPr>
          <w:rFonts w:ascii="Browallia New" w:eastAsia="Arial Unicode MS" w:hAnsi="Browallia New" w:cs="Browallia New"/>
          <w:spacing w:val="-3"/>
          <w:sz w:val="26"/>
          <w:szCs w:val="26"/>
          <w:lang w:val="en-US"/>
        </w:rPr>
        <w:t xml:space="preserve"> </w:t>
      </w:r>
      <w:r w:rsidRPr="00EE51F6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/>
        </w:rPr>
        <w:t>การเปลี่ยนแปลงในสินทรัพย์ชีวภาพที่เกิดจากผลแตกต่างชั่วคราวระหว่าง</w:t>
      </w:r>
      <w:r w:rsidRPr="00EE51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ฐานภาษี และราคาตามบัญชีมีจำนวน</w:t>
      </w:r>
      <w:r w:rsidRPr="00EE51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D4CE7" w:rsidRPr="00DD4CE7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3C6A91" w:rsidRPr="00EE51F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D4CE7" w:rsidRPr="00DD4CE7">
        <w:rPr>
          <w:rFonts w:ascii="Browallia New" w:eastAsia="Arial Unicode MS" w:hAnsi="Browallia New" w:cs="Browallia New"/>
          <w:spacing w:val="-4"/>
          <w:sz w:val="26"/>
          <w:szCs w:val="26"/>
        </w:rPr>
        <w:t>67</w:t>
      </w:r>
      <w:r w:rsidRPr="00EE51F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E51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 และมีผลทำให้ผลแตกต่างทางภาษีชั่วคราวซึ่งกลุ่มกิจการรับรู้เป็นหนี้สินภาษีเงินได้</w:t>
      </w:r>
      <w:r w:rsidRPr="00EE51F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รอการตัดบัญชีมีจำนวน </w:t>
      </w:r>
      <w:r w:rsidR="00DD4CE7" w:rsidRPr="00DD4CE7">
        <w:rPr>
          <w:rFonts w:ascii="Browallia New" w:eastAsia="Arial Unicode MS" w:hAnsi="Browallia New" w:cs="Browallia New"/>
          <w:sz w:val="26"/>
          <w:szCs w:val="26"/>
        </w:rPr>
        <w:t>0</w:t>
      </w:r>
      <w:r w:rsidR="000F2AC7" w:rsidRPr="00EE51F6">
        <w:rPr>
          <w:rFonts w:ascii="Browallia New" w:eastAsia="Arial Unicode MS" w:hAnsi="Browallia New" w:cs="Browallia New"/>
          <w:sz w:val="26"/>
          <w:szCs w:val="26"/>
        </w:rPr>
        <w:t>.</w:t>
      </w:r>
      <w:r w:rsidR="00DD4CE7" w:rsidRPr="00DD4CE7">
        <w:rPr>
          <w:rFonts w:ascii="Browallia New" w:eastAsia="Arial Unicode MS" w:hAnsi="Browallia New" w:cs="Browallia New"/>
          <w:sz w:val="26"/>
          <w:szCs w:val="26"/>
        </w:rPr>
        <w:t>93</w:t>
      </w:r>
      <w:r w:rsidRPr="00EE51F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ซึ่งได้บันทึกในข้อมูลทางการเงินรวมระหว่างกาลนี้</w:t>
      </w:r>
    </w:p>
    <w:p w14:paraId="5459DDDE" w14:textId="77777777" w:rsidR="0061674C" w:rsidRPr="00EE51F6" w:rsidRDefault="001F11C5" w:rsidP="006167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51F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1674C" w:rsidRPr="00EE51F6" w14:paraId="4ECDEE2A" w14:textId="77777777" w:rsidTr="000F428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9A26C3" w14:textId="5B4CF004" w:rsidR="0061674C" w:rsidRPr="00EE51F6" w:rsidRDefault="00DD4CE7" w:rsidP="000F428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7" w:name="_Hlk141442145"/>
            <w:bookmarkStart w:id="18" w:name="_Hlk64551980"/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1674C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674C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8A5EB6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</w:t>
            </w:r>
            <w:r w:rsidR="0061674C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ถือไว้เพื่อขาย</w:t>
            </w:r>
            <w:r w:rsidR="00001364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</w:t>
            </w:r>
            <w:r w:rsidR="00F97D7B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001364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ดำเนินงานที่ยกเลิก</w:t>
            </w:r>
          </w:p>
        </w:tc>
      </w:tr>
      <w:bookmarkEnd w:id="17"/>
    </w:tbl>
    <w:p w14:paraId="476757A5" w14:textId="77777777" w:rsidR="0061674C" w:rsidRPr="00EE51F6" w:rsidRDefault="0061674C" w:rsidP="00320CF6">
      <w:pPr>
        <w:jc w:val="thaiDistribute"/>
        <w:rPr>
          <w:rFonts w:ascii="Browallia New" w:eastAsia="Malgun Gothic" w:hAnsi="Browallia New" w:cs="Browallia New"/>
          <w:spacing w:val="-2"/>
          <w:sz w:val="26"/>
          <w:szCs w:val="26"/>
        </w:rPr>
      </w:pPr>
    </w:p>
    <w:p w14:paraId="0530A0DF" w14:textId="13488199" w:rsidR="00B224CA" w:rsidRPr="00EE51F6" w:rsidRDefault="00B224CA" w:rsidP="00B224C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51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การดำเนินงานที่ยกเลิก</w:t>
      </w:r>
    </w:p>
    <w:p w14:paraId="5FA07883" w14:textId="77777777" w:rsidR="00B224CA" w:rsidRPr="00EE51F6" w:rsidRDefault="00B224CA" w:rsidP="00B224C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C47AFD1" w14:textId="2A3C20B1" w:rsidR="00B224CA" w:rsidRPr="00EE51F6" w:rsidRDefault="00B224CA" w:rsidP="00B224C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51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อีเอสจี จำกัด</w:t>
      </w:r>
    </w:p>
    <w:p w14:paraId="5FBEFDBE" w14:textId="0BF500A4" w:rsidR="00B224CA" w:rsidRPr="00EE51F6" w:rsidRDefault="00B224CA" w:rsidP="00B224C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12655D0" w14:textId="7B90FB4F" w:rsidR="00B224CA" w:rsidRPr="00EE51F6" w:rsidRDefault="00B224CA" w:rsidP="00B224CA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ในระหว่างงวด กลุ่มกิจการได้ประกาศความตั้งใจที่จะจำหน่ายหุ้นร้อยละ </w:t>
      </w:r>
      <w:r w:rsidR="00DD4CE7" w:rsidRPr="00DD4CE7">
        <w:rPr>
          <w:rFonts w:ascii="Browallia New" w:eastAsia="Malgun Gothic" w:hAnsi="Browallia New" w:cs="Browallia New"/>
          <w:sz w:val="26"/>
          <w:szCs w:val="26"/>
        </w:rPr>
        <w:t>90</w:t>
      </w:r>
      <w:r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 ในบริษัท เวฟ อีเอสจี จำกัด ซึ่งเป็นบริษัทย่อยของ</w:t>
      </w:r>
      <w:r w:rsidR="0020712D" w:rsidRPr="00EE51F6">
        <w:rPr>
          <w:rFonts w:ascii="Browallia New" w:eastAsia="Malgun Gothic" w:hAnsi="Browallia New" w:cs="Browallia New"/>
          <w:sz w:val="26"/>
          <w:szCs w:val="26"/>
          <w:cs/>
        </w:rPr>
        <w:br/>
      </w:r>
      <w:r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กลุ่มกิจการ โดยบริษัทย่อยดังกล่าวได้ถูกจำหน่ายไปเมื่อวันที่ </w:t>
      </w:r>
      <w:r w:rsidR="00DD4CE7" w:rsidRPr="00DD4CE7">
        <w:rPr>
          <w:rFonts w:ascii="Browallia New" w:eastAsia="Malgun Gothic" w:hAnsi="Browallia New" w:cs="Browallia New"/>
          <w:sz w:val="26"/>
          <w:szCs w:val="26"/>
        </w:rPr>
        <w:t>3</w:t>
      </w:r>
      <w:r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 เมษายน พ.ศ. </w:t>
      </w:r>
      <w:r w:rsidR="00DD4CE7" w:rsidRPr="00DD4CE7">
        <w:rPr>
          <w:rFonts w:ascii="Browallia New" w:eastAsia="Malgun Gothic" w:hAnsi="Browallia New" w:cs="Browallia New"/>
          <w:sz w:val="26"/>
          <w:szCs w:val="26"/>
        </w:rPr>
        <w:t>2566</w:t>
      </w:r>
      <w:r w:rsidR="00C65119"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 </w:t>
      </w:r>
      <w:r w:rsidR="002A58D6"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ให้แก่บริษัท ซันเทครีไซเคิล แอนด์ ดีคาร์บอน จำกัด </w:t>
      </w:r>
      <w:r w:rsidR="00C65119" w:rsidRPr="00EE51F6">
        <w:rPr>
          <w:rFonts w:ascii="Browallia New" w:eastAsia="Malgun Gothic" w:hAnsi="Browallia New" w:cs="Browallia New"/>
          <w:sz w:val="26"/>
          <w:szCs w:val="26"/>
          <w:cs/>
        </w:rPr>
        <w:t>และได้รายงานอยู่ในรอบระยะเวลาปัจจุบันเป็นส่วนการดำเนินงานที่ยกเลิก</w:t>
      </w:r>
      <w:r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 ข้อมูลทางการเงินที่เกี่ยวข้องกับส่วนการดำเนินงานที่ยกเลิกสำหรับช่วงระยะเวลาก่อนวันที่ได้จำหน่ายไปแสดงดังต่อไปนี้</w:t>
      </w:r>
    </w:p>
    <w:p w14:paraId="7EF22009" w14:textId="01689373" w:rsidR="00B224CA" w:rsidRPr="00EE51F6" w:rsidRDefault="00B224CA" w:rsidP="00B224CA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6288D37E" w14:textId="7725B4C4" w:rsidR="00B224CA" w:rsidRPr="00EE51F6" w:rsidRDefault="00DD4CE7" w:rsidP="00B224CA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D4CE7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B224CA" w:rsidRPr="00EE51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D4CE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224CA" w:rsidRPr="00EE51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224CA" w:rsidRPr="00EE51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ข้อมูลทางการเงินและกระแสเงินสด</w:t>
      </w:r>
    </w:p>
    <w:p w14:paraId="362673A9" w14:textId="77777777" w:rsidR="00B224CA" w:rsidRPr="00EE51F6" w:rsidRDefault="00B224CA" w:rsidP="00B224CA">
      <w:pPr>
        <w:ind w:left="540"/>
        <w:jc w:val="left"/>
        <w:rPr>
          <w:rFonts w:ascii="Browallia New" w:eastAsia="Malgun Gothic" w:hAnsi="Browallia New" w:cs="Browallia New"/>
          <w:sz w:val="26"/>
          <w:szCs w:val="26"/>
        </w:rPr>
      </w:pPr>
    </w:p>
    <w:p w14:paraId="7C2FE552" w14:textId="578C491E" w:rsidR="00B224CA" w:rsidRPr="00EE51F6" w:rsidRDefault="00B224CA" w:rsidP="00B224CA">
      <w:pPr>
        <w:ind w:left="540"/>
        <w:jc w:val="thaiDistribute"/>
        <w:rPr>
          <w:rFonts w:ascii="Browallia New" w:eastAsia="Malgun Gothic" w:hAnsi="Browallia New" w:cs="Browallia New"/>
          <w:spacing w:val="-5"/>
          <w:sz w:val="26"/>
          <w:szCs w:val="26"/>
        </w:rPr>
      </w:pPr>
      <w:r w:rsidRPr="00EE51F6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ข้อมูลทางการเงินและกระแสเงินสดของ</w:t>
      </w:r>
      <w:r w:rsidR="00BB43EB"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บริษัท เวฟ อีเอสจี จำกัด </w:t>
      </w:r>
      <w:r w:rsidRPr="00EE51F6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ที่นำเสนอสำหรับงวดสิ้นสุดวันที่ </w:t>
      </w:r>
      <w:r w:rsidR="00DD4CE7" w:rsidRPr="00DD4CE7">
        <w:rPr>
          <w:rFonts w:ascii="Browallia New" w:eastAsia="Malgun Gothic" w:hAnsi="Browallia New" w:cs="Browallia New"/>
          <w:spacing w:val="-5"/>
          <w:sz w:val="26"/>
          <w:szCs w:val="26"/>
        </w:rPr>
        <w:t>3</w:t>
      </w:r>
      <w:r w:rsidRPr="00EE51F6">
        <w:rPr>
          <w:rFonts w:ascii="Browallia New" w:eastAsia="Malgun Gothic" w:hAnsi="Browallia New" w:cs="Browallia New"/>
          <w:spacing w:val="-5"/>
          <w:sz w:val="26"/>
          <w:szCs w:val="26"/>
          <w:lang w:val="en-US"/>
        </w:rPr>
        <w:t xml:space="preserve"> </w:t>
      </w:r>
      <w:r w:rsidR="00F15394" w:rsidRPr="00EE51F6">
        <w:rPr>
          <w:rFonts w:ascii="Browallia New" w:eastAsia="Malgun Gothic" w:hAnsi="Browallia New" w:cs="Browallia New"/>
          <w:spacing w:val="-5"/>
          <w:sz w:val="26"/>
          <w:szCs w:val="26"/>
          <w:cs/>
          <w:lang w:val="en-US"/>
        </w:rPr>
        <w:t>เมษายน</w:t>
      </w:r>
      <w:r w:rsidRPr="00EE51F6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 </w:t>
      </w:r>
      <w:r w:rsidRPr="00EE51F6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พ</w:t>
      </w:r>
      <w:r w:rsidRPr="00EE51F6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.</w:t>
      </w:r>
      <w:r w:rsidRPr="00EE51F6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ศ</w:t>
      </w:r>
      <w:r w:rsidRPr="00EE51F6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 xml:space="preserve">. </w:t>
      </w:r>
      <w:r w:rsidR="00DD4CE7" w:rsidRPr="00DD4CE7">
        <w:rPr>
          <w:rFonts w:ascii="Browallia New" w:eastAsia="Malgun Gothic" w:hAnsi="Browallia New" w:cs="Browallia New"/>
          <w:spacing w:val="-5"/>
          <w:sz w:val="26"/>
          <w:szCs w:val="26"/>
        </w:rPr>
        <w:t>2566</w:t>
      </w:r>
      <w:r w:rsidRPr="00EE51F6">
        <w:rPr>
          <w:rFonts w:ascii="Browallia New" w:eastAsia="Malgun Gothic" w:hAnsi="Browallia New" w:cs="Browallia New"/>
          <w:spacing w:val="-5"/>
          <w:sz w:val="26"/>
          <w:szCs w:val="26"/>
          <w:cs/>
        </w:rPr>
        <w:t xml:space="preserve"> และสำหรับงวด</w:t>
      </w:r>
      <w:r w:rsidR="00853AC3" w:rsidRPr="00EE51F6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เก้าเดือน</w:t>
      </w:r>
      <w:r w:rsidRPr="00EE51F6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สิ้นสุด</w:t>
      </w:r>
      <w:r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วันที่ </w:t>
      </w:r>
      <w:r w:rsidR="00DD4CE7" w:rsidRPr="00DD4CE7">
        <w:rPr>
          <w:rFonts w:ascii="Browallia New" w:eastAsia="Malgun Gothic" w:hAnsi="Browallia New" w:cs="Browallia New"/>
          <w:sz w:val="26"/>
          <w:szCs w:val="26"/>
        </w:rPr>
        <w:t>30</w:t>
      </w:r>
      <w:r w:rsidR="00853AC3" w:rsidRPr="00EE51F6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853AC3" w:rsidRPr="00EE51F6">
        <w:rPr>
          <w:rFonts w:ascii="Browallia New" w:eastAsia="Malgun Gothic" w:hAnsi="Browallia New" w:cs="Browallia New"/>
          <w:sz w:val="26"/>
          <w:szCs w:val="26"/>
          <w:cs/>
        </w:rPr>
        <w:t>กันยายน</w:t>
      </w:r>
      <w:r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 พ</w:t>
      </w:r>
      <w:r w:rsidRPr="00EE51F6">
        <w:rPr>
          <w:rFonts w:ascii="Browallia New" w:eastAsia="Malgun Gothic" w:hAnsi="Browallia New" w:cs="Browallia New"/>
          <w:sz w:val="26"/>
          <w:szCs w:val="26"/>
        </w:rPr>
        <w:t>.</w:t>
      </w:r>
      <w:r w:rsidRPr="00EE51F6">
        <w:rPr>
          <w:rFonts w:ascii="Browallia New" w:eastAsia="Malgun Gothic" w:hAnsi="Browallia New" w:cs="Browallia New"/>
          <w:sz w:val="26"/>
          <w:szCs w:val="26"/>
          <w:cs/>
        </w:rPr>
        <w:t>ศ</w:t>
      </w:r>
      <w:r w:rsidRPr="00EE51F6">
        <w:rPr>
          <w:rFonts w:ascii="Browallia New" w:eastAsia="Malgun Gothic" w:hAnsi="Browallia New" w:cs="Browallia New"/>
          <w:sz w:val="26"/>
          <w:szCs w:val="26"/>
        </w:rPr>
        <w:t xml:space="preserve">. </w:t>
      </w:r>
      <w:r w:rsidR="00DD4CE7" w:rsidRPr="00DD4CE7">
        <w:rPr>
          <w:rFonts w:ascii="Browallia New" w:eastAsia="Malgun Gothic" w:hAnsi="Browallia New" w:cs="Browallia New"/>
          <w:sz w:val="26"/>
          <w:szCs w:val="26"/>
        </w:rPr>
        <w:t>2565</w:t>
      </w:r>
    </w:p>
    <w:p w14:paraId="547D6D34" w14:textId="77777777" w:rsidR="00B224CA" w:rsidRPr="00EE51F6" w:rsidRDefault="00B224CA" w:rsidP="00B224CA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B224CA" w:rsidRPr="00EE51F6" w14:paraId="5B7DD74B" w14:textId="77777777" w:rsidTr="004C615F">
        <w:tc>
          <w:tcPr>
            <w:tcW w:w="6840" w:type="dxa"/>
            <w:vAlign w:val="bottom"/>
          </w:tcPr>
          <w:p w14:paraId="6AD34BD0" w14:textId="77777777" w:rsidR="00B224CA" w:rsidRPr="00EE51F6" w:rsidRDefault="00B224CA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0684B" w14:textId="77777777" w:rsidR="00B224CA" w:rsidRPr="00EE51F6" w:rsidRDefault="00B224CA" w:rsidP="004C615F">
            <w:pPr>
              <w:keepNext/>
              <w:ind w:right="-72"/>
              <w:contextualSpacing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224CA" w:rsidRPr="00EE51F6" w14:paraId="4341CB49" w14:textId="77777777" w:rsidTr="004C615F">
        <w:tc>
          <w:tcPr>
            <w:tcW w:w="6840" w:type="dxa"/>
          </w:tcPr>
          <w:p w14:paraId="05B92E1E" w14:textId="77777777" w:rsidR="00B224CA" w:rsidRPr="00EE51F6" w:rsidRDefault="00B224CA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2AEE85" w14:textId="2279D138" w:rsidR="00B224CA" w:rsidRPr="00EE51F6" w:rsidRDefault="00DD4CE7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B224CA"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224CA"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0D31F2" w14:textId="063CBAEB" w:rsidR="00B224CA" w:rsidRPr="00EE51F6" w:rsidRDefault="00DD4CE7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53AC3"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53AC3"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B224CA" w:rsidRPr="00EE51F6" w14:paraId="7F574648" w14:textId="77777777" w:rsidTr="004C615F">
        <w:tc>
          <w:tcPr>
            <w:tcW w:w="6840" w:type="dxa"/>
            <w:vAlign w:val="bottom"/>
          </w:tcPr>
          <w:p w14:paraId="4E20761A" w14:textId="77777777" w:rsidR="00B224CA" w:rsidRPr="00EE51F6" w:rsidRDefault="00B224CA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E5FA154" w14:textId="032B785A" w:rsidR="00B224CA" w:rsidRPr="00EE51F6" w:rsidRDefault="00B224CA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4CE7" w:rsidRPr="00DD4CE7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45BD0435" w14:textId="72BAF9CE" w:rsidR="00B224CA" w:rsidRPr="00EE51F6" w:rsidRDefault="00B224CA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4CE7" w:rsidRPr="00DD4CE7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224CA" w:rsidRPr="00EE51F6" w14:paraId="38CF107F" w14:textId="77777777" w:rsidTr="004C615F">
        <w:tc>
          <w:tcPr>
            <w:tcW w:w="6840" w:type="dxa"/>
            <w:vAlign w:val="bottom"/>
          </w:tcPr>
          <w:p w14:paraId="523040F9" w14:textId="77777777" w:rsidR="00B224CA" w:rsidRPr="00EE51F6" w:rsidRDefault="00B224CA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98460" w14:textId="77777777" w:rsidR="00B224CA" w:rsidRPr="00EE51F6" w:rsidRDefault="00B224CA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80A46" w14:textId="77777777" w:rsidR="00B224CA" w:rsidRPr="00EE51F6" w:rsidRDefault="00B224CA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224CA" w:rsidRPr="00EE51F6" w14:paraId="11803F4B" w14:textId="77777777" w:rsidTr="004C615F">
        <w:trPr>
          <w:trHeight w:val="89"/>
        </w:trPr>
        <w:tc>
          <w:tcPr>
            <w:tcW w:w="6840" w:type="dxa"/>
          </w:tcPr>
          <w:p w14:paraId="7AB8B5A5" w14:textId="77777777" w:rsidR="00B224CA" w:rsidRPr="00EE51F6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1D6F28" w14:textId="77777777" w:rsidR="00B224CA" w:rsidRPr="00EE51F6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3E20E1" w14:textId="77777777" w:rsidR="00B224CA" w:rsidRPr="00EE51F6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</w:tr>
      <w:tr w:rsidR="00B224CA" w:rsidRPr="00EE51F6" w14:paraId="176956C4" w14:textId="77777777" w:rsidTr="004C615F">
        <w:trPr>
          <w:trHeight w:val="89"/>
        </w:trPr>
        <w:tc>
          <w:tcPr>
            <w:tcW w:w="6840" w:type="dxa"/>
          </w:tcPr>
          <w:p w14:paraId="0008D4C6" w14:textId="77777777" w:rsidR="00B224CA" w:rsidRPr="00EE51F6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D77011" w14:textId="2E75DD11" w:rsidR="00B224CA" w:rsidRPr="00EE51F6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32898" w14:textId="0185CCCC" w:rsidR="00B224CA" w:rsidRPr="00EE51F6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224CA" w:rsidRPr="00EE51F6" w14:paraId="6CA15C3B" w14:textId="77777777" w:rsidTr="004C615F">
        <w:trPr>
          <w:trHeight w:val="80"/>
        </w:trPr>
        <w:tc>
          <w:tcPr>
            <w:tcW w:w="6840" w:type="dxa"/>
          </w:tcPr>
          <w:p w14:paraId="3F32674F" w14:textId="77777777" w:rsidR="00B224CA" w:rsidRPr="00EE51F6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20DD4" w14:textId="7AAEA592" w:rsidR="00B224CA" w:rsidRPr="00EE51F6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94679" w14:textId="1912CE6C" w:rsidR="00B224CA" w:rsidRPr="00EE51F6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224CA" w:rsidRPr="00EE51F6" w14:paraId="3FBAE659" w14:textId="77777777" w:rsidTr="004C615F">
        <w:trPr>
          <w:trHeight w:val="80"/>
        </w:trPr>
        <w:tc>
          <w:tcPr>
            <w:tcW w:w="6840" w:type="dxa"/>
          </w:tcPr>
          <w:p w14:paraId="055C4031" w14:textId="77777777" w:rsidR="00B224CA" w:rsidRPr="00EE51F6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175BE9" w14:textId="06255466" w:rsidR="00B224CA" w:rsidRPr="00EE51F6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2DD7C0" w14:textId="61236F4C" w:rsidR="00B224CA" w:rsidRPr="00EE51F6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224CA" w:rsidRPr="00EE51F6" w14:paraId="31711322" w14:textId="77777777" w:rsidTr="004C615F">
        <w:trPr>
          <w:trHeight w:val="80"/>
        </w:trPr>
        <w:tc>
          <w:tcPr>
            <w:tcW w:w="6840" w:type="dxa"/>
          </w:tcPr>
          <w:p w14:paraId="0023B915" w14:textId="77777777" w:rsidR="00B224CA" w:rsidRPr="00EE51F6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7FF873" w14:textId="5F06400E" w:rsidR="00B224CA" w:rsidRPr="00EE51F6" w:rsidRDefault="00DD4CE7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6B38DB" w14:textId="43C00227" w:rsidR="00B224CA" w:rsidRPr="00EE51F6" w:rsidRDefault="00DD4CE7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5</w:t>
            </w:r>
            <w:r w:rsidR="00B224CA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022</w:t>
            </w:r>
            <w:r w:rsidR="00274081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637</w:t>
            </w:r>
          </w:p>
        </w:tc>
      </w:tr>
      <w:tr w:rsidR="00B224CA" w:rsidRPr="00EE51F6" w14:paraId="65A6791D" w14:textId="77777777" w:rsidTr="004C615F">
        <w:trPr>
          <w:trHeight w:val="80"/>
        </w:trPr>
        <w:tc>
          <w:tcPr>
            <w:tcW w:w="6840" w:type="dxa"/>
          </w:tcPr>
          <w:p w14:paraId="3AB1E4CA" w14:textId="77777777" w:rsidR="00B224CA" w:rsidRPr="00EE51F6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2DDA4" w14:textId="6E000DCE" w:rsidR="00B224CA" w:rsidRPr="00EE51F6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17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798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1DC89F" w14:textId="43283B42" w:rsidR="00B224CA" w:rsidRPr="00EE51F6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16</w:t>
            </w:r>
            <w:r w:rsidR="00274081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568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9C6504" w:rsidRPr="00EE51F6" w14:paraId="68391B52" w14:textId="77777777" w:rsidTr="004C615F">
        <w:trPr>
          <w:trHeight w:val="80"/>
        </w:trPr>
        <w:tc>
          <w:tcPr>
            <w:tcW w:w="6840" w:type="dxa"/>
          </w:tcPr>
          <w:p w14:paraId="6CDF661F" w14:textId="171F3E01" w:rsidR="009C6504" w:rsidRPr="00EE51F6" w:rsidRDefault="00CF6591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9C6504"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ของสินทรัพย์ทางการเงิน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D98A4" w14:textId="133651B3" w:rsidR="009C6504" w:rsidRPr="00EE51F6" w:rsidRDefault="009C6504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B59C47" w14:textId="42A922A4" w:rsidR="009C6504" w:rsidRPr="00EE51F6" w:rsidRDefault="009C6504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72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116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700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B224CA" w:rsidRPr="00EE51F6" w14:paraId="3B90A85E" w14:textId="77777777" w:rsidTr="004C615F">
        <w:trPr>
          <w:trHeight w:val="80"/>
        </w:trPr>
        <w:tc>
          <w:tcPr>
            <w:tcW w:w="6840" w:type="dxa"/>
          </w:tcPr>
          <w:p w14:paraId="753A39BA" w14:textId="77777777" w:rsidR="00B224CA" w:rsidRPr="00EE51F6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C5899B" w14:textId="690E6EB2" w:rsidR="00B224CA" w:rsidRPr="00EE51F6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17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742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CF506" w14:textId="10A73BF6" w:rsidR="00B224CA" w:rsidRPr="00EE51F6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67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110</w:t>
            </w:r>
            <w:r w:rsidR="00274081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631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B224CA" w:rsidRPr="00EE51F6" w14:paraId="15961E62" w14:textId="77777777" w:rsidTr="004C615F">
        <w:trPr>
          <w:trHeight w:val="80"/>
        </w:trPr>
        <w:tc>
          <w:tcPr>
            <w:tcW w:w="6840" w:type="dxa"/>
          </w:tcPr>
          <w:p w14:paraId="3797F90A" w14:textId="77777777" w:rsidR="00B224CA" w:rsidRPr="00EE51F6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ผลประโยชน์ภาษีเงินได้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39B4C5" w14:textId="49625B75" w:rsidR="00B224CA" w:rsidRPr="00EE51F6" w:rsidRDefault="00383265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8D5FD" w14:textId="1CC34042" w:rsidR="00B224CA" w:rsidRPr="00EE51F6" w:rsidRDefault="00B224CA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224CA" w:rsidRPr="00EE51F6" w14:paraId="6D4A0D15" w14:textId="77777777" w:rsidTr="004C615F">
        <w:trPr>
          <w:trHeight w:val="80"/>
        </w:trPr>
        <w:tc>
          <w:tcPr>
            <w:tcW w:w="6840" w:type="dxa"/>
          </w:tcPr>
          <w:p w14:paraId="3B18566A" w14:textId="77777777" w:rsidR="00B224CA" w:rsidRPr="00EE51F6" w:rsidRDefault="00B224CA" w:rsidP="004C615F">
            <w:pPr>
              <w:ind w:left="540" w:right="612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ขาดทุนหลังหักภาษีเงินได้จากการดำเนินงานที่ยกเลิก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B7FEEB" w14:textId="2EC8FEB1" w:rsidR="00B224CA" w:rsidRPr="00EE51F6" w:rsidRDefault="00001364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17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742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BB521E" w14:textId="6F82E0F1" w:rsidR="00B224CA" w:rsidRPr="00EE51F6" w:rsidRDefault="00001364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67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110</w:t>
            </w:r>
            <w:r w:rsidR="00274081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631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B224CA" w:rsidRPr="00EE51F6" w14:paraId="0EA7FE41" w14:textId="77777777" w:rsidTr="004C615F">
        <w:trPr>
          <w:trHeight w:val="80"/>
        </w:trPr>
        <w:tc>
          <w:tcPr>
            <w:tcW w:w="6840" w:type="dxa"/>
          </w:tcPr>
          <w:p w14:paraId="4CE4C3B5" w14:textId="77777777" w:rsidR="00B224CA" w:rsidRPr="00EE51F6" w:rsidRDefault="00B224CA" w:rsidP="004C615F">
            <w:pPr>
              <w:ind w:left="540" w:right="-14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กำไรจากการขายบริษัทย่อยหลังภาษี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34D1F0" w14:textId="47AD480F" w:rsidR="00B224CA" w:rsidRPr="00EE51F6" w:rsidRDefault="00DD4CE7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AF4595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583</w:t>
            </w:r>
            <w:r w:rsidR="00AF4595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66E691" w14:textId="252C282C" w:rsidR="00B224CA" w:rsidRPr="00EE51F6" w:rsidRDefault="00001364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224CA" w:rsidRPr="00EE51F6" w14:paraId="27E469DF" w14:textId="77777777" w:rsidTr="004C615F">
        <w:trPr>
          <w:trHeight w:val="80"/>
        </w:trPr>
        <w:tc>
          <w:tcPr>
            <w:tcW w:w="6840" w:type="dxa"/>
          </w:tcPr>
          <w:p w14:paraId="5DD1B238" w14:textId="77777777" w:rsidR="00B224CA" w:rsidRPr="00EE51F6" w:rsidRDefault="00B224CA" w:rsidP="004C615F">
            <w:pPr>
              <w:ind w:left="540" w:right="-14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กำไร(ขาดทุน)เบ็ดเสร็จอื่นจากการดำเนินงานที่ยกเลิก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EE76F" w14:textId="0514A4A0" w:rsidR="00B224CA" w:rsidRPr="00EE51F6" w:rsidRDefault="00DD4CE7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AF4595" w:rsidRPr="00EE51F6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565</w:t>
            </w:r>
            <w:r w:rsidR="00AF4595" w:rsidRPr="00EE51F6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1660A" w14:textId="7CD5977B" w:rsidR="00B224CA" w:rsidRPr="00EE51F6" w:rsidRDefault="00001364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67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110</w:t>
            </w:r>
            <w:r w:rsidR="00274081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631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B224CA" w:rsidRPr="00EE51F6" w14:paraId="6F296ECA" w14:textId="77777777" w:rsidTr="004C615F">
        <w:trPr>
          <w:trHeight w:val="80"/>
        </w:trPr>
        <w:tc>
          <w:tcPr>
            <w:tcW w:w="6840" w:type="dxa"/>
          </w:tcPr>
          <w:p w14:paraId="00BE5A7F" w14:textId="77777777" w:rsidR="00B224CA" w:rsidRPr="00EE51F6" w:rsidRDefault="00B224CA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A25C62" w14:textId="77777777" w:rsidR="00B224CA" w:rsidRPr="00EE51F6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BECF73" w14:textId="77777777" w:rsidR="00B224CA" w:rsidRPr="00EE51F6" w:rsidRDefault="00B224CA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</w:tr>
      <w:tr w:rsidR="00B224CA" w:rsidRPr="00EE51F6" w14:paraId="1455AE64" w14:textId="77777777" w:rsidTr="004C615F">
        <w:trPr>
          <w:trHeight w:val="80"/>
        </w:trPr>
        <w:tc>
          <w:tcPr>
            <w:tcW w:w="6840" w:type="dxa"/>
          </w:tcPr>
          <w:p w14:paraId="238C354B" w14:textId="77777777" w:rsidR="00B224CA" w:rsidRPr="00EE51F6" w:rsidRDefault="00B224CA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E5461A" w14:textId="05FB6180" w:rsidR="00B224CA" w:rsidRPr="00EE51F6" w:rsidRDefault="00001364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056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233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ABF34B3" w14:textId="186E7F78" w:rsidR="00B224CA" w:rsidRPr="00EE51F6" w:rsidRDefault="00DD4CE7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18</w:t>
            </w:r>
            <w:r w:rsidR="00274081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485</w:t>
            </w:r>
          </w:p>
        </w:tc>
      </w:tr>
      <w:tr w:rsidR="00B224CA" w:rsidRPr="00EE51F6" w14:paraId="3910AD87" w14:textId="77777777" w:rsidTr="004C615F">
        <w:trPr>
          <w:trHeight w:val="80"/>
        </w:trPr>
        <w:tc>
          <w:tcPr>
            <w:tcW w:w="6840" w:type="dxa"/>
          </w:tcPr>
          <w:p w14:paraId="360FF371" w14:textId="77777777" w:rsidR="00B224CA" w:rsidRPr="00EE51F6" w:rsidRDefault="00B224CA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09F9" w14:textId="7DFE10A0" w:rsidR="00B224CA" w:rsidRPr="00EE51F6" w:rsidRDefault="00001364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5BA59B7" w14:textId="53FACF5F" w:rsidR="00B224CA" w:rsidRPr="00EE51F6" w:rsidRDefault="00001364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224CA" w:rsidRPr="00EE51F6" w14:paraId="734D894E" w14:textId="77777777" w:rsidTr="004C615F">
        <w:trPr>
          <w:trHeight w:val="80"/>
        </w:trPr>
        <w:tc>
          <w:tcPr>
            <w:tcW w:w="6840" w:type="dxa"/>
          </w:tcPr>
          <w:p w14:paraId="4FDDEB09" w14:textId="77777777" w:rsidR="00B224CA" w:rsidRPr="00EE51F6" w:rsidRDefault="00B224CA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E8DB1" w14:textId="19528297" w:rsidR="00B224CA" w:rsidRPr="00EE51F6" w:rsidRDefault="00DD4CE7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001364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005</w:t>
            </w:r>
            <w:r w:rsidR="00001364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DE7579" w14:textId="57F2509E" w:rsidR="00B224CA" w:rsidRPr="00EE51F6" w:rsidRDefault="00001364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224CA" w:rsidRPr="00EE51F6" w14:paraId="5718D9AA" w14:textId="77777777" w:rsidTr="004C615F">
        <w:trPr>
          <w:trHeight w:val="80"/>
        </w:trPr>
        <w:tc>
          <w:tcPr>
            <w:tcW w:w="6840" w:type="dxa"/>
          </w:tcPr>
          <w:p w14:paraId="00997A56" w14:textId="69494DA9" w:rsidR="00B224CA" w:rsidRPr="00EE51F6" w:rsidRDefault="00B224CA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รวมกระแสเงินสด</w:t>
            </w:r>
            <w:r w:rsidR="00C72FC6"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  <w:t>(</w:t>
            </w:r>
            <w:r w:rsidR="00C72FC6"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ลดลง)</w:t>
            </w: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เพิ่มขึ้นจากบริษัทย่อย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6F89B" w14:textId="024560BB" w:rsidR="00B224CA" w:rsidRPr="00EE51F6" w:rsidRDefault="00001364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51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233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AC111A" w14:textId="386CAD41" w:rsidR="00B224CA" w:rsidRPr="00EE51F6" w:rsidRDefault="00DD4CE7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18</w:t>
            </w:r>
            <w:r w:rsidR="00274081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485</w:t>
            </w:r>
          </w:p>
        </w:tc>
      </w:tr>
    </w:tbl>
    <w:p w14:paraId="23ED52A9" w14:textId="644B1A4F" w:rsidR="00B224CA" w:rsidRPr="00EE51F6" w:rsidRDefault="00B224CA" w:rsidP="00B224CA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EE51F6">
        <w:rPr>
          <w:rFonts w:ascii="Browallia New" w:eastAsia="Malgun Gothic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1364" w:rsidRPr="00EE51F6" w14:paraId="09F5E877" w14:textId="77777777" w:rsidTr="004C61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FB40E8" w14:textId="1537A65A" w:rsidR="00001364" w:rsidRPr="00EE51F6" w:rsidRDefault="00DD4CE7" w:rsidP="004C615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01364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01364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</w:t>
            </w:r>
            <w:r w:rsidR="00F97D7B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001364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ดำเนินงานที่ยกเลิก</w:t>
            </w:r>
            <w:r w:rsidR="00001364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001364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001364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303D3665" w14:textId="5BF6A168" w:rsidR="00001364" w:rsidRPr="00EE51F6" w:rsidRDefault="00001364" w:rsidP="00B224CA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351F044F" w14:textId="704C4044" w:rsidR="00001364" w:rsidRPr="00EE51F6" w:rsidRDefault="00DD4CE7" w:rsidP="00001364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D4CE7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01364" w:rsidRPr="00EE51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D4CE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01364" w:rsidRPr="00EE51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01364" w:rsidRPr="00EE51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รายละเอียดของบริษัทย่อยที่จำหน่ายไป</w:t>
      </w:r>
    </w:p>
    <w:p w14:paraId="01F523A5" w14:textId="77777777" w:rsidR="00001364" w:rsidRPr="00EE51F6" w:rsidRDefault="00001364" w:rsidP="00001364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  <w:cs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7398"/>
        <w:gridCol w:w="2160"/>
      </w:tblGrid>
      <w:tr w:rsidR="00001364" w:rsidRPr="00EE51F6" w14:paraId="52AD16DD" w14:textId="77777777" w:rsidTr="004C615F">
        <w:tc>
          <w:tcPr>
            <w:tcW w:w="3870" w:type="pct"/>
            <w:vAlign w:val="bottom"/>
          </w:tcPr>
          <w:p w14:paraId="3465155C" w14:textId="77777777" w:rsidR="00001364" w:rsidRPr="00EE51F6" w:rsidRDefault="00001364" w:rsidP="004C615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24F1288B" w14:textId="77777777" w:rsidR="00001364" w:rsidRPr="00EE51F6" w:rsidRDefault="00001364" w:rsidP="004C615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1364" w:rsidRPr="00EE51F6" w14:paraId="2DB0E61F" w14:textId="77777777" w:rsidTr="004C615F">
        <w:tc>
          <w:tcPr>
            <w:tcW w:w="3870" w:type="pct"/>
            <w:vAlign w:val="bottom"/>
          </w:tcPr>
          <w:p w14:paraId="5553093B" w14:textId="77777777" w:rsidR="00001364" w:rsidRPr="00EE51F6" w:rsidRDefault="00001364" w:rsidP="004C615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6D95FA51" w14:textId="7BB10671" w:rsidR="00001364" w:rsidRPr="00EE51F6" w:rsidRDefault="00DD4CE7" w:rsidP="004C615F">
            <w:pPr>
              <w:tabs>
                <w:tab w:val="left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4CE7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001364"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15394"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</w:tr>
      <w:tr w:rsidR="00001364" w:rsidRPr="00EE51F6" w14:paraId="4F85F5EC" w14:textId="77777777" w:rsidTr="004C615F">
        <w:tc>
          <w:tcPr>
            <w:tcW w:w="3870" w:type="pct"/>
            <w:vAlign w:val="bottom"/>
          </w:tcPr>
          <w:p w14:paraId="7678EDED" w14:textId="77777777" w:rsidR="00001364" w:rsidRPr="00EE51F6" w:rsidRDefault="00001364" w:rsidP="004C615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shd w:val="clear" w:color="auto" w:fill="auto"/>
          </w:tcPr>
          <w:p w14:paraId="184CA5EB" w14:textId="25BCC2D1" w:rsidR="00001364" w:rsidRPr="00EE51F6" w:rsidRDefault="00001364" w:rsidP="004C615F">
            <w:pPr>
              <w:ind w:right="-72" w:hanging="51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4CE7" w:rsidRPr="00DD4CE7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001364" w:rsidRPr="00EE51F6" w14:paraId="53241566" w14:textId="77777777" w:rsidTr="004C615F">
        <w:tc>
          <w:tcPr>
            <w:tcW w:w="3870" w:type="pct"/>
            <w:vAlign w:val="bottom"/>
          </w:tcPr>
          <w:p w14:paraId="6138387F" w14:textId="77777777" w:rsidR="00001364" w:rsidRPr="00EE51F6" w:rsidRDefault="00001364" w:rsidP="004C615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auto"/>
          </w:tcPr>
          <w:p w14:paraId="44DC5134" w14:textId="77777777" w:rsidR="00001364" w:rsidRPr="00EE51F6" w:rsidRDefault="00001364" w:rsidP="004C615F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1364" w:rsidRPr="00EE51F6" w14:paraId="26780631" w14:textId="77777777" w:rsidTr="004C615F">
        <w:tc>
          <w:tcPr>
            <w:tcW w:w="3870" w:type="pct"/>
            <w:vAlign w:val="bottom"/>
          </w:tcPr>
          <w:p w14:paraId="2A55DE45" w14:textId="77777777" w:rsidR="00001364" w:rsidRPr="00EE51F6" w:rsidRDefault="00001364" w:rsidP="004C615F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3B3CCC57" w14:textId="77777777" w:rsidR="00001364" w:rsidRPr="00EE51F6" w:rsidRDefault="00001364" w:rsidP="004C615F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01364" w:rsidRPr="00EE51F6" w14:paraId="61E07B13" w14:textId="77777777" w:rsidTr="004C615F">
        <w:tc>
          <w:tcPr>
            <w:tcW w:w="3870" w:type="pct"/>
            <w:vAlign w:val="bottom"/>
          </w:tcPr>
          <w:p w14:paraId="65923E72" w14:textId="325BF60A" w:rsidR="00001364" w:rsidRPr="00EE51F6" w:rsidRDefault="00001364" w:rsidP="004C615F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สิ่งตอบแทนที่ได้รับ</w:t>
            </w:r>
          </w:p>
        </w:tc>
        <w:tc>
          <w:tcPr>
            <w:tcW w:w="1130" w:type="pct"/>
            <w:shd w:val="clear" w:color="auto" w:fill="FAFAFA"/>
          </w:tcPr>
          <w:p w14:paraId="3672818B" w14:textId="77777777" w:rsidR="00001364" w:rsidRPr="00EE51F6" w:rsidRDefault="00001364" w:rsidP="004C615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364" w:rsidRPr="00EE51F6" w14:paraId="409D2848" w14:textId="77777777" w:rsidTr="004C615F">
        <w:tc>
          <w:tcPr>
            <w:tcW w:w="3870" w:type="pct"/>
            <w:vAlign w:val="bottom"/>
          </w:tcPr>
          <w:p w14:paraId="7BDE6FF9" w14:textId="77777777" w:rsidR="00001364" w:rsidRPr="00EE51F6" w:rsidRDefault="00001364" w:rsidP="004C615F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1F7AAF20" w14:textId="16485A97" w:rsidR="00001364" w:rsidRPr="00EE51F6" w:rsidRDefault="00DD4CE7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649</w:t>
            </w:r>
            <w:r w:rsidR="00001364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000</w:t>
            </w:r>
          </w:p>
        </w:tc>
      </w:tr>
      <w:tr w:rsidR="00001364" w:rsidRPr="00EE51F6" w14:paraId="430DA220" w14:textId="77777777" w:rsidTr="004C615F">
        <w:tc>
          <w:tcPr>
            <w:tcW w:w="3870" w:type="pct"/>
            <w:vAlign w:val="bottom"/>
          </w:tcPr>
          <w:p w14:paraId="681F1AD6" w14:textId="77777777" w:rsidR="00001364" w:rsidRPr="00EE51F6" w:rsidRDefault="00001364" w:rsidP="004C615F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รวมสิ่งตอบแทนจากการจำหน่ายไป</w:t>
            </w: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0C5564ED" w14:textId="48BB2D9B" w:rsidR="00001364" w:rsidRPr="00EE51F6" w:rsidRDefault="00DD4CE7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649</w:t>
            </w:r>
            <w:r w:rsidR="00001364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000</w:t>
            </w:r>
          </w:p>
        </w:tc>
      </w:tr>
      <w:tr w:rsidR="00001364" w:rsidRPr="00EE51F6" w14:paraId="095F1AA8" w14:textId="77777777" w:rsidTr="004C615F">
        <w:tc>
          <w:tcPr>
            <w:tcW w:w="3870" w:type="pct"/>
            <w:vAlign w:val="bottom"/>
          </w:tcPr>
          <w:p w14:paraId="7D119125" w14:textId="77777777" w:rsidR="00001364" w:rsidRPr="00EE51F6" w:rsidRDefault="00001364" w:rsidP="004C615F">
            <w:pPr>
              <w:ind w:left="540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  มูลค่าตามบัญชีของสินทรัพย์สุทธิที่จำหน่าย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25FA2B62" w14:textId="304F5CBD" w:rsidR="00001364" w:rsidRPr="00EE51F6" w:rsidRDefault="00001364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934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474</w:t>
            </w: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001364" w:rsidRPr="00EE51F6" w14:paraId="1EEAA880" w14:textId="77777777" w:rsidTr="004C615F">
        <w:tc>
          <w:tcPr>
            <w:tcW w:w="3870" w:type="pct"/>
            <w:vAlign w:val="bottom"/>
          </w:tcPr>
          <w:p w14:paraId="208E6085" w14:textId="77777777" w:rsidR="00001364" w:rsidRPr="00EE51F6" w:rsidRDefault="00001364" w:rsidP="004C615F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11199EB8" w14:textId="77777777" w:rsidR="00001364" w:rsidRPr="00EE51F6" w:rsidRDefault="00001364" w:rsidP="004C615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364" w:rsidRPr="00EE51F6" w14:paraId="7EC4AEDB" w14:textId="77777777" w:rsidTr="004C615F">
        <w:tc>
          <w:tcPr>
            <w:tcW w:w="3870" w:type="pct"/>
            <w:vAlign w:val="bottom"/>
          </w:tcPr>
          <w:p w14:paraId="2B4EFE0F" w14:textId="77777777" w:rsidR="00001364" w:rsidRPr="00EE51F6" w:rsidRDefault="00001364" w:rsidP="004C615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กำไรจากการขายบริษัทย่อยก่อนภาษี</w:t>
            </w:r>
          </w:p>
        </w:tc>
        <w:tc>
          <w:tcPr>
            <w:tcW w:w="1130" w:type="pct"/>
            <w:shd w:val="clear" w:color="auto" w:fill="FAFAFA"/>
          </w:tcPr>
          <w:p w14:paraId="10754AD6" w14:textId="64ED104C" w:rsidR="00001364" w:rsidRPr="00EE51F6" w:rsidRDefault="00DD4CE7" w:rsidP="004C615F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AF4595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583</w:t>
            </w:r>
            <w:r w:rsidR="00AF4595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474</w:t>
            </w:r>
          </w:p>
        </w:tc>
      </w:tr>
      <w:tr w:rsidR="00001364" w:rsidRPr="00EE51F6" w14:paraId="36383461" w14:textId="77777777" w:rsidTr="004C615F">
        <w:tc>
          <w:tcPr>
            <w:tcW w:w="3870" w:type="pct"/>
            <w:vAlign w:val="bottom"/>
          </w:tcPr>
          <w:p w14:paraId="5A7513D3" w14:textId="77777777" w:rsidR="00001364" w:rsidRPr="00EE51F6" w:rsidRDefault="00001364" w:rsidP="004C615F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ค่าใช้จ่ายภาษีเงินได้ของกำไร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588660B0" w14:textId="77777777" w:rsidR="00001364" w:rsidRPr="00EE51F6" w:rsidRDefault="00001364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001364" w:rsidRPr="00EE51F6" w14:paraId="5F416C78" w14:textId="77777777" w:rsidTr="004C615F">
        <w:tc>
          <w:tcPr>
            <w:tcW w:w="3870" w:type="pct"/>
            <w:vAlign w:val="bottom"/>
          </w:tcPr>
          <w:p w14:paraId="253E2B0E" w14:textId="77777777" w:rsidR="00001364" w:rsidRPr="00EE51F6" w:rsidRDefault="00001364" w:rsidP="004C615F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5D068C4E" w14:textId="77777777" w:rsidR="00001364" w:rsidRPr="00EE51F6" w:rsidRDefault="00001364" w:rsidP="004C615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01364" w:rsidRPr="00EE51F6" w14:paraId="3268B396" w14:textId="77777777" w:rsidTr="004C615F">
        <w:tc>
          <w:tcPr>
            <w:tcW w:w="3870" w:type="pct"/>
            <w:vAlign w:val="bottom"/>
          </w:tcPr>
          <w:p w14:paraId="6BEB1327" w14:textId="77777777" w:rsidR="00001364" w:rsidRPr="00EE51F6" w:rsidRDefault="00001364" w:rsidP="004C615F">
            <w:pPr>
              <w:ind w:left="540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กำไรจากการขายบริษัทย่อยหลังภาษี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344ABE06" w14:textId="4455481D" w:rsidR="00001364" w:rsidRPr="00EE51F6" w:rsidRDefault="00DD4CE7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AF4595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583</w:t>
            </w:r>
            <w:r w:rsidR="00AF4595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474</w:t>
            </w:r>
          </w:p>
        </w:tc>
      </w:tr>
    </w:tbl>
    <w:p w14:paraId="75BE5F4D" w14:textId="77777777" w:rsidR="00001364" w:rsidRPr="00EE51F6" w:rsidRDefault="00001364" w:rsidP="00001364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235AF6B3" w14:textId="292D58DC" w:rsidR="00001364" w:rsidRPr="00EE51F6" w:rsidRDefault="00001364" w:rsidP="00001364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EE51F6">
        <w:rPr>
          <w:rFonts w:ascii="Browallia New" w:eastAsia="Malgun Gothic" w:hAnsi="Browallia New" w:cs="Browallia New"/>
          <w:sz w:val="26"/>
          <w:szCs w:val="26"/>
          <w:cs/>
        </w:rPr>
        <w:t>มูลค่าตามบัญชีของสินทรัพย์และหนี้สินของบริษัทย่อย ณ วันที่จำหน่าย</w:t>
      </w:r>
      <w:r w:rsidRPr="00EE51F6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วันที่ </w:t>
      </w:r>
      <w:r w:rsidR="00DD4CE7" w:rsidRPr="00DD4CE7">
        <w:rPr>
          <w:rFonts w:ascii="Browallia New" w:eastAsia="Malgun Gothic" w:hAnsi="Browallia New" w:cs="Browallia New"/>
          <w:sz w:val="26"/>
          <w:szCs w:val="26"/>
        </w:rPr>
        <w:t>3</w:t>
      </w:r>
      <w:r w:rsidRPr="00EE51F6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A82866" w:rsidRPr="00EE51F6">
        <w:rPr>
          <w:rFonts w:ascii="Browallia New" w:eastAsia="Malgun Gothic" w:hAnsi="Browallia New" w:cs="Browallia New"/>
          <w:sz w:val="26"/>
          <w:szCs w:val="26"/>
          <w:cs/>
        </w:rPr>
        <w:t>เมษายน</w:t>
      </w:r>
      <w:r w:rsidRPr="00EE51F6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พ.ศ. </w:t>
      </w:r>
      <w:r w:rsidR="00DD4CE7" w:rsidRPr="00DD4CE7">
        <w:rPr>
          <w:rFonts w:ascii="Browallia New" w:eastAsia="Malgun Gothic" w:hAnsi="Browallia New" w:cs="Browallia New"/>
          <w:sz w:val="26"/>
          <w:szCs w:val="26"/>
        </w:rPr>
        <w:t>2566</w:t>
      </w:r>
      <w:r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 และวันที่ </w:t>
      </w:r>
      <w:r w:rsidR="00DD4CE7" w:rsidRPr="00DD4CE7">
        <w:rPr>
          <w:rFonts w:ascii="Browallia New" w:eastAsia="Malgun Gothic" w:hAnsi="Browallia New" w:cs="Browallia New"/>
          <w:sz w:val="26"/>
          <w:szCs w:val="26"/>
        </w:rPr>
        <w:t>31</w:t>
      </w:r>
      <w:r w:rsidRPr="00EE51F6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ธันวาคม พ.ศ. </w:t>
      </w:r>
      <w:r w:rsidR="00DD4CE7" w:rsidRPr="00DD4CE7">
        <w:rPr>
          <w:rFonts w:ascii="Browallia New" w:eastAsia="Malgun Gothic" w:hAnsi="Browallia New" w:cs="Browallia New"/>
          <w:sz w:val="26"/>
          <w:szCs w:val="26"/>
        </w:rPr>
        <w:t>2565</w:t>
      </w:r>
      <w:r w:rsidRPr="00EE51F6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EE51F6">
        <w:rPr>
          <w:rFonts w:ascii="Browallia New" w:eastAsia="Malgun Gothic" w:hAnsi="Browallia New" w:cs="Browallia New"/>
          <w:sz w:val="26"/>
          <w:szCs w:val="26"/>
          <w:cs/>
        </w:rPr>
        <w:t>แสดงดังต่อไปนี้</w:t>
      </w:r>
    </w:p>
    <w:p w14:paraId="73B6EFE4" w14:textId="77777777" w:rsidR="00001364" w:rsidRPr="00EE51F6" w:rsidRDefault="00001364" w:rsidP="00001364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001364" w:rsidRPr="00EE51F6" w14:paraId="52ECD8AE" w14:textId="77777777" w:rsidTr="004C615F">
        <w:tc>
          <w:tcPr>
            <w:tcW w:w="6826" w:type="dxa"/>
            <w:vAlign w:val="bottom"/>
          </w:tcPr>
          <w:p w14:paraId="4C1DE6E1" w14:textId="77777777" w:rsidR="00001364" w:rsidRPr="00EE51F6" w:rsidRDefault="00001364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F12B1" w14:textId="77777777" w:rsidR="00001364" w:rsidRPr="00EE51F6" w:rsidRDefault="00001364" w:rsidP="004C615F">
            <w:pPr>
              <w:keepNext/>
              <w:ind w:right="-72"/>
              <w:contextualSpacing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1364" w:rsidRPr="00EE51F6" w14:paraId="540FED1D" w14:textId="77777777" w:rsidTr="004C615F">
        <w:tc>
          <w:tcPr>
            <w:tcW w:w="6826" w:type="dxa"/>
            <w:vAlign w:val="bottom"/>
          </w:tcPr>
          <w:p w14:paraId="634176E2" w14:textId="77777777" w:rsidR="00001364" w:rsidRPr="00EE51F6" w:rsidRDefault="00001364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7A969D" w14:textId="5D6EA151" w:rsidR="00001364" w:rsidRPr="00EE51F6" w:rsidRDefault="00DD4CE7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001364"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D6D91"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เมษายน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0EF0F" w14:textId="5454E7A1" w:rsidR="00001364" w:rsidRPr="00EE51F6" w:rsidRDefault="00DD4CE7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01364"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01364"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001364" w:rsidRPr="00EE51F6" w14:paraId="108F552D" w14:textId="77777777" w:rsidTr="004C615F">
        <w:tc>
          <w:tcPr>
            <w:tcW w:w="6826" w:type="dxa"/>
            <w:vAlign w:val="bottom"/>
          </w:tcPr>
          <w:p w14:paraId="02084323" w14:textId="77777777" w:rsidR="00001364" w:rsidRPr="00EE51F6" w:rsidRDefault="00001364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20441C7" w14:textId="32B667F8" w:rsidR="00001364" w:rsidRPr="00EE51F6" w:rsidRDefault="00001364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4CE7" w:rsidRPr="00DD4CE7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85C1B47" w14:textId="38B16ACE" w:rsidR="00001364" w:rsidRPr="00EE51F6" w:rsidRDefault="00001364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4CE7" w:rsidRPr="00DD4CE7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01364" w:rsidRPr="00EE51F6" w14:paraId="5606F505" w14:textId="77777777" w:rsidTr="004C615F">
        <w:tc>
          <w:tcPr>
            <w:tcW w:w="6826" w:type="dxa"/>
            <w:vAlign w:val="bottom"/>
          </w:tcPr>
          <w:p w14:paraId="65C365C7" w14:textId="77777777" w:rsidR="00001364" w:rsidRPr="00EE51F6" w:rsidRDefault="00001364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24799C" w14:textId="77777777" w:rsidR="00001364" w:rsidRPr="00EE51F6" w:rsidRDefault="00001364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01E1" w14:textId="77777777" w:rsidR="00001364" w:rsidRPr="00EE51F6" w:rsidRDefault="00001364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1364" w:rsidRPr="00EE51F6" w14:paraId="5C82FB68" w14:textId="77777777" w:rsidTr="004C615F">
        <w:tc>
          <w:tcPr>
            <w:tcW w:w="6826" w:type="dxa"/>
            <w:vAlign w:val="bottom"/>
          </w:tcPr>
          <w:p w14:paraId="63F2AA50" w14:textId="77777777" w:rsidR="00001364" w:rsidRPr="00EE51F6" w:rsidRDefault="00001364" w:rsidP="004C615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7CB5AC" w14:textId="77777777" w:rsidR="00001364" w:rsidRPr="00EE51F6" w:rsidRDefault="00001364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275EE" w14:textId="77777777" w:rsidR="00001364" w:rsidRPr="00EE51F6" w:rsidRDefault="00001364" w:rsidP="004C615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01364" w:rsidRPr="00EE51F6" w14:paraId="7B9E90DA" w14:textId="77777777" w:rsidTr="004C615F">
        <w:trPr>
          <w:trHeight w:val="80"/>
        </w:trPr>
        <w:tc>
          <w:tcPr>
            <w:tcW w:w="6826" w:type="dxa"/>
          </w:tcPr>
          <w:p w14:paraId="27F3BDB8" w14:textId="77777777" w:rsidR="00001364" w:rsidRPr="00EE51F6" w:rsidRDefault="00001364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4CC1F5C3" w14:textId="3A436CF0" w:rsidR="00001364" w:rsidRPr="00EE51F6" w:rsidRDefault="00DD4CE7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="00A82866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68" w:type="dxa"/>
            <w:shd w:val="clear" w:color="auto" w:fill="auto"/>
          </w:tcPr>
          <w:p w14:paraId="47FE2357" w14:textId="4F52D938" w:rsidR="00001364" w:rsidRPr="00EE51F6" w:rsidRDefault="00DD4CE7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55</w:t>
            </w:r>
            <w:r w:rsidR="00A82866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174</w:t>
            </w:r>
          </w:p>
        </w:tc>
      </w:tr>
      <w:tr w:rsidR="00A82866" w:rsidRPr="00EE51F6" w14:paraId="40C2D726" w14:textId="77777777" w:rsidTr="004C615F">
        <w:trPr>
          <w:trHeight w:val="80"/>
        </w:trPr>
        <w:tc>
          <w:tcPr>
            <w:tcW w:w="6826" w:type="dxa"/>
          </w:tcPr>
          <w:p w14:paraId="5906785B" w14:textId="4CE90FB8" w:rsidR="00A82866" w:rsidRPr="00EE51F6" w:rsidRDefault="00A82866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84431E5" w14:textId="541A5894" w:rsidR="00A82866" w:rsidRPr="00EE51F6" w:rsidRDefault="00DD4CE7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66</w:t>
            </w:r>
            <w:r w:rsidR="00A82866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auto"/>
          </w:tcPr>
          <w:p w14:paraId="1B3AFB2E" w14:textId="4FC7D560" w:rsidR="00A82866" w:rsidRPr="00EE51F6" w:rsidRDefault="00DD4CE7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66</w:t>
            </w:r>
            <w:r w:rsidR="00A82866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853</w:t>
            </w:r>
          </w:p>
        </w:tc>
      </w:tr>
      <w:tr w:rsidR="00001364" w:rsidRPr="00EE51F6" w14:paraId="6FB40C91" w14:textId="77777777" w:rsidTr="004C615F">
        <w:trPr>
          <w:trHeight w:val="80"/>
        </w:trPr>
        <w:tc>
          <w:tcPr>
            <w:tcW w:w="6826" w:type="dxa"/>
          </w:tcPr>
          <w:p w14:paraId="17191FAD" w14:textId="77777777" w:rsidR="00001364" w:rsidRPr="00EE51F6" w:rsidRDefault="00001364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E0DD7B" w14:textId="7EEBF656" w:rsidR="00001364" w:rsidRPr="00EE51F6" w:rsidRDefault="00A82866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9D82EA" w14:textId="5373231D" w:rsidR="00001364" w:rsidRPr="00EE51F6" w:rsidRDefault="00DD4CE7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951</w:t>
            </w:r>
          </w:p>
        </w:tc>
      </w:tr>
      <w:tr w:rsidR="00001364" w:rsidRPr="00EE51F6" w14:paraId="760085A0" w14:textId="77777777" w:rsidTr="004C615F">
        <w:trPr>
          <w:trHeight w:val="55"/>
        </w:trPr>
        <w:tc>
          <w:tcPr>
            <w:tcW w:w="6826" w:type="dxa"/>
          </w:tcPr>
          <w:p w14:paraId="69531468" w14:textId="77777777" w:rsidR="00001364" w:rsidRPr="00EE51F6" w:rsidRDefault="00001364" w:rsidP="004C615F">
            <w:pPr>
              <w:ind w:left="540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2C2C2" w14:textId="20462216" w:rsidR="00001364" w:rsidRPr="00EE51F6" w:rsidRDefault="00DD4CE7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70</w:t>
            </w:r>
            <w:r w:rsidR="00A82866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65250" w14:textId="4C663418" w:rsidR="00001364" w:rsidRPr="00EE51F6" w:rsidRDefault="00DD4CE7" w:rsidP="004C61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122</w:t>
            </w:r>
            <w:r w:rsidR="00A82866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978</w:t>
            </w:r>
          </w:p>
        </w:tc>
      </w:tr>
      <w:tr w:rsidR="00586CFE" w:rsidRPr="00EE51F6" w14:paraId="7C774877" w14:textId="77777777" w:rsidTr="00E443E2">
        <w:trPr>
          <w:trHeight w:val="80"/>
        </w:trPr>
        <w:tc>
          <w:tcPr>
            <w:tcW w:w="6826" w:type="dxa"/>
          </w:tcPr>
          <w:p w14:paraId="4C9BF145" w14:textId="7BB6E978" w:rsidR="00586CFE" w:rsidRPr="00EE51F6" w:rsidRDefault="00586CFE" w:rsidP="00E443E2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583BD9C" w14:textId="126572B7" w:rsidR="00586CFE" w:rsidRPr="00EE51F6" w:rsidRDefault="00586CFE" w:rsidP="00E443E2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0DBF78" w14:textId="55860B1E" w:rsidR="00586CFE" w:rsidRPr="00EE51F6" w:rsidRDefault="00586CFE" w:rsidP="00E443E2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</w:tr>
      <w:tr w:rsidR="00590CC4" w:rsidRPr="00EE51F6" w14:paraId="2DF5D80B" w14:textId="77777777" w:rsidTr="00E443E2">
        <w:trPr>
          <w:trHeight w:val="80"/>
        </w:trPr>
        <w:tc>
          <w:tcPr>
            <w:tcW w:w="6826" w:type="dxa"/>
          </w:tcPr>
          <w:p w14:paraId="0524F1B2" w14:textId="33279F4C" w:rsidR="00590CC4" w:rsidRPr="00EE51F6" w:rsidRDefault="00590CC4" w:rsidP="00590CC4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7558EA84" w14:textId="437B93DD" w:rsidR="00590CC4" w:rsidRPr="00EE51F6" w:rsidRDefault="00DD4CE7" w:rsidP="00590CC4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6F29B446" w14:textId="146E7FC8" w:rsidR="00590CC4" w:rsidRPr="00EE51F6" w:rsidRDefault="00DD4CE7" w:rsidP="00590CC4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231</w:t>
            </w:r>
            <w:r w:rsidR="00590CC4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444</w:t>
            </w:r>
          </w:p>
        </w:tc>
      </w:tr>
      <w:tr w:rsidR="00590CC4" w:rsidRPr="00EE51F6" w14:paraId="5EC4CD60" w14:textId="77777777" w:rsidTr="00E443E2">
        <w:trPr>
          <w:trHeight w:val="80"/>
        </w:trPr>
        <w:tc>
          <w:tcPr>
            <w:tcW w:w="6826" w:type="dxa"/>
          </w:tcPr>
          <w:p w14:paraId="0723F066" w14:textId="77777777" w:rsidR="00590CC4" w:rsidRPr="00EE51F6" w:rsidRDefault="00590CC4" w:rsidP="00590CC4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08CA3394" w14:textId="10CD3A5E" w:rsidR="00590CC4" w:rsidRPr="00EE51F6" w:rsidRDefault="00DD4CE7" w:rsidP="00590CC4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590CC4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005</w:t>
            </w:r>
            <w:r w:rsidR="00590CC4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02962EC" w14:textId="77777777" w:rsidR="00590CC4" w:rsidRPr="00EE51F6" w:rsidRDefault="00590CC4" w:rsidP="00590CC4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590CC4" w:rsidRPr="00EE51F6" w14:paraId="0006700D" w14:textId="77777777" w:rsidTr="00D36907">
        <w:trPr>
          <w:trHeight w:val="80"/>
        </w:trPr>
        <w:tc>
          <w:tcPr>
            <w:tcW w:w="6826" w:type="dxa"/>
          </w:tcPr>
          <w:p w14:paraId="3F07CD51" w14:textId="77777777" w:rsidR="00590CC4" w:rsidRPr="00EE51F6" w:rsidRDefault="00590CC4" w:rsidP="00590CC4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5C766B" w14:textId="66F84E53" w:rsidR="00590CC4" w:rsidRPr="00EE51F6" w:rsidRDefault="00DD4CE7" w:rsidP="00590CC4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37A01D" w14:textId="55ADA3A3" w:rsidR="00590CC4" w:rsidRPr="00EE51F6" w:rsidRDefault="00DD4CE7" w:rsidP="00590CC4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804</w:t>
            </w:r>
            <w:r w:rsidR="00590CC4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993</w:t>
            </w:r>
          </w:p>
        </w:tc>
      </w:tr>
      <w:tr w:rsidR="00590CC4" w:rsidRPr="00EE51F6" w14:paraId="6F7B35AE" w14:textId="77777777" w:rsidTr="00D36907">
        <w:trPr>
          <w:trHeight w:val="80"/>
        </w:trPr>
        <w:tc>
          <w:tcPr>
            <w:tcW w:w="6826" w:type="dxa"/>
          </w:tcPr>
          <w:p w14:paraId="12054B56" w14:textId="77777777" w:rsidR="00590CC4" w:rsidRPr="00EE51F6" w:rsidRDefault="00590CC4" w:rsidP="00590CC4">
            <w:pPr>
              <w:tabs>
                <w:tab w:val="left" w:pos="3545"/>
              </w:tabs>
              <w:ind w:left="540" w:right="281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7E6F3" w14:textId="4899B8E5" w:rsidR="00590CC4" w:rsidRPr="00EE51F6" w:rsidRDefault="00DD4CE7" w:rsidP="00D36907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590CC4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005</w:t>
            </w:r>
            <w:r w:rsidR="00590CC4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3F56D" w14:textId="2F845E6E" w:rsidR="00590CC4" w:rsidRPr="00EE51F6" w:rsidRDefault="00DD4CE7" w:rsidP="00D36907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590CC4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036</w:t>
            </w:r>
            <w:r w:rsidR="00590CC4" w:rsidRPr="00EE51F6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</w:rPr>
              <w:t>437</w:t>
            </w:r>
          </w:p>
        </w:tc>
      </w:tr>
    </w:tbl>
    <w:p w14:paraId="008576DF" w14:textId="77777777" w:rsidR="00A82866" w:rsidRPr="00EE51F6" w:rsidRDefault="00A82866" w:rsidP="00B224CA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EE51F6">
        <w:rPr>
          <w:rFonts w:ascii="Browallia New" w:eastAsia="Malgun Gothic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2866" w:rsidRPr="00EE51F6" w14:paraId="4F390DB4" w14:textId="77777777" w:rsidTr="004C61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2E0315" w14:textId="15370098" w:rsidR="00A82866" w:rsidRPr="00EE51F6" w:rsidRDefault="00DD4CE7" w:rsidP="004C615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A82866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82866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2866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</w:t>
            </w:r>
            <w:r w:rsidR="00F97D7B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A82866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ดำเนินงานที่ยกเลิก</w:t>
            </w:r>
            <w:r w:rsidR="00A82866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82866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82866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457B18B2" w14:textId="77777777" w:rsidR="00A82866" w:rsidRPr="00EE51F6" w:rsidRDefault="00A82866" w:rsidP="00B224CA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2665FC5A" w14:textId="7D975F52" w:rsidR="002320EB" w:rsidRPr="00EE51F6" w:rsidRDefault="00320CF6" w:rsidP="00A82866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51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สินทรัพย์ที่ถือไว้เพื่อขาย</w:t>
      </w:r>
    </w:p>
    <w:bookmarkEnd w:id="18"/>
    <w:p w14:paraId="372B8481" w14:textId="4E757B95" w:rsidR="00614350" w:rsidRPr="00EE51F6" w:rsidRDefault="00614350" w:rsidP="00A73CA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8720D5" w14:textId="018ED6BA" w:rsidR="00614350" w:rsidRPr="00EE51F6" w:rsidRDefault="00DD4CE7" w:rsidP="00614350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DD4CE7">
        <w:rPr>
          <w:rFonts w:ascii="Browallia New" w:hAnsi="Browallia New" w:cs="Browallia New"/>
          <w:b/>
          <w:bCs/>
          <w:color w:val="CF4804"/>
          <w:sz w:val="26"/>
          <w:szCs w:val="26"/>
        </w:rPr>
        <w:t>9</w:t>
      </w:r>
      <w:r w:rsidR="00103580" w:rsidRPr="00EE51F6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DD4CE7">
        <w:rPr>
          <w:rFonts w:ascii="Browallia New" w:hAnsi="Browallia New" w:cs="Browallia New"/>
          <w:b/>
          <w:bCs/>
          <w:color w:val="CF4804"/>
          <w:sz w:val="26"/>
          <w:szCs w:val="26"/>
        </w:rPr>
        <w:t>3</w:t>
      </w:r>
      <w:r w:rsidR="00103580" w:rsidRPr="00EE51F6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614350" w:rsidRPr="00EE51F6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บริษัท ไทยโซลาร์ เอ็นเนอร์ยี่ จำกัด (มหาชน)</w:t>
      </w:r>
    </w:p>
    <w:p w14:paraId="2A03484C" w14:textId="77777777" w:rsidR="00614350" w:rsidRPr="00EE51F6" w:rsidRDefault="00614350" w:rsidP="00B405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69076D" w14:textId="5321694B" w:rsidR="00614350" w:rsidRPr="00EE51F6" w:rsidRDefault="00614350" w:rsidP="00B405C7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2B708E" w:rsidRPr="00EE51F6">
        <w:rPr>
          <w:rFonts w:ascii="Browallia New" w:hAnsi="Browallia New" w:cs="Browallia New"/>
          <w:sz w:val="26"/>
          <w:szCs w:val="26"/>
          <w:cs/>
        </w:rPr>
        <w:t>ปี</w:t>
      </w:r>
      <w:r w:rsidR="002B708E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B11D81" w:rsidRPr="00EE51F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4CE7" w:rsidRPr="00DD4CE7">
        <w:rPr>
          <w:rFonts w:ascii="Browallia New" w:hAnsi="Browallia New" w:cs="Browallia New"/>
          <w:sz w:val="26"/>
          <w:szCs w:val="26"/>
        </w:rPr>
        <w:t>2565</w:t>
      </w:r>
      <w:r w:rsidR="002B708E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2B708E"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กลุ่มกิจการได้จำหน่ายเงินลงทุนทั้งหมดในบริษัท ไทยโซลาร์ เอ็นเนอร์ยี่ จำกัด (มหาชน) ซึ่งเป็นบริษัทร่วมของกลุ่มกิจการ จำนวน </w:t>
      </w:r>
      <w:r w:rsidR="00DD4CE7" w:rsidRPr="00DD4CE7">
        <w:rPr>
          <w:rFonts w:ascii="Browallia New" w:eastAsia="Malgun Gothic" w:hAnsi="Browallia New" w:cs="Browallia New"/>
          <w:sz w:val="26"/>
          <w:szCs w:val="26"/>
        </w:rPr>
        <w:t>43</w:t>
      </w:r>
      <w:r w:rsidR="002B708E" w:rsidRPr="00EE51F6">
        <w:rPr>
          <w:rFonts w:ascii="Browallia New" w:eastAsia="Malgun Gothic" w:hAnsi="Browallia New" w:cs="Browallia New"/>
          <w:sz w:val="26"/>
          <w:szCs w:val="26"/>
        </w:rPr>
        <w:t>.</w:t>
      </w:r>
      <w:r w:rsidR="00DD4CE7" w:rsidRPr="00DD4CE7">
        <w:rPr>
          <w:rFonts w:ascii="Browallia New" w:eastAsia="Malgun Gothic" w:hAnsi="Browallia New" w:cs="Browallia New"/>
          <w:sz w:val="26"/>
          <w:szCs w:val="26"/>
        </w:rPr>
        <w:t>32</w:t>
      </w:r>
      <w:r w:rsidR="002B708E" w:rsidRPr="00EE51F6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2B708E" w:rsidRPr="00EE51F6">
        <w:rPr>
          <w:rFonts w:ascii="Browallia New" w:eastAsia="Malgun Gothic" w:hAnsi="Browallia New" w:cs="Browallia New"/>
          <w:sz w:val="26"/>
          <w:szCs w:val="26"/>
          <w:cs/>
        </w:rPr>
        <w:t xml:space="preserve">ล้านหุ้น โดยมีขาดทุนจากการจำหน่ายเงินลงทุนดังกล่าวเป็นจำนวน </w:t>
      </w:r>
      <w:r w:rsidR="00DD4CE7" w:rsidRPr="00DD4CE7">
        <w:rPr>
          <w:rFonts w:ascii="Browallia New" w:eastAsia="Malgun Gothic" w:hAnsi="Browallia New" w:cs="Browallia New"/>
          <w:sz w:val="26"/>
          <w:szCs w:val="26"/>
        </w:rPr>
        <w:t>13</w:t>
      </w:r>
      <w:r w:rsidR="002B708E" w:rsidRPr="00EE51F6">
        <w:rPr>
          <w:rFonts w:ascii="Browallia New" w:eastAsia="Malgun Gothic" w:hAnsi="Browallia New" w:cs="Browallia New"/>
          <w:sz w:val="26"/>
          <w:szCs w:val="26"/>
        </w:rPr>
        <w:t>.</w:t>
      </w:r>
      <w:r w:rsidR="00DD4CE7" w:rsidRPr="00DD4CE7">
        <w:rPr>
          <w:rFonts w:ascii="Browallia New" w:eastAsia="Malgun Gothic" w:hAnsi="Browallia New" w:cs="Browallia New"/>
          <w:sz w:val="26"/>
          <w:szCs w:val="26"/>
        </w:rPr>
        <w:t>89</w:t>
      </w:r>
      <w:r w:rsidR="002B708E" w:rsidRPr="00EE51F6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2B708E" w:rsidRPr="00EE51F6">
        <w:rPr>
          <w:rFonts w:ascii="Browallia New" w:eastAsia="Malgun Gothic" w:hAnsi="Browallia New" w:cs="Browallia New"/>
          <w:sz w:val="26"/>
          <w:szCs w:val="26"/>
          <w:cs/>
        </w:rPr>
        <w:t>ล้านบาท และกำไร</w:t>
      </w:r>
      <w:r w:rsidR="002B708E" w:rsidRPr="00EE51F6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จากการจำหน่ายเงินลงทุนเป็นจำนวน</w:t>
      </w:r>
      <w:r w:rsidR="002B708E" w:rsidRPr="00EE51F6">
        <w:rPr>
          <w:rFonts w:ascii="Browallia New" w:eastAsia="Malgun Gothic" w:hAnsi="Browallia New" w:cs="Browallia New"/>
          <w:spacing w:val="-4"/>
          <w:sz w:val="26"/>
          <w:szCs w:val="26"/>
        </w:rPr>
        <w:t xml:space="preserve"> </w:t>
      </w:r>
      <w:r w:rsidR="00DD4CE7" w:rsidRPr="00DD4CE7">
        <w:rPr>
          <w:rFonts w:ascii="Browallia New" w:eastAsia="Malgun Gothic" w:hAnsi="Browallia New" w:cs="Browallia New"/>
          <w:spacing w:val="-4"/>
          <w:sz w:val="26"/>
          <w:szCs w:val="26"/>
        </w:rPr>
        <w:t>60</w:t>
      </w:r>
      <w:r w:rsidR="002B708E" w:rsidRPr="00EE51F6">
        <w:rPr>
          <w:rFonts w:ascii="Browallia New" w:eastAsia="Malgun Gothic" w:hAnsi="Browallia New" w:cs="Browallia New"/>
          <w:spacing w:val="-4"/>
          <w:sz w:val="26"/>
          <w:szCs w:val="26"/>
        </w:rPr>
        <w:t>.</w:t>
      </w:r>
      <w:r w:rsidR="00DD4CE7" w:rsidRPr="00DD4CE7">
        <w:rPr>
          <w:rFonts w:ascii="Browallia New" w:eastAsia="Malgun Gothic" w:hAnsi="Browallia New" w:cs="Browallia New"/>
          <w:spacing w:val="-4"/>
          <w:sz w:val="26"/>
          <w:szCs w:val="26"/>
        </w:rPr>
        <w:t>37</w:t>
      </w:r>
      <w:r w:rsidR="002B708E" w:rsidRPr="00EE51F6">
        <w:rPr>
          <w:rFonts w:ascii="Browallia New" w:eastAsia="Malgun Gothic" w:hAnsi="Browallia New" w:cs="Browallia New"/>
          <w:spacing w:val="-4"/>
          <w:sz w:val="26"/>
          <w:szCs w:val="26"/>
        </w:rPr>
        <w:t xml:space="preserve"> </w:t>
      </w:r>
      <w:r w:rsidR="002B708E" w:rsidRPr="00EE51F6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ล้านบาท ในกำไร</w:t>
      </w:r>
      <w:r w:rsidR="002B708E" w:rsidRPr="00EE51F6">
        <w:rPr>
          <w:rFonts w:ascii="Browallia New" w:eastAsia="Malgun Gothic" w:hAnsi="Browallia New" w:cs="Browallia New"/>
          <w:spacing w:val="-4"/>
          <w:sz w:val="26"/>
          <w:szCs w:val="26"/>
        </w:rPr>
        <w:t>(</w:t>
      </w:r>
      <w:r w:rsidR="002B708E" w:rsidRPr="00EE51F6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ขาดทุน</w:t>
      </w:r>
      <w:r w:rsidR="002B708E" w:rsidRPr="00EE51F6">
        <w:rPr>
          <w:rFonts w:ascii="Browallia New" w:eastAsia="Malgun Gothic" w:hAnsi="Browallia New" w:cs="Browallia New"/>
          <w:spacing w:val="-4"/>
          <w:sz w:val="26"/>
          <w:szCs w:val="26"/>
        </w:rPr>
        <w:t>)</w:t>
      </w:r>
      <w:r w:rsidR="002B708E" w:rsidRPr="00EE51F6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อื่นของงบกำไรขาดทุนเบ็ดเสร็จรวมและ</w:t>
      </w:r>
      <w:r w:rsidR="00B11D81" w:rsidRPr="00EE51F6">
        <w:rPr>
          <w:rFonts w:ascii="Browallia New" w:eastAsia="Malgun Gothic" w:hAnsi="Browallia New" w:cs="Browallia New"/>
          <w:spacing w:val="-4"/>
          <w:sz w:val="26"/>
          <w:szCs w:val="26"/>
          <w:cs/>
        </w:rPr>
        <w:br/>
      </w:r>
      <w:r w:rsidR="002B708E" w:rsidRPr="00EE51F6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งบกำไรเบ็ดเสร็จ</w:t>
      </w:r>
      <w:r w:rsidR="002B708E" w:rsidRPr="00EE51F6">
        <w:rPr>
          <w:rFonts w:ascii="Browallia New" w:eastAsia="Malgun Gothic" w:hAnsi="Browallia New" w:cs="Browallia New"/>
          <w:sz w:val="26"/>
          <w:szCs w:val="26"/>
          <w:cs/>
        </w:rPr>
        <w:t>เฉพาะกิจการตามลำดับ</w:t>
      </w:r>
    </w:p>
    <w:p w14:paraId="4FD76E1E" w14:textId="61D27D35" w:rsidR="00533A70" w:rsidRPr="00EE51F6" w:rsidRDefault="00533A70" w:rsidP="008B5C9C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3A70" w:rsidRPr="00EE51F6" w14:paraId="05847822" w14:textId="77777777" w:rsidTr="00533A7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5DC613" w14:textId="1A6A561B" w:rsidR="00533A70" w:rsidRPr="00EE51F6" w:rsidRDefault="00533A7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EE51F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EE51F6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DD4CE7" w:rsidRPr="00DD4CE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Pr="00EE51F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E51F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60170CB" w14:textId="77777777" w:rsidR="00533A70" w:rsidRPr="00EE51F6" w:rsidRDefault="00533A70" w:rsidP="00533A70">
      <w:pPr>
        <w:ind w:left="540" w:hanging="540"/>
        <w:jc w:val="left"/>
        <w:rPr>
          <w:rFonts w:ascii="Browallia New" w:eastAsia="Malgun Gothic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533A70" w:rsidRPr="00EE51F6" w14:paraId="0A55F8E5" w14:textId="77777777" w:rsidTr="00533A70">
        <w:tc>
          <w:tcPr>
            <w:tcW w:w="3996" w:type="dxa"/>
            <w:vAlign w:val="bottom"/>
          </w:tcPr>
          <w:p w14:paraId="4050E2D0" w14:textId="77777777" w:rsidR="00533A70" w:rsidRPr="00EE51F6" w:rsidRDefault="00533A7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1A0F97" w14:textId="5CB1A7EF" w:rsidR="00533A70" w:rsidRPr="00EE51F6" w:rsidRDefault="000F6629">
            <w:pPr>
              <w:pStyle w:val="Heading2"/>
              <w:spacing w:before="0" w:after="0"/>
              <w:ind w:right="-72"/>
              <w:jc w:val="center"/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cs/>
              </w:rPr>
              <w:t>ข้อมูล</w:t>
            </w:r>
            <w:r w:rsidR="007968F4" w:rsidRPr="00EE51F6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cs/>
              </w:rPr>
              <w:t>ทาง</w:t>
            </w:r>
            <w:r w:rsidR="00533A70" w:rsidRPr="00EE51F6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4FF60" w14:textId="5E9B99C6" w:rsidR="00533A70" w:rsidRPr="00EE51F6" w:rsidRDefault="000F6629">
            <w:pPr>
              <w:pStyle w:val="Heading2"/>
              <w:spacing w:before="0" w:after="0"/>
              <w:ind w:right="-72"/>
              <w:jc w:val="center"/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EE51F6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</w:t>
            </w:r>
            <w:r w:rsidR="007968F4" w:rsidRPr="00EE51F6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ทาง</w:t>
            </w:r>
            <w:r w:rsidR="00533A70" w:rsidRPr="00EE51F6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การเงินเฉพาะ</w:t>
            </w:r>
            <w:r w:rsidR="00533A70" w:rsidRPr="00EE51F6"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B519D7" w:rsidRPr="00EE51F6" w14:paraId="0D4CA4E3" w14:textId="77777777" w:rsidTr="00B8607D">
        <w:tc>
          <w:tcPr>
            <w:tcW w:w="3996" w:type="dxa"/>
            <w:vAlign w:val="bottom"/>
          </w:tcPr>
          <w:p w14:paraId="1F3A15B3" w14:textId="77777777" w:rsidR="00B519D7" w:rsidRPr="00EE51F6" w:rsidRDefault="00B519D7" w:rsidP="00B519D7">
            <w:pPr>
              <w:ind w:left="-101" w:right="-72"/>
              <w:rPr>
                <w:rFonts w:ascii="Browallia New" w:eastAsia="Malgun Gothic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25F49D3" w14:textId="6BD73B21" w:rsidR="00B519D7" w:rsidRPr="00EE51F6" w:rsidRDefault="00DD4CE7" w:rsidP="00B519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519D7"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519D7"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6C9FD64D" w14:textId="309317D3" w:rsidR="00B519D7" w:rsidRPr="00EE51F6" w:rsidRDefault="00DD4CE7" w:rsidP="00B519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519D7"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519D7"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AED4015" w14:textId="767B925E" w:rsidR="00B519D7" w:rsidRPr="00EE51F6" w:rsidRDefault="00DD4CE7" w:rsidP="00B519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519D7"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519D7"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AC04611" w14:textId="2838D78D" w:rsidR="00B519D7" w:rsidRPr="00EE51F6" w:rsidRDefault="00DD4CE7" w:rsidP="00B519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519D7"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519D7" w:rsidRPr="00EE51F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519D7" w:rsidRPr="00EE51F6" w14:paraId="50B49B4C" w14:textId="77777777" w:rsidTr="00B8607D">
        <w:tc>
          <w:tcPr>
            <w:tcW w:w="3996" w:type="dxa"/>
            <w:vAlign w:val="bottom"/>
          </w:tcPr>
          <w:p w14:paraId="505E6078" w14:textId="77777777" w:rsidR="00B519D7" w:rsidRPr="00EE51F6" w:rsidRDefault="00B519D7" w:rsidP="00B519D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4FA7CAC9" w14:textId="728C335A" w:rsidR="00B519D7" w:rsidRPr="00EE51F6" w:rsidRDefault="00B519D7" w:rsidP="00B519D7">
            <w:pPr>
              <w:pStyle w:val="Heading2"/>
              <w:spacing w:before="0" w:after="0"/>
              <w:ind w:right="-72"/>
              <w:jc w:val="right"/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DD4CE7" w:rsidRPr="00DD4CE7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hideMark/>
          </w:tcPr>
          <w:p w14:paraId="731B7023" w14:textId="5DD52433" w:rsidR="00B519D7" w:rsidRPr="00EE51F6" w:rsidRDefault="00B519D7" w:rsidP="00B519D7">
            <w:pPr>
              <w:pStyle w:val="Heading2"/>
              <w:spacing w:before="0" w:after="0"/>
              <w:ind w:right="-72"/>
              <w:jc w:val="right"/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DD4CE7" w:rsidRPr="00DD4CE7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hideMark/>
          </w:tcPr>
          <w:p w14:paraId="7EA9D6DD" w14:textId="01AAC298" w:rsidR="00B519D7" w:rsidRPr="00EE51F6" w:rsidRDefault="00B519D7" w:rsidP="00B519D7">
            <w:pPr>
              <w:pStyle w:val="Heading2"/>
              <w:spacing w:before="0" w:after="0"/>
              <w:ind w:right="-72"/>
              <w:jc w:val="right"/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DD4CE7" w:rsidRPr="00DD4CE7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hideMark/>
          </w:tcPr>
          <w:p w14:paraId="54A4C8B5" w14:textId="570EDDE2" w:rsidR="00B519D7" w:rsidRPr="00EE51F6" w:rsidRDefault="00B519D7" w:rsidP="00B519D7">
            <w:pPr>
              <w:pStyle w:val="Heading2"/>
              <w:spacing w:before="0" w:after="0"/>
              <w:ind w:right="-72"/>
              <w:jc w:val="right"/>
              <w:rPr>
                <w:rFonts w:ascii="Browallia New" w:eastAsia="Malgun Gothic" w:hAnsi="Browallia New" w:cs="Browallia New"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DD4CE7" w:rsidRPr="00DD4CE7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33A70" w:rsidRPr="00EE51F6" w14:paraId="01EB431E" w14:textId="77777777" w:rsidTr="00197BDC">
        <w:tc>
          <w:tcPr>
            <w:tcW w:w="3996" w:type="dxa"/>
            <w:vAlign w:val="bottom"/>
          </w:tcPr>
          <w:p w14:paraId="3BB6A0C1" w14:textId="77777777" w:rsidR="00533A70" w:rsidRPr="00EE51F6" w:rsidRDefault="00533A70">
            <w:pPr>
              <w:ind w:left="-101" w:right="-72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1E666" w14:textId="77777777" w:rsidR="00533A70" w:rsidRPr="00EE51F6" w:rsidRDefault="00533A70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0D289" w14:textId="77777777" w:rsidR="00533A70" w:rsidRPr="00EE51F6" w:rsidRDefault="00533A70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9B8CC" w14:textId="77777777" w:rsidR="00533A70" w:rsidRPr="00EE51F6" w:rsidRDefault="00533A70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33A95" w14:textId="77777777" w:rsidR="00533A70" w:rsidRPr="00EE51F6" w:rsidRDefault="00533A70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0E89" w:rsidRPr="00EE51F6" w14:paraId="01897C34" w14:textId="77777777" w:rsidTr="00197BDC">
        <w:trPr>
          <w:trHeight w:val="80"/>
        </w:trPr>
        <w:tc>
          <w:tcPr>
            <w:tcW w:w="3996" w:type="dxa"/>
            <w:vAlign w:val="bottom"/>
            <w:hideMark/>
          </w:tcPr>
          <w:p w14:paraId="397A9956" w14:textId="77777777" w:rsidR="00C80E89" w:rsidRPr="00EE51F6" w:rsidRDefault="00C80E89" w:rsidP="00C80E8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ค่าเล่าเรียนรอธนาคารนำฝากเงิน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593E01" w14:textId="63E64AB5" w:rsidR="00C80E89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19D7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B519D7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AC7AF7" w14:textId="35AF9AFB" w:rsidR="00C80E89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80E8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C80E8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F61DF6" w14:textId="20562EA6" w:rsidR="00C80E89" w:rsidRPr="00EE51F6" w:rsidRDefault="00B519D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8E84419" w14:textId="56F3C711" w:rsidR="00C80E89" w:rsidRPr="00EE51F6" w:rsidRDefault="00C80E89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0E89" w:rsidRPr="00EE51F6" w14:paraId="49AEBEA3" w14:textId="77777777" w:rsidTr="00197BDC">
        <w:trPr>
          <w:trHeight w:val="80"/>
        </w:trPr>
        <w:tc>
          <w:tcPr>
            <w:tcW w:w="3996" w:type="dxa"/>
            <w:vAlign w:val="bottom"/>
            <w:hideMark/>
          </w:tcPr>
          <w:p w14:paraId="126E99F4" w14:textId="77777777" w:rsidR="00C80E89" w:rsidRPr="00EE51F6" w:rsidRDefault="00C80E89" w:rsidP="00C80E8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14EEEC" w14:textId="4F6AAD9A" w:rsidR="00C80E89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936D45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EAB71" w14:textId="7A069407" w:rsidR="00C80E89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80E8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C80E8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A3C5CC" w14:textId="19D37412" w:rsidR="00C80E89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70117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2E80257" w14:textId="0B0C78B7" w:rsidR="00C80E89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0E8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C80E8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5F2BAC" w:rsidRPr="00EE51F6" w14:paraId="7B94D79F" w14:textId="77777777" w:rsidTr="00197BDC">
        <w:trPr>
          <w:trHeight w:val="80"/>
        </w:trPr>
        <w:tc>
          <w:tcPr>
            <w:tcW w:w="3996" w:type="dxa"/>
            <w:vAlign w:val="bottom"/>
          </w:tcPr>
          <w:p w14:paraId="1E790A44" w14:textId="66929168" w:rsidR="005F2BAC" w:rsidRPr="00EE51F6" w:rsidRDefault="005F2BAC" w:rsidP="00C80E8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8BA247" w14:textId="77B80E94" w:rsidR="005F2BAC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36D45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936D45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DD53E3" w14:textId="1D205461" w:rsidR="005F2BAC" w:rsidRPr="00EE51F6" w:rsidRDefault="00A67AB8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E7F9FE" w14:textId="0388F288" w:rsidR="005F2BAC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0117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070117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6E468A" w14:textId="6BE16A08" w:rsidR="005F2BAC" w:rsidRPr="00EE51F6" w:rsidRDefault="00A67AB8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0E89" w:rsidRPr="00EE51F6" w14:paraId="6FBC129D" w14:textId="77777777" w:rsidTr="00197BDC">
        <w:trPr>
          <w:trHeight w:val="80"/>
        </w:trPr>
        <w:tc>
          <w:tcPr>
            <w:tcW w:w="3996" w:type="dxa"/>
            <w:vAlign w:val="bottom"/>
            <w:hideMark/>
          </w:tcPr>
          <w:p w14:paraId="4FD456F2" w14:textId="77777777" w:rsidR="00C80E89" w:rsidRPr="00EE51F6" w:rsidRDefault="00C80E89" w:rsidP="00C80E8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1852B0" w14:textId="5DEA84A1" w:rsidR="00C80E89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B519D7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28FC6F" w14:textId="22B4EAE0" w:rsidR="00C80E89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80E8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6907A4" w14:textId="6D5636E7" w:rsidR="00C80E89" w:rsidRPr="00EE51F6" w:rsidRDefault="00B519D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B56E5D6" w14:textId="70441590" w:rsidR="00C80E89" w:rsidRPr="00EE51F6" w:rsidRDefault="00C80E89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0E89" w:rsidRPr="00EE51F6" w14:paraId="16ACE5A0" w14:textId="77777777" w:rsidTr="00197BDC">
        <w:trPr>
          <w:trHeight w:val="80"/>
        </w:trPr>
        <w:tc>
          <w:tcPr>
            <w:tcW w:w="3996" w:type="dxa"/>
            <w:vAlign w:val="bottom"/>
            <w:hideMark/>
          </w:tcPr>
          <w:p w14:paraId="1D230301" w14:textId="77777777" w:rsidR="00C80E89" w:rsidRPr="00EE51F6" w:rsidRDefault="00C80E89" w:rsidP="00C80E8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36FB7A" w14:textId="7559C941" w:rsidR="00C80E89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B519D7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A676A" w14:textId="55E82C3F" w:rsidR="00C80E89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C80E8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E1D28" w14:textId="1F853CA6" w:rsidR="00C80E89" w:rsidRPr="00EE51F6" w:rsidRDefault="00B519D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16498" w14:textId="27E3B139" w:rsidR="00C80E89" w:rsidRPr="00EE51F6" w:rsidRDefault="00C80E89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0E89" w:rsidRPr="00EE51F6" w14:paraId="625C8366" w14:textId="77777777" w:rsidTr="00197BDC">
        <w:trPr>
          <w:trHeight w:val="80"/>
        </w:trPr>
        <w:tc>
          <w:tcPr>
            <w:tcW w:w="3996" w:type="dxa"/>
            <w:vAlign w:val="bottom"/>
          </w:tcPr>
          <w:p w14:paraId="01F1ECC4" w14:textId="77777777" w:rsidR="00C80E89" w:rsidRPr="00EE51F6" w:rsidRDefault="00C80E89" w:rsidP="00C80E8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14D32D" w14:textId="0DB62BA2" w:rsidR="00C80E89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519D7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B519D7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6331F" w14:textId="375212CF" w:rsidR="00C80E89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80E8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C80E8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1431EE" w14:textId="72AA0C9A" w:rsidR="00C80E89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19D7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B519D7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CC7975" w14:textId="0AB9D442" w:rsidR="00C80E89" w:rsidRPr="00EE51F6" w:rsidRDefault="00DD4CE7" w:rsidP="00C80E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0E8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C80E8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bookmarkEnd w:id="12"/>
      <w:bookmarkEnd w:id="13"/>
      <w:bookmarkEnd w:id="14"/>
      <w:bookmarkEnd w:id="15"/>
    </w:tbl>
    <w:p w14:paraId="71C6AA8E" w14:textId="2A380701" w:rsidR="003D24B0" w:rsidRPr="00EE51F6" w:rsidRDefault="003D24B0" w:rsidP="006143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196D" w:rsidRPr="00EE51F6" w14:paraId="26A3530D" w14:textId="77777777" w:rsidTr="00DE5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77961A2" w14:textId="2D1FB499" w:rsidR="0009196D" w:rsidRPr="00EE51F6" w:rsidRDefault="00DD4CE7" w:rsidP="00DE51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9" w:name="_Hlk78533241"/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09196D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20" w:name="_Hlk78532880"/>
            <w:r w:rsidR="0009196D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bookmarkEnd w:id="20"/>
          </w:p>
        </w:tc>
      </w:tr>
      <w:bookmarkEnd w:id="19"/>
    </w:tbl>
    <w:p w14:paraId="60ECF731" w14:textId="77777777" w:rsidR="00905F04" w:rsidRPr="00EE51F6" w:rsidRDefault="00905F04" w:rsidP="004D234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B554B0" w14:textId="77777777" w:rsidR="00741D6F" w:rsidRPr="00EE51F6" w:rsidRDefault="00741D6F" w:rsidP="00741D6F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EE51F6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 xml:space="preserve">เงินลงทุนในบริษัทย่อย </w:t>
      </w:r>
    </w:p>
    <w:p w14:paraId="4F7EBBC1" w14:textId="77777777" w:rsidR="00741D6F" w:rsidRPr="00EE51F6" w:rsidRDefault="00741D6F" w:rsidP="00CF65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F5B075" w14:textId="19E30201" w:rsidR="00741D6F" w:rsidRPr="00EE51F6" w:rsidRDefault="00741D6F" w:rsidP="00CF6591">
      <w:pPr>
        <w:rPr>
          <w:rFonts w:ascii="Browallia New" w:eastAsia="Arial Unicode MS" w:hAnsi="Browallia New" w:cs="Browallia New"/>
          <w:sz w:val="26"/>
          <w:szCs w:val="26"/>
        </w:rPr>
      </w:pPr>
      <w:r w:rsidRPr="00EE51F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การเปลี่ยนแปลงของเงินลงทุนในบริษัทย่อยสำหรับงวดเก้าเดือนสิ้นสุดวันที่ </w:t>
      </w:r>
      <w:r w:rsidR="00DD4CE7" w:rsidRPr="00DD4CE7">
        <w:rPr>
          <w:rFonts w:ascii="Browallia New" w:eastAsia="Arial Unicode MS" w:hAnsi="Browallia New" w:cs="Browallia New"/>
          <w:sz w:val="26"/>
          <w:szCs w:val="26"/>
        </w:rPr>
        <w:t>30</w:t>
      </w:r>
      <w:r w:rsidRPr="00EE51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51F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DD4CE7" w:rsidRPr="00DD4CE7">
        <w:rPr>
          <w:rFonts w:ascii="Browallia New" w:eastAsia="Arial Unicode MS" w:hAnsi="Browallia New" w:cs="Browallia New"/>
          <w:sz w:val="26"/>
          <w:szCs w:val="26"/>
        </w:rPr>
        <w:t>2566</w:t>
      </w:r>
      <w:r w:rsidRPr="00EE51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51F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B7F4E13" w14:textId="77777777" w:rsidR="00741D6F" w:rsidRPr="00EE51F6" w:rsidRDefault="00741D6F" w:rsidP="00CF659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1"/>
        <w:gridCol w:w="2720"/>
      </w:tblGrid>
      <w:tr w:rsidR="00741D6F" w:rsidRPr="00EE51F6" w14:paraId="6A88BBC2" w14:textId="77777777" w:rsidTr="00CF6591">
        <w:trPr>
          <w:trHeight w:val="355"/>
        </w:trPr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</w:tcPr>
          <w:p w14:paraId="4DE2F303" w14:textId="77777777" w:rsidR="00741D6F" w:rsidRPr="00EE51F6" w:rsidRDefault="00741D6F" w:rsidP="00CF6591">
            <w:pPr>
              <w:tabs>
                <w:tab w:val="left" w:pos="5599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16919834" w14:textId="77777777" w:rsidR="00741D6F" w:rsidRPr="00EE51F6" w:rsidRDefault="00741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1D6F" w:rsidRPr="00EE51F6" w14:paraId="5E42CA09" w14:textId="77777777" w:rsidTr="00CF6591"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</w:tcPr>
          <w:p w14:paraId="1A97FC83" w14:textId="77777777" w:rsidR="00741D6F" w:rsidRPr="00EE51F6" w:rsidRDefault="00741D6F" w:rsidP="00CF65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BEEACE" w14:textId="77777777" w:rsidR="00741D6F" w:rsidRPr="00EE51F6" w:rsidRDefault="00741D6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41D6F" w:rsidRPr="00EE51F6" w14:paraId="6C05428B" w14:textId="77777777" w:rsidTr="00CF6591"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</w:tcPr>
          <w:p w14:paraId="434D9602" w14:textId="77777777" w:rsidR="00741D6F" w:rsidRPr="00EE51F6" w:rsidRDefault="00741D6F" w:rsidP="00CF65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280A34B" w14:textId="77777777" w:rsidR="00741D6F" w:rsidRPr="00EE51F6" w:rsidRDefault="00741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1D6F" w:rsidRPr="00EE51F6" w14:paraId="7F82B2CD" w14:textId="77777777" w:rsidTr="00CF6591"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</w:tcPr>
          <w:p w14:paraId="20D6C795" w14:textId="77777777" w:rsidR="00741D6F" w:rsidRPr="00EE51F6" w:rsidRDefault="00741D6F" w:rsidP="00CF659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AB366FC" w14:textId="77777777" w:rsidR="00741D6F" w:rsidRPr="00EE51F6" w:rsidRDefault="00741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1D6F" w:rsidRPr="00EE51F6" w14:paraId="16BED07B" w14:textId="77777777" w:rsidTr="00CF6591"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1259D5" w14:textId="77777777" w:rsidR="00741D6F" w:rsidRPr="00EE51F6" w:rsidRDefault="00741D6F" w:rsidP="00CF659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F0D27DA" w14:textId="6C2D8A1A" w:rsidR="00741D6F" w:rsidRPr="00EE51F6" w:rsidRDefault="00DD4C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564DF0" w:rsidRPr="00EE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64DF0" w:rsidRPr="00EE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41D6F" w:rsidRPr="00EE51F6" w14:paraId="58EC5B93" w14:textId="77777777" w:rsidTr="00CF6591"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50C2F2" w14:textId="77777777" w:rsidR="00741D6F" w:rsidRPr="00EE51F6" w:rsidRDefault="00741D6F" w:rsidP="00CF659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253839A" w14:textId="62911537" w:rsidR="00741D6F" w:rsidRPr="00EE51F6" w:rsidRDefault="00DD4C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564DF0" w:rsidRPr="00EE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64DF0" w:rsidRPr="00EE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41D6F" w:rsidRPr="00EE51F6" w14:paraId="25B20474" w14:textId="77777777" w:rsidTr="00CF6591"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81EBD2" w14:textId="77777777" w:rsidR="00741D6F" w:rsidRPr="00EE51F6" w:rsidRDefault="00741D6F" w:rsidP="00CF659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51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940CAD4" w14:textId="3EC49DD9" w:rsidR="00741D6F" w:rsidRPr="00EE51F6" w:rsidRDefault="00DD4C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CE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64DF0" w:rsidRPr="00EE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64DF0" w:rsidRPr="00EE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948D4A6" w14:textId="78100572" w:rsidR="00741D6F" w:rsidRPr="00EE51F6" w:rsidRDefault="00F2403C" w:rsidP="00CF65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403C" w:rsidRPr="00EE51F6" w14:paraId="0BBB521C" w14:textId="77777777" w:rsidTr="00F20A9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844A002" w14:textId="2A47FCD4" w:rsidR="00F2403C" w:rsidRPr="00EE51F6" w:rsidRDefault="00DD4CE7" w:rsidP="00F20A9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F2403C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403C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F2403C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2403C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F2403C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19ADE56C" w14:textId="77777777" w:rsidR="00F2403C" w:rsidRPr="00EE51F6" w:rsidRDefault="00F2403C" w:rsidP="00CF65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F36167" w14:textId="6088BADA" w:rsidR="004E0C1A" w:rsidRPr="00EE51F6" w:rsidRDefault="004E0C1A" w:rsidP="00CF65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51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D4CE7" w:rsidRPr="00DD4CE7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E51F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E51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สิงหาคม พ.ศ. </w:t>
      </w:r>
      <w:r w:rsidR="00DD4CE7" w:rsidRPr="00DD4CE7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EE51F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E51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เวฟ บีซีจี จำกัด ซึ่งเป็นบริษัทย่อยของบริษัท ได้จำหน่ายเงินลงทุนทั้งหมดในบริษัท เวฟ เวลบีอิ้ง</w:t>
      </w:r>
      <w:r w:rsidRPr="00EE51F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E51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จำกัด ให้กับบริษัท จำนวน </w:t>
      </w:r>
      <w:r w:rsidR="00DD4CE7" w:rsidRPr="00DD4CE7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Pr="00EE51F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D4CE7" w:rsidRPr="00DD4CE7">
        <w:rPr>
          <w:rFonts w:ascii="Browallia New" w:eastAsia="Arial Unicode MS" w:hAnsi="Browallia New" w:cs="Browallia New"/>
          <w:spacing w:val="-6"/>
          <w:sz w:val="26"/>
          <w:szCs w:val="26"/>
        </w:rPr>
        <w:t>999</w:t>
      </w:r>
      <w:r w:rsidRPr="00EE51F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D4CE7" w:rsidRPr="00DD4CE7">
        <w:rPr>
          <w:rFonts w:ascii="Browallia New" w:eastAsia="Arial Unicode MS" w:hAnsi="Browallia New" w:cs="Browallia New"/>
          <w:spacing w:val="-6"/>
          <w:sz w:val="26"/>
          <w:szCs w:val="26"/>
        </w:rPr>
        <w:t>995</w:t>
      </w:r>
      <w:r w:rsidRPr="00EE51F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E51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คิดเป็นสัดส่วนร้อยละ </w:t>
      </w:r>
      <w:r w:rsidR="00DD4CE7" w:rsidRPr="00DD4CE7">
        <w:rPr>
          <w:rFonts w:ascii="Browallia New" w:eastAsia="Arial Unicode MS" w:hAnsi="Browallia New" w:cs="Browallia New"/>
          <w:spacing w:val="-6"/>
          <w:sz w:val="26"/>
          <w:szCs w:val="26"/>
        </w:rPr>
        <w:t>99</w:t>
      </w:r>
      <w:r w:rsidRPr="00EE51F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D4CE7" w:rsidRPr="00DD4CE7">
        <w:rPr>
          <w:rFonts w:ascii="Browallia New" w:eastAsia="Arial Unicode MS" w:hAnsi="Browallia New" w:cs="Browallia New"/>
          <w:spacing w:val="-6"/>
          <w:sz w:val="26"/>
          <w:szCs w:val="26"/>
        </w:rPr>
        <w:t>99</w:t>
      </w:r>
      <w:r w:rsidRPr="00EE51F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E51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ของทุนจดทะเบียนทั้งหมด โดยเงินจ่ายชำระค่าหุ้นจำนวน </w:t>
      </w:r>
      <w:r w:rsidR="00EE51F6" w:rsidRPr="00EE51F6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DD4CE7" w:rsidRPr="00DD4CE7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Pr="00EE51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8B5C9C" w:rsidRPr="00EE51F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E51F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ถูกนำหักกลบกับเงินให้กู้ยืมระยะสั้นแก่บริษัท เวฟ บีซีจี จำกัด ซึ่งมียอดคงเหลือตามบัญชี ณ วันที่ </w:t>
      </w:r>
      <w:r w:rsidR="00DD4CE7" w:rsidRPr="00DD4CE7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EE51F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DD4CE7" w:rsidRPr="00DD4CE7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EE51F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จำนวน </w:t>
      </w:r>
      <w:r w:rsidR="00DD4CE7" w:rsidRPr="00DD4CE7">
        <w:rPr>
          <w:rFonts w:ascii="Browallia New" w:eastAsia="Arial Unicode MS" w:hAnsi="Browallia New" w:cs="Browallia New"/>
          <w:sz w:val="26"/>
          <w:szCs w:val="26"/>
        </w:rPr>
        <w:t>403</w:t>
      </w:r>
      <w:r w:rsidRPr="00EE51F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D4CE7" w:rsidRPr="00DD4CE7">
        <w:rPr>
          <w:rFonts w:ascii="Browallia New" w:eastAsia="Arial Unicode MS" w:hAnsi="Browallia New" w:cs="Browallia New"/>
          <w:sz w:val="26"/>
          <w:szCs w:val="26"/>
        </w:rPr>
        <w:t>9</w:t>
      </w:r>
      <w:r w:rsidRPr="00EE51F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จากเดิมจำนวน </w:t>
      </w:r>
      <w:r w:rsidR="00DD4CE7" w:rsidRPr="00DD4CE7">
        <w:rPr>
          <w:rFonts w:ascii="Browallia New" w:eastAsia="Arial Unicode MS" w:hAnsi="Browallia New" w:cs="Browallia New"/>
          <w:sz w:val="26"/>
          <w:szCs w:val="26"/>
        </w:rPr>
        <w:t>503</w:t>
      </w:r>
      <w:r w:rsidRPr="00EE51F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D4CE7" w:rsidRPr="00DD4CE7">
        <w:rPr>
          <w:rFonts w:ascii="Browallia New" w:eastAsia="Arial Unicode MS" w:hAnsi="Browallia New" w:cs="Browallia New"/>
          <w:sz w:val="26"/>
          <w:szCs w:val="26"/>
        </w:rPr>
        <w:t>9</w:t>
      </w:r>
      <w:r w:rsidRPr="00EE51F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รายการดังกล่าวถือเป็นการจัดโครงสร้างภายใต้กลุ่มกิจการจึงไม่ส่งผลกระทบต่อข้อมูลทางการเงินรวมของกลุ่มกิจการ</w:t>
      </w:r>
    </w:p>
    <w:p w14:paraId="3E400006" w14:textId="05AC31B8" w:rsidR="006C06B4" w:rsidRPr="00EE51F6" w:rsidRDefault="006C06B4" w:rsidP="00CF65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EE51F6" w14:paraId="1A228D9C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DC244" w14:textId="45C0B1E6" w:rsidR="00720D1B" w:rsidRPr="00EE51F6" w:rsidRDefault="00D064B2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D4CE7"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20D1B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75B98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</w:t>
            </w:r>
            <w:r w:rsidR="00720D1B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และอุปกรณ์และสินทรัพย์ไม่มีตัวตน</w:t>
            </w:r>
          </w:p>
        </w:tc>
      </w:tr>
    </w:tbl>
    <w:p w14:paraId="3A9F6A85" w14:textId="77777777" w:rsidR="00720D1B" w:rsidRPr="00EE51F6" w:rsidRDefault="00720D1B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1354"/>
        <w:gridCol w:w="1440"/>
        <w:gridCol w:w="1350"/>
      </w:tblGrid>
      <w:tr w:rsidR="00C60576" w:rsidRPr="00EE51F6" w14:paraId="02765D5F" w14:textId="77777777" w:rsidTr="003579CE">
        <w:tc>
          <w:tcPr>
            <w:tcW w:w="3978" w:type="dxa"/>
            <w:vAlign w:val="bottom"/>
          </w:tcPr>
          <w:p w14:paraId="10C649C9" w14:textId="77777777" w:rsidR="00811B13" w:rsidRPr="00EE51F6" w:rsidRDefault="00811B13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952DA" w14:textId="77777777" w:rsidR="00811B13" w:rsidRPr="00EE51F6" w:rsidRDefault="00811B1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C3CD3" w14:textId="77777777" w:rsidR="00811B13" w:rsidRPr="00EE51F6" w:rsidRDefault="00B03C9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EE51F6" w14:paraId="11EF39E6" w14:textId="77777777" w:rsidTr="003579CE">
        <w:tc>
          <w:tcPr>
            <w:tcW w:w="3978" w:type="dxa"/>
            <w:vAlign w:val="bottom"/>
          </w:tcPr>
          <w:p w14:paraId="11E8BC83" w14:textId="77777777" w:rsidR="00EE36C1" w:rsidRPr="00EE51F6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4AD82" w14:textId="16BF65E9" w:rsidR="00EE36C1" w:rsidRPr="00EE51F6" w:rsidRDefault="00075B98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  <w:r w:rsidR="00EE36C1"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AD11C61" w14:textId="77777777" w:rsidR="00EE36C1" w:rsidRPr="00EE51F6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AB25E" w14:textId="603FC7CC" w:rsidR="00EE36C1" w:rsidRPr="00EE51F6" w:rsidRDefault="00075B98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  <w:r w:rsidR="00EE36C1"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D9A72D" w14:textId="77777777" w:rsidR="00EE36C1" w:rsidRPr="00EE51F6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C60576" w:rsidRPr="00EE51F6" w14:paraId="5CAA84C7" w14:textId="77777777" w:rsidTr="003579CE">
        <w:tc>
          <w:tcPr>
            <w:tcW w:w="3978" w:type="dxa"/>
            <w:vAlign w:val="bottom"/>
          </w:tcPr>
          <w:p w14:paraId="218CEA26" w14:textId="77777777" w:rsidR="00EE36C1" w:rsidRPr="00EE51F6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FF731F" w14:textId="77777777" w:rsidR="00EE36C1" w:rsidRPr="00EE51F6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4" w:type="dxa"/>
            <w:vAlign w:val="bottom"/>
          </w:tcPr>
          <w:p w14:paraId="23F03266" w14:textId="77777777" w:rsidR="00EE36C1" w:rsidRPr="00EE51F6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14:paraId="50CA2721" w14:textId="77777777" w:rsidR="00EE36C1" w:rsidRPr="00EE51F6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764C000A" w14:textId="77777777" w:rsidR="00EE36C1" w:rsidRPr="00EE51F6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C60576" w:rsidRPr="00EE51F6" w14:paraId="248B9B23" w14:textId="77777777" w:rsidTr="003579CE">
        <w:tc>
          <w:tcPr>
            <w:tcW w:w="3978" w:type="dxa"/>
            <w:vAlign w:val="bottom"/>
          </w:tcPr>
          <w:p w14:paraId="14B4BDF5" w14:textId="77777777" w:rsidR="00EE36C1" w:rsidRPr="00EE51F6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E8168C" w14:textId="77777777" w:rsidR="00EE36C1" w:rsidRPr="00EE51F6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6B6020F" w14:textId="77777777" w:rsidR="00EE36C1" w:rsidRPr="00EE51F6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799D0B" w14:textId="77777777" w:rsidR="00EE36C1" w:rsidRPr="00EE51F6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8A6D30" w14:textId="77777777" w:rsidR="00EE36C1" w:rsidRPr="00EE51F6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EE51F6" w14:paraId="77EF3055" w14:textId="77777777" w:rsidTr="003579CE">
        <w:tc>
          <w:tcPr>
            <w:tcW w:w="3978" w:type="dxa"/>
            <w:vAlign w:val="bottom"/>
          </w:tcPr>
          <w:p w14:paraId="1ACB593F" w14:textId="77777777" w:rsidR="00EE36C1" w:rsidRPr="00EE51F6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B7CF6" w14:textId="77777777" w:rsidR="00EE36C1" w:rsidRPr="00EE51F6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5B040" w14:textId="77777777" w:rsidR="00EE36C1" w:rsidRPr="00EE51F6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75AA5" w14:textId="77777777" w:rsidR="00EE36C1" w:rsidRPr="00EE51F6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D4C26" w14:textId="77777777" w:rsidR="00EE36C1" w:rsidRPr="00EE51F6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F6653" w:rsidRPr="00EE51F6" w14:paraId="5B8B238D" w14:textId="77777777" w:rsidTr="003579CE">
        <w:tc>
          <w:tcPr>
            <w:tcW w:w="3978" w:type="dxa"/>
            <w:vAlign w:val="bottom"/>
          </w:tcPr>
          <w:p w14:paraId="2E1E27B0" w14:textId="17859283" w:rsidR="00BF6653" w:rsidRPr="00EE51F6" w:rsidRDefault="00BF6653" w:rsidP="00BF6653">
            <w:pPr>
              <w:spacing w:before="10"/>
              <w:ind w:right="-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E559B0" w14:textId="77777777" w:rsidR="00BF6653" w:rsidRPr="00EE51F6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AAE8B1B" w14:textId="77777777" w:rsidR="00BF6653" w:rsidRPr="00EE51F6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1B604D" w14:textId="77777777" w:rsidR="00BF6653" w:rsidRPr="00EE51F6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4A4D7A" w14:textId="77777777" w:rsidR="00BF6653" w:rsidRPr="00EE51F6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6653" w:rsidRPr="00EE51F6" w14:paraId="43DB108C" w14:textId="77777777" w:rsidTr="003579CE">
        <w:tc>
          <w:tcPr>
            <w:tcW w:w="3978" w:type="dxa"/>
            <w:vAlign w:val="bottom"/>
          </w:tcPr>
          <w:p w14:paraId="03DFB716" w14:textId="05DDBE2A" w:rsidR="00BF6653" w:rsidRPr="00EE51F6" w:rsidRDefault="00BF6653" w:rsidP="00BF6653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B9489A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6BC2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F78D2" w14:textId="77777777" w:rsidR="00BF6653" w:rsidRPr="00EE51F6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0D4AE21D" w14:textId="77777777" w:rsidR="00BF6653" w:rsidRPr="00EE51F6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D13380" w14:textId="77777777" w:rsidR="00BF6653" w:rsidRPr="00EE51F6" w:rsidRDefault="00BF6653" w:rsidP="00367DD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0B17B7B" w14:textId="77777777" w:rsidR="00BF6653" w:rsidRPr="00EE51F6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441D" w:rsidRPr="00EE51F6" w14:paraId="078F9BB5" w14:textId="77777777" w:rsidTr="003579CE">
        <w:tc>
          <w:tcPr>
            <w:tcW w:w="3978" w:type="dxa"/>
            <w:vAlign w:val="bottom"/>
          </w:tcPr>
          <w:p w14:paraId="4616B628" w14:textId="77777777" w:rsidR="0035441D" w:rsidRPr="00EE51F6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14:paraId="7056FA90" w14:textId="789B0852" w:rsidR="0035441D" w:rsidRPr="00EE51F6" w:rsidRDefault="00DD4CE7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</w:t>
            </w:r>
            <w:r w:rsidR="0040760B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861</w:t>
            </w:r>
            <w:r w:rsidR="0040760B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460</w:t>
            </w:r>
          </w:p>
        </w:tc>
        <w:tc>
          <w:tcPr>
            <w:tcW w:w="1354" w:type="dxa"/>
            <w:shd w:val="clear" w:color="auto" w:fill="FAFAFA"/>
          </w:tcPr>
          <w:p w14:paraId="53D764F1" w14:textId="52F66DBA" w:rsidR="0035441D" w:rsidRPr="00EE51F6" w:rsidRDefault="00DD4CE7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</w:t>
            </w:r>
            <w:r w:rsidR="0040760B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554</w:t>
            </w:r>
            <w:r w:rsidR="0040760B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84A7F" w14:textId="69E21159" w:rsidR="0035441D" w:rsidRPr="00EE51F6" w:rsidRDefault="00DD4CE7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BB39AA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176</w:t>
            </w:r>
            <w:r w:rsidR="00BB39AA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684</w:t>
            </w:r>
          </w:p>
        </w:tc>
        <w:tc>
          <w:tcPr>
            <w:tcW w:w="1350" w:type="dxa"/>
            <w:shd w:val="clear" w:color="auto" w:fill="FAFAFA"/>
          </w:tcPr>
          <w:p w14:paraId="355E8E8E" w14:textId="7ADD1537" w:rsidR="0035441D" w:rsidRPr="00EE51F6" w:rsidRDefault="00BB39AA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EE51F6" w14:paraId="4E149C86" w14:textId="77777777" w:rsidTr="003579CE">
        <w:tc>
          <w:tcPr>
            <w:tcW w:w="3978" w:type="dxa"/>
            <w:vAlign w:val="bottom"/>
          </w:tcPr>
          <w:p w14:paraId="2B55121F" w14:textId="77777777" w:rsidR="0035441D" w:rsidRPr="00EE51F6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9A4FEE8" w14:textId="124F89CB" w:rsidR="0035441D" w:rsidRPr="00EE51F6" w:rsidRDefault="00DD4CE7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BF2BFF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523</w:t>
            </w:r>
            <w:r w:rsidR="00BF2BFF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248</w:t>
            </w:r>
          </w:p>
        </w:tc>
        <w:tc>
          <w:tcPr>
            <w:tcW w:w="1354" w:type="dxa"/>
            <w:shd w:val="clear" w:color="auto" w:fill="FAFAFA"/>
          </w:tcPr>
          <w:p w14:paraId="49D40DB5" w14:textId="44A33066" w:rsidR="0035441D" w:rsidRPr="00EE51F6" w:rsidRDefault="00DD4CE7" w:rsidP="005F1F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BF2BFF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794</w:t>
            </w:r>
            <w:r w:rsidR="00BF2BFF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925</w:t>
            </w:r>
          </w:p>
        </w:tc>
        <w:tc>
          <w:tcPr>
            <w:tcW w:w="1440" w:type="dxa"/>
            <w:shd w:val="clear" w:color="auto" w:fill="FAFAFA"/>
          </w:tcPr>
          <w:p w14:paraId="671EA34E" w14:textId="505A68FC" w:rsidR="0035441D" w:rsidRPr="00EE51F6" w:rsidRDefault="00DD4CE7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512</w:t>
            </w:r>
            <w:r w:rsidR="00BF2BFF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469</w:t>
            </w:r>
          </w:p>
        </w:tc>
        <w:tc>
          <w:tcPr>
            <w:tcW w:w="1350" w:type="dxa"/>
            <w:shd w:val="clear" w:color="auto" w:fill="FAFAFA"/>
          </w:tcPr>
          <w:p w14:paraId="1D6BDD47" w14:textId="0B784F4D" w:rsidR="0035441D" w:rsidRPr="00EE51F6" w:rsidRDefault="00DD4CE7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</w:t>
            </w:r>
            <w:r w:rsidR="00BF2BFF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35441D" w:rsidRPr="00EE51F6" w14:paraId="43DA3743" w14:textId="77777777" w:rsidTr="003579CE">
        <w:tc>
          <w:tcPr>
            <w:tcW w:w="3978" w:type="dxa"/>
            <w:vAlign w:val="bottom"/>
          </w:tcPr>
          <w:p w14:paraId="07C58F35" w14:textId="377A8D39" w:rsidR="0035441D" w:rsidRPr="00EE51F6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5C9C"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113A584" w14:textId="30306D89" w:rsidR="0035441D" w:rsidRPr="00EE51F6" w:rsidRDefault="00BF2BFF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162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810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29C19AD0" w14:textId="187A6057" w:rsidR="0035441D" w:rsidRPr="00EE51F6" w:rsidRDefault="00BF2BFF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5CD996" w14:textId="4376EB33" w:rsidR="0035441D" w:rsidRPr="00EE51F6" w:rsidRDefault="00BF2BFF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C13EF90" w14:textId="3F27F737" w:rsidR="0035441D" w:rsidRPr="00EE51F6" w:rsidRDefault="00BF2BFF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EE51F6" w14:paraId="17A30F0E" w14:textId="77777777" w:rsidTr="003579CE">
        <w:tc>
          <w:tcPr>
            <w:tcW w:w="3978" w:type="dxa"/>
            <w:vAlign w:val="bottom"/>
          </w:tcPr>
          <w:p w14:paraId="2586D7EA" w14:textId="77777777" w:rsidR="0035441D" w:rsidRPr="00EE51F6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115E5ED" w14:textId="6C376827" w:rsidR="0035441D" w:rsidRPr="00EE51F6" w:rsidRDefault="00BF2BFF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059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528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00229E9A" w14:textId="3399F647" w:rsidR="0035441D" w:rsidRPr="00EE51F6" w:rsidRDefault="00BF2BFF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696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2B23D4" w14:textId="26C192C7" w:rsidR="0035441D" w:rsidRPr="00EE51F6" w:rsidRDefault="00BF2BFF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927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10A6A76" w14:textId="7B43D7E9" w:rsidR="0035441D" w:rsidRPr="00EE51F6" w:rsidRDefault="00BF2BFF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EE51F6" w14:paraId="222EACE2" w14:textId="77777777" w:rsidTr="003579CE">
        <w:tc>
          <w:tcPr>
            <w:tcW w:w="3978" w:type="dxa"/>
            <w:vAlign w:val="bottom"/>
          </w:tcPr>
          <w:p w14:paraId="65854BEC" w14:textId="77777777" w:rsidR="0035441D" w:rsidRPr="00EE51F6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BE93A5" w14:textId="100BD420" w:rsidR="0035441D" w:rsidRPr="00EE51F6" w:rsidRDefault="00BF2BFF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525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594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3B3304E5" w14:textId="0DA564FF" w:rsidR="0035441D" w:rsidRPr="00EE51F6" w:rsidRDefault="00BF2BFF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763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459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FAADF" w14:textId="77FEBB96" w:rsidR="0035441D" w:rsidRPr="00EE51F6" w:rsidRDefault="00BF2BFF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541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789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E5AF326" w14:textId="74BF0B2A" w:rsidR="0035441D" w:rsidRPr="00EE51F6" w:rsidRDefault="00BF2BFF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EE51F6" w14:paraId="2BB6ACCB" w14:textId="77777777" w:rsidTr="003579CE">
        <w:tc>
          <w:tcPr>
            <w:tcW w:w="3978" w:type="dxa"/>
            <w:vAlign w:val="bottom"/>
          </w:tcPr>
          <w:p w14:paraId="73AB16CA" w14:textId="77777777" w:rsidR="0035441D" w:rsidRPr="00EE51F6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964889" w14:textId="212FB777" w:rsidR="0035441D" w:rsidRPr="00EE51F6" w:rsidRDefault="00DD4CE7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</w:t>
            </w:r>
            <w:r w:rsidR="00BF2BFF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636</w:t>
            </w:r>
            <w:r w:rsidR="00BF2BFF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695AB3" w14:textId="6E772EF7" w:rsidR="0035441D" w:rsidRPr="00EE51F6" w:rsidRDefault="00DD4CE7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="00BF2BFF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584</w:t>
            </w:r>
            <w:r w:rsidR="00BF2BFF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9884D" w14:textId="04008867" w:rsidR="0035441D" w:rsidRPr="00EE51F6" w:rsidRDefault="00DD4CE7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BF2BFF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098</w:t>
            </w:r>
            <w:r w:rsidR="00BF2BFF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ED4CD" w14:textId="5F327B4F" w:rsidR="0035441D" w:rsidRPr="00EE51F6" w:rsidRDefault="00DD4CE7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</w:t>
            </w:r>
            <w:r w:rsidR="00BF2BFF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19047AEB" w14:textId="5E3484FE" w:rsidR="00EF2681" w:rsidRPr="00EE51F6" w:rsidRDefault="00EF2681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EE51F6" w14:paraId="3DFE4500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D5B98B5" w14:textId="68E6DD8E" w:rsidR="00720D1B" w:rsidRPr="00EE51F6" w:rsidRDefault="00DD4CE7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20D1B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5EA9E48B" w14:textId="77777777" w:rsidR="00E37A05" w:rsidRPr="00EE51F6" w:rsidRDefault="00E37A05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701"/>
        <w:gridCol w:w="1701"/>
      </w:tblGrid>
      <w:tr w:rsidR="0099360F" w:rsidRPr="00EE51F6" w14:paraId="0822DE3C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36B196A4" w14:textId="77777777" w:rsidR="003A47E3" w:rsidRPr="00EE51F6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21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ECEBDE" w14:textId="77777777" w:rsidR="003A47E3" w:rsidRPr="00EE51F6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2178C3" w14:textId="77777777" w:rsidR="003A47E3" w:rsidRPr="00EE51F6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360F" w:rsidRPr="00EE51F6" w14:paraId="079CC6E7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3CB44DFB" w14:textId="77777777" w:rsidR="003A47E3" w:rsidRPr="00EE51F6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207A23" w14:textId="77777777" w:rsidR="003A47E3" w:rsidRPr="00EE51F6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4FA7665" w14:textId="77777777" w:rsidR="003A47E3" w:rsidRPr="00EE51F6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360F" w:rsidRPr="00EE51F6" w14:paraId="7FB30533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248746F7" w14:textId="77777777" w:rsidR="003A47E3" w:rsidRPr="00EE51F6" w:rsidRDefault="003A47E3" w:rsidP="00720D1B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4BA2A4C" w14:textId="77777777" w:rsidR="003A47E3" w:rsidRPr="00EE51F6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F5AB22" w14:textId="77777777" w:rsidR="003A47E3" w:rsidRPr="00EE51F6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EE51F6" w14:paraId="7C164771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11DB6B2B" w14:textId="34C7C036" w:rsidR="00F10E47" w:rsidRPr="00EE51F6" w:rsidRDefault="00BF6653" w:rsidP="00A92B13">
            <w:pPr>
              <w:spacing w:before="10" w:after="10"/>
              <w:ind w:right="1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B9489A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6BC2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01" w:type="dxa"/>
            <w:shd w:val="clear" w:color="auto" w:fill="FAFAFA"/>
          </w:tcPr>
          <w:p w14:paraId="29AB0AFE" w14:textId="77777777" w:rsidR="00F10E47" w:rsidRPr="00EE51F6" w:rsidRDefault="00F10E47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1D178DC" w14:textId="77777777" w:rsidR="00F10E47" w:rsidRPr="00EE51F6" w:rsidRDefault="00F10E47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EE51F6" w14:paraId="794FACC4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7DBFAABD" w14:textId="77777777" w:rsidR="00F10E47" w:rsidRPr="00EE51F6" w:rsidRDefault="00F10E47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3D061C0E" w14:textId="21A842F9" w:rsidR="00F10E47" w:rsidRPr="00EE51F6" w:rsidRDefault="00DD4CE7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="002501C0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235</w:t>
            </w:r>
            <w:r w:rsidR="002501C0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937</w:t>
            </w:r>
          </w:p>
        </w:tc>
        <w:tc>
          <w:tcPr>
            <w:tcW w:w="1701" w:type="dxa"/>
            <w:shd w:val="clear" w:color="auto" w:fill="FAFAFA"/>
          </w:tcPr>
          <w:p w14:paraId="2E6F279E" w14:textId="4BBC7C7A" w:rsidR="00F10E47" w:rsidRPr="00EE51F6" w:rsidRDefault="00DD4CE7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2501C0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740</w:t>
            </w:r>
            <w:r w:rsidR="002501C0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496</w:t>
            </w:r>
          </w:p>
        </w:tc>
      </w:tr>
      <w:tr w:rsidR="001024E1" w:rsidRPr="00EE51F6" w14:paraId="63A468F4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00A3C947" w14:textId="77777777" w:rsidR="001024E1" w:rsidRPr="00EE51F6" w:rsidRDefault="001024E1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266D55D4" w14:textId="02612CD3" w:rsidR="001024E1" w:rsidRPr="00EE51F6" w:rsidRDefault="00DD4CE7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="000B30F5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136</w:t>
            </w:r>
            <w:r w:rsidR="000B30F5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587</w:t>
            </w:r>
          </w:p>
        </w:tc>
        <w:tc>
          <w:tcPr>
            <w:tcW w:w="1701" w:type="dxa"/>
            <w:shd w:val="clear" w:color="auto" w:fill="FAFAFA"/>
          </w:tcPr>
          <w:p w14:paraId="4B825FDC" w14:textId="4003E921" w:rsidR="001024E1" w:rsidRPr="00EE51F6" w:rsidRDefault="00DD4CE7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830604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327</w:t>
            </w:r>
            <w:r w:rsidR="00830604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412</w:t>
            </w:r>
          </w:p>
        </w:tc>
      </w:tr>
      <w:tr w:rsidR="00830604" w:rsidRPr="00EE51F6" w14:paraId="40CB0F4C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749041BF" w14:textId="610933AF" w:rsidR="00830604" w:rsidRPr="00EE51F6" w:rsidRDefault="00830604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701" w:type="dxa"/>
            <w:shd w:val="clear" w:color="auto" w:fill="FAFAFA"/>
          </w:tcPr>
          <w:p w14:paraId="5D372E34" w14:textId="7B255BEE" w:rsidR="00830604" w:rsidRPr="00EE51F6" w:rsidRDefault="00DD4CE7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830604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663</w:t>
            </w:r>
            <w:r w:rsidR="00830604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308</w:t>
            </w:r>
          </w:p>
        </w:tc>
        <w:tc>
          <w:tcPr>
            <w:tcW w:w="1701" w:type="dxa"/>
            <w:shd w:val="clear" w:color="auto" w:fill="FAFAFA"/>
          </w:tcPr>
          <w:p w14:paraId="28F4576F" w14:textId="49D684ED" w:rsidR="00830604" w:rsidRPr="00EE51F6" w:rsidRDefault="00830604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9360F" w:rsidRPr="00EE51F6" w14:paraId="013B6228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1562B4EA" w14:textId="77777777" w:rsidR="00FF0644" w:rsidRPr="00EE51F6" w:rsidRDefault="007F5F2F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6C34137" w14:textId="356DDE49" w:rsidR="00FF0644" w:rsidRPr="00EE51F6" w:rsidRDefault="000B30F5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974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036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BA9840B" w14:textId="5EE3FCE2" w:rsidR="00FF0644" w:rsidRPr="00EE51F6" w:rsidRDefault="00830604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008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466</w:t>
            </w:r>
            <w:r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9360F" w:rsidRPr="00EE51F6" w14:paraId="68AA3B89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5E3148EF" w14:textId="77777777" w:rsidR="00FF0644" w:rsidRPr="00EE51F6" w:rsidRDefault="00FF0644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7DFB4" w14:textId="2B323EA0" w:rsidR="00FF0644" w:rsidRPr="00EE51F6" w:rsidRDefault="00DD4CE7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</w:t>
            </w:r>
            <w:r w:rsidR="00830604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061</w:t>
            </w:r>
            <w:r w:rsidR="00830604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DCA64" w14:textId="6F4F134D" w:rsidR="00FF0644" w:rsidRPr="00EE51F6" w:rsidRDefault="00DD4CE7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830604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059</w:t>
            </w:r>
            <w:r w:rsidR="00830604" w:rsidRPr="00EE51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442</w:t>
            </w:r>
          </w:p>
        </w:tc>
      </w:tr>
      <w:bookmarkEnd w:id="21"/>
    </w:tbl>
    <w:p w14:paraId="473D6AB4" w14:textId="77777777" w:rsidR="00A70560" w:rsidRPr="00EE51F6" w:rsidRDefault="0030645C" w:rsidP="00455E1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610" w:rsidRPr="00EE51F6" w14:paraId="170ECD3D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3A2E4C" w14:textId="1E4CE21B" w:rsidR="00820610" w:rsidRPr="00EE51F6" w:rsidRDefault="00DD4CE7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2" w:name="_Hlk142038217"/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20610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610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  <w:r w:rsidR="007360CD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  <w:bookmarkEnd w:id="22"/>
    </w:tbl>
    <w:p w14:paraId="2DE45668" w14:textId="77777777" w:rsidR="00820610" w:rsidRPr="00EE51F6" w:rsidRDefault="00820610" w:rsidP="0082061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134DC" w:rsidRPr="00EE51F6" w14:paraId="206C8043" w14:textId="77777777" w:rsidTr="00546A5C">
        <w:tc>
          <w:tcPr>
            <w:tcW w:w="3686" w:type="dxa"/>
            <w:vAlign w:val="bottom"/>
          </w:tcPr>
          <w:p w14:paraId="2BD3A4EE" w14:textId="77777777" w:rsidR="00F134DC" w:rsidRPr="00EE51F6" w:rsidRDefault="00F134DC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B0D6F" w14:textId="77777777" w:rsidR="00F134DC" w:rsidRPr="00EE51F6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4666" w14:textId="77777777" w:rsidR="00F134DC" w:rsidRPr="00EE51F6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5574" w:rsidRPr="00EE51F6" w14:paraId="166DEC86" w14:textId="77777777" w:rsidTr="00546A5C">
        <w:tc>
          <w:tcPr>
            <w:tcW w:w="3686" w:type="dxa"/>
            <w:vAlign w:val="bottom"/>
          </w:tcPr>
          <w:p w14:paraId="7D814F92" w14:textId="77777777" w:rsidR="006E5574" w:rsidRPr="00EE51F6" w:rsidRDefault="006E5574" w:rsidP="006E5574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68DF2" w14:textId="5739AEF8" w:rsidR="006E5574" w:rsidRPr="00EE51F6" w:rsidRDefault="00DD4CE7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06B23" w14:textId="4D08F1EF" w:rsidR="006E5574" w:rsidRPr="00EE51F6" w:rsidRDefault="00DD4CE7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5574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574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AD89D" w14:textId="1C218DFD" w:rsidR="006E5574" w:rsidRPr="00EE51F6" w:rsidRDefault="00DD4CE7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84A9AB" w14:textId="1231381E" w:rsidR="006E5574" w:rsidRPr="00EE51F6" w:rsidRDefault="00DD4CE7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5574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574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574" w:rsidRPr="00EE51F6" w14:paraId="052F8A3B" w14:textId="77777777" w:rsidTr="00546A5C">
        <w:tc>
          <w:tcPr>
            <w:tcW w:w="3686" w:type="dxa"/>
            <w:vAlign w:val="bottom"/>
          </w:tcPr>
          <w:p w14:paraId="12179DA2" w14:textId="77777777" w:rsidR="006E5574" w:rsidRPr="00EE51F6" w:rsidRDefault="006E5574" w:rsidP="006E5574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07183C" w14:textId="4BF67764" w:rsidR="006E5574" w:rsidRPr="00EE51F6" w:rsidRDefault="006E5574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E397B1B" w14:textId="792D11F9" w:rsidR="006E5574" w:rsidRPr="00EE51F6" w:rsidRDefault="006E5574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E349553" w14:textId="35330808" w:rsidR="006E5574" w:rsidRPr="00EE51F6" w:rsidRDefault="006E5574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25154D1" w14:textId="6C6D12EE" w:rsidR="006E5574" w:rsidRPr="00EE51F6" w:rsidRDefault="006E5574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F5D3A" w:rsidRPr="00EE51F6" w14:paraId="2D595DAD" w14:textId="77777777" w:rsidTr="00546A5C">
        <w:tc>
          <w:tcPr>
            <w:tcW w:w="3686" w:type="dxa"/>
            <w:vAlign w:val="bottom"/>
          </w:tcPr>
          <w:p w14:paraId="0BD6A4AC" w14:textId="77777777" w:rsidR="003F5D3A" w:rsidRPr="00EE51F6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781D89" w14:textId="77777777" w:rsidR="003F5D3A" w:rsidRPr="00EE51F6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11F128" w14:textId="77777777" w:rsidR="003F5D3A" w:rsidRPr="00EE51F6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D5D0D" w14:textId="77777777" w:rsidR="003F5D3A" w:rsidRPr="00EE51F6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7AD8A" w14:textId="77777777" w:rsidR="003F5D3A" w:rsidRPr="00EE51F6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5D3A" w:rsidRPr="00EE51F6" w14:paraId="5E23C9EA" w14:textId="77777777" w:rsidTr="00546A5C">
        <w:tc>
          <w:tcPr>
            <w:tcW w:w="3686" w:type="dxa"/>
            <w:vAlign w:val="bottom"/>
          </w:tcPr>
          <w:p w14:paraId="586B87D1" w14:textId="77777777" w:rsidR="003F5D3A" w:rsidRPr="00EE51F6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65231" w14:textId="77777777" w:rsidR="003F5D3A" w:rsidRPr="00EE51F6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CBDF8B" w14:textId="77777777" w:rsidR="003F5D3A" w:rsidRPr="00EE51F6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BA4BF" w14:textId="77777777" w:rsidR="003F5D3A" w:rsidRPr="00EE51F6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C17A4" w14:textId="77777777" w:rsidR="003F5D3A" w:rsidRPr="00EE51F6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07BA" w:rsidRPr="00EE51F6" w14:paraId="715E8DC8" w14:textId="77777777" w:rsidTr="00E04D00">
        <w:tc>
          <w:tcPr>
            <w:tcW w:w="3686" w:type="dxa"/>
            <w:vAlign w:val="bottom"/>
          </w:tcPr>
          <w:p w14:paraId="1E05FFF5" w14:textId="77777777" w:rsidR="00ED07BA" w:rsidRPr="00EE51F6" w:rsidRDefault="00ED07BA" w:rsidP="00ED07B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92DB2" w14:textId="5D275C78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451D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7451D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9B01C0" w14:textId="7B90F84F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ED07BA" w:rsidRPr="00EE51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 w:rsidR="00ED07BA" w:rsidRPr="00EE51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440" w:type="dxa"/>
            <w:shd w:val="clear" w:color="auto" w:fill="FAFAFA"/>
          </w:tcPr>
          <w:p w14:paraId="309ECE6F" w14:textId="18E03999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51D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7451D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624E31" w14:textId="61AEDC45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D07BA" w:rsidRPr="00EE51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ED07BA" w:rsidRPr="00EE51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</w:tr>
      <w:tr w:rsidR="00ED07BA" w:rsidRPr="00EE51F6" w14:paraId="211FF3E0" w14:textId="77777777" w:rsidTr="00E04D00">
        <w:tc>
          <w:tcPr>
            <w:tcW w:w="3686" w:type="dxa"/>
            <w:vAlign w:val="bottom"/>
          </w:tcPr>
          <w:p w14:paraId="537225A5" w14:textId="77777777" w:rsidR="00ED07BA" w:rsidRPr="00EE51F6" w:rsidRDefault="00ED07BA" w:rsidP="00ED07B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B0BAC" w14:textId="60BFDD90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451D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7451D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BB26D" w14:textId="4E55B472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ED07BA" w:rsidRPr="00EE51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ED07BA" w:rsidRPr="00EE51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1903D8" w14:textId="25A7973C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451D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7451D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5663C" w14:textId="218B05DC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D07BA" w:rsidRPr="00EE51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ED07BA" w:rsidRPr="00EE51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  <w:tr w:rsidR="007B6780" w:rsidRPr="00EE51F6" w14:paraId="5D9A8282" w14:textId="77777777" w:rsidTr="00824DB2">
        <w:tc>
          <w:tcPr>
            <w:tcW w:w="3686" w:type="dxa"/>
            <w:vAlign w:val="bottom"/>
          </w:tcPr>
          <w:p w14:paraId="61DB9750" w14:textId="77777777" w:rsidR="007B6780" w:rsidRPr="00EE51F6" w:rsidRDefault="007B6780" w:rsidP="007B678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8C815" w14:textId="14655172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451D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7451D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0964F" w14:textId="1F5245C7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335E2" w14:textId="1DDA5C14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451D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7451D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6E922" w14:textId="6F84BA07" w:rsidR="007B6780" w:rsidRPr="00EE51F6" w:rsidRDefault="00DD4CE7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0B8DA82C" w14:textId="77777777" w:rsidR="006D0E66" w:rsidRPr="00EE51F6" w:rsidRDefault="006D0E66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794586" w14:textId="77777777" w:rsidR="00F134DC" w:rsidRPr="00EE51F6" w:rsidRDefault="00F134DC" w:rsidP="00B115F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E51F6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B6CFF98" w14:textId="2C693308" w:rsidR="00F134DC" w:rsidRPr="00EE51F6" w:rsidRDefault="00F134DC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61151" w:rsidRPr="00EE51F6" w14:paraId="50D97166" w14:textId="77777777" w:rsidTr="00546A5C">
        <w:trPr>
          <w:trHeight w:val="20"/>
        </w:trPr>
        <w:tc>
          <w:tcPr>
            <w:tcW w:w="5130" w:type="dxa"/>
            <w:vAlign w:val="center"/>
          </w:tcPr>
          <w:p w14:paraId="2F9642DC" w14:textId="77777777" w:rsidR="00061151" w:rsidRPr="00EE51F6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8FC731" w14:textId="77777777" w:rsidR="00061151" w:rsidRPr="00EE51F6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ข้อมูลทางการเงินรวม</w:t>
            </w:r>
          </w:p>
        </w:tc>
      </w:tr>
      <w:tr w:rsidR="00061151" w:rsidRPr="00EE51F6" w14:paraId="3AA750CD" w14:textId="77777777" w:rsidTr="00546A5C">
        <w:trPr>
          <w:trHeight w:val="20"/>
        </w:trPr>
        <w:tc>
          <w:tcPr>
            <w:tcW w:w="5130" w:type="dxa"/>
            <w:vAlign w:val="center"/>
          </w:tcPr>
          <w:p w14:paraId="40E044A6" w14:textId="77777777" w:rsidR="00061151" w:rsidRPr="00EE51F6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6B67209" w14:textId="77777777" w:rsidR="00061151" w:rsidRPr="00EE51F6" w:rsidRDefault="00061151" w:rsidP="00B738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041CC63" w14:textId="77777777" w:rsidR="00061151" w:rsidRPr="00EE51F6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074ADB65" w14:textId="77777777" w:rsidR="00061151" w:rsidRPr="00EE51F6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DCF549B" w14:textId="77777777" w:rsidR="00061151" w:rsidRPr="00EE51F6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75EDB0DF" w14:textId="77777777" w:rsidR="00061151" w:rsidRPr="00EE51F6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EE51F6" w14:paraId="382376EE" w14:textId="77777777" w:rsidTr="00546A5C">
        <w:trPr>
          <w:trHeight w:val="20"/>
        </w:trPr>
        <w:tc>
          <w:tcPr>
            <w:tcW w:w="5130" w:type="dxa"/>
            <w:vAlign w:val="center"/>
          </w:tcPr>
          <w:p w14:paraId="3FD390A1" w14:textId="77777777" w:rsidR="00954819" w:rsidRPr="00EE51F6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604742" w14:textId="77777777" w:rsidR="00954819" w:rsidRPr="00EE51F6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A6F7E" w14:textId="77777777" w:rsidR="00954819" w:rsidRPr="00EE51F6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3F74F" w14:textId="77777777" w:rsidR="00954819" w:rsidRPr="00EE51F6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EE51F6" w14:paraId="77A3958A" w14:textId="77777777" w:rsidTr="000D1ACF">
        <w:trPr>
          <w:trHeight w:val="62"/>
        </w:trPr>
        <w:tc>
          <w:tcPr>
            <w:tcW w:w="5130" w:type="dxa"/>
            <w:shd w:val="clear" w:color="auto" w:fill="auto"/>
            <w:vAlign w:val="center"/>
          </w:tcPr>
          <w:p w14:paraId="43964B26" w14:textId="77777777" w:rsidR="00061151" w:rsidRPr="00EE51F6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CDBD9A" w14:textId="77777777" w:rsidR="00061151" w:rsidRPr="00EE51F6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EFC41E" w14:textId="77777777" w:rsidR="00061151" w:rsidRPr="00EE51F6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438073" w14:textId="77777777" w:rsidR="00061151" w:rsidRPr="00EE51F6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EE51F6" w14:paraId="4EFB8B6C" w14:textId="77777777" w:rsidTr="00546A5C">
        <w:trPr>
          <w:trHeight w:val="20"/>
        </w:trPr>
        <w:tc>
          <w:tcPr>
            <w:tcW w:w="5130" w:type="dxa"/>
          </w:tcPr>
          <w:p w14:paraId="5971697E" w14:textId="2AE87BE0" w:rsidR="00E808C5" w:rsidRPr="00EE51F6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6EE8FA16" w14:textId="563AE6A7" w:rsidR="00E808C5" w:rsidRPr="00EE51F6" w:rsidRDefault="00DD4CE7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55E18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455E18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40" w:type="dxa"/>
            <w:shd w:val="clear" w:color="auto" w:fill="FAFAFA"/>
          </w:tcPr>
          <w:p w14:paraId="7ACF0CBC" w14:textId="5753AA6D" w:rsidR="00E808C5" w:rsidRPr="00EE51F6" w:rsidRDefault="00455E18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28741E" w14:textId="73AAD574" w:rsidR="00E808C5" w:rsidRPr="00EE51F6" w:rsidRDefault="00DD4CE7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55E18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455E18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E808C5" w:rsidRPr="00EE51F6" w14:paraId="662B4D02" w14:textId="77777777" w:rsidTr="00546A5C">
        <w:trPr>
          <w:trHeight w:val="20"/>
        </w:trPr>
        <w:tc>
          <w:tcPr>
            <w:tcW w:w="5130" w:type="dxa"/>
          </w:tcPr>
          <w:p w14:paraId="23209710" w14:textId="77777777" w:rsidR="00E808C5" w:rsidRPr="00EE51F6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344FF8B6" w14:textId="77777777" w:rsidR="00E808C5" w:rsidRPr="00EE51F6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0524EC" w14:textId="77777777" w:rsidR="00E808C5" w:rsidRPr="00EE51F6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F666487" w14:textId="77777777" w:rsidR="00E808C5" w:rsidRPr="00EE51F6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EE51F6" w14:paraId="4B94CD1C" w14:textId="77777777" w:rsidTr="00546A5C">
        <w:trPr>
          <w:trHeight w:val="20"/>
        </w:trPr>
        <w:tc>
          <w:tcPr>
            <w:tcW w:w="5130" w:type="dxa"/>
          </w:tcPr>
          <w:p w14:paraId="263627E2" w14:textId="77777777" w:rsidR="00E808C5" w:rsidRPr="00EE51F6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06A4E0FF" w14:textId="141B1CC4" w:rsidR="00E808C5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896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988</w:t>
            </w:r>
          </w:p>
        </w:tc>
        <w:tc>
          <w:tcPr>
            <w:tcW w:w="1440" w:type="dxa"/>
            <w:shd w:val="clear" w:color="auto" w:fill="FAFAFA"/>
          </w:tcPr>
          <w:p w14:paraId="7E584C95" w14:textId="67A63B2D" w:rsidR="00E808C5" w:rsidRPr="00EE51F6" w:rsidRDefault="00AA69D6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977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508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7EE7F1" w14:textId="08FC08AC" w:rsidR="00E808C5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919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480</w:t>
            </w:r>
          </w:p>
        </w:tc>
      </w:tr>
      <w:tr w:rsidR="00E808C5" w:rsidRPr="00EE51F6" w14:paraId="1EF8C228" w14:textId="77777777" w:rsidTr="00546A5C">
        <w:trPr>
          <w:trHeight w:val="20"/>
        </w:trPr>
        <w:tc>
          <w:tcPr>
            <w:tcW w:w="5130" w:type="dxa"/>
          </w:tcPr>
          <w:p w14:paraId="268D8CBB" w14:textId="77777777" w:rsidR="00E808C5" w:rsidRPr="00EE51F6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1F5CA872" w14:textId="4D06C92B" w:rsidR="00E808C5" w:rsidRPr="00EE51F6" w:rsidRDefault="00AA69D6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B6CDF8" w14:textId="5EB2C2E3" w:rsidR="00E808C5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427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14:paraId="4008718B" w14:textId="020655BE" w:rsidR="00E808C5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427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506</w:t>
            </w:r>
          </w:p>
        </w:tc>
      </w:tr>
      <w:tr w:rsidR="00E808C5" w:rsidRPr="00EE51F6" w14:paraId="1A0533FB" w14:textId="77777777" w:rsidTr="00546A5C">
        <w:trPr>
          <w:trHeight w:val="20"/>
        </w:trPr>
        <w:tc>
          <w:tcPr>
            <w:tcW w:w="5130" w:type="dxa"/>
          </w:tcPr>
          <w:p w14:paraId="483D3825" w14:textId="77777777" w:rsidR="00E808C5" w:rsidRPr="00EE51F6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6F9FC572" w14:textId="77777777" w:rsidR="00E808C5" w:rsidRPr="00EE51F6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F6696BB" w14:textId="77777777" w:rsidR="00E808C5" w:rsidRPr="00EE51F6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B1688F" w14:textId="77777777" w:rsidR="00E808C5" w:rsidRPr="00EE51F6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EE51F6" w14:paraId="5A3C099B" w14:textId="77777777" w:rsidTr="00546A5C">
        <w:trPr>
          <w:trHeight w:val="20"/>
        </w:trPr>
        <w:tc>
          <w:tcPr>
            <w:tcW w:w="5130" w:type="dxa"/>
          </w:tcPr>
          <w:p w14:paraId="480AC363" w14:textId="77777777" w:rsidR="00E808C5" w:rsidRPr="00EE51F6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FAFAFA"/>
          </w:tcPr>
          <w:p w14:paraId="5FF69124" w14:textId="4A7BC6CE" w:rsidR="00E808C5" w:rsidRPr="00EE51F6" w:rsidRDefault="00AA69D6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993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080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2B0CAA" w14:textId="46E33BD1" w:rsidR="00E808C5" w:rsidRPr="00EE51F6" w:rsidRDefault="00AA69D6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427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506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B918F87" w14:textId="0F19937D" w:rsidR="00E808C5" w:rsidRPr="00EE51F6" w:rsidRDefault="00AA69D6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420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586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AA69D6" w:rsidRPr="00EE51F6" w14:paraId="3C3E44AF" w14:textId="77777777" w:rsidTr="00546A5C">
        <w:trPr>
          <w:trHeight w:val="20"/>
        </w:trPr>
        <w:tc>
          <w:tcPr>
            <w:tcW w:w="5130" w:type="dxa"/>
          </w:tcPr>
          <w:p w14:paraId="50C57DBA" w14:textId="7A51F0EC" w:rsidR="00AA69D6" w:rsidRPr="00EE51F6" w:rsidRDefault="00AA69D6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43751872" w14:textId="0C047A8F" w:rsidR="00AA69D6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110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259</w:t>
            </w:r>
          </w:p>
        </w:tc>
        <w:tc>
          <w:tcPr>
            <w:tcW w:w="1440" w:type="dxa"/>
            <w:shd w:val="clear" w:color="auto" w:fill="FAFAFA"/>
          </w:tcPr>
          <w:p w14:paraId="7E379903" w14:textId="77FE81B5" w:rsidR="00AA69D6" w:rsidRPr="00EE51F6" w:rsidRDefault="00AA69D6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F612DC" w14:textId="4C6BFDD8" w:rsidR="00AA69D6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110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259</w:t>
            </w:r>
          </w:p>
        </w:tc>
      </w:tr>
      <w:tr w:rsidR="00E808C5" w:rsidRPr="00EE51F6" w14:paraId="1E4447D3" w14:textId="77777777" w:rsidTr="00546A5C">
        <w:trPr>
          <w:trHeight w:val="20"/>
        </w:trPr>
        <w:tc>
          <w:tcPr>
            <w:tcW w:w="5130" w:type="dxa"/>
          </w:tcPr>
          <w:p w14:paraId="015EB0DF" w14:textId="52A8A82B" w:rsidR="00E808C5" w:rsidRPr="00EE51F6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="00853AC3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53AC3"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กันยายน</w:t>
            </w:r>
            <w:r w:rsidR="00B9489A"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พ.ศ. 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41A2E" w14:textId="30656E7B" w:rsidR="00E808C5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165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D0EE9" w14:textId="0DE20E09" w:rsidR="00E808C5" w:rsidRPr="00EE51F6" w:rsidRDefault="00AA69D6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469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410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1C877" w14:textId="44151195" w:rsidR="00E808C5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696</w:t>
            </w:r>
            <w:r w:rsidR="00AA69D6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066</w:t>
            </w:r>
          </w:p>
        </w:tc>
      </w:tr>
    </w:tbl>
    <w:p w14:paraId="3C840570" w14:textId="4ECCC6A1" w:rsidR="007360CD" w:rsidRPr="00EE51F6" w:rsidRDefault="002C42E6" w:rsidP="007360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718C" w:rsidRPr="00EE51F6" w14:paraId="53449B4C" w14:textId="77777777" w:rsidTr="00C84A9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1AF563" w14:textId="65362327" w:rsidR="00D9718C" w:rsidRPr="00EE51F6" w:rsidRDefault="00DD4CE7" w:rsidP="00C84A9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9718C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718C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  <w:r w:rsidR="00D9718C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9718C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D9718C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20ECFD9C" w14:textId="77777777" w:rsidR="00D9718C" w:rsidRPr="00EE51F6" w:rsidRDefault="00D9718C" w:rsidP="007360C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61151" w:rsidRPr="00EE51F6" w14:paraId="69237E58" w14:textId="77777777" w:rsidTr="002C23F0">
        <w:tc>
          <w:tcPr>
            <w:tcW w:w="5130" w:type="dxa"/>
            <w:vAlign w:val="center"/>
          </w:tcPr>
          <w:p w14:paraId="0E606444" w14:textId="77777777" w:rsidR="00061151" w:rsidRPr="00EE51F6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F34179" w14:textId="77777777" w:rsidR="00061151" w:rsidRPr="00EE51F6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ข้อมูลทางการเงินเฉพาะกิจการ</w:t>
            </w:r>
          </w:p>
        </w:tc>
      </w:tr>
      <w:tr w:rsidR="00061151" w:rsidRPr="00EE51F6" w14:paraId="512D1E16" w14:textId="77777777" w:rsidTr="002C23F0">
        <w:tc>
          <w:tcPr>
            <w:tcW w:w="5130" w:type="dxa"/>
            <w:vAlign w:val="center"/>
          </w:tcPr>
          <w:p w14:paraId="11B2E970" w14:textId="77777777" w:rsidR="00061151" w:rsidRPr="00EE51F6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7B21DA5" w14:textId="77777777" w:rsidR="00061151" w:rsidRPr="00EE51F6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14:paraId="27280003" w14:textId="77777777" w:rsidR="00061151" w:rsidRPr="00EE51F6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49527FD" w14:textId="77777777" w:rsidR="00061151" w:rsidRPr="00EE51F6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292BF7E4" w14:textId="77777777" w:rsidR="00061151" w:rsidRPr="00EE51F6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6D1BDA6" w14:textId="77777777" w:rsidR="00061151" w:rsidRPr="00EE51F6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0765384A" w14:textId="77777777" w:rsidR="00061151" w:rsidRPr="00EE51F6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EE51F6" w14:paraId="41236E82" w14:textId="77777777" w:rsidTr="002C23F0">
        <w:tc>
          <w:tcPr>
            <w:tcW w:w="5130" w:type="dxa"/>
            <w:vAlign w:val="center"/>
          </w:tcPr>
          <w:p w14:paraId="4AE81C77" w14:textId="77777777" w:rsidR="00954819" w:rsidRPr="00EE51F6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8DF57" w14:textId="77777777" w:rsidR="00954819" w:rsidRPr="00EE51F6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CEBD8" w14:textId="77777777" w:rsidR="00954819" w:rsidRPr="00EE51F6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B06BC7" w14:textId="77777777" w:rsidR="00954819" w:rsidRPr="00EE51F6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EE51F6" w14:paraId="6FF4E538" w14:textId="77777777" w:rsidTr="002C23F0">
        <w:tc>
          <w:tcPr>
            <w:tcW w:w="5130" w:type="dxa"/>
            <w:vAlign w:val="center"/>
          </w:tcPr>
          <w:p w14:paraId="07535A6E" w14:textId="77777777" w:rsidR="00061151" w:rsidRPr="00EE51F6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C0E256" w14:textId="77777777" w:rsidR="00061151" w:rsidRPr="00EE51F6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B7D5CF" w14:textId="77777777" w:rsidR="00061151" w:rsidRPr="00EE51F6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92347F" w14:textId="77777777" w:rsidR="00061151" w:rsidRPr="00EE51F6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EE51F6" w14:paraId="5C12A61D" w14:textId="77777777" w:rsidTr="002C23F0">
        <w:tc>
          <w:tcPr>
            <w:tcW w:w="5130" w:type="dxa"/>
          </w:tcPr>
          <w:p w14:paraId="5E08B40B" w14:textId="5288B358" w:rsidR="00E808C5" w:rsidRPr="00EE51F6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0EEFF260" w14:textId="538D5093" w:rsidR="00E808C5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455E18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909</w:t>
            </w:r>
            <w:r w:rsidR="00455E18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019</w:t>
            </w:r>
          </w:p>
        </w:tc>
        <w:tc>
          <w:tcPr>
            <w:tcW w:w="1440" w:type="dxa"/>
            <w:shd w:val="clear" w:color="auto" w:fill="FAFAFA"/>
          </w:tcPr>
          <w:p w14:paraId="26320154" w14:textId="42F20046" w:rsidR="00E808C5" w:rsidRPr="00EE51F6" w:rsidRDefault="00455E1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776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039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69ACAF" w14:textId="00DD2C28" w:rsidR="00E808C5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455E18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  <w:r w:rsidR="00455E18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980</w:t>
            </w:r>
          </w:p>
        </w:tc>
      </w:tr>
      <w:tr w:rsidR="00E808C5" w:rsidRPr="00EE51F6" w14:paraId="50F4A2A9" w14:textId="77777777" w:rsidTr="002C23F0">
        <w:tc>
          <w:tcPr>
            <w:tcW w:w="5130" w:type="dxa"/>
          </w:tcPr>
          <w:p w14:paraId="527B9FFE" w14:textId="77777777" w:rsidR="00E808C5" w:rsidRPr="00EE51F6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BB5BDF8" w14:textId="77777777" w:rsidR="00E808C5" w:rsidRPr="00EE51F6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645C61C" w14:textId="77777777" w:rsidR="00E808C5" w:rsidRPr="00EE51F6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DCDF31E" w14:textId="77777777" w:rsidR="00E808C5" w:rsidRPr="00EE51F6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55E18" w:rsidRPr="00EE51F6" w14:paraId="1102D3A0" w14:textId="77777777" w:rsidTr="002C23F0">
        <w:tc>
          <w:tcPr>
            <w:tcW w:w="5130" w:type="dxa"/>
          </w:tcPr>
          <w:p w14:paraId="6B044BAB" w14:textId="24488551" w:rsidR="00455E18" w:rsidRPr="00EE51F6" w:rsidRDefault="00455E18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1ED7DCEE" w14:textId="019D7356" w:rsidR="00455E18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7451D2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523</w:t>
            </w:r>
            <w:r w:rsidR="007451D2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440" w:type="dxa"/>
            <w:shd w:val="clear" w:color="auto" w:fill="FAFAFA"/>
          </w:tcPr>
          <w:p w14:paraId="5A434909" w14:textId="52C072DB" w:rsidR="00455E18" w:rsidRPr="00EE51F6" w:rsidRDefault="000F5C4F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216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733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55CF69" w14:textId="54D740B8" w:rsidR="00455E18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0F5C4F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306</w:t>
            </w:r>
            <w:r w:rsidR="000F5C4F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777</w:t>
            </w:r>
          </w:p>
        </w:tc>
      </w:tr>
      <w:tr w:rsidR="00E808C5" w:rsidRPr="00EE51F6" w14:paraId="0C2CD455" w14:textId="77777777" w:rsidTr="002C23F0">
        <w:tc>
          <w:tcPr>
            <w:tcW w:w="5130" w:type="dxa"/>
          </w:tcPr>
          <w:p w14:paraId="5411024A" w14:textId="77777777" w:rsidR="00E808C5" w:rsidRPr="00EE51F6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2B91A301" w14:textId="4A73A622" w:rsidR="00E808C5" w:rsidRPr="00EE51F6" w:rsidRDefault="007451D2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273A34" w14:textId="7F4DF817" w:rsidR="00E808C5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414</w:t>
            </w:r>
            <w:r w:rsidR="000F5C4F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895</w:t>
            </w:r>
          </w:p>
        </w:tc>
        <w:tc>
          <w:tcPr>
            <w:tcW w:w="1440" w:type="dxa"/>
            <w:shd w:val="clear" w:color="auto" w:fill="FAFAFA"/>
          </w:tcPr>
          <w:p w14:paraId="34F09264" w14:textId="6CF88609" w:rsidR="00E808C5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414</w:t>
            </w:r>
            <w:r w:rsidR="000F5C4F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895</w:t>
            </w:r>
          </w:p>
        </w:tc>
      </w:tr>
      <w:tr w:rsidR="00E808C5" w:rsidRPr="00EE51F6" w14:paraId="30A3C599" w14:textId="77777777" w:rsidTr="002C23F0">
        <w:tc>
          <w:tcPr>
            <w:tcW w:w="5130" w:type="dxa"/>
          </w:tcPr>
          <w:p w14:paraId="2EDA77BA" w14:textId="77777777" w:rsidR="00E808C5" w:rsidRPr="00EE51F6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0E2FF2EA" w14:textId="77777777" w:rsidR="00E808C5" w:rsidRPr="00EE51F6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086B467" w14:textId="77777777" w:rsidR="00E808C5" w:rsidRPr="00EE51F6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C3B281" w14:textId="6A3EECBF" w:rsidR="00E808C5" w:rsidRPr="00EE51F6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EE51F6" w14:paraId="04720B41" w14:textId="77777777" w:rsidTr="002C23F0">
        <w:tc>
          <w:tcPr>
            <w:tcW w:w="5130" w:type="dxa"/>
          </w:tcPr>
          <w:p w14:paraId="77BE0A82" w14:textId="77777777" w:rsidR="00E808C5" w:rsidRPr="00EE51F6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A620A6" w14:textId="1405056F" w:rsidR="00E808C5" w:rsidRPr="00EE51F6" w:rsidRDefault="000F5C4F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917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783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3F713A" w14:textId="75AC084F" w:rsidR="00E808C5" w:rsidRPr="00EE51F6" w:rsidRDefault="000F5C4F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414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895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76747" w14:textId="6AC74BAC" w:rsidR="00E808C5" w:rsidRPr="00EE51F6" w:rsidRDefault="000F5C4F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332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678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08C5" w:rsidRPr="00EE51F6" w14:paraId="10F0E121" w14:textId="77777777" w:rsidTr="002C23F0">
        <w:tc>
          <w:tcPr>
            <w:tcW w:w="5130" w:type="dxa"/>
          </w:tcPr>
          <w:p w14:paraId="262664DA" w14:textId="296ED448" w:rsidR="00E808C5" w:rsidRPr="00EE51F6" w:rsidRDefault="003F5D3A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="00853AC3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853AC3"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กันยายน</w:t>
            </w:r>
            <w:r w:rsidR="00B9489A"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6E5574" w:rsidRPr="00EE51F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พ.ศ. 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7C76E" w14:textId="7D97FC41" w:rsidR="00E808C5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0F5C4F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514</w:t>
            </w:r>
            <w:r w:rsidR="000F5C4F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A7E56" w14:textId="2298039E" w:rsidR="00E808C5" w:rsidRPr="00EE51F6" w:rsidRDefault="000F5C4F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992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D4CE7"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772</w:t>
            </w:r>
            <w:r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D65A3" w14:textId="01AED617" w:rsidR="00E808C5" w:rsidRPr="00EE51F6" w:rsidRDefault="00DD4CE7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0F5C4F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521</w:t>
            </w:r>
            <w:r w:rsidR="000F5C4F" w:rsidRPr="00EE51F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D4C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974</w:t>
            </w:r>
          </w:p>
        </w:tc>
      </w:tr>
    </w:tbl>
    <w:p w14:paraId="32003348" w14:textId="76AD3221" w:rsidR="00E808C5" w:rsidRPr="00EE51F6" w:rsidRDefault="00E808C5" w:rsidP="006337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711354" w14:textId="1A7D9572" w:rsidR="00F134DC" w:rsidRPr="00EE51F6" w:rsidRDefault="00550576" w:rsidP="0013141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DD4CE7" w:rsidRPr="00DD4CE7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30</w:t>
      </w:r>
      <w:r w:rsidR="00853AC3" w:rsidRPr="00EE51F6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="00853AC3" w:rsidRPr="00EE51F6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กันยายน</w:t>
      </w:r>
      <w:r w:rsidR="00B9489A" w:rsidRPr="00EE51F6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="00306BC2"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061151" w:rsidRPr="00EE51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ร้อยละ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5</w:t>
      </w:r>
      <w:r w:rsidR="00C22544" w:rsidRPr="00EE51F6">
        <w:rPr>
          <w:rFonts w:ascii="Browallia New" w:hAnsi="Browallia New" w:cs="Browallia New"/>
          <w:spacing w:val="-6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13</w:t>
      </w:r>
      <w:r w:rsidR="00F43112" w:rsidRPr="00EE51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ร้อยละ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8</w:t>
      </w:r>
      <w:r w:rsidR="00C22544" w:rsidRPr="00EE51F6">
        <w:rPr>
          <w:rFonts w:ascii="Browallia New" w:hAnsi="Browallia New" w:cs="Browallia New"/>
          <w:spacing w:val="-6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88</w:t>
      </w:r>
    </w:p>
    <w:p w14:paraId="4A37063C" w14:textId="1049FF3A" w:rsidR="001D38AA" w:rsidRPr="00EE51F6" w:rsidRDefault="001D38AA" w:rsidP="006337F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454A" w:rsidRPr="00EE51F6" w14:paraId="1FE3E899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5B0537" w14:textId="542C1F11" w:rsidR="003A454A" w:rsidRPr="00EE51F6" w:rsidRDefault="00DD4CE7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3" w:name="_Hlk78213789"/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3A454A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454A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23"/>
    </w:tbl>
    <w:p w14:paraId="055EF25A" w14:textId="77777777" w:rsidR="003A454A" w:rsidRPr="00EE51F6" w:rsidRDefault="003A454A" w:rsidP="003A454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477F53" w14:textId="7D91AED7" w:rsidR="0018445F" w:rsidRPr="00EE51F6" w:rsidRDefault="0018445F" w:rsidP="0018445F">
      <w:pPr>
        <w:jc w:val="thaiDistribute"/>
        <w:rPr>
          <w:rFonts w:ascii="Browallia New" w:eastAsia="Malgun Gothic" w:hAnsi="Browallia New" w:cs="Browallia New"/>
          <w:sz w:val="26"/>
          <w:szCs w:val="26"/>
          <w:cs/>
          <w:lang w:eastAsia="th-TH"/>
        </w:rPr>
      </w:pPr>
      <w:r w:rsidRPr="00EE51F6">
        <w:rPr>
          <w:rFonts w:ascii="Browallia New" w:eastAsia="Malgun Gothic" w:hAnsi="Browallia New" w:cs="Browallia New"/>
          <w:sz w:val="26"/>
          <w:szCs w:val="26"/>
          <w:cs/>
          <w:lang w:val="en-US" w:eastAsia="th-TH"/>
        </w:rPr>
        <w:t>ภาษีเงินได้สำหรับงวด</w:t>
      </w:r>
      <w:r w:rsidR="00853AC3" w:rsidRPr="00EE51F6">
        <w:rPr>
          <w:rFonts w:ascii="Browallia New" w:eastAsia="Malgun Gothic" w:hAnsi="Browallia New" w:cs="Browallia New"/>
          <w:sz w:val="26"/>
          <w:szCs w:val="26"/>
          <w:cs/>
          <w:lang w:val="en-US" w:eastAsia="th-TH"/>
        </w:rPr>
        <w:t>เก้าเดือน</w:t>
      </w:r>
      <w:r w:rsidRPr="00EE51F6">
        <w:rPr>
          <w:rFonts w:ascii="Browallia New" w:eastAsia="Malgun Gothic" w:hAnsi="Browallia New" w:cs="Browallia New"/>
          <w:sz w:val="26"/>
          <w:szCs w:val="26"/>
          <w:cs/>
          <w:lang w:val="en-US" w:eastAsia="th-TH"/>
        </w:rPr>
        <w:t xml:space="preserve">สิ้นสุดวันที่ </w:t>
      </w:r>
      <w:r w:rsidR="00DD4CE7" w:rsidRPr="00DD4CE7">
        <w:rPr>
          <w:rFonts w:ascii="Browallia New" w:eastAsia="Malgun Gothic" w:hAnsi="Browallia New" w:cs="Browallia New"/>
          <w:sz w:val="26"/>
          <w:szCs w:val="26"/>
          <w:lang w:eastAsia="th-TH"/>
        </w:rPr>
        <w:t>30</w:t>
      </w:r>
      <w:r w:rsidR="00853AC3" w:rsidRPr="00EE51F6">
        <w:rPr>
          <w:rFonts w:ascii="Browallia New" w:eastAsia="Malgun Gothic" w:hAnsi="Browallia New" w:cs="Browallia New"/>
          <w:sz w:val="26"/>
          <w:szCs w:val="26"/>
          <w:lang w:eastAsia="th-TH"/>
        </w:rPr>
        <w:t xml:space="preserve"> </w:t>
      </w:r>
      <w:r w:rsidR="00853AC3" w:rsidRPr="00EE51F6">
        <w:rPr>
          <w:rFonts w:ascii="Browallia New" w:eastAsia="Malgun Gothic" w:hAnsi="Browallia New" w:cs="Browallia New"/>
          <w:sz w:val="26"/>
          <w:szCs w:val="26"/>
          <w:cs/>
          <w:lang w:eastAsia="th-TH"/>
        </w:rPr>
        <w:t>กันยายน</w:t>
      </w:r>
      <w:r w:rsidR="00B9489A" w:rsidRPr="00EE51F6">
        <w:rPr>
          <w:rFonts w:ascii="Browallia New" w:eastAsia="Malgun Gothic" w:hAnsi="Browallia New" w:cs="Browallia New"/>
          <w:sz w:val="26"/>
          <w:szCs w:val="26"/>
          <w:cs/>
          <w:lang w:eastAsia="th-TH"/>
        </w:rPr>
        <w:t xml:space="preserve"> </w:t>
      </w:r>
      <w:r w:rsidRPr="00EE51F6">
        <w:rPr>
          <w:rFonts w:ascii="Browallia New" w:eastAsia="Malgun Gothic" w:hAnsi="Browallia New" w:cs="Browallia New"/>
          <w:sz w:val="26"/>
          <w:szCs w:val="26"/>
          <w:cs/>
          <w:lang w:eastAsia="th-TH"/>
        </w:rPr>
        <w:t xml:space="preserve">พ.ศ. </w:t>
      </w:r>
      <w:r w:rsidR="00DD4CE7" w:rsidRPr="00DD4CE7">
        <w:rPr>
          <w:rFonts w:ascii="Browallia New" w:eastAsia="Malgun Gothic" w:hAnsi="Browallia New" w:cs="Browallia New"/>
          <w:sz w:val="26"/>
          <w:szCs w:val="26"/>
          <w:lang w:eastAsia="th-TH"/>
        </w:rPr>
        <w:t>2566</w:t>
      </w:r>
      <w:r w:rsidRPr="00EE51F6">
        <w:rPr>
          <w:rFonts w:ascii="Browallia New" w:eastAsia="Malgun Gothic" w:hAnsi="Browallia New" w:cs="Browallia New"/>
          <w:sz w:val="26"/>
          <w:szCs w:val="26"/>
          <w:cs/>
          <w:lang w:val="en-US" w:eastAsia="th-TH"/>
        </w:rPr>
        <w:t xml:space="preserve"> และ </w:t>
      </w:r>
      <w:r w:rsidRPr="00EE51F6">
        <w:rPr>
          <w:rFonts w:ascii="Browallia New" w:eastAsia="Malgun Gothic" w:hAnsi="Browallia New" w:cs="Browallia New"/>
          <w:sz w:val="26"/>
          <w:szCs w:val="26"/>
          <w:cs/>
          <w:lang w:eastAsia="th-TH"/>
        </w:rPr>
        <w:t xml:space="preserve">พ.ศ. </w:t>
      </w:r>
      <w:r w:rsidR="00DD4CE7" w:rsidRPr="00DD4CE7">
        <w:rPr>
          <w:rFonts w:ascii="Browallia New" w:eastAsia="Malgun Gothic" w:hAnsi="Browallia New" w:cs="Browallia New"/>
          <w:sz w:val="26"/>
          <w:szCs w:val="26"/>
          <w:lang w:eastAsia="th-TH"/>
        </w:rPr>
        <w:t>2565</w:t>
      </w:r>
      <w:r w:rsidRPr="00EE51F6">
        <w:rPr>
          <w:rFonts w:ascii="Browallia New" w:eastAsia="Malgun Gothic" w:hAnsi="Browallia New" w:cs="Browallia New"/>
          <w:sz w:val="26"/>
          <w:szCs w:val="26"/>
          <w:cs/>
          <w:lang w:val="en-US" w:eastAsia="th-TH"/>
        </w:rPr>
        <w:t xml:space="preserve"> มีดังนี้</w:t>
      </w:r>
    </w:p>
    <w:p w14:paraId="6FEC58D5" w14:textId="77777777" w:rsidR="0018445F" w:rsidRPr="00EE51F6" w:rsidRDefault="0018445F" w:rsidP="0018445F">
      <w:pPr>
        <w:jc w:val="thaiDistribute"/>
        <w:rPr>
          <w:rFonts w:ascii="Browallia New" w:eastAsia="Malgun Gothic" w:hAnsi="Browallia New" w:cs="Browallia New"/>
          <w:sz w:val="26"/>
          <w:szCs w:val="26"/>
          <w:lang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8445F" w:rsidRPr="00EE51F6" w14:paraId="063797B3" w14:textId="77777777" w:rsidTr="000A2A70">
        <w:tc>
          <w:tcPr>
            <w:tcW w:w="3715" w:type="dxa"/>
            <w:vAlign w:val="bottom"/>
          </w:tcPr>
          <w:p w14:paraId="5918E0BC" w14:textId="77777777" w:rsidR="0018445F" w:rsidRPr="00EE51F6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261CB" w14:textId="77777777" w:rsidR="0018445F" w:rsidRPr="00EE51F6" w:rsidRDefault="0018445F" w:rsidP="0018445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E65E4" w14:textId="77777777" w:rsidR="0018445F" w:rsidRPr="00EE51F6" w:rsidRDefault="0018445F" w:rsidP="0018445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18445F" w:rsidRPr="00EE51F6" w14:paraId="27D573E7" w14:textId="77777777" w:rsidTr="000A2A70">
        <w:tc>
          <w:tcPr>
            <w:tcW w:w="3715" w:type="dxa"/>
            <w:vAlign w:val="bottom"/>
          </w:tcPr>
          <w:p w14:paraId="1DC36687" w14:textId="77777777" w:rsidR="0018445F" w:rsidRPr="00EE51F6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41065D" w14:textId="3EFD59F2" w:rsidR="0018445F" w:rsidRPr="00EE51F6" w:rsidRDefault="00DD4CE7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30</w:t>
            </w:r>
            <w:r w:rsidR="00853AC3"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853AC3"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E1CFB" w14:textId="2E733654" w:rsidR="0018445F" w:rsidRPr="00EE51F6" w:rsidRDefault="00DD4CE7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30</w:t>
            </w:r>
            <w:r w:rsidR="00853AC3"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853AC3"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A765D" w14:textId="08578CBF" w:rsidR="0018445F" w:rsidRPr="00EE51F6" w:rsidRDefault="00DD4CE7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30</w:t>
            </w:r>
            <w:r w:rsidR="00853AC3"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853AC3"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BBBEF" w14:textId="3FD7360D" w:rsidR="0018445F" w:rsidRPr="00EE51F6" w:rsidRDefault="00DD4CE7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30</w:t>
            </w:r>
            <w:r w:rsidR="00853AC3"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853AC3"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18445F" w:rsidRPr="00EE51F6" w14:paraId="09F47479" w14:textId="77777777" w:rsidTr="000A2A70">
        <w:tc>
          <w:tcPr>
            <w:tcW w:w="3715" w:type="dxa"/>
            <w:vAlign w:val="bottom"/>
          </w:tcPr>
          <w:p w14:paraId="42CC219C" w14:textId="77777777" w:rsidR="0018445F" w:rsidRPr="00EE51F6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323C75" w14:textId="5C9679A4" w:rsidR="0018445F" w:rsidRPr="00EE51F6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DD4CE7" w:rsidRPr="00DD4CE7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2566</w:t>
            </w:r>
          </w:p>
          <w:p w14:paraId="1E4625BB" w14:textId="77777777" w:rsidR="0018445F" w:rsidRPr="00EE51F6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222684" w14:textId="18040189" w:rsidR="0018445F" w:rsidRPr="00EE51F6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DD4CE7" w:rsidRPr="00DD4CE7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2565</w:t>
            </w:r>
          </w:p>
          <w:p w14:paraId="2D2C568B" w14:textId="77777777" w:rsidR="0018445F" w:rsidRPr="00EE51F6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00DC01" w14:textId="41D3F141" w:rsidR="0018445F" w:rsidRPr="00EE51F6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DD4CE7" w:rsidRPr="00DD4CE7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2566</w:t>
            </w:r>
          </w:p>
          <w:p w14:paraId="5104CD1B" w14:textId="77777777" w:rsidR="0018445F" w:rsidRPr="00EE51F6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3D6E3C" w14:textId="46934AF9" w:rsidR="0018445F" w:rsidRPr="00EE51F6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DD4CE7" w:rsidRPr="00DD4CE7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2565</w:t>
            </w:r>
          </w:p>
          <w:p w14:paraId="0FBABD14" w14:textId="77777777" w:rsidR="0018445F" w:rsidRPr="00EE51F6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EE51F6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8445F" w:rsidRPr="00EE51F6" w14:paraId="28210D35" w14:textId="77777777" w:rsidTr="000A2A70">
        <w:tc>
          <w:tcPr>
            <w:tcW w:w="3715" w:type="dxa"/>
            <w:vAlign w:val="bottom"/>
          </w:tcPr>
          <w:p w14:paraId="0224EF06" w14:textId="77777777" w:rsidR="0018445F" w:rsidRPr="00EE51F6" w:rsidRDefault="0018445F" w:rsidP="0018445F">
            <w:pPr>
              <w:ind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25AF9" w14:textId="77777777" w:rsidR="0018445F" w:rsidRPr="00EE51F6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98D93A" w14:textId="77777777" w:rsidR="0018445F" w:rsidRPr="00EE51F6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25D96" w14:textId="77777777" w:rsidR="0018445F" w:rsidRPr="00EE51F6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D2353" w14:textId="77777777" w:rsidR="0018445F" w:rsidRPr="00EE51F6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20599D" w:rsidRPr="00EE51F6" w14:paraId="42D3600A" w14:textId="77777777" w:rsidTr="000A2A70">
        <w:tc>
          <w:tcPr>
            <w:tcW w:w="3715" w:type="dxa"/>
            <w:vAlign w:val="bottom"/>
          </w:tcPr>
          <w:p w14:paraId="17046D05" w14:textId="77777777" w:rsidR="0020599D" w:rsidRPr="00EE51F6" w:rsidRDefault="0020599D" w:rsidP="0020599D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FD7063A" w14:textId="649E61A1" w:rsidR="0020599D" w:rsidRPr="00EE51F6" w:rsidRDefault="00DD4CE7" w:rsidP="0020599D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34</w:t>
            </w:r>
            <w:r w:rsidR="004F0ABE" w:rsidRPr="00EE51F6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440" w:type="dxa"/>
            <w:vAlign w:val="bottom"/>
          </w:tcPr>
          <w:p w14:paraId="17169565" w14:textId="4697A9C4" w:rsidR="0020599D" w:rsidRPr="00EE51F6" w:rsidRDefault="00DD4CE7" w:rsidP="0020599D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47</w:t>
            </w:r>
            <w:r w:rsidR="004F0ABE" w:rsidRPr="00EE51F6"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440" w:type="dxa"/>
            <w:shd w:val="clear" w:color="auto" w:fill="FAFAFA"/>
          </w:tcPr>
          <w:p w14:paraId="586E119E" w14:textId="0ACE4F65" w:rsidR="0020599D" w:rsidRPr="00EE51F6" w:rsidRDefault="004F0ABE" w:rsidP="0020599D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1A6B0A5" w14:textId="122B6841" w:rsidR="0020599D" w:rsidRPr="00EE51F6" w:rsidRDefault="0020599D" w:rsidP="0020599D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  <w:t>-</w:t>
            </w:r>
          </w:p>
        </w:tc>
      </w:tr>
      <w:tr w:rsidR="0020599D" w:rsidRPr="00EE51F6" w14:paraId="0ECB5D1B" w14:textId="77777777" w:rsidTr="000A2A70">
        <w:tc>
          <w:tcPr>
            <w:tcW w:w="3715" w:type="dxa"/>
            <w:vAlign w:val="bottom"/>
          </w:tcPr>
          <w:p w14:paraId="42183F04" w14:textId="77777777" w:rsidR="0020599D" w:rsidRPr="00EE51F6" w:rsidRDefault="0020599D" w:rsidP="0020599D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365F0F" w14:textId="3B630A45" w:rsidR="0020599D" w:rsidRPr="00EE51F6" w:rsidRDefault="00DD4CE7" w:rsidP="0020599D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1</w:t>
            </w:r>
            <w:r w:rsidR="004F0ABE" w:rsidRPr="00EE51F6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594</w:t>
            </w:r>
            <w:r w:rsidR="004F0ABE" w:rsidRPr="00EE51F6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E99DCA" w14:textId="3210FEB4" w:rsidR="0020599D" w:rsidRPr="00EE51F6" w:rsidRDefault="0020599D" w:rsidP="0020599D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5711F9" w14:textId="7E393369" w:rsidR="0020599D" w:rsidRPr="00EE51F6" w:rsidRDefault="00DD4CE7" w:rsidP="0020599D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660</w:t>
            </w:r>
            <w:r w:rsidR="004F0ABE" w:rsidRPr="00EE51F6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592ACB" w14:textId="264B3438" w:rsidR="0020599D" w:rsidRPr="00EE51F6" w:rsidRDefault="0020599D" w:rsidP="0020599D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  <w:t>-</w:t>
            </w:r>
          </w:p>
        </w:tc>
      </w:tr>
      <w:tr w:rsidR="0020599D" w:rsidRPr="00EE51F6" w14:paraId="59D58E51" w14:textId="77777777" w:rsidTr="000A2A70">
        <w:tc>
          <w:tcPr>
            <w:tcW w:w="3715" w:type="dxa"/>
            <w:vAlign w:val="bottom"/>
          </w:tcPr>
          <w:p w14:paraId="2ABF807E" w14:textId="77777777" w:rsidR="0020599D" w:rsidRPr="00EE51F6" w:rsidRDefault="0020599D" w:rsidP="0020599D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137A5" w14:textId="42F9056C" w:rsidR="0020599D" w:rsidRPr="00EE51F6" w:rsidRDefault="00DD4CE7" w:rsidP="0020599D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1</w:t>
            </w:r>
            <w:r w:rsidR="004F0ABE" w:rsidRPr="00EE51F6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628</w:t>
            </w:r>
            <w:r w:rsidR="004F0ABE" w:rsidRPr="00EE51F6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06E90" w14:textId="1828E83C" w:rsidR="0020599D" w:rsidRPr="00EE51F6" w:rsidRDefault="00DD4CE7" w:rsidP="0020599D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47</w:t>
            </w:r>
            <w:r w:rsidR="004F0ABE" w:rsidRPr="00EE51F6"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E57F0" w14:textId="34881D7B" w:rsidR="0020599D" w:rsidRPr="00EE51F6" w:rsidRDefault="00DD4CE7" w:rsidP="0020599D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th-TH"/>
              </w:rPr>
            </w:pP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660</w:t>
            </w:r>
            <w:r w:rsidR="004F0ABE" w:rsidRPr="00EE51F6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DD4CE7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072EB" w14:textId="2E1F216F" w:rsidR="0020599D" w:rsidRPr="00EE51F6" w:rsidRDefault="0020599D" w:rsidP="0020599D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</w:pPr>
            <w:r w:rsidRPr="00EE51F6"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66827782" w14:textId="77777777" w:rsidR="0018445F" w:rsidRPr="00EE51F6" w:rsidRDefault="0018445F" w:rsidP="006E557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5AA4F1D" w14:textId="6CDB8D27" w:rsidR="006E5574" w:rsidRPr="00EE51F6" w:rsidRDefault="006E5574" w:rsidP="006E557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E51F6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EE51F6">
        <w:rPr>
          <w:rFonts w:ascii="Browallia New" w:hAnsi="Browallia New" w:cs="Browallia New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BB622F" w:rsidRPr="00EE51F6">
        <w:rPr>
          <w:rFonts w:ascii="Browallia New" w:hAnsi="Browallia New" w:cs="Browallia New"/>
          <w:spacing w:val="-6"/>
          <w:sz w:val="26"/>
          <w:szCs w:val="26"/>
          <w:cs/>
        </w:rPr>
        <w:t>เก้าเดือนสิ้นสุดวันที่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DD4CE7" w:rsidRPr="00DD4CE7">
        <w:rPr>
          <w:rFonts w:ascii="Browallia New" w:hAnsi="Browallia New" w:cs="Browallia New"/>
          <w:sz w:val="26"/>
          <w:szCs w:val="26"/>
        </w:rPr>
        <w:t>30</w:t>
      </w:r>
      <w:r w:rsidR="00853AC3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853AC3" w:rsidRPr="00EE51F6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B9489A" w:rsidRPr="00EE51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DD4CE7" w:rsidRPr="00DD4CE7">
        <w:rPr>
          <w:rFonts w:ascii="Browallia New" w:hAnsi="Browallia New" w:cs="Browallia New"/>
          <w:sz w:val="26"/>
          <w:szCs w:val="26"/>
        </w:rPr>
        <w:t>12</w:t>
      </w:r>
      <w:r w:rsidR="004F0ABE"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19</w:t>
      </w:r>
      <w:r w:rsidR="004F0ABE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4F0ABE" w:rsidRPr="00EE51F6">
        <w:rPr>
          <w:rFonts w:ascii="Browallia New" w:hAnsi="Browallia New" w:cs="Browallia New"/>
          <w:sz w:val="26"/>
          <w:szCs w:val="26"/>
          <w:cs/>
        </w:rPr>
        <w:t>ต่อปี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08342B" w:rsidRPr="00EE51F6">
        <w:rPr>
          <w:rFonts w:ascii="Browallia New" w:hAnsi="Browallia New" w:cs="Browallia New"/>
          <w:sz w:val="26"/>
          <w:szCs w:val="26"/>
          <w:cs/>
        </w:rPr>
        <w:t xml:space="preserve">และอัตราร้อยละ </w:t>
      </w:r>
      <w:r w:rsidR="00DD4CE7" w:rsidRPr="00DD4CE7">
        <w:rPr>
          <w:rFonts w:ascii="Browallia New" w:hAnsi="Browallia New" w:cs="Browallia New"/>
          <w:sz w:val="26"/>
          <w:szCs w:val="26"/>
        </w:rPr>
        <w:t>3</w:t>
      </w:r>
      <w:r w:rsidR="003C3D66" w:rsidRPr="00EE51F6">
        <w:rPr>
          <w:rFonts w:ascii="Browallia New" w:hAnsi="Browallia New" w:cs="Browallia New"/>
          <w:sz w:val="26"/>
          <w:szCs w:val="26"/>
          <w:lang w:val="en-US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74</w:t>
      </w:r>
      <w:r w:rsidR="0008342B" w:rsidRPr="00EE51F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853AC3" w:rsidRPr="00EE51F6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EE51F6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DD4CE7" w:rsidRPr="00DD4CE7">
        <w:rPr>
          <w:rFonts w:ascii="Browallia New" w:hAnsi="Browallia New" w:cs="Browallia New"/>
          <w:sz w:val="26"/>
          <w:szCs w:val="26"/>
        </w:rPr>
        <w:t>30</w:t>
      </w:r>
      <w:r w:rsidR="00853AC3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853AC3" w:rsidRPr="00EE51F6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B9489A" w:rsidRPr="00EE51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4CE7" w:rsidRPr="00DD4CE7">
        <w:rPr>
          <w:rFonts w:ascii="Browallia New" w:hAnsi="Browallia New" w:cs="Browallia New"/>
          <w:sz w:val="26"/>
          <w:szCs w:val="26"/>
        </w:rPr>
        <w:t>2565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คืออัตราร้อยละ </w:t>
      </w:r>
      <w:r w:rsidR="00DD4CE7" w:rsidRPr="00DD4CE7">
        <w:rPr>
          <w:rFonts w:ascii="Browallia New" w:hAnsi="Browallia New" w:cs="Browallia New"/>
          <w:sz w:val="26"/>
          <w:szCs w:val="26"/>
        </w:rPr>
        <w:t>0</w:t>
      </w:r>
      <w:r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06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08342B" w:rsidRPr="00EE51F6">
        <w:rPr>
          <w:rFonts w:ascii="Browallia New" w:hAnsi="Browallia New" w:cs="Browallia New"/>
          <w:sz w:val="26"/>
          <w:szCs w:val="26"/>
          <w:cs/>
        </w:rPr>
        <w:t xml:space="preserve">และอัตราร้อยละ </w:t>
      </w:r>
      <w:r w:rsidR="00DD4CE7" w:rsidRPr="00DD4CE7">
        <w:rPr>
          <w:rFonts w:ascii="Browallia New" w:hAnsi="Browallia New" w:cs="Browallia New"/>
          <w:sz w:val="26"/>
          <w:szCs w:val="26"/>
        </w:rPr>
        <w:t>0</w:t>
      </w:r>
      <w:r w:rsidR="003C3D66" w:rsidRPr="00EE51F6">
        <w:rPr>
          <w:rFonts w:ascii="Browallia New" w:hAnsi="Browallia New" w:cs="Browallia New"/>
          <w:sz w:val="26"/>
          <w:szCs w:val="26"/>
          <w:lang w:val="en-US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00</w:t>
      </w:r>
      <w:r w:rsidR="0008342B" w:rsidRPr="00EE51F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>ต่อปี</w:t>
      </w:r>
      <w:r w:rsidR="007D596C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08342B" w:rsidRPr="00EE51F6">
        <w:rPr>
          <w:rFonts w:ascii="Browallia New" w:hAnsi="Browallia New" w:cs="Browallia New"/>
          <w:sz w:val="26"/>
          <w:szCs w:val="26"/>
          <w:cs/>
        </w:rPr>
        <w:t>สำหรับข้อมูล</w:t>
      </w:r>
      <w:r w:rsidR="008B5C9C" w:rsidRPr="00EE51F6">
        <w:rPr>
          <w:rFonts w:ascii="Browallia New" w:hAnsi="Browallia New" w:cs="Browallia New"/>
          <w:sz w:val="26"/>
          <w:szCs w:val="26"/>
        </w:rPr>
        <w:br/>
      </w:r>
      <w:r w:rsidR="0008342B" w:rsidRPr="00EE51F6">
        <w:rPr>
          <w:rFonts w:ascii="Browallia New" w:hAnsi="Browallia New" w:cs="Browallia New"/>
          <w:sz w:val="26"/>
          <w:szCs w:val="26"/>
          <w:cs/>
        </w:rPr>
        <w:t xml:space="preserve">ทางการเงินรวมและข้อมูลทางการเงินเฉพาะกิจการตามลำดับ </w:t>
      </w:r>
      <w:r w:rsidR="002F4D3B" w:rsidRPr="00EE51F6">
        <w:rPr>
          <w:rFonts w:ascii="Browallia New" w:hAnsi="Browallia New" w:cs="Browallia New"/>
          <w:sz w:val="26"/>
          <w:szCs w:val="26"/>
          <w:cs/>
        </w:rPr>
        <w:t>อัตราภาษีในงวดปัจจุบันเ</w:t>
      </w:r>
      <w:r w:rsidR="00B41AD0" w:rsidRPr="00EE51F6">
        <w:rPr>
          <w:rFonts w:ascii="Browallia New" w:hAnsi="Browallia New" w:cs="Browallia New"/>
          <w:sz w:val="26"/>
          <w:szCs w:val="26"/>
          <w:cs/>
        </w:rPr>
        <w:t>พิ่มขึ้น</w:t>
      </w:r>
      <w:r w:rsidR="002F4D3B" w:rsidRPr="00EE51F6">
        <w:rPr>
          <w:rFonts w:ascii="Browallia New" w:hAnsi="Browallia New" w:cs="Browallia New"/>
          <w:sz w:val="26"/>
          <w:szCs w:val="26"/>
          <w:cs/>
        </w:rPr>
        <w:t>จากงวดก่อน</w:t>
      </w:r>
      <w:r w:rsidR="00255BB9" w:rsidRPr="00EE51F6">
        <w:rPr>
          <w:rFonts w:ascii="Browallia New" w:hAnsi="Browallia New" w:cs="Browallia New"/>
          <w:sz w:val="26"/>
          <w:szCs w:val="26"/>
          <w:cs/>
        </w:rPr>
        <w:t>เนื่องมาจาก</w:t>
      </w:r>
      <w:r w:rsidR="0008342B" w:rsidRPr="00EE51F6">
        <w:rPr>
          <w:rFonts w:ascii="Browallia New" w:hAnsi="Browallia New" w:cs="Browallia New"/>
          <w:sz w:val="26"/>
          <w:szCs w:val="26"/>
          <w:cs/>
        </w:rPr>
        <w:t>การเพิ่มขึ้นของภาษีเงินได้รอตัดบัญชี</w:t>
      </w:r>
      <w:r w:rsidR="0083314A">
        <w:rPr>
          <w:rFonts w:ascii="Browallia New" w:hAnsi="Browallia New" w:cs="Browallia New" w:hint="cs"/>
          <w:sz w:val="26"/>
          <w:szCs w:val="26"/>
          <w:cs/>
        </w:rPr>
        <w:t>จากการวัดมูลค่ายุติธรรมสินค้าชีวภาพ</w:t>
      </w:r>
    </w:p>
    <w:p w14:paraId="4FDCEA34" w14:textId="01D11C9B" w:rsidR="006E5574" w:rsidRPr="00EE51F6" w:rsidRDefault="002C42E6" w:rsidP="003A454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E51F6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46A3" w:rsidRPr="00EE51F6" w14:paraId="79DDEEB2" w14:textId="77777777" w:rsidTr="00F1320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6F5A08" w14:textId="1C6B260F" w:rsidR="00A446A3" w:rsidRPr="00EE51F6" w:rsidRDefault="00DD4CE7" w:rsidP="004462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4" w:name="_Hlk109921410"/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446A3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46A3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  <w:bookmarkEnd w:id="24"/>
    </w:tbl>
    <w:p w14:paraId="521B245D" w14:textId="77777777" w:rsidR="00A446A3" w:rsidRPr="00EE51F6" w:rsidRDefault="00A446A3" w:rsidP="003A454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594"/>
        <w:gridCol w:w="1368"/>
        <w:gridCol w:w="1367"/>
        <w:gridCol w:w="1230"/>
        <w:gridCol w:w="1524"/>
        <w:gridCol w:w="1367"/>
      </w:tblGrid>
      <w:tr w:rsidR="00410EB5" w:rsidRPr="00EE51F6" w14:paraId="3625FB44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764EEDCE" w14:textId="77777777" w:rsidR="00410EB5" w:rsidRPr="00EE51F6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5F8DD" w14:textId="77777777" w:rsidR="00410EB5" w:rsidRPr="00EE51F6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290807" w14:textId="77777777" w:rsidR="00410EB5" w:rsidRPr="00EE51F6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410EB5" w:rsidRPr="00EE51F6" w14:paraId="709176B1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6A2529F4" w14:textId="77777777" w:rsidR="00410EB5" w:rsidRPr="00EE51F6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C77612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350950C1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230" w:type="dxa"/>
          </w:tcPr>
          <w:p w14:paraId="416BC924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4" w:type="dxa"/>
            <w:vAlign w:val="bottom"/>
          </w:tcPr>
          <w:p w14:paraId="5F10396D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0C77F227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10EB5" w:rsidRPr="00EE51F6" w14:paraId="538833DD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17834ACE" w14:textId="77777777" w:rsidR="00410EB5" w:rsidRPr="00EE51F6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D986E5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7" w:type="dxa"/>
            <w:vAlign w:val="bottom"/>
          </w:tcPr>
          <w:p w14:paraId="0E18D2AA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หุ้นสามัญที่</w:t>
            </w:r>
          </w:p>
        </w:tc>
        <w:tc>
          <w:tcPr>
            <w:tcW w:w="1230" w:type="dxa"/>
          </w:tcPr>
          <w:p w14:paraId="69568492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4" w:type="dxa"/>
            <w:vAlign w:val="bottom"/>
          </w:tcPr>
          <w:p w14:paraId="3728B373" w14:textId="1556C68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  <w:r w:rsidR="00586CFE"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586CFE"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</w:t>
            </w:r>
            <w:r w:rsidR="00567D7A"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ต่ำ</w:t>
            </w:r>
            <w:r w:rsidR="00586CFE"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7" w:type="dxa"/>
            <w:vAlign w:val="bottom"/>
          </w:tcPr>
          <w:p w14:paraId="2F791786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10EB5" w:rsidRPr="00EE51F6" w14:paraId="18E859BF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2B3A8A5D" w14:textId="77777777" w:rsidR="00410EB5" w:rsidRPr="00EE51F6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FDAECE5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367" w:type="dxa"/>
            <w:vAlign w:val="bottom"/>
          </w:tcPr>
          <w:p w14:paraId="0CBF089A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ออกจำหน่าย</w:t>
            </w:r>
          </w:p>
        </w:tc>
        <w:tc>
          <w:tcPr>
            <w:tcW w:w="1230" w:type="dxa"/>
          </w:tcPr>
          <w:p w14:paraId="17B9B5B8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524" w:type="dxa"/>
            <w:vAlign w:val="bottom"/>
          </w:tcPr>
          <w:p w14:paraId="4A7D090B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367" w:type="dxa"/>
            <w:vAlign w:val="bottom"/>
          </w:tcPr>
          <w:p w14:paraId="39D0C37D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10EB5" w:rsidRPr="00EE51F6" w14:paraId="1248F6A7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24C7A4DE" w14:textId="77777777" w:rsidR="00410EB5" w:rsidRPr="00EE51F6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0CA022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167F6C4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C72A2CE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14DC9E5E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EB43458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E51F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10EB5" w:rsidRPr="00EE51F6" w14:paraId="7E1D13DA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142B20B0" w14:textId="77777777" w:rsidR="00410EB5" w:rsidRPr="00EE51F6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91C65E" w14:textId="77777777" w:rsidR="00410EB5" w:rsidRPr="00EE51F6" w:rsidRDefault="00410EB5" w:rsidP="00F9318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473FA76" w14:textId="77777777" w:rsidR="00410EB5" w:rsidRPr="00EE51F6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05C5371" w14:textId="77777777" w:rsidR="00410EB5" w:rsidRPr="00EE51F6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70F9CFF8" w14:textId="77777777" w:rsidR="00410EB5" w:rsidRPr="00EE51F6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AAC4698" w14:textId="77777777" w:rsidR="00410EB5" w:rsidRPr="00EE51F6" w:rsidRDefault="00410EB5" w:rsidP="00F9318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36C9" w:rsidRPr="00EE51F6" w14:paraId="5B76356B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3C8F7BD8" w14:textId="3B5A6985" w:rsidR="00A536C9" w:rsidRPr="00EE51F6" w:rsidRDefault="00A536C9" w:rsidP="00CF6591">
            <w:pPr>
              <w:ind w:left="-87" w:right="-72" w:hanging="1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EEBCD" w14:textId="42ECA207" w:rsidR="00A536C9" w:rsidRPr="00EE51F6" w:rsidRDefault="00DD4CE7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36C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A536C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36C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0F90B9C" w14:textId="291881CF" w:rsidR="00A536C9" w:rsidRPr="00EE51F6" w:rsidRDefault="00DD4CE7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A536C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A536C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30" w:type="dxa"/>
            <w:shd w:val="clear" w:color="auto" w:fill="auto"/>
          </w:tcPr>
          <w:p w14:paraId="1D3F4E58" w14:textId="14A45F10" w:rsidR="00A536C9" w:rsidRPr="00EE51F6" w:rsidRDefault="00DD4CE7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A536C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A536C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0AD4463" w14:textId="5BB93DB7" w:rsidR="00A536C9" w:rsidRPr="00EE51F6" w:rsidRDefault="00DD4CE7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A536C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A536C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2254935" w14:textId="791DB4EE" w:rsidR="00A536C9" w:rsidRPr="00EE51F6" w:rsidRDefault="00DD4CE7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36C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A536C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A536C9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DB1423" w:rsidRPr="00EE51F6" w14:paraId="5F956E7D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60EC286E" w14:textId="77777777" w:rsidR="00DB1423" w:rsidRPr="00EE51F6" w:rsidRDefault="00DB1423" w:rsidP="00CF6591">
            <w:pPr>
              <w:ind w:left="-87" w:right="-72" w:hanging="1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D7E6A4" w14:textId="7CA9DBD8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48226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48226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482263"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BB803E3" w14:textId="097B67CD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D79DAED" w14:textId="53DBC206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6D0B088" w14:textId="6C048313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F1123C0" w14:textId="2A3699F9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1423" w:rsidRPr="00EE51F6" w14:paraId="59523C2C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5E484016" w14:textId="69DACECE" w:rsidR="00DB1423" w:rsidRPr="00EE51F6" w:rsidRDefault="00DB1423" w:rsidP="00CF6591">
            <w:pPr>
              <w:ind w:left="-87" w:hanging="1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ลดมูลค่าที่ตราไว้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CF71AC" w14:textId="77777777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548999D" w14:textId="77777777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</w:tcPr>
          <w:p w14:paraId="7D3A1CD5" w14:textId="77777777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397120E0" w14:textId="77777777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406F0D7" w14:textId="77777777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1423" w:rsidRPr="00EE51F6" w14:paraId="389ABF8D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3A9E9175" w14:textId="2CEE526C" w:rsidR="00DB1423" w:rsidRPr="00EE51F6" w:rsidRDefault="00DB1423" w:rsidP="00CF6591">
            <w:pPr>
              <w:ind w:left="-87" w:right="-72" w:hanging="1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1F11C5"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จากหุ้นละ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บาทเป็น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F066D" w14:textId="0227C344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CE66408" w14:textId="63E12910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D98580D" w14:textId="65034166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876E010" w14:textId="3DB4716D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37E8AAC" w14:textId="57CA9CAE" w:rsidR="00DB1423" w:rsidRPr="00EE51F6" w:rsidRDefault="00DB142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1423" w:rsidRPr="00EE51F6" w14:paraId="2CBBF367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02BCA747" w14:textId="4604408D" w:rsidR="00DB1423" w:rsidRPr="00EE51F6" w:rsidRDefault="00DB1423" w:rsidP="00CF6591">
            <w:pPr>
              <w:ind w:left="-87" w:right="-72" w:hanging="1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9F78E" w14:textId="582C565D" w:rsidR="00DB1423" w:rsidRPr="00EE51F6" w:rsidRDefault="00DD4CE7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8226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48226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48226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AD53B" w14:textId="65321B46" w:rsidR="00DB1423" w:rsidRPr="00EE51F6" w:rsidRDefault="00DD4CE7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8226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48226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48226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7E336B0" w14:textId="11C08BBC" w:rsidR="00DB1423" w:rsidRPr="00EE51F6" w:rsidRDefault="00DD4CE7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8226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48226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48226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5DA52" w14:textId="03263B32" w:rsidR="00DB1423" w:rsidRPr="00EE51F6" w:rsidRDefault="00482263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57A91" w14:textId="28F29E24" w:rsidR="00DB1423" w:rsidRPr="00EE51F6" w:rsidRDefault="00DD4CE7" w:rsidP="00DB14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48226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482263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ED07BA" w:rsidRPr="00EE51F6" w14:paraId="56050102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41759162" w14:textId="34BF8DF5" w:rsidR="00ED07BA" w:rsidRPr="00EE51F6" w:rsidRDefault="00ED07BA" w:rsidP="00CF6591">
            <w:pPr>
              <w:ind w:left="-87" w:right="-72" w:hanging="14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723B5" w14:textId="4B513241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1BF0D" w14:textId="2B010F1D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260B4FEF" w14:textId="49338BF9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6411E" w14:textId="54FD3184" w:rsidR="00ED07BA" w:rsidRPr="00EE51F6" w:rsidRDefault="00ED07BA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CE5B4" w14:textId="2D311CED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ED07BA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ED07BA" w:rsidRPr="00EE51F6" w14:paraId="66846144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7042EAF0" w14:textId="79AEE399" w:rsidR="00ED07BA" w:rsidRPr="00EE51F6" w:rsidRDefault="00ED07BA" w:rsidP="00CF6591">
            <w:pPr>
              <w:ind w:left="-87" w:right="-72" w:hanging="1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23BF09F" w14:textId="73751C58" w:rsidR="00ED07BA" w:rsidRPr="00EE51F6" w:rsidRDefault="007E5E4F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08AF247" w14:textId="3D8F5780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8F8F8"/>
          </w:tcPr>
          <w:p w14:paraId="4D7D8AEC" w14:textId="4884081D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447669C" w14:textId="72851917" w:rsidR="00ED07BA" w:rsidRPr="00EE51F6" w:rsidRDefault="007E5E4F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2385793" w14:textId="5E2AD420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ED07BA" w:rsidRPr="00EE51F6" w14:paraId="7D18AACB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36F3061D" w14:textId="34930365" w:rsidR="00ED07BA" w:rsidRPr="00EE51F6" w:rsidRDefault="00ED07BA" w:rsidP="00CF6591">
            <w:pPr>
              <w:ind w:left="-87" w:right="-72" w:hanging="1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  <w:r w:rsidR="00B9489A"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E653F" w14:textId="6BE08E9C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EEC25" w14:textId="4AB3DA2F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5FB25" w14:textId="7BF96EB3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07AA9" w14:textId="7142EA4C" w:rsidR="00ED07BA" w:rsidRPr="00EE51F6" w:rsidRDefault="007E5E4F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E4C0F" w14:textId="7BB811B9" w:rsidR="00ED07BA" w:rsidRPr="00EE51F6" w:rsidRDefault="00DD4CE7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7E5E4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</w:tbl>
    <w:p w14:paraId="1850AD8E" w14:textId="6A1EDD33" w:rsidR="00A73832" w:rsidRPr="00EE51F6" w:rsidRDefault="00A73832" w:rsidP="00E45EE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18EBB5" w14:textId="3ACC4357" w:rsidR="00A73832" w:rsidRPr="00EE51F6" w:rsidRDefault="00A73832" w:rsidP="00E45EE0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25" w:name="_Hlk133594715"/>
      <w:r w:rsidRPr="00EE51F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D4CE7" w:rsidRPr="00DD4CE7">
        <w:rPr>
          <w:rFonts w:ascii="Browallia New" w:hAnsi="Browallia New" w:cs="Browallia New"/>
          <w:sz w:val="26"/>
          <w:szCs w:val="26"/>
        </w:rPr>
        <w:t>25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42161C" w:rsidRPr="00EE51F6">
        <w:rPr>
          <w:rFonts w:ascii="Browallia New" w:hAnsi="Browallia New" w:cs="Browallia New"/>
          <w:sz w:val="26"/>
          <w:szCs w:val="26"/>
          <w:cs/>
        </w:rPr>
        <w:t>มกราคม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EE51F6">
        <w:rPr>
          <w:rFonts w:ascii="Browallia New" w:hAnsi="Browallia New" w:cs="Browallia New"/>
          <w:sz w:val="26"/>
          <w:szCs w:val="26"/>
        </w:rPr>
        <w:t>.</w:t>
      </w:r>
      <w:r w:rsidRPr="00EE51F6">
        <w:rPr>
          <w:rFonts w:ascii="Browallia New" w:hAnsi="Browallia New" w:cs="Browallia New"/>
          <w:sz w:val="26"/>
          <w:szCs w:val="26"/>
          <w:cs/>
        </w:rPr>
        <w:t>ศ</w:t>
      </w:r>
      <w:r w:rsidRPr="00EE51F6">
        <w:rPr>
          <w:rFonts w:ascii="Browallia New" w:hAnsi="Browallia New" w:cs="Browallia New"/>
          <w:sz w:val="26"/>
          <w:szCs w:val="26"/>
        </w:rPr>
        <w:t xml:space="preserve">.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บริษัทได้รับชำระค่าหุ้นการใช้สิทธิของใบสำคัญแสดงสิทธิที่จะซื้อหุ้นสามัญของบริษัท เวฟ เอ็นเตอร์เทนเมนท์ จำกัด </w:t>
      </w:r>
      <w:r w:rsidRPr="00EE51F6">
        <w:rPr>
          <w:rFonts w:ascii="Browallia New" w:hAnsi="Browallia New" w:cs="Browallia New"/>
          <w:sz w:val="26"/>
          <w:szCs w:val="26"/>
        </w:rPr>
        <w:t>(</w:t>
      </w:r>
      <w:r w:rsidRPr="00EE51F6">
        <w:rPr>
          <w:rFonts w:ascii="Browallia New" w:hAnsi="Browallia New" w:cs="Browallia New"/>
          <w:sz w:val="26"/>
          <w:szCs w:val="26"/>
          <w:cs/>
        </w:rPr>
        <w:t>มหาชน</w:t>
      </w:r>
      <w:r w:rsidRPr="00EE51F6">
        <w:rPr>
          <w:rFonts w:ascii="Browallia New" w:hAnsi="Browallia New" w:cs="Browallia New"/>
          <w:sz w:val="26"/>
          <w:szCs w:val="26"/>
        </w:rPr>
        <w:t xml:space="preserve">)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DD4CE7" w:rsidRPr="00DD4CE7">
        <w:rPr>
          <w:rFonts w:ascii="Browallia New" w:hAnsi="Browallia New" w:cs="Browallia New"/>
          <w:sz w:val="26"/>
          <w:szCs w:val="26"/>
        </w:rPr>
        <w:t>3</w:t>
      </w:r>
      <w:r w:rsidRPr="00EE51F6">
        <w:rPr>
          <w:rFonts w:ascii="Browallia New" w:hAnsi="Browallia New" w:cs="Browallia New"/>
          <w:sz w:val="26"/>
          <w:szCs w:val="26"/>
        </w:rPr>
        <w:t xml:space="preserve"> (WAVE-W</w:t>
      </w:r>
      <w:r w:rsidR="00DD4CE7" w:rsidRPr="00DD4CE7">
        <w:rPr>
          <w:rFonts w:ascii="Browallia New" w:hAnsi="Browallia New" w:cs="Browallia New"/>
          <w:sz w:val="26"/>
          <w:szCs w:val="26"/>
        </w:rPr>
        <w:t>3</w:t>
      </w:r>
      <w:r w:rsidRPr="00EE51F6">
        <w:rPr>
          <w:rFonts w:ascii="Browallia New" w:hAnsi="Browallia New" w:cs="Browallia New"/>
          <w:sz w:val="26"/>
          <w:szCs w:val="26"/>
        </w:rPr>
        <w:t xml:space="preserve">)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D4CE7" w:rsidRPr="00DD4CE7">
        <w:rPr>
          <w:rFonts w:ascii="Browallia New" w:hAnsi="Browallia New" w:cs="Browallia New"/>
          <w:sz w:val="26"/>
          <w:szCs w:val="26"/>
        </w:rPr>
        <w:t>304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หน่วย ในอัตราการใช้สิทธิ </w:t>
      </w:r>
      <w:r w:rsidR="00DD4CE7" w:rsidRPr="00DD4CE7">
        <w:rPr>
          <w:rFonts w:ascii="Browallia New" w:hAnsi="Browallia New" w:cs="Browallia New"/>
          <w:sz w:val="26"/>
          <w:szCs w:val="26"/>
        </w:rPr>
        <w:t>1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หน่วยต่อ </w:t>
      </w:r>
      <w:r w:rsidR="00DD4CE7" w:rsidRPr="00DD4CE7">
        <w:rPr>
          <w:rFonts w:ascii="Browallia New" w:hAnsi="Browallia New" w:cs="Browallia New"/>
          <w:sz w:val="26"/>
          <w:szCs w:val="26"/>
        </w:rPr>
        <w:t>1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DD4CE7" w:rsidRPr="00DD4CE7">
        <w:rPr>
          <w:rFonts w:ascii="Browallia New" w:hAnsi="Browallia New" w:cs="Browallia New"/>
          <w:sz w:val="26"/>
          <w:szCs w:val="26"/>
        </w:rPr>
        <w:t>0</w:t>
      </w:r>
      <w:r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5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บาท ที่ราคาใช้สิทธิ </w:t>
      </w:r>
      <w:r w:rsidR="00DD4CE7" w:rsidRPr="00DD4CE7">
        <w:rPr>
          <w:rFonts w:ascii="Browallia New" w:hAnsi="Browallia New" w:cs="Browallia New"/>
          <w:sz w:val="26"/>
          <w:szCs w:val="26"/>
        </w:rPr>
        <w:t>0</w:t>
      </w:r>
      <w:r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15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บาทต่อหุ้น ทำให้จำนวนหุ้นสามัญที่ชำระเต็มมูลค่าแล้วมีจำนวน </w:t>
      </w:r>
      <w:r w:rsidR="00DD4CE7" w:rsidRPr="00DD4CE7">
        <w:rPr>
          <w:rFonts w:ascii="Browallia New" w:hAnsi="Browallia New" w:cs="Browallia New"/>
          <w:sz w:val="26"/>
          <w:szCs w:val="26"/>
        </w:rPr>
        <w:t>8</w:t>
      </w:r>
      <w:r w:rsidR="00E52E2F"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637</w:t>
      </w:r>
      <w:r w:rsidR="00E52E2F"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874</w:t>
      </w:r>
      <w:r w:rsidR="00E52E2F"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108</w:t>
      </w:r>
      <w:r w:rsidR="00E52E2F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>หุ้น</w:t>
      </w:r>
      <w:r w:rsidR="00E52E2F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E52E2F" w:rsidRPr="00EE51F6">
        <w:rPr>
          <w:rFonts w:ascii="Browallia New" w:hAnsi="Browallia New" w:cs="Browallia New"/>
          <w:sz w:val="26"/>
          <w:szCs w:val="26"/>
          <w:cs/>
        </w:rPr>
        <w:t>จาก</w:t>
      </w:r>
      <w:r w:rsidR="00E52E2F"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เดิมจำนวน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8</w:t>
      </w:r>
      <w:r w:rsidR="00E52E2F" w:rsidRPr="00EE51F6">
        <w:rPr>
          <w:rFonts w:ascii="Browallia New" w:hAnsi="Browallia New" w:cs="Browallia New"/>
          <w:spacing w:val="-6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637</w:t>
      </w:r>
      <w:r w:rsidR="00E52E2F" w:rsidRPr="00EE51F6">
        <w:rPr>
          <w:rFonts w:ascii="Browallia New" w:hAnsi="Browallia New" w:cs="Browallia New"/>
          <w:spacing w:val="-6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873</w:t>
      </w:r>
      <w:r w:rsidR="00E52E2F" w:rsidRPr="00EE51F6">
        <w:rPr>
          <w:rFonts w:ascii="Browallia New" w:hAnsi="Browallia New" w:cs="Browallia New"/>
          <w:spacing w:val="-6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804</w:t>
      </w:r>
      <w:r w:rsidR="00E52E2F" w:rsidRPr="00EE51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52E2F" w:rsidRPr="00EE51F6">
        <w:rPr>
          <w:rFonts w:ascii="Browallia New" w:hAnsi="Browallia New" w:cs="Browallia New"/>
          <w:spacing w:val="-6"/>
          <w:sz w:val="26"/>
          <w:szCs w:val="26"/>
          <w:cs/>
        </w:rPr>
        <w:t>หุ้น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บริษัทได้จดทะเบียนการรับชำระค่าหุ้นดังกล่าวกับกระทรวงพาณิชย์เมื่อวันที่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9</w:t>
      </w:r>
      <w:r w:rsidR="00BE6F24"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</w:t>
      </w:r>
      <w:r w:rsidR="00BE6F24" w:rsidRPr="00EE51F6">
        <w:rPr>
          <w:rFonts w:ascii="Browallia New" w:hAnsi="Browallia New" w:cs="Browallia New"/>
          <w:spacing w:val="-6"/>
          <w:sz w:val="26"/>
          <w:szCs w:val="26"/>
        </w:rPr>
        <w:t>.</w:t>
      </w:r>
      <w:r w:rsidR="00BE6F24" w:rsidRPr="00EE51F6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BE6F24" w:rsidRPr="00EE51F6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2566</w:t>
      </w:r>
    </w:p>
    <w:p w14:paraId="39659E92" w14:textId="77777777" w:rsidR="002C42E6" w:rsidRPr="00EE51F6" w:rsidRDefault="002C42E6" w:rsidP="00E45EE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DD7797" w14:textId="3D09BBE0" w:rsidR="00F829F6" w:rsidRPr="00EE51F6" w:rsidRDefault="00F829F6" w:rsidP="00E45EE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D4CE7" w:rsidRPr="00DD4CE7">
        <w:rPr>
          <w:rFonts w:ascii="Browallia New" w:hAnsi="Browallia New" w:cs="Browallia New"/>
          <w:sz w:val="26"/>
          <w:szCs w:val="26"/>
        </w:rPr>
        <w:t>13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A73832" w:rsidRPr="00EE51F6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EE51F6">
        <w:rPr>
          <w:rFonts w:ascii="Browallia New" w:hAnsi="Browallia New" w:cs="Browallia New"/>
          <w:sz w:val="26"/>
          <w:szCs w:val="26"/>
        </w:rPr>
        <w:t>.</w:t>
      </w:r>
      <w:r w:rsidRPr="00EE51F6">
        <w:rPr>
          <w:rFonts w:ascii="Browallia New" w:hAnsi="Browallia New" w:cs="Browallia New"/>
          <w:sz w:val="26"/>
          <w:szCs w:val="26"/>
          <w:cs/>
        </w:rPr>
        <w:t>ศ</w:t>
      </w:r>
      <w:r w:rsidRPr="00EE51F6">
        <w:rPr>
          <w:rFonts w:ascii="Browallia New" w:hAnsi="Browallia New" w:cs="Browallia New"/>
          <w:sz w:val="26"/>
          <w:szCs w:val="26"/>
        </w:rPr>
        <w:t xml:space="preserve">.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>บริษัทได้รับ</w:t>
      </w:r>
      <w:r w:rsidR="001753EF" w:rsidRPr="00EE51F6">
        <w:rPr>
          <w:rFonts w:ascii="Browallia New" w:hAnsi="Browallia New" w:cs="Browallia New"/>
          <w:sz w:val="26"/>
          <w:szCs w:val="26"/>
          <w:cs/>
        </w:rPr>
        <w:t>ชำระค่าหุ้น</w:t>
      </w:r>
      <w:r w:rsidRPr="00EE51F6">
        <w:rPr>
          <w:rFonts w:ascii="Browallia New" w:hAnsi="Browallia New" w:cs="Browallia New"/>
          <w:sz w:val="26"/>
          <w:szCs w:val="26"/>
          <w:cs/>
        </w:rPr>
        <w:t>การใช้สิทธิของใบสำคัญแสดงสิทธิ</w:t>
      </w:r>
      <w:r w:rsidR="001753EF" w:rsidRPr="00EE51F6">
        <w:rPr>
          <w:rFonts w:ascii="Browallia New" w:hAnsi="Browallia New" w:cs="Browallia New"/>
          <w:sz w:val="26"/>
          <w:szCs w:val="26"/>
          <w:cs/>
        </w:rPr>
        <w:t xml:space="preserve">ที่จะซื้อหุ้นสามัญของบริษัท เวฟ เอ็นเตอร์เทนเมนท์ จำกัด </w:t>
      </w:r>
      <w:r w:rsidR="001753EF" w:rsidRPr="00EE51F6">
        <w:rPr>
          <w:rFonts w:ascii="Browallia New" w:hAnsi="Browallia New" w:cs="Browallia New"/>
          <w:sz w:val="26"/>
          <w:szCs w:val="26"/>
        </w:rPr>
        <w:t>(</w:t>
      </w:r>
      <w:r w:rsidR="001753EF" w:rsidRPr="00EE51F6">
        <w:rPr>
          <w:rFonts w:ascii="Browallia New" w:hAnsi="Browallia New" w:cs="Browallia New"/>
          <w:sz w:val="26"/>
          <w:szCs w:val="26"/>
          <w:cs/>
        </w:rPr>
        <w:t>มหาชน</w:t>
      </w:r>
      <w:r w:rsidR="001753EF" w:rsidRPr="00EE51F6">
        <w:rPr>
          <w:rFonts w:ascii="Browallia New" w:hAnsi="Browallia New" w:cs="Browallia New"/>
          <w:sz w:val="26"/>
          <w:szCs w:val="26"/>
        </w:rPr>
        <w:t xml:space="preserve">)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DD4CE7" w:rsidRPr="00DD4CE7">
        <w:rPr>
          <w:rFonts w:ascii="Browallia New" w:hAnsi="Browallia New" w:cs="Browallia New"/>
          <w:sz w:val="26"/>
          <w:szCs w:val="26"/>
        </w:rPr>
        <w:t>2</w:t>
      </w:r>
      <w:r w:rsidRPr="00EE51F6">
        <w:rPr>
          <w:rFonts w:ascii="Browallia New" w:hAnsi="Browallia New" w:cs="Browallia New"/>
          <w:sz w:val="26"/>
          <w:szCs w:val="26"/>
        </w:rPr>
        <w:t xml:space="preserve"> (WAVE-W</w:t>
      </w:r>
      <w:r w:rsidR="00DD4CE7" w:rsidRPr="00DD4CE7">
        <w:rPr>
          <w:rFonts w:ascii="Browallia New" w:hAnsi="Browallia New" w:cs="Browallia New"/>
          <w:sz w:val="26"/>
          <w:szCs w:val="26"/>
        </w:rPr>
        <w:t>2</w:t>
      </w:r>
      <w:r w:rsidRPr="00EE51F6">
        <w:rPr>
          <w:rFonts w:ascii="Browallia New" w:hAnsi="Browallia New" w:cs="Browallia New"/>
          <w:sz w:val="26"/>
          <w:szCs w:val="26"/>
        </w:rPr>
        <w:t xml:space="preserve">)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D4CE7" w:rsidRPr="00DD4CE7">
        <w:rPr>
          <w:rFonts w:ascii="Browallia New" w:hAnsi="Browallia New" w:cs="Browallia New"/>
          <w:sz w:val="26"/>
          <w:szCs w:val="26"/>
        </w:rPr>
        <w:t>2</w:t>
      </w:r>
      <w:r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000</w:t>
      </w:r>
      <w:r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000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หน่วย </w:t>
      </w:r>
      <w:r w:rsidR="001753EF" w:rsidRPr="00EE51F6">
        <w:rPr>
          <w:rFonts w:ascii="Browallia New" w:hAnsi="Browallia New" w:cs="Browallia New"/>
          <w:sz w:val="26"/>
          <w:szCs w:val="26"/>
          <w:cs/>
        </w:rPr>
        <w:t>ในอั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ตราการใช้สิทธิ </w:t>
      </w:r>
      <w:r w:rsidR="00DD4CE7" w:rsidRPr="00DD4CE7">
        <w:rPr>
          <w:rFonts w:ascii="Browallia New" w:hAnsi="Browallia New" w:cs="Browallia New"/>
          <w:sz w:val="26"/>
          <w:szCs w:val="26"/>
        </w:rPr>
        <w:t>1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1753EF" w:rsidRPr="00EE51F6">
        <w:rPr>
          <w:rFonts w:ascii="Browallia New" w:hAnsi="Browallia New" w:cs="Browallia New"/>
          <w:sz w:val="26"/>
          <w:szCs w:val="26"/>
          <w:cs/>
        </w:rPr>
        <w:t>หน่วย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ต่อ </w:t>
      </w:r>
      <w:r w:rsidR="00DD4CE7" w:rsidRPr="00DD4CE7">
        <w:rPr>
          <w:rFonts w:ascii="Browallia New" w:hAnsi="Browallia New" w:cs="Browallia New"/>
          <w:sz w:val="26"/>
          <w:szCs w:val="26"/>
        </w:rPr>
        <w:t>4</w:t>
      </w:r>
      <w:r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49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="004D2344" w:rsidRPr="00EE51F6">
        <w:rPr>
          <w:rFonts w:ascii="Browallia New" w:hAnsi="Browallia New" w:cs="Browallia New"/>
          <w:sz w:val="26"/>
          <w:szCs w:val="26"/>
        </w:rPr>
        <w:br/>
      </w:r>
      <w:r w:rsidR="001753EF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มูลค่าที่ตราไว้หุ้นละ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0</w:t>
      </w:r>
      <w:r w:rsidR="001753EF" w:rsidRPr="00EE51F6">
        <w:rPr>
          <w:rFonts w:ascii="Browallia New" w:hAnsi="Browallia New" w:cs="Browallia New"/>
          <w:spacing w:val="-4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5</w:t>
      </w:r>
      <w:r w:rsidR="001753EF"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753EF" w:rsidRPr="00EE51F6">
        <w:rPr>
          <w:rFonts w:ascii="Browallia New" w:hAnsi="Browallia New" w:cs="Browallia New"/>
          <w:spacing w:val="-4"/>
          <w:sz w:val="26"/>
          <w:szCs w:val="26"/>
          <w:cs/>
        </w:rPr>
        <w:t>บาท ที่ราคาใช้สิทธิ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0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156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</w:t>
      </w:r>
      <w:r w:rsidR="001753EF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ทำให้จำนวนหุ้นสามัญที่ชำระเต็มมูลค่าแล้วมีจำนวน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8</w:t>
      </w:r>
      <w:r w:rsidR="00C1764B" w:rsidRPr="00EE51F6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646</w:t>
      </w:r>
      <w:r w:rsidR="009934D7" w:rsidRPr="00EE51F6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854</w:t>
      </w:r>
      <w:r w:rsidR="009934D7" w:rsidRPr="00EE51F6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108</w:t>
      </w:r>
      <w:r w:rsidR="001753EF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="009934D7"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934D7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จากเดิมจำนวน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8</w:t>
      </w:r>
      <w:r w:rsidR="009934D7" w:rsidRPr="00EE51F6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637</w:t>
      </w:r>
      <w:r w:rsidR="009934D7" w:rsidRPr="00EE51F6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874</w:t>
      </w:r>
      <w:r w:rsidR="009934D7" w:rsidRPr="00EE51F6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108</w:t>
      </w:r>
      <w:r w:rsidR="001753EF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571FE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</w:t>
      </w:r>
      <w:r w:rsidR="001753EF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บริษัทได้จดทะเบียนการรับชำระค่าหุ้นดังกล่าวกับกระทรวงพาณิชย์เมื่อวันที่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21</w:t>
      </w:r>
      <w:r w:rsidR="00BE6F24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</w:t>
      </w:r>
      <w:r w:rsidR="00BE6F24" w:rsidRPr="00EE51F6">
        <w:rPr>
          <w:rFonts w:ascii="Browallia New" w:hAnsi="Browallia New" w:cs="Browallia New"/>
          <w:spacing w:val="-4"/>
          <w:sz w:val="26"/>
          <w:szCs w:val="26"/>
        </w:rPr>
        <w:t>.</w:t>
      </w:r>
      <w:r w:rsidR="00BE6F24" w:rsidRPr="00EE51F6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BE6F24" w:rsidRPr="00EE51F6">
        <w:rPr>
          <w:rFonts w:ascii="Browallia New" w:hAnsi="Browallia New" w:cs="Browallia New"/>
          <w:spacing w:val="-4"/>
          <w:sz w:val="26"/>
          <w:szCs w:val="26"/>
        </w:rPr>
        <w:t>.</w:t>
      </w:r>
      <w:r w:rsidR="00BE6F24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3224F885" w14:textId="12011376" w:rsidR="00C75963" w:rsidRPr="00EE51F6" w:rsidRDefault="00C75963" w:rsidP="00E45EE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54631E" w14:textId="70C57ADC" w:rsidR="00C75963" w:rsidRPr="00EE51F6" w:rsidRDefault="00C75963" w:rsidP="00E45EE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D4CE7" w:rsidRPr="00DD4CE7">
        <w:rPr>
          <w:rFonts w:ascii="Browallia New" w:hAnsi="Browallia New" w:cs="Browallia New"/>
          <w:sz w:val="26"/>
          <w:szCs w:val="26"/>
        </w:rPr>
        <w:t>8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>บริษัทได้รับชำระค่าหุ้นการใช้สิทธิของใบสำคัญแสดงสิทธิที่จะซื้อหุ้นสามัญของบริษัท เวฟ เอ</w:t>
      </w:r>
      <w:r w:rsidR="005250B5" w:rsidRPr="00EE51F6">
        <w:rPr>
          <w:rFonts w:ascii="Browallia New" w:hAnsi="Browallia New" w:cs="Browallia New"/>
          <w:sz w:val="26"/>
          <w:szCs w:val="26"/>
          <w:cs/>
        </w:rPr>
        <w:t>กซ์โพเนนเชียล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จำกัด (มหาชน) ครั้งที่ </w:t>
      </w:r>
      <w:r w:rsidR="00DD4CE7" w:rsidRPr="00DD4CE7">
        <w:rPr>
          <w:rFonts w:ascii="Browallia New" w:hAnsi="Browallia New" w:cs="Browallia New"/>
          <w:sz w:val="26"/>
          <w:szCs w:val="26"/>
        </w:rPr>
        <w:t>2</w:t>
      </w:r>
      <w:r w:rsidRPr="00EE51F6">
        <w:rPr>
          <w:rFonts w:ascii="Browallia New" w:hAnsi="Browallia New" w:cs="Browallia New"/>
          <w:sz w:val="26"/>
          <w:szCs w:val="26"/>
        </w:rPr>
        <w:t xml:space="preserve"> (WAVE-W</w:t>
      </w:r>
      <w:r w:rsidR="00DD4CE7" w:rsidRPr="00DD4CE7">
        <w:rPr>
          <w:rFonts w:ascii="Browallia New" w:hAnsi="Browallia New" w:cs="Browallia New"/>
          <w:sz w:val="26"/>
          <w:szCs w:val="26"/>
        </w:rPr>
        <w:t>2</w:t>
      </w:r>
      <w:r w:rsidRPr="00EE51F6">
        <w:rPr>
          <w:rFonts w:ascii="Browallia New" w:hAnsi="Browallia New" w:cs="Browallia New"/>
          <w:sz w:val="26"/>
          <w:szCs w:val="26"/>
        </w:rPr>
        <w:t xml:space="preserve">)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D4CE7" w:rsidRPr="00DD4CE7">
        <w:rPr>
          <w:rFonts w:ascii="Browallia New" w:hAnsi="Browallia New" w:cs="Browallia New"/>
          <w:sz w:val="26"/>
          <w:szCs w:val="26"/>
        </w:rPr>
        <w:t>645</w:t>
      </w:r>
      <w:r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000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หน่วย ในอัตราการใช้สิทธิ </w:t>
      </w:r>
      <w:r w:rsidR="00DD4CE7" w:rsidRPr="00DD4CE7">
        <w:rPr>
          <w:rFonts w:ascii="Browallia New" w:hAnsi="Browallia New" w:cs="Browallia New"/>
          <w:sz w:val="26"/>
          <w:szCs w:val="26"/>
        </w:rPr>
        <w:t>1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หน่วยต่อ </w:t>
      </w:r>
      <w:r w:rsidR="00DD4CE7" w:rsidRPr="00DD4CE7">
        <w:rPr>
          <w:rFonts w:ascii="Browallia New" w:hAnsi="Browallia New" w:cs="Browallia New"/>
          <w:sz w:val="26"/>
          <w:szCs w:val="26"/>
        </w:rPr>
        <w:t>4</w:t>
      </w:r>
      <w:r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49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DD4CE7" w:rsidRPr="00DD4CE7">
        <w:rPr>
          <w:rFonts w:ascii="Browallia New" w:hAnsi="Browallia New" w:cs="Browallia New"/>
          <w:sz w:val="26"/>
          <w:szCs w:val="26"/>
        </w:rPr>
        <w:t>0</w:t>
      </w:r>
      <w:r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5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บาท ที่ราคาใช้สิทธิ </w:t>
      </w:r>
      <w:r w:rsidR="00DD4CE7" w:rsidRPr="00DD4CE7">
        <w:rPr>
          <w:rFonts w:ascii="Browallia New" w:hAnsi="Browallia New" w:cs="Browallia New"/>
          <w:sz w:val="26"/>
          <w:szCs w:val="26"/>
        </w:rPr>
        <w:t>0</w:t>
      </w:r>
      <w:r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156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บาทต่อหุ้น ทำให้จำนวนหุ้นสามัญที่ชำระเต็มมูลค่าแล้วมีจำนวน </w:t>
      </w:r>
      <w:r w:rsidR="00DD4CE7" w:rsidRPr="00DD4CE7">
        <w:rPr>
          <w:rFonts w:ascii="Browallia New" w:hAnsi="Browallia New" w:cs="Browallia New"/>
          <w:sz w:val="26"/>
          <w:szCs w:val="26"/>
        </w:rPr>
        <w:t>8</w:t>
      </w:r>
      <w:r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649</w:t>
      </w:r>
      <w:r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750</w:t>
      </w:r>
      <w:r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158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หุ้น จากเดิมจำนวน </w:t>
      </w:r>
      <w:r w:rsidR="00DD4CE7" w:rsidRPr="00DD4CE7">
        <w:rPr>
          <w:rFonts w:ascii="Browallia New" w:hAnsi="Browallia New" w:cs="Browallia New"/>
          <w:sz w:val="26"/>
          <w:szCs w:val="26"/>
        </w:rPr>
        <w:t>8</w:t>
      </w:r>
      <w:r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646</w:t>
      </w:r>
      <w:r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854</w:t>
      </w:r>
      <w:r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108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4571FE" w:rsidRPr="00EE51F6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บริษัทได้จดทะเบียนการรับชำระค่าหุ้นดังกล่าวกับกระทรวงพาณิชย์เมื่อวันที่ </w:t>
      </w:r>
      <w:r w:rsidR="00DD4CE7" w:rsidRPr="00DD4CE7">
        <w:rPr>
          <w:rFonts w:ascii="Browallia New" w:hAnsi="Browallia New" w:cs="Browallia New"/>
          <w:sz w:val="26"/>
          <w:szCs w:val="26"/>
        </w:rPr>
        <w:t>18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</w:p>
    <w:bookmarkEnd w:id="25"/>
    <w:p w14:paraId="144CC0F0" w14:textId="0A8115A4" w:rsidR="00965605" w:rsidRPr="00EE51F6" w:rsidRDefault="002C42E6" w:rsidP="0020712D">
      <w:pPr>
        <w:ind w:right="-28"/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A6C" w:rsidRPr="00EE51F6" w14:paraId="4DD84C3B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89719C" w14:textId="5FF92242" w:rsidR="00761A6C" w:rsidRPr="00EE51F6" w:rsidRDefault="00DD4CE7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6" w:name="_Hlk102401362"/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61A6C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A6C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26"/>
    </w:tbl>
    <w:p w14:paraId="7DF1561C" w14:textId="77777777" w:rsidR="008E5E7E" w:rsidRPr="00EE51F6" w:rsidRDefault="008E5E7E" w:rsidP="0020712D">
      <w:pPr>
        <w:ind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2E8178D8" w14:textId="77961928" w:rsidR="008E5E7E" w:rsidRPr="00EE51F6" w:rsidRDefault="003F5302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 xml:space="preserve">ผู้ถือหุ้นรายใหญ่ของบริษัท ได้แก่ </w:t>
      </w:r>
      <w:r w:rsidR="005F12EC" w:rsidRPr="00EE51F6">
        <w:rPr>
          <w:rFonts w:ascii="Browallia New" w:hAnsi="Browallia New" w:cs="Browallia New"/>
          <w:sz w:val="26"/>
          <w:szCs w:val="26"/>
          <w:cs/>
        </w:rPr>
        <w:t>ครอบครัวเตรียมชาญชัย</w:t>
      </w:r>
      <w:r w:rsidR="005F12EC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>ครอบครัว</w:t>
      </w:r>
      <w:r w:rsidR="00B75568" w:rsidRPr="00EE51F6">
        <w:rPr>
          <w:rFonts w:ascii="Browallia New" w:hAnsi="Browallia New" w:cs="Browallia New"/>
          <w:sz w:val="26"/>
          <w:szCs w:val="26"/>
          <w:cs/>
        </w:rPr>
        <w:t>คณิตเทวีกุล</w:t>
      </w:r>
      <w:r w:rsidR="007A42E3" w:rsidRPr="00EE51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5568" w:rsidRPr="00EE51F6">
        <w:rPr>
          <w:rFonts w:ascii="Browallia New" w:hAnsi="Browallia New" w:cs="Browallia New"/>
          <w:sz w:val="26"/>
          <w:szCs w:val="26"/>
          <w:cs/>
        </w:rPr>
        <w:t>ธนาคารแอลจีที (สิงคโปร์) จำกัด และครอบครัว</w:t>
      </w:r>
      <w:r w:rsidR="00CF6591" w:rsidRPr="00EE51F6">
        <w:rPr>
          <w:rFonts w:ascii="Browallia New" w:hAnsi="Browallia New" w:cs="Browallia New"/>
          <w:sz w:val="26"/>
          <w:szCs w:val="26"/>
        </w:rPr>
        <w:br/>
      </w:r>
      <w:r w:rsidR="0050193B" w:rsidRPr="00EE51F6">
        <w:rPr>
          <w:rFonts w:ascii="Browallia New" w:hAnsi="Browallia New" w:cs="Browallia New"/>
          <w:sz w:val="26"/>
          <w:szCs w:val="26"/>
          <w:cs/>
        </w:rPr>
        <w:t>ชินวงศ์วรกุล</w:t>
      </w:r>
      <w:r w:rsidR="00B75568" w:rsidRPr="00EE51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โดยถือหุ้นในบริษัทจำนวนร้อยละ </w:t>
      </w:r>
      <w:r w:rsidR="00DD4CE7" w:rsidRPr="00DD4CE7">
        <w:rPr>
          <w:rFonts w:ascii="Browallia New" w:hAnsi="Browallia New" w:cs="Browallia New"/>
          <w:sz w:val="26"/>
          <w:szCs w:val="26"/>
        </w:rPr>
        <w:t>10</w:t>
      </w:r>
      <w:r w:rsidR="00976A82" w:rsidRPr="00EE51F6">
        <w:rPr>
          <w:rFonts w:ascii="Browallia New" w:hAnsi="Browallia New" w:cs="Browallia New"/>
          <w:sz w:val="26"/>
          <w:szCs w:val="26"/>
          <w:cs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18</w:t>
      </w:r>
      <w:r w:rsidR="00460D87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DD4CE7" w:rsidRPr="00DD4CE7">
        <w:rPr>
          <w:rFonts w:ascii="Browallia New" w:hAnsi="Browallia New" w:cs="Browallia New"/>
          <w:sz w:val="26"/>
          <w:szCs w:val="26"/>
        </w:rPr>
        <w:t>7</w:t>
      </w:r>
      <w:r w:rsidR="00603BC4"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62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DD4CE7" w:rsidRPr="00DD4CE7">
        <w:rPr>
          <w:rFonts w:ascii="Browallia New" w:hAnsi="Browallia New" w:cs="Browallia New"/>
          <w:sz w:val="26"/>
          <w:szCs w:val="26"/>
        </w:rPr>
        <w:t>6</w:t>
      </w:r>
      <w:r w:rsidR="00603BC4"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06</w:t>
      </w:r>
      <w:r w:rsidR="00B75568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B75568" w:rsidRPr="00EE51F6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DD4CE7" w:rsidRPr="00DD4CE7">
        <w:rPr>
          <w:rFonts w:ascii="Browallia New" w:hAnsi="Browallia New" w:cs="Browallia New"/>
          <w:sz w:val="26"/>
          <w:szCs w:val="26"/>
        </w:rPr>
        <w:t>4</w:t>
      </w:r>
      <w:r w:rsidR="00B75568"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97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ตามลำดับ หุ้นที่เหลือร้อยละ </w:t>
      </w:r>
      <w:r w:rsidR="00DD4CE7" w:rsidRPr="00DD4CE7">
        <w:rPr>
          <w:rFonts w:ascii="Browallia New" w:hAnsi="Browallia New" w:cs="Browallia New"/>
          <w:sz w:val="26"/>
          <w:szCs w:val="26"/>
        </w:rPr>
        <w:t>71</w:t>
      </w:r>
      <w:r w:rsidR="00976A82"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17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2344" w:rsidRPr="00EE51F6">
        <w:rPr>
          <w:rFonts w:ascii="Browallia New" w:hAnsi="Browallia New" w:cs="Browallia New"/>
          <w:sz w:val="26"/>
          <w:szCs w:val="26"/>
        </w:rPr>
        <w:br/>
      </w:r>
      <w:r w:rsidRPr="00EE51F6">
        <w:rPr>
          <w:rFonts w:ascii="Browallia New" w:hAnsi="Browallia New" w:cs="Browallia New"/>
          <w:sz w:val="26"/>
          <w:szCs w:val="26"/>
          <w:cs/>
        </w:rPr>
        <w:t>ถือโดยบุคคลทั่วไป</w:t>
      </w:r>
    </w:p>
    <w:p w14:paraId="3805B5EF" w14:textId="77777777" w:rsidR="00CF4B58" w:rsidRPr="00EE51F6" w:rsidRDefault="00CF4B58" w:rsidP="0020712D">
      <w:pPr>
        <w:ind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4E2165E5" w14:textId="77777777" w:rsidR="008E5E7E" w:rsidRPr="00EE51F6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24ED463" w14:textId="77777777" w:rsidR="00C022F5" w:rsidRPr="00EE51F6" w:rsidRDefault="00C022F5" w:rsidP="0020712D">
      <w:pPr>
        <w:ind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5536BDC5" w14:textId="34E70A99" w:rsidR="008E5E7E" w:rsidRPr="00EE51F6" w:rsidRDefault="00DD4CE7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D4CE7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EE51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D4CE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E5E7E" w:rsidRPr="00EE51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E7E" w:rsidRPr="00EE51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รายได้จากการขายและบริการ</w:t>
      </w:r>
    </w:p>
    <w:p w14:paraId="11A91BDC" w14:textId="77777777" w:rsidR="00DB1423" w:rsidRPr="00EE51F6" w:rsidRDefault="00DB1423" w:rsidP="0020712D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20599D" w:rsidRPr="00EE51F6" w14:paraId="38D942AD" w14:textId="77777777" w:rsidTr="008D78C4">
        <w:trPr>
          <w:cantSplit/>
        </w:trPr>
        <w:tc>
          <w:tcPr>
            <w:tcW w:w="4266" w:type="dxa"/>
            <w:vAlign w:val="bottom"/>
          </w:tcPr>
          <w:p w14:paraId="155985BD" w14:textId="77777777" w:rsidR="006E5574" w:rsidRPr="00EE51F6" w:rsidRDefault="006E5574" w:rsidP="008D78C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C64A0" w14:textId="77777777" w:rsidR="006E5574" w:rsidRPr="00EE51F6" w:rsidRDefault="006E5574" w:rsidP="008D78C4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5D141C" w14:textId="77777777" w:rsidR="006E5574" w:rsidRPr="00EE51F6" w:rsidRDefault="006E5574" w:rsidP="008D78C4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20599D" w:rsidRPr="00EE51F6" w14:paraId="57E7135E" w14:textId="77777777" w:rsidTr="001E11EA">
        <w:trPr>
          <w:cantSplit/>
        </w:trPr>
        <w:tc>
          <w:tcPr>
            <w:tcW w:w="4266" w:type="dxa"/>
            <w:vAlign w:val="bottom"/>
            <w:hideMark/>
          </w:tcPr>
          <w:p w14:paraId="01DFABC9" w14:textId="798A8AC9" w:rsidR="001E11EA" w:rsidRPr="00EE51F6" w:rsidRDefault="001E11EA" w:rsidP="00B130E1">
            <w:pPr>
              <w:spacing w:before="10"/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DF5B0" w14:textId="79E4DE40" w:rsidR="001E11EA" w:rsidRPr="00EE51F6" w:rsidRDefault="00DD4CE7" w:rsidP="00B130E1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575F93" w14:textId="1955B3E9" w:rsidR="001E11EA" w:rsidRPr="00EE51F6" w:rsidRDefault="00DD4CE7" w:rsidP="00B130E1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A2D8C" w14:textId="44EEB4AA" w:rsidR="001E11EA" w:rsidRPr="00EE51F6" w:rsidRDefault="00DD4CE7" w:rsidP="00B130E1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B20E9A" w14:textId="4E975B6B" w:rsidR="001E11EA" w:rsidRPr="00EE51F6" w:rsidRDefault="00DD4CE7" w:rsidP="00B130E1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20599D" w:rsidRPr="00EE51F6" w14:paraId="18BED727" w14:textId="77777777" w:rsidTr="001E11EA">
        <w:trPr>
          <w:cantSplit/>
        </w:trPr>
        <w:tc>
          <w:tcPr>
            <w:tcW w:w="4266" w:type="dxa"/>
            <w:vAlign w:val="bottom"/>
          </w:tcPr>
          <w:p w14:paraId="56DEECCA" w14:textId="77777777" w:rsidR="001E11EA" w:rsidRPr="00EE51F6" w:rsidRDefault="001E11EA" w:rsidP="001E11E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2EF3F3" w14:textId="7AA461BC" w:rsidR="001E11EA" w:rsidRPr="00EE51F6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15180B4" w14:textId="17CF0D57" w:rsidR="001E11EA" w:rsidRPr="00EE51F6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3418B" w14:textId="46D452BF" w:rsidR="001E11EA" w:rsidRPr="00EE51F6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3B66EA0" w14:textId="2EAAFF1A" w:rsidR="001E11EA" w:rsidRPr="00EE51F6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0599D" w:rsidRPr="00EE51F6" w14:paraId="6BB746A4" w14:textId="77777777" w:rsidTr="001E11EA">
        <w:trPr>
          <w:cantSplit/>
        </w:trPr>
        <w:tc>
          <w:tcPr>
            <w:tcW w:w="4266" w:type="dxa"/>
            <w:vAlign w:val="bottom"/>
          </w:tcPr>
          <w:p w14:paraId="6C50C3A3" w14:textId="77777777" w:rsidR="001E11EA" w:rsidRPr="00EE51F6" w:rsidRDefault="001E11EA" w:rsidP="001E11E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E4790" w14:textId="4247C50B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BC4930" w14:textId="3D7376DD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0833E" w14:textId="1E27A057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C79BF8" w14:textId="1332FD20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599D" w:rsidRPr="00EE51F6" w14:paraId="658A3731" w14:textId="77777777" w:rsidTr="008D78C4">
        <w:trPr>
          <w:cantSplit/>
        </w:trPr>
        <w:tc>
          <w:tcPr>
            <w:tcW w:w="4266" w:type="dxa"/>
            <w:vAlign w:val="bottom"/>
          </w:tcPr>
          <w:p w14:paraId="711E01B4" w14:textId="77777777" w:rsidR="001E11EA" w:rsidRPr="00EE51F6" w:rsidRDefault="001E11EA" w:rsidP="001E11EA">
            <w:pPr>
              <w:ind w:left="41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4479C" w14:textId="77777777" w:rsidR="001E11EA" w:rsidRPr="00EE51F6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BF0D5" w14:textId="77777777" w:rsidR="001E11EA" w:rsidRPr="00EE51F6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2E7F5" w14:textId="77777777" w:rsidR="001E11EA" w:rsidRPr="00EE51F6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96DE8" w14:textId="77777777" w:rsidR="001E11EA" w:rsidRPr="00EE51F6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599D" w:rsidRPr="00EE51F6" w14:paraId="73BC56DC" w14:textId="77777777" w:rsidTr="008D78C4">
        <w:trPr>
          <w:cantSplit/>
        </w:trPr>
        <w:tc>
          <w:tcPr>
            <w:tcW w:w="4266" w:type="dxa"/>
            <w:vAlign w:val="bottom"/>
          </w:tcPr>
          <w:p w14:paraId="027451CF" w14:textId="77777777" w:rsidR="001E11EA" w:rsidRPr="00EE51F6" w:rsidRDefault="001E11EA" w:rsidP="001E11E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73211B" w14:textId="77777777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C9D769" w14:textId="77777777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9B662" w14:textId="77777777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67BE9" w14:textId="77777777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99D" w:rsidRPr="00EE51F6" w14:paraId="3A45E32E" w14:textId="77777777" w:rsidTr="008D78C4">
        <w:trPr>
          <w:cantSplit/>
        </w:trPr>
        <w:tc>
          <w:tcPr>
            <w:tcW w:w="4266" w:type="dxa"/>
            <w:vAlign w:val="bottom"/>
          </w:tcPr>
          <w:p w14:paraId="1B5D1F20" w14:textId="77777777" w:rsidR="0020599D" w:rsidRPr="00EE51F6" w:rsidRDefault="0020599D" w:rsidP="0020599D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7FCE8A" w14:textId="0C86ABF3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235BA6" w14:textId="5922C760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7FCF24" w14:textId="54BA9095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0E4B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550E4B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3A57C4" w14:textId="1FC9DCC5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20599D" w:rsidRPr="00EE51F6" w14:paraId="25044C86" w14:textId="77777777" w:rsidTr="008D78C4">
        <w:trPr>
          <w:cantSplit/>
        </w:trPr>
        <w:tc>
          <w:tcPr>
            <w:tcW w:w="4266" w:type="dxa"/>
            <w:vAlign w:val="bottom"/>
          </w:tcPr>
          <w:p w14:paraId="2629218C" w14:textId="77777777" w:rsidR="0020599D" w:rsidRPr="00EE51F6" w:rsidRDefault="0020599D" w:rsidP="0020599D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8B66D" w14:textId="77777777" w:rsidR="0020599D" w:rsidRPr="00EE51F6" w:rsidRDefault="0020599D" w:rsidP="0020599D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B40C6" w14:textId="77777777" w:rsidR="0020599D" w:rsidRPr="00EE51F6" w:rsidRDefault="0020599D" w:rsidP="0020599D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0C938" w14:textId="77777777" w:rsidR="0020599D" w:rsidRPr="00EE51F6" w:rsidRDefault="0020599D" w:rsidP="0020599D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4224B" w14:textId="77777777" w:rsidR="0020599D" w:rsidRPr="00EE51F6" w:rsidRDefault="0020599D" w:rsidP="0020599D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599D" w:rsidRPr="00EE51F6" w14:paraId="0E0687E5" w14:textId="77777777" w:rsidTr="008D78C4">
        <w:trPr>
          <w:cantSplit/>
          <w:trHeight w:val="83"/>
        </w:trPr>
        <w:tc>
          <w:tcPr>
            <w:tcW w:w="4266" w:type="dxa"/>
            <w:vAlign w:val="bottom"/>
          </w:tcPr>
          <w:p w14:paraId="30F869C7" w14:textId="77777777" w:rsidR="0020599D" w:rsidRPr="00EE51F6" w:rsidRDefault="0020599D" w:rsidP="0020599D">
            <w:pPr>
              <w:spacing w:before="10"/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EBA81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5BE14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99EF97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89441A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99D" w:rsidRPr="00EE51F6" w14:paraId="13C97D26" w14:textId="77777777" w:rsidTr="008D78C4">
        <w:trPr>
          <w:cantSplit/>
          <w:trHeight w:val="83"/>
        </w:trPr>
        <w:tc>
          <w:tcPr>
            <w:tcW w:w="4266" w:type="dxa"/>
            <w:vAlign w:val="bottom"/>
          </w:tcPr>
          <w:p w14:paraId="2B9805A1" w14:textId="77777777" w:rsidR="0020599D" w:rsidRPr="00EE51F6" w:rsidRDefault="0020599D" w:rsidP="0020599D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1CB620" w14:textId="27BCCD88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83ABCA" w14:textId="75A8BCC1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6226C6" w14:textId="64F647CB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50E4B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550E4B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641DC" w14:textId="7FF5DB6E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20599D" w:rsidRPr="00EE51F6" w14:paraId="035F46D2" w14:textId="77777777" w:rsidTr="008D78C4">
        <w:trPr>
          <w:cantSplit/>
          <w:trHeight w:val="83"/>
        </w:trPr>
        <w:tc>
          <w:tcPr>
            <w:tcW w:w="4266" w:type="dxa"/>
            <w:vAlign w:val="bottom"/>
          </w:tcPr>
          <w:p w14:paraId="33D2E7AF" w14:textId="77777777" w:rsidR="0020599D" w:rsidRPr="00EE51F6" w:rsidRDefault="0020599D" w:rsidP="0020599D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EE5FD" w14:textId="48595FCB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9E456" w14:textId="26D40C8F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9B7BE" w14:textId="5441D9FB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AE1A5" w14:textId="081B29BC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20599D" w:rsidRPr="00EE51F6" w14:paraId="57E4973C" w14:textId="77777777" w:rsidTr="008D78C4">
        <w:trPr>
          <w:cantSplit/>
          <w:trHeight w:val="83"/>
        </w:trPr>
        <w:tc>
          <w:tcPr>
            <w:tcW w:w="4266" w:type="dxa"/>
            <w:vAlign w:val="bottom"/>
          </w:tcPr>
          <w:p w14:paraId="792C8B86" w14:textId="77777777" w:rsidR="0020599D" w:rsidRPr="00EE51F6" w:rsidRDefault="0020599D" w:rsidP="0020599D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19E73" w14:textId="4AFF89E1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8648A" w14:textId="0B933328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5D5E8" w14:textId="3B67D8A2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50E4B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550E4B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BDB9C" w14:textId="52E06F7A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</w:tbl>
    <w:p w14:paraId="1D2D4C42" w14:textId="77777777" w:rsidR="00DB1423" w:rsidRPr="00EE51F6" w:rsidRDefault="00DB1423" w:rsidP="0020712D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1E69EF19" w14:textId="6B9C1F89" w:rsidR="006E5574" w:rsidRPr="00EE51F6" w:rsidRDefault="00DD4CE7" w:rsidP="006E5574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D4CE7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6E5574" w:rsidRPr="00EE51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D4CE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E5574" w:rsidRPr="00EE51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61064B40" w14:textId="77777777" w:rsidR="006E5574" w:rsidRPr="00EE51F6" w:rsidRDefault="006E5574" w:rsidP="006E5574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20599D" w:rsidRPr="00EE51F6" w14:paraId="358F917D" w14:textId="77777777" w:rsidTr="008D78C4">
        <w:trPr>
          <w:cantSplit/>
        </w:trPr>
        <w:tc>
          <w:tcPr>
            <w:tcW w:w="4266" w:type="dxa"/>
            <w:vAlign w:val="bottom"/>
          </w:tcPr>
          <w:p w14:paraId="4981C6CB" w14:textId="77777777" w:rsidR="006E5574" w:rsidRPr="00EE51F6" w:rsidRDefault="006E5574" w:rsidP="008D78C4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2B42CD8" w14:textId="77777777" w:rsidR="006E5574" w:rsidRPr="00EE51F6" w:rsidRDefault="006E5574" w:rsidP="008D78C4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291ECE" w14:textId="77777777" w:rsidR="006E5574" w:rsidRPr="00EE51F6" w:rsidRDefault="006E5574" w:rsidP="008D78C4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20599D" w:rsidRPr="00EE51F6" w14:paraId="4562FC1B" w14:textId="77777777" w:rsidTr="001E11EA">
        <w:trPr>
          <w:cantSplit/>
        </w:trPr>
        <w:tc>
          <w:tcPr>
            <w:tcW w:w="4266" w:type="dxa"/>
            <w:vAlign w:val="bottom"/>
            <w:hideMark/>
          </w:tcPr>
          <w:p w14:paraId="5FCD3B47" w14:textId="08BA9F38" w:rsidR="001E11EA" w:rsidRPr="00EE51F6" w:rsidRDefault="001E11EA" w:rsidP="00197BDC">
            <w:pPr>
              <w:spacing w:before="10"/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680EF3" w14:textId="5B57B720" w:rsidR="001E11EA" w:rsidRPr="00EE51F6" w:rsidRDefault="00DD4CE7" w:rsidP="00197BDC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612594B" w14:textId="115E4E26" w:rsidR="001E11EA" w:rsidRPr="00EE51F6" w:rsidRDefault="00DD4CE7" w:rsidP="00197BDC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F863FD" w14:textId="206B4A92" w:rsidR="001E11EA" w:rsidRPr="00EE51F6" w:rsidRDefault="00DD4CE7" w:rsidP="00197BDC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C20E7A1" w14:textId="7CF9C469" w:rsidR="001E11EA" w:rsidRPr="00EE51F6" w:rsidRDefault="00DD4CE7" w:rsidP="00197BDC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20599D" w:rsidRPr="00EE51F6" w14:paraId="6AD31CDE" w14:textId="77777777" w:rsidTr="001E11EA">
        <w:trPr>
          <w:cantSplit/>
        </w:trPr>
        <w:tc>
          <w:tcPr>
            <w:tcW w:w="4266" w:type="dxa"/>
            <w:vAlign w:val="bottom"/>
          </w:tcPr>
          <w:p w14:paraId="016E71F4" w14:textId="77777777" w:rsidR="001E11EA" w:rsidRPr="00EE51F6" w:rsidRDefault="001E11EA" w:rsidP="001E11E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163E77" w14:textId="233F8D67" w:rsidR="001E11EA" w:rsidRPr="00EE51F6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4166FDC6" w14:textId="703AE647" w:rsidR="001E11EA" w:rsidRPr="00EE51F6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7227027" w14:textId="7C9E1B42" w:rsidR="001E11EA" w:rsidRPr="00EE51F6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6F354CE0" w14:textId="0D57B405" w:rsidR="001E11EA" w:rsidRPr="00EE51F6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0599D" w:rsidRPr="00EE51F6" w14:paraId="79790467" w14:textId="77777777" w:rsidTr="001E11EA">
        <w:trPr>
          <w:cantSplit/>
        </w:trPr>
        <w:tc>
          <w:tcPr>
            <w:tcW w:w="4266" w:type="dxa"/>
            <w:vAlign w:val="bottom"/>
          </w:tcPr>
          <w:p w14:paraId="40075547" w14:textId="77777777" w:rsidR="001E11EA" w:rsidRPr="00EE51F6" w:rsidRDefault="001E11EA" w:rsidP="001E11E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5F5C88" w14:textId="572A2533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96DC226" w14:textId="27747A9F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BDDF48" w14:textId="3A90E274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2B9ED4" w14:textId="03490753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599D" w:rsidRPr="00EE51F6" w14:paraId="03E3D095" w14:textId="77777777" w:rsidTr="008D78C4">
        <w:trPr>
          <w:cantSplit/>
        </w:trPr>
        <w:tc>
          <w:tcPr>
            <w:tcW w:w="4266" w:type="dxa"/>
            <w:vAlign w:val="bottom"/>
          </w:tcPr>
          <w:p w14:paraId="32AAD802" w14:textId="77777777" w:rsidR="001E11EA" w:rsidRPr="00EE51F6" w:rsidRDefault="001E11EA" w:rsidP="001E11EA">
            <w:pPr>
              <w:ind w:left="41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D907A" w14:textId="77777777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C8AA8" w14:textId="77777777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05646" w14:textId="77777777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AB663" w14:textId="77777777" w:rsidR="001E11EA" w:rsidRPr="00EE51F6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B7E9E" w:rsidRPr="00EE51F6" w14:paraId="1FA2E8A7" w14:textId="77777777" w:rsidTr="00DB7E9E">
        <w:trPr>
          <w:cantSplit/>
        </w:trPr>
        <w:tc>
          <w:tcPr>
            <w:tcW w:w="4266" w:type="dxa"/>
            <w:vAlign w:val="bottom"/>
          </w:tcPr>
          <w:p w14:paraId="0EFBEE51" w14:textId="7EA8498B" w:rsidR="00DB7E9E" w:rsidRPr="00EE51F6" w:rsidRDefault="00DB7E9E" w:rsidP="001E11E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25657" w14:textId="77777777" w:rsidR="00DB7E9E" w:rsidRPr="00EE51F6" w:rsidRDefault="00DB7E9E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E73B4B" w14:textId="77777777" w:rsidR="00DB7E9E" w:rsidRPr="00EE51F6" w:rsidRDefault="00DB7E9E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DA9778" w14:textId="77777777" w:rsidR="00DB7E9E" w:rsidRPr="00EE51F6" w:rsidRDefault="00DB7E9E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F1ADBD" w14:textId="77777777" w:rsidR="00DB7E9E" w:rsidRPr="00EE51F6" w:rsidRDefault="00DB7E9E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7E9E" w:rsidRPr="00EE51F6" w14:paraId="3A7654A7" w14:textId="77777777" w:rsidTr="00DB7E9E">
        <w:trPr>
          <w:cantSplit/>
        </w:trPr>
        <w:tc>
          <w:tcPr>
            <w:tcW w:w="4266" w:type="dxa"/>
            <w:vAlign w:val="bottom"/>
          </w:tcPr>
          <w:p w14:paraId="0926A30E" w14:textId="0039A2B2" w:rsidR="00DB7E9E" w:rsidRPr="00EE51F6" w:rsidRDefault="00DB7E9E" w:rsidP="00DB7E9E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A098F" w14:textId="6C8AF006" w:rsidR="00DB7E9E" w:rsidRPr="00EE51F6" w:rsidRDefault="00DD4CE7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CA5C8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CA5C8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D72A3" w14:textId="0664EE69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3C031" w14:textId="060B4204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0DDB6" w14:textId="46836678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E9E" w:rsidRPr="00EE51F6" w14:paraId="0F004DAA" w14:textId="77777777" w:rsidTr="00DB7E9E">
        <w:trPr>
          <w:cantSplit/>
        </w:trPr>
        <w:tc>
          <w:tcPr>
            <w:tcW w:w="4266" w:type="dxa"/>
            <w:vAlign w:val="bottom"/>
          </w:tcPr>
          <w:p w14:paraId="4193D8A0" w14:textId="77777777" w:rsidR="00DB7E9E" w:rsidRPr="00EE51F6" w:rsidRDefault="00DB7E9E" w:rsidP="00DB7E9E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A36E8" w14:textId="77777777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958BE" w14:textId="77777777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E5189" w14:textId="77777777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AA672" w14:textId="77777777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7E9E" w:rsidRPr="00EE51F6" w14:paraId="024F4715" w14:textId="77777777" w:rsidTr="00177142">
        <w:trPr>
          <w:cantSplit/>
        </w:trPr>
        <w:tc>
          <w:tcPr>
            <w:tcW w:w="4266" w:type="dxa"/>
            <w:vAlign w:val="bottom"/>
            <w:hideMark/>
          </w:tcPr>
          <w:p w14:paraId="55C584B9" w14:textId="77777777" w:rsidR="00DB7E9E" w:rsidRPr="00EE51F6" w:rsidRDefault="00DB7E9E" w:rsidP="00DB7E9E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18793" w14:textId="163C1968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3AC821" w14:textId="77777777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1C5687" w14:textId="77777777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307040" w14:textId="77777777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7E9E" w:rsidRPr="00EE51F6" w14:paraId="551C6FE5" w14:textId="77777777" w:rsidTr="008D78C4">
        <w:trPr>
          <w:cantSplit/>
        </w:trPr>
        <w:tc>
          <w:tcPr>
            <w:tcW w:w="4266" w:type="dxa"/>
            <w:vAlign w:val="bottom"/>
          </w:tcPr>
          <w:p w14:paraId="72CE2876" w14:textId="54C78611" w:rsidR="00DB7E9E" w:rsidRPr="00EE51F6" w:rsidRDefault="00DB7E9E" w:rsidP="00DB7E9E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F32097" w14:textId="5D1654B2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362616" w14:textId="446F572B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FDCAE" w14:textId="4FC23CB8" w:rsidR="00DB7E9E" w:rsidRPr="00EE51F6" w:rsidRDefault="00DD4CE7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B7E9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A1CC03" w14:textId="7E6FDB4B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E9E" w:rsidRPr="00EE51F6" w14:paraId="6BFFB00C" w14:textId="77777777" w:rsidTr="00177142">
        <w:trPr>
          <w:cantSplit/>
        </w:trPr>
        <w:tc>
          <w:tcPr>
            <w:tcW w:w="4266" w:type="dxa"/>
            <w:vAlign w:val="bottom"/>
          </w:tcPr>
          <w:p w14:paraId="36669F76" w14:textId="77777777" w:rsidR="00DB7E9E" w:rsidRPr="00EE51F6" w:rsidRDefault="00DB7E9E" w:rsidP="00DB7E9E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03981" w14:textId="6DC81A0C" w:rsidR="00DB7E9E" w:rsidRPr="00EE51F6" w:rsidRDefault="00DD4CE7" w:rsidP="00DB7E9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B7E9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AC6DC" w14:textId="0D961E01" w:rsidR="00DB7E9E" w:rsidRPr="00EE51F6" w:rsidRDefault="00DD4CE7" w:rsidP="00DB7E9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DB7E9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B93DA" w14:textId="0FF6210B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3F94D" w14:textId="39677D63" w:rsidR="00DB7E9E" w:rsidRPr="00EE51F6" w:rsidRDefault="00DD4CE7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DB7E9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DB7E9E" w:rsidRPr="00EE51F6" w14:paraId="4A030F22" w14:textId="77777777" w:rsidTr="00177142">
        <w:trPr>
          <w:cantSplit/>
        </w:trPr>
        <w:tc>
          <w:tcPr>
            <w:tcW w:w="4266" w:type="dxa"/>
            <w:vAlign w:val="bottom"/>
          </w:tcPr>
          <w:p w14:paraId="0292471A" w14:textId="77777777" w:rsidR="00DB7E9E" w:rsidRPr="00EE51F6" w:rsidRDefault="00DB7E9E" w:rsidP="00DB7E9E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E5802" w14:textId="2E46E800" w:rsidR="00DB7E9E" w:rsidRPr="00EE51F6" w:rsidRDefault="00DD4CE7" w:rsidP="00DB7E9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B7E9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31AF8" w14:textId="30BE056F" w:rsidR="00DB7E9E" w:rsidRPr="00EE51F6" w:rsidRDefault="00DD4CE7" w:rsidP="00DB7E9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DB7E9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E8F8E" w14:textId="1E05E217" w:rsidR="00DB7E9E" w:rsidRPr="00EE51F6" w:rsidRDefault="00DD4CE7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B7E9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63744" w14:textId="5E7F1A5C" w:rsidR="00DB7E9E" w:rsidRPr="00EE51F6" w:rsidRDefault="00DD4CE7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DB7E9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DB7E9E" w:rsidRPr="00EE51F6" w14:paraId="09123AFF" w14:textId="77777777" w:rsidTr="00F2443C">
        <w:trPr>
          <w:cantSplit/>
        </w:trPr>
        <w:tc>
          <w:tcPr>
            <w:tcW w:w="4266" w:type="dxa"/>
            <w:vAlign w:val="bottom"/>
          </w:tcPr>
          <w:p w14:paraId="4E43AA1C" w14:textId="06F8DD30" w:rsidR="00DB7E9E" w:rsidRPr="00EE51F6" w:rsidRDefault="00DB7E9E" w:rsidP="00DB7E9E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7" w:name="_Hlk149347438"/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E1DC66" w14:textId="2416AF18" w:rsidR="00DB7E9E" w:rsidRPr="00EE51F6" w:rsidRDefault="00DB7E9E" w:rsidP="00DB7E9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D101EF" w14:textId="12635510" w:rsidR="00DB7E9E" w:rsidRPr="00EE51F6" w:rsidRDefault="00DB7E9E" w:rsidP="00DB7E9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43EF3C" w14:textId="2330D98D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13DC098" w14:textId="77777777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7E9E" w:rsidRPr="00EE51F6" w14:paraId="3507AA59" w14:textId="77777777" w:rsidTr="00F2443C">
        <w:trPr>
          <w:cantSplit/>
        </w:trPr>
        <w:tc>
          <w:tcPr>
            <w:tcW w:w="4266" w:type="dxa"/>
            <w:vAlign w:val="bottom"/>
          </w:tcPr>
          <w:p w14:paraId="21186440" w14:textId="144A3A21" w:rsidR="00DB7E9E" w:rsidRPr="00EE51F6" w:rsidRDefault="00DB7E9E" w:rsidP="00DB7E9E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A9FB3" w14:textId="2441DFD8" w:rsidR="00DB7E9E" w:rsidRPr="00EE51F6" w:rsidRDefault="00DB7E9E" w:rsidP="00DB7E9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D758F" w14:textId="1C8697DA" w:rsidR="00DB7E9E" w:rsidRPr="00EE51F6" w:rsidRDefault="00DD4CE7" w:rsidP="00DB7E9E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DB7E9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3DF7E" w14:textId="1AA76E5F" w:rsidR="00DB7E9E" w:rsidRPr="00EE51F6" w:rsidRDefault="00DB7E9E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1B7DF" w14:textId="23BA41C7" w:rsidR="00DB7E9E" w:rsidRPr="00EE51F6" w:rsidRDefault="00DD4CE7" w:rsidP="00DB7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DB7E9E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bookmarkEnd w:id="27"/>
    </w:tbl>
    <w:p w14:paraId="6B595CBC" w14:textId="77777777" w:rsidR="00B927D7" w:rsidRPr="00EE51F6" w:rsidRDefault="006579DF" w:rsidP="000C7AF6">
      <w:pPr>
        <w:ind w:right="-28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51F6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27D7" w:rsidRPr="00EE51F6" w14:paraId="77066E0B" w14:textId="77777777" w:rsidTr="00B7092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E477954" w14:textId="4CF6F478" w:rsidR="00B927D7" w:rsidRPr="00EE51F6" w:rsidRDefault="00DD4CE7" w:rsidP="00B7092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B927D7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27D7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B927D7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927D7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927D7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927D7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B0AD086" w14:textId="780FC63B" w:rsidR="00F42450" w:rsidRPr="00EE51F6" w:rsidRDefault="00F42450" w:rsidP="00F13201">
      <w:pPr>
        <w:ind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6CFB5660" w14:textId="56DE3324" w:rsidR="008E5E7E" w:rsidRPr="00EE51F6" w:rsidRDefault="00DD4CE7" w:rsidP="003F5D3A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D4CE7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EE51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D4CE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E5E7E" w:rsidRPr="00EE51F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E7E" w:rsidRPr="00EE51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12D941E" w14:textId="77777777" w:rsidR="008E5E7E" w:rsidRPr="00EE51F6" w:rsidRDefault="008E5E7E" w:rsidP="003F5D3A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4C980476" w14:textId="77777777" w:rsidR="008E5E7E" w:rsidRPr="00EE51F6" w:rsidRDefault="008E5E7E" w:rsidP="003F5D3A">
      <w:pPr>
        <w:tabs>
          <w:tab w:val="left" w:pos="1080"/>
        </w:tabs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7EEFFA3B" w14:textId="77777777" w:rsidR="008E5E7E" w:rsidRPr="00EE51F6" w:rsidRDefault="008E5E7E" w:rsidP="003F5D3A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EE4F3B" w:rsidRPr="00EE51F6" w14:paraId="347B7119" w14:textId="77777777" w:rsidTr="00B130E1">
        <w:trPr>
          <w:cantSplit/>
        </w:trPr>
        <w:tc>
          <w:tcPr>
            <w:tcW w:w="4104" w:type="dxa"/>
            <w:vAlign w:val="bottom"/>
          </w:tcPr>
          <w:p w14:paraId="575FAD28" w14:textId="77777777" w:rsidR="00B47846" w:rsidRPr="00EE51F6" w:rsidRDefault="00B4784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2BDF6" w14:textId="77777777" w:rsidR="00B47846" w:rsidRPr="00EE51F6" w:rsidRDefault="00CD5A34" w:rsidP="003F5D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B47846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E4576" w14:textId="77777777" w:rsidR="00B47846" w:rsidRPr="00EE51F6" w:rsidRDefault="00CD5A34" w:rsidP="003F5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B47846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B47846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0599D" w:rsidRPr="00EE51F6" w14:paraId="3D2E9769" w14:textId="77777777" w:rsidTr="00B130E1">
        <w:trPr>
          <w:cantSplit/>
        </w:trPr>
        <w:tc>
          <w:tcPr>
            <w:tcW w:w="4104" w:type="dxa"/>
            <w:vAlign w:val="bottom"/>
          </w:tcPr>
          <w:p w14:paraId="7EAE8C84" w14:textId="77777777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51AC40" w14:textId="7936D835" w:rsidR="0020599D" w:rsidRPr="00EE51F6" w:rsidRDefault="00DD4CE7" w:rsidP="0020599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49D650" w14:textId="60942D67" w:rsidR="0020599D" w:rsidRPr="00EE51F6" w:rsidRDefault="00DD4CE7" w:rsidP="0020599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20599D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20599D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AF8458" w14:textId="75C058C1" w:rsidR="0020599D" w:rsidRPr="00EE51F6" w:rsidRDefault="00DD4CE7" w:rsidP="0020599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74F02C" w14:textId="4F336AEE" w:rsidR="0020599D" w:rsidRPr="00EE51F6" w:rsidRDefault="00DD4CE7" w:rsidP="0020599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20599D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20599D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20599D" w:rsidRPr="00EE51F6" w14:paraId="6B36F061" w14:textId="77777777" w:rsidTr="00B130E1">
        <w:trPr>
          <w:cantSplit/>
        </w:trPr>
        <w:tc>
          <w:tcPr>
            <w:tcW w:w="4104" w:type="dxa"/>
            <w:vAlign w:val="bottom"/>
          </w:tcPr>
          <w:p w14:paraId="3F735F4D" w14:textId="77777777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1BE3BD" w14:textId="32845516" w:rsidR="0020599D" w:rsidRPr="00EE51F6" w:rsidRDefault="0020599D" w:rsidP="0020599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0FCB089" w14:textId="1D4CA9C3" w:rsidR="0020599D" w:rsidRPr="00EE51F6" w:rsidRDefault="0020599D" w:rsidP="0020599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290D60AC" w14:textId="03D85144" w:rsidR="0020599D" w:rsidRPr="00EE51F6" w:rsidRDefault="0020599D" w:rsidP="0020599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142655A" w14:textId="7DFE391B" w:rsidR="0020599D" w:rsidRPr="00EE51F6" w:rsidRDefault="0020599D" w:rsidP="0020599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20599D" w:rsidRPr="00EE51F6" w14:paraId="63D58B17" w14:textId="77777777" w:rsidTr="00B130E1">
        <w:trPr>
          <w:cantSplit/>
          <w:trHeight w:val="80"/>
        </w:trPr>
        <w:tc>
          <w:tcPr>
            <w:tcW w:w="4104" w:type="dxa"/>
            <w:vAlign w:val="bottom"/>
          </w:tcPr>
          <w:p w14:paraId="35B0AC68" w14:textId="77777777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D2D7D7" w14:textId="77777777" w:rsidR="0020599D" w:rsidRPr="00EE51F6" w:rsidRDefault="0020599D" w:rsidP="0020599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AF2694" w14:textId="77777777" w:rsidR="0020599D" w:rsidRPr="00EE51F6" w:rsidRDefault="0020599D" w:rsidP="0020599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67BC95" w14:textId="77777777" w:rsidR="0020599D" w:rsidRPr="00EE51F6" w:rsidRDefault="0020599D" w:rsidP="0020599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A582E" w14:textId="77777777" w:rsidR="0020599D" w:rsidRPr="00EE51F6" w:rsidRDefault="0020599D" w:rsidP="0020599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20599D" w:rsidRPr="00EE51F6" w14:paraId="6842126E" w14:textId="77777777" w:rsidTr="00B130E1">
        <w:trPr>
          <w:cantSplit/>
        </w:trPr>
        <w:tc>
          <w:tcPr>
            <w:tcW w:w="4104" w:type="dxa"/>
            <w:vAlign w:val="bottom"/>
          </w:tcPr>
          <w:p w14:paraId="1245DBE8" w14:textId="1BEA1F83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121200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493EC0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920CB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6BEBCF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99D" w:rsidRPr="00EE51F6" w14:paraId="0EB85D55" w14:textId="77777777" w:rsidTr="00B130E1">
        <w:trPr>
          <w:cantSplit/>
        </w:trPr>
        <w:tc>
          <w:tcPr>
            <w:tcW w:w="4104" w:type="dxa"/>
            <w:vAlign w:val="bottom"/>
          </w:tcPr>
          <w:p w14:paraId="49C9E292" w14:textId="77777777" w:rsidR="0020599D" w:rsidRPr="00EE51F6" w:rsidRDefault="0020599D" w:rsidP="0020599D">
            <w:pPr>
              <w:ind w:left="540" w:right="-86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E51F6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EE51F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รวมอยู่ในลูกหนี้อื่นกิจการที่เกี่ยวข้องกัน</w:t>
            </w:r>
            <w:r w:rsidRPr="00EE51F6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05E85C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AFEBC9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F55A1C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8EA0B7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99D" w:rsidRPr="00EE51F6" w14:paraId="3DD793B8" w14:textId="77777777" w:rsidTr="00B130E1">
        <w:trPr>
          <w:cantSplit/>
        </w:trPr>
        <w:tc>
          <w:tcPr>
            <w:tcW w:w="4104" w:type="dxa"/>
            <w:vAlign w:val="bottom"/>
          </w:tcPr>
          <w:p w14:paraId="51E138FB" w14:textId="77777777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53CA60" w14:textId="1F387FE2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87B2DE" w14:textId="7A242854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E5E15D" w14:textId="287D6633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0E4B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vAlign w:val="bottom"/>
          </w:tcPr>
          <w:p w14:paraId="57038A25" w14:textId="1803BFF9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20599D" w:rsidRPr="00EE51F6" w14:paraId="4BA937DD" w14:textId="77777777" w:rsidTr="00B130E1">
        <w:trPr>
          <w:cantSplit/>
        </w:trPr>
        <w:tc>
          <w:tcPr>
            <w:tcW w:w="4104" w:type="dxa"/>
            <w:vAlign w:val="bottom"/>
          </w:tcPr>
          <w:p w14:paraId="124AD15D" w14:textId="77777777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E51F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E9641" w14:textId="5DF51BCD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E721AA" w14:textId="09131A62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35FBB" w14:textId="6CEB8149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7C7535" w14:textId="22E688F6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599D" w:rsidRPr="00EE51F6" w14:paraId="75C72CC1" w14:textId="77777777" w:rsidTr="00B130E1">
        <w:trPr>
          <w:cantSplit/>
        </w:trPr>
        <w:tc>
          <w:tcPr>
            <w:tcW w:w="4104" w:type="dxa"/>
            <w:vAlign w:val="bottom"/>
          </w:tcPr>
          <w:p w14:paraId="35D0E94F" w14:textId="137B88F8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3553D" w14:textId="7D73C90E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9E152" w14:textId="0120FD0B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5F0A9" w14:textId="74F84456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0E4B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E768F" w14:textId="668C5E02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20599D" w:rsidRPr="00EE51F6" w14:paraId="178A216C" w14:textId="77777777" w:rsidTr="00B130E1">
        <w:trPr>
          <w:cantSplit/>
        </w:trPr>
        <w:tc>
          <w:tcPr>
            <w:tcW w:w="4104" w:type="dxa"/>
            <w:vAlign w:val="bottom"/>
          </w:tcPr>
          <w:p w14:paraId="0664F9CE" w14:textId="77777777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FF939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98F20C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A9764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DEB9C9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99D" w:rsidRPr="00EE51F6" w14:paraId="116BA918" w14:textId="77777777" w:rsidTr="00B130E1">
        <w:trPr>
          <w:cantSplit/>
        </w:trPr>
        <w:tc>
          <w:tcPr>
            <w:tcW w:w="4104" w:type="dxa"/>
            <w:vAlign w:val="bottom"/>
          </w:tcPr>
          <w:p w14:paraId="2930F810" w14:textId="2505E871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เงินทดรองจ่าย </w:t>
            </w:r>
            <w:r w:rsidRPr="00EE51F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(หมายเหตุ </w:t>
            </w:r>
            <w:r w:rsidR="00DD4CE7" w:rsidRPr="00DD4CE7"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  <w:t>6</w:t>
            </w:r>
            <w:r w:rsidRPr="00EE51F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A950C2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8BFF3D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CB9C0D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2E9735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99D" w:rsidRPr="00EE51F6" w14:paraId="1E793A4D" w14:textId="77777777" w:rsidTr="00B130E1">
        <w:trPr>
          <w:cantSplit/>
        </w:trPr>
        <w:tc>
          <w:tcPr>
            <w:tcW w:w="4104" w:type="dxa"/>
            <w:vAlign w:val="bottom"/>
          </w:tcPr>
          <w:p w14:paraId="1BE23959" w14:textId="3F432717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EE51F6">
              <w:rPr>
                <w:rFonts w:ascii="Browallia New" w:hAnsi="Browallia New" w:cs="Browallia New"/>
                <w:spacing w:val="-2"/>
                <w:sz w:val="26"/>
                <w:szCs w:val="26"/>
                <w:lang w:eastAsia="en-GB"/>
              </w:rPr>
              <w:t>(</w:t>
            </w:r>
            <w:r w:rsidRPr="00EE51F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eastAsia="en-GB"/>
              </w:rPr>
              <w:t>รวมอยู่ในลูกหนี้อื่นกิจการที่เกี่ยวข้องกัน</w:t>
            </w:r>
            <w:r w:rsidRPr="00EE51F6">
              <w:rPr>
                <w:rFonts w:ascii="Browallia New" w:hAnsi="Browallia New" w:cs="Browall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BEC22E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2C370D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48CD7B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FFC6C4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99D" w:rsidRPr="00EE51F6" w14:paraId="31ECB004" w14:textId="77777777" w:rsidTr="00B130E1">
        <w:trPr>
          <w:cantSplit/>
        </w:trPr>
        <w:tc>
          <w:tcPr>
            <w:tcW w:w="4104" w:type="dxa"/>
            <w:vAlign w:val="bottom"/>
          </w:tcPr>
          <w:p w14:paraId="2BBE616F" w14:textId="34FD3D21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บริษัทย่อย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CA169" w14:textId="558ED6F8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B91AEE" w14:textId="4452A103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AD182" w14:textId="63D9C813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545926" w14:textId="2DD7FDEE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0599D" w:rsidRPr="00EE51F6" w14:paraId="5562CEE8" w14:textId="77777777" w:rsidTr="00B130E1">
        <w:trPr>
          <w:cantSplit/>
        </w:trPr>
        <w:tc>
          <w:tcPr>
            <w:tcW w:w="4104" w:type="dxa"/>
            <w:vAlign w:val="bottom"/>
          </w:tcPr>
          <w:p w14:paraId="750CDC06" w14:textId="77777777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1D263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D0CB5A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5F5B0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7F5167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99D" w:rsidRPr="00EE51F6" w14:paraId="2C816782" w14:textId="77777777" w:rsidTr="00B130E1">
        <w:trPr>
          <w:cantSplit/>
        </w:trPr>
        <w:tc>
          <w:tcPr>
            <w:tcW w:w="4104" w:type="dxa"/>
            <w:vAlign w:val="bottom"/>
          </w:tcPr>
          <w:p w14:paraId="4AA8891A" w14:textId="666DCE91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  <w:r w:rsidRPr="00EE51F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A076B9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CF76D9A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3470FB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DF2454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99D" w:rsidRPr="00EE51F6" w14:paraId="6D14E9AA" w14:textId="77777777" w:rsidTr="00B130E1">
        <w:trPr>
          <w:cantSplit/>
        </w:trPr>
        <w:tc>
          <w:tcPr>
            <w:tcW w:w="4104" w:type="dxa"/>
            <w:vAlign w:val="bottom"/>
          </w:tcPr>
          <w:p w14:paraId="7B6CBA85" w14:textId="77777777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3C676C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584B50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4E14ED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D85B245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99D" w:rsidRPr="00EE51F6" w14:paraId="1CD99EB4" w14:textId="77777777" w:rsidTr="00B130E1">
        <w:trPr>
          <w:cantSplit/>
        </w:trPr>
        <w:tc>
          <w:tcPr>
            <w:tcW w:w="4104" w:type="dxa"/>
            <w:vAlign w:val="bottom"/>
          </w:tcPr>
          <w:p w14:paraId="56550E7A" w14:textId="7FD10A55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ดอกเบี้ยค้างรับของบริษัทย่อย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93192" w14:textId="6C7B158D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98F59F3" w14:textId="1309CDAA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A83B0" w14:textId="6544C4F0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50E4B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550E4B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vAlign w:val="bottom"/>
          </w:tcPr>
          <w:p w14:paraId="161ACA8F" w14:textId="41840C8E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20599D" w:rsidRPr="00EE51F6" w14:paraId="5CFE860E" w14:textId="77777777" w:rsidTr="00B130E1">
        <w:trPr>
          <w:cantSplit/>
        </w:trPr>
        <w:tc>
          <w:tcPr>
            <w:tcW w:w="4104" w:type="dxa"/>
            <w:vAlign w:val="bottom"/>
          </w:tcPr>
          <w:p w14:paraId="63AA0F31" w14:textId="6D22618B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E51F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5C6A9" w14:textId="48F6A487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2FE88" w14:textId="22EF355B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BAFFF" w14:textId="6A17C313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BBCEEF" w14:textId="1ED5E26B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599D" w:rsidRPr="00EE51F6" w14:paraId="7762A3D6" w14:textId="77777777" w:rsidTr="00B130E1">
        <w:trPr>
          <w:cantSplit/>
        </w:trPr>
        <w:tc>
          <w:tcPr>
            <w:tcW w:w="4104" w:type="dxa"/>
            <w:vAlign w:val="bottom"/>
          </w:tcPr>
          <w:p w14:paraId="2B69C21F" w14:textId="5B05003D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8DC7B" w14:textId="3912B4DF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F1D84" w14:textId="509103B5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C520E" w14:textId="17F70FF5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0E4B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550E4B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4BBBA" w14:textId="7560EC82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599D" w:rsidRPr="00EE51F6" w14:paraId="74015F77" w14:textId="77777777" w:rsidTr="00B130E1">
        <w:trPr>
          <w:cantSplit/>
        </w:trPr>
        <w:tc>
          <w:tcPr>
            <w:tcW w:w="4104" w:type="dxa"/>
            <w:vAlign w:val="bottom"/>
          </w:tcPr>
          <w:p w14:paraId="6549A7FB" w14:textId="77777777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E2206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C11D9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5B197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6A95CA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2DF" w:rsidRPr="00EE51F6" w14:paraId="549172D8" w14:textId="77777777" w:rsidTr="00BA42DF">
        <w:trPr>
          <w:cantSplit/>
        </w:trPr>
        <w:tc>
          <w:tcPr>
            <w:tcW w:w="4104" w:type="dxa"/>
            <w:vAlign w:val="bottom"/>
          </w:tcPr>
          <w:p w14:paraId="0E4B6E01" w14:textId="77777777" w:rsidR="00BA42DF" w:rsidRPr="00EE51F6" w:rsidRDefault="00BA42DF" w:rsidP="00BA42DF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  <w:p w14:paraId="39CE21A7" w14:textId="7EC7CF3C" w:rsidR="00BA42DF" w:rsidRPr="00EE51F6" w:rsidRDefault="00BA42DF" w:rsidP="00BA42DF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สำหรับคาร์บอนเครดิต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EDCAA0" w14:textId="77777777" w:rsidR="00BA42DF" w:rsidRPr="00EE51F6" w:rsidRDefault="00BA42DF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483367D" w14:textId="77777777" w:rsidR="00BA42DF" w:rsidRPr="00EE51F6" w:rsidRDefault="00BA42DF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8CE357E" w14:textId="77777777" w:rsidR="00BA42DF" w:rsidRPr="00EE51F6" w:rsidRDefault="00BA42DF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E72C0B" w14:textId="77777777" w:rsidR="00BA42DF" w:rsidRPr="00EE51F6" w:rsidRDefault="00BA42DF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2DF" w:rsidRPr="00EE51F6" w14:paraId="4163818F" w14:textId="77777777" w:rsidTr="00BA42DF">
        <w:trPr>
          <w:cantSplit/>
        </w:trPr>
        <w:tc>
          <w:tcPr>
            <w:tcW w:w="4104" w:type="dxa"/>
            <w:vAlign w:val="bottom"/>
          </w:tcPr>
          <w:p w14:paraId="3FDE69FA" w14:textId="52266F86" w:rsidR="00BA42DF" w:rsidRPr="00EE51F6" w:rsidRDefault="00BA42DF" w:rsidP="0020599D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947BBA" w14:textId="746BC3CD" w:rsidR="00BA42DF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BA42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BA42D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5B7B98" w14:textId="3398AE38" w:rsidR="00BA42DF" w:rsidRPr="00EE51F6" w:rsidRDefault="00247B39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134B6" w14:textId="5AC3667B" w:rsidR="00BA42DF" w:rsidRPr="00EE51F6" w:rsidRDefault="00BA42DF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6FF053" w14:textId="153F5387" w:rsidR="00BA42DF" w:rsidRPr="00EE51F6" w:rsidRDefault="00BA42DF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42DF" w:rsidRPr="00EE51F6" w14:paraId="29B4A3AD" w14:textId="77777777" w:rsidTr="00BA42DF">
        <w:trPr>
          <w:cantSplit/>
        </w:trPr>
        <w:tc>
          <w:tcPr>
            <w:tcW w:w="4104" w:type="dxa"/>
            <w:vAlign w:val="bottom"/>
          </w:tcPr>
          <w:p w14:paraId="0FCCFE6B" w14:textId="77777777" w:rsidR="00BA42DF" w:rsidRPr="00EE51F6" w:rsidRDefault="00BA42DF" w:rsidP="0020599D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90C63" w14:textId="77777777" w:rsidR="00BA42DF" w:rsidRPr="00EE51F6" w:rsidRDefault="00BA42DF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6D10AC" w14:textId="77777777" w:rsidR="00BA42DF" w:rsidRPr="00EE51F6" w:rsidRDefault="00BA42DF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5871B" w14:textId="77777777" w:rsidR="00BA42DF" w:rsidRPr="00EE51F6" w:rsidRDefault="00BA42DF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BCCA96" w14:textId="77777777" w:rsidR="00BA42DF" w:rsidRPr="00EE51F6" w:rsidRDefault="00BA42DF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99D" w:rsidRPr="00EE51F6" w14:paraId="0050B87D" w14:textId="77777777" w:rsidTr="00B130E1">
        <w:trPr>
          <w:cantSplit/>
        </w:trPr>
        <w:tc>
          <w:tcPr>
            <w:tcW w:w="4104" w:type="dxa"/>
            <w:vAlign w:val="bottom"/>
          </w:tcPr>
          <w:p w14:paraId="0D60FCBE" w14:textId="3412E2C2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CCBB32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365384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2ECD71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8C1D67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99D" w:rsidRPr="00EE51F6" w14:paraId="06749464" w14:textId="77777777" w:rsidTr="00B130E1">
        <w:trPr>
          <w:cantSplit/>
        </w:trPr>
        <w:tc>
          <w:tcPr>
            <w:tcW w:w="4104" w:type="dxa"/>
            <w:vAlign w:val="bottom"/>
          </w:tcPr>
          <w:p w14:paraId="35A63F77" w14:textId="3CAF0E4A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D8E66" w14:textId="1DB1A315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CB48C" w14:textId="2B902660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7425C" w14:textId="42CA2ED3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D9CC04" w14:textId="0308D164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599D" w:rsidRPr="00EE51F6" w14:paraId="7FC5E959" w14:textId="77777777" w:rsidTr="00B130E1">
        <w:trPr>
          <w:cantSplit/>
        </w:trPr>
        <w:tc>
          <w:tcPr>
            <w:tcW w:w="4104" w:type="dxa"/>
            <w:vAlign w:val="bottom"/>
          </w:tcPr>
          <w:p w14:paraId="1E0B1201" w14:textId="77777777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8" w:name="_Hlk14939764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E7141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0B89A2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BB61C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763B19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99D" w:rsidRPr="00EE51F6" w14:paraId="3F711CDA" w14:textId="77777777" w:rsidTr="00B130E1">
        <w:trPr>
          <w:cantSplit/>
        </w:trPr>
        <w:tc>
          <w:tcPr>
            <w:tcW w:w="4104" w:type="dxa"/>
            <w:vAlign w:val="bottom"/>
          </w:tcPr>
          <w:p w14:paraId="2AA9B7F6" w14:textId="2822CC97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03308F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6AAFC6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E5FFE4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96BA2C" w14:textId="77777777" w:rsidR="0020599D" w:rsidRPr="00EE51F6" w:rsidRDefault="0020599D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99D" w:rsidRPr="00EE51F6" w14:paraId="583C4588" w14:textId="77777777" w:rsidTr="00B130E1">
        <w:trPr>
          <w:cantSplit/>
        </w:trPr>
        <w:tc>
          <w:tcPr>
            <w:tcW w:w="4104" w:type="dxa"/>
            <w:vAlign w:val="bottom"/>
          </w:tcPr>
          <w:p w14:paraId="716C9C20" w14:textId="7051CE77" w:rsidR="0020599D" w:rsidRPr="00EE51F6" w:rsidRDefault="0020599D" w:rsidP="0020599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E7C05" w14:textId="61733875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D8CA85" w14:textId="75B8A81C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E3027" w14:textId="2A3F3F08" w:rsidR="0020599D" w:rsidRPr="00EE51F6" w:rsidRDefault="00550E4B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EA07DC" w14:textId="18D59A86" w:rsidR="0020599D" w:rsidRPr="00EE51F6" w:rsidRDefault="00DD4CE7" w:rsidP="00205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20599D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bookmarkEnd w:id="28"/>
      <w:tr w:rsidR="00F103AB" w:rsidRPr="00EE51F6" w14:paraId="75ED63FA" w14:textId="77777777" w:rsidTr="0067753B">
        <w:trPr>
          <w:cantSplit/>
        </w:trPr>
        <w:tc>
          <w:tcPr>
            <w:tcW w:w="4104" w:type="dxa"/>
            <w:vAlign w:val="bottom"/>
          </w:tcPr>
          <w:p w14:paraId="6C6B7927" w14:textId="77777777" w:rsidR="00F103AB" w:rsidRPr="00EE51F6" w:rsidRDefault="00F103AB" w:rsidP="0067753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3AF06" w14:textId="77777777" w:rsidR="00F103AB" w:rsidRPr="00EE51F6" w:rsidRDefault="00F103AB" w:rsidP="00677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2E5BB5" w14:textId="77777777" w:rsidR="00F103AB" w:rsidRPr="00EE51F6" w:rsidRDefault="00F103AB" w:rsidP="00677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12990" w14:textId="77777777" w:rsidR="00F103AB" w:rsidRPr="00EE51F6" w:rsidRDefault="00F103AB" w:rsidP="00677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24480F" w14:textId="77777777" w:rsidR="00F103AB" w:rsidRPr="00EE51F6" w:rsidRDefault="00F103AB" w:rsidP="00677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3AB" w:rsidRPr="00EE51F6" w14:paraId="79A4E75A" w14:textId="77777777" w:rsidTr="00F103AB">
        <w:trPr>
          <w:cantSplit/>
          <w:trHeight w:val="68"/>
        </w:trPr>
        <w:tc>
          <w:tcPr>
            <w:tcW w:w="4104" w:type="dxa"/>
            <w:vAlign w:val="bottom"/>
          </w:tcPr>
          <w:p w14:paraId="2F2169AE" w14:textId="68E899C2" w:rsidR="00F103AB" w:rsidRPr="00EE51F6" w:rsidRDefault="00F103AB" w:rsidP="0067753B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DFF56E" w14:textId="77777777" w:rsidR="00F103AB" w:rsidRPr="00EE51F6" w:rsidRDefault="00F103AB" w:rsidP="00677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D73FCC" w14:textId="77777777" w:rsidR="00F103AB" w:rsidRPr="00EE51F6" w:rsidRDefault="00F103AB" w:rsidP="00677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B74FDA" w14:textId="77777777" w:rsidR="00F103AB" w:rsidRPr="00EE51F6" w:rsidRDefault="00F103AB" w:rsidP="00677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7F1065" w14:textId="77777777" w:rsidR="00F103AB" w:rsidRPr="00EE51F6" w:rsidRDefault="00F103AB" w:rsidP="00677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3AB" w:rsidRPr="00EE51F6" w14:paraId="11530C9B" w14:textId="77777777" w:rsidTr="0067753B">
        <w:trPr>
          <w:cantSplit/>
        </w:trPr>
        <w:tc>
          <w:tcPr>
            <w:tcW w:w="4104" w:type="dxa"/>
            <w:vAlign w:val="bottom"/>
          </w:tcPr>
          <w:p w14:paraId="464C60C8" w14:textId="77777777" w:rsidR="00F103AB" w:rsidRPr="00EE51F6" w:rsidRDefault="00F103AB" w:rsidP="0067753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A082" w14:textId="77777777" w:rsidR="00F103AB" w:rsidRPr="00EE51F6" w:rsidRDefault="00F103AB" w:rsidP="00677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FFA2DA" w14:textId="42AAD312" w:rsidR="00F103AB" w:rsidRPr="00EE51F6" w:rsidRDefault="00DD4CE7" w:rsidP="00677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F103AB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72FFB" w14:textId="77777777" w:rsidR="00F103AB" w:rsidRPr="00EE51F6" w:rsidRDefault="00F103AB" w:rsidP="00677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987F28" w14:textId="2144C3DA" w:rsidR="00F103AB" w:rsidRPr="00EE51F6" w:rsidRDefault="00DD4CE7" w:rsidP="00677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F103AB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</w:tbl>
    <w:p w14:paraId="5B4F1445" w14:textId="77777777" w:rsidR="002A2C26" w:rsidRPr="00EE51F6" w:rsidRDefault="002A2C26" w:rsidP="003F5D3A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EE51F6"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C26" w:rsidRPr="00EE51F6" w14:paraId="6DE0BA18" w14:textId="77777777" w:rsidTr="00F1320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87F7CBA" w14:textId="19FC5175" w:rsidR="002A2C26" w:rsidRPr="00EE51F6" w:rsidRDefault="00DD4CE7" w:rsidP="00C7459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9" w:name="_Hlk133585744"/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2A2C26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C26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2A2C26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A2C26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A2C26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A2C26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29"/>
    </w:tbl>
    <w:p w14:paraId="3C54D9E0" w14:textId="77777777" w:rsidR="00CA2595" w:rsidRPr="00EE51F6" w:rsidRDefault="00CA2595" w:rsidP="00CA259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E374337" w14:textId="6A82DF59" w:rsidR="008E5E7E" w:rsidRPr="00EE51F6" w:rsidRDefault="00DD4CE7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D4CE7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E5E7E" w:rsidRPr="00EE51F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D4CE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E5E7E" w:rsidRPr="00EE51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</w:p>
    <w:tbl>
      <w:tblPr>
        <w:tblW w:w="4940" w:type="pct"/>
        <w:tblLook w:val="0000" w:firstRow="0" w:lastRow="0" w:firstColumn="0" w:lastColumn="0" w:noHBand="0" w:noVBand="0"/>
      </w:tblPr>
      <w:tblGrid>
        <w:gridCol w:w="6678"/>
        <w:gridCol w:w="1439"/>
        <w:gridCol w:w="1441"/>
      </w:tblGrid>
      <w:tr w:rsidR="00907AA3" w:rsidRPr="00EE51F6" w14:paraId="59C7835C" w14:textId="77777777" w:rsidTr="00EE4F3B">
        <w:trPr>
          <w:cantSplit/>
        </w:trPr>
        <w:tc>
          <w:tcPr>
            <w:tcW w:w="3493" w:type="pct"/>
            <w:vAlign w:val="bottom"/>
          </w:tcPr>
          <w:p w14:paraId="10A81EB0" w14:textId="77777777" w:rsidR="00907AA3" w:rsidRPr="00EE51F6" w:rsidRDefault="00907AA3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30" w:name="_Hlk110898256"/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DFCCA" w14:textId="77777777" w:rsidR="00907AA3" w:rsidRPr="00EE51F6" w:rsidRDefault="00907AA3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3F5D3A" w:rsidRPr="00EE51F6" w14:paraId="579B76ED" w14:textId="77777777" w:rsidTr="00EE4F3B">
        <w:trPr>
          <w:cantSplit/>
        </w:trPr>
        <w:tc>
          <w:tcPr>
            <w:tcW w:w="3493" w:type="pct"/>
            <w:vAlign w:val="bottom"/>
          </w:tcPr>
          <w:p w14:paraId="5607402E" w14:textId="77777777" w:rsidR="003F5D3A" w:rsidRPr="00EE51F6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6F3603CB" w14:textId="23596E44" w:rsidR="003F5D3A" w:rsidRPr="00EE51F6" w:rsidRDefault="00DD4CE7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063C6FD8" w14:textId="346468F5" w:rsidR="003F5D3A" w:rsidRPr="00EE51F6" w:rsidRDefault="00DD4CE7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F5D3A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3F5D3A" w:rsidRPr="00EE51F6" w14:paraId="29D915D5" w14:textId="77777777" w:rsidTr="00EE4F3B">
        <w:trPr>
          <w:cantSplit/>
        </w:trPr>
        <w:tc>
          <w:tcPr>
            <w:tcW w:w="3493" w:type="pct"/>
            <w:vAlign w:val="bottom"/>
          </w:tcPr>
          <w:p w14:paraId="022E4A8D" w14:textId="77777777" w:rsidR="003F5D3A" w:rsidRPr="00EE51F6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14:paraId="44EEBEA4" w14:textId="21449671" w:rsidR="003F5D3A" w:rsidRPr="00EE51F6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754" w:type="pct"/>
            <w:vAlign w:val="bottom"/>
          </w:tcPr>
          <w:p w14:paraId="161474FF" w14:textId="098B0A0F" w:rsidR="003F5D3A" w:rsidRPr="00EE51F6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3F5D3A" w:rsidRPr="00EE51F6" w14:paraId="540D2661" w14:textId="77777777" w:rsidTr="00EE4F3B">
        <w:trPr>
          <w:cantSplit/>
        </w:trPr>
        <w:tc>
          <w:tcPr>
            <w:tcW w:w="3493" w:type="pct"/>
            <w:vAlign w:val="bottom"/>
          </w:tcPr>
          <w:p w14:paraId="082752E4" w14:textId="77777777" w:rsidR="003F5D3A" w:rsidRPr="00EE51F6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67A3A561" w14:textId="77777777" w:rsidR="003F5D3A" w:rsidRPr="00EE51F6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0C0C6F0E" w14:textId="77777777" w:rsidR="003F5D3A" w:rsidRPr="00EE51F6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3F5D3A" w:rsidRPr="00EE51F6" w14:paraId="1BEA91D7" w14:textId="77777777" w:rsidTr="00EE4F3B">
        <w:trPr>
          <w:cantSplit/>
        </w:trPr>
        <w:tc>
          <w:tcPr>
            <w:tcW w:w="3493" w:type="pct"/>
            <w:vAlign w:val="bottom"/>
          </w:tcPr>
          <w:p w14:paraId="17863D38" w14:textId="5E25A407" w:rsidR="003F5D3A" w:rsidRPr="00EE51F6" w:rsidRDefault="003F5D3A" w:rsidP="003F5D3A">
            <w:pPr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748FD" w14:textId="77777777" w:rsidR="003F5D3A" w:rsidRPr="00EE51F6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7DBDE" w14:textId="77777777" w:rsidR="003F5D3A" w:rsidRPr="00EE51F6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B62" w:rsidRPr="00EE51F6" w14:paraId="6F02CDA9" w14:textId="77777777" w:rsidTr="00EE4F3B">
        <w:trPr>
          <w:cantSplit/>
        </w:trPr>
        <w:tc>
          <w:tcPr>
            <w:tcW w:w="3493" w:type="pct"/>
            <w:vAlign w:val="bottom"/>
          </w:tcPr>
          <w:p w14:paraId="10E9B5CE" w14:textId="15C79B68" w:rsidR="007F3B62" w:rsidRPr="00EE51F6" w:rsidRDefault="007F3B62" w:rsidP="007F3B62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70F06B5C" w14:textId="0EA006BE" w:rsidR="007F3B62" w:rsidRPr="00EE51F6" w:rsidRDefault="00DD4CE7" w:rsidP="007F3B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5253AC38" w14:textId="7CA410E5" w:rsidR="007F3B62" w:rsidRPr="00EE51F6" w:rsidRDefault="00DD4CE7" w:rsidP="007F3B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7F3B6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7F3B6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F3B62" w:rsidRPr="00EE51F6" w14:paraId="37BEC7CA" w14:textId="77777777" w:rsidTr="00EE4F3B">
        <w:trPr>
          <w:cantSplit/>
        </w:trPr>
        <w:tc>
          <w:tcPr>
            <w:tcW w:w="3493" w:type="pct"/>
            <w:vAlign w:val="bottom"/>
          </w:tcPr>
          <w:p w14:paraId="5998CD1F" w14:textId="46B3871C" w:rsidR="007F3B62" w:rsidRPr="00EE51F6" w:rsidRDefault="007F3B62" w:rsidP="007F3B6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1FA7F" w14:textId="4FD689FC" w:rsidR="007F3B62" w:rsidRPr="00EE51F6" w:rsidRDefault="00BF130C" w:rsidP="007F3B6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3CAFB" w14:textId="4A65F5FF" w:rsidR="007F3B62" w:rsidRPr="00EE51F6" w:rsidRDefault="007F3B62" w:rsidP="007F3B6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F3B62" w:rsidRPr="00EE51F6" w14:paraId="2BB367E1" w14:textId="77777777" w:rsidTr="00EE4F3B">
        <w:trPr>
          <w:cantSplit/>
        </w:trPr>
        <w:tc>
          <w:tcPr>
            <w:tcW w:w="3493" w:type="pct"/>
            <w:vAlign w:val="bottom"/>
          </w:tcPr>
          <w:p w14:paraId="2D036A99" w14:textId="77777777" w:rsidR="007F3B62" w:rsidRPr="00EE51F6" w:rsidRDefault="007F3B62" w:rsidP="007F3B6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D3DBB" w14:textId="0DD1B1C9" w:rsidR="007F3B62" w:rsidRPr="00EE51F6" w:rsidRDefault="00DD4CE7" w:rsidP="007F3B6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1A15" w14:textId="31F737EB" w:rsidR="007F3B62" w:rsidRPr="00EE51F6" w:rsidRDefault="00DD4CE7" w:rsidP="007F3B6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F3B6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F3B62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bookmarkEnd w:id="30"/>
    </w:tbl>
    <w:p w14:paraId="690F0B04" w14:textId="7FFDD294" w:rsidR="00D435BC" w:rsidRPr="00EE51F6" w:rsidRDefault="00D435BC" w:rsidP="003123CF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p w14:paraId="4784768B" w14:textId="10C34215" w:rsidR="004D7BDA" w:rsidRPr="00EE51F6" w:rsidRDefault="004D7BDA" w:rsidP="003123CF">
      <w:pPr>
        <w:tabs>
          <w:tab w:val="left" w:pos="1080"/>
        </w:tabs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DCAD940" w14:textId="637CF9FC" w:rsidR="004D7BDA" w:rsidRPr="00EE51F6" w:rsidRDefault="004D7BDA" w:rsidP="003123CF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677"/>
        <w:gridCol w:w="2881"/>
      </w:tblGrid>
      <w:tr w:rsidR="004D7BDA" w:rsidRPr="00EE51F6" w14:paraId="456CEDC8" w14:textId="77777777" w:rsidTr="00906BE6">
        <w:trPr>
          <w:cantSplit/>
        </w:trPr>
        <w:tc>
          <w:tcPr>
            <w:tcW w:w="3493" w:type="pct"/>
            <w:vAlign w:val="bottom"/>
          </w:tcPr>
          <w:p w14:paraId="274E5273" w14:textId="77777777" w:rsidR="004D7BDA" w:rsidRPr="00EE51F6" w:rsidRDefault="004D7BDA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DC64B" w14:textId="77777777" w:rsidR="004D7BDA" w:rsidRPr="00EE51F6" w:rsidRDefault="004D7BDA" w:rsidP="00906BE6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4D7BDA" w:rsidRPr="00EE51F6" w14:paraId="1A2F8835" w14:textId="77777777" w:rsidTr="004D7BDA">
        <w:trPr>
          <w:cantSplit/>
        </w:trPr>
        <w:tc>
          <w:tcPr>
            <w:tcW w:w="3493" w:type="pct"/>
            <w:vAlign w:val="bottom"/>
          </w:tcPr>
          <w:p w14:paraId="7EEAF6E2" w14:textId="77777777" w:rsidR="004D7BDA" w:rsidRPr="00EE51F6" w:rsidRDefault="004D7BDA" w:rsidP="00906BE6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7" w:type="pct"/>
            <w:tcBorders>
              <w:top w:val="single" w:sz="4" w:space="0" w:color="auto"/>
            </w:tcBorders>
            <w:vAlign w:val="bottom"/>
          </w:tcPr>
          <w:p w14:paraId="18268E58" w14:textId="489EB3BD" w:rsidR="004D7BDA" w:rsidRPr="00EE51F6" w:rsidRDefault="004D7BDA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4D7BDA" w:rsidRPr="00EE51F6" w14:paraId="59D35342" w14:textId="77777777" w:rsidTr="004D7BDA">
        <w:trPr>
          <w:cantSplit/>
        </w:trPr>
        <w:tc>
          <w:tcPr>
            <w:tcW w:w="3493" w:type="pct"/>
            <w:vAlign w:val="bottom"/>
          </w:tcPr>
          <w:p w14:paraId="6EF58ADD" w14:textId="77CBE21A" w:rsidR="004D7BDA" w:rsidRPr="00EE51F6" w:rsidRDefault="004D7BDA" w:rsidP="00B130E1">
            <w:pPr>
              <w:spacing w:before="10"/>
              <w:ind w:left="540" w:right="-15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24F0C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B9489A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4DA9C" w14:textId="77777777" w:rsidR="004D7BDA" w:rsidRPr="00EE51F6" w:rsidRDefault="004D7BDA" w:rsidP="00B130E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7BDA" w:rsidRPr="00EE51F6" w14:paraId="66BD174B" w14:textId="77777777" w:rsidTr="004D7BDA">
        <w:trPr>
          <w:cantSplit/>
        </w:trPr>
        <w:tc>
          <w:tcPr>
            <w:tcW w:w="3493" w:type="pct"/>
            <w:vAlign w:val="bottom"/>
          </w:tcPr>
          <w:p w14:paraId="1B2DFAD9" w14:textId="385ED855" w:rsidR="004D7BDA" w:rsidRPr="00EE51F6" w:rsidRDefault="004D7BDA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 ณ วันที่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07" w:type="pct"/>
            <w:shd w:val="clear" w:color="auto" w:fill="FAFAFA"/>
            <w:vAlign w:val="bottom"/>
          </w:tcPr>
          <w:p w14:paraId="00981DD5" w14:textId="0235A7FF" w:rsidR="004D7BDA" w:rsidRPr="00EE51F6" w:rsidRDefault="00DD4CE7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633CC6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33CC6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D7BDA" w:rsidRPr="00EE51F6" w14:paraId="1EFEF746" w14:textId="77777777" w:rsidTr="004D7BDA">
        <w:trPr>
          <w:cantSplit/>
        </w:trPr>
        <w:tc>
          <w:tcPr>
            <w:tcW w:w="3493" w:type="pct"/>
            <w:vAlign w:val="bottom"/>
          </w:tcPr>
          <w:p w14:paraId="7D11186C" w14:textId="04801EFC" w:rsidR="004D7BDA" w:rsidRPr="00EE51F6" w:rsidRDefault="004D7BDA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</w:t>
            </w:r>
            <w:r w:rsidR="008C2644"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507" w:type="pct"/>
            <w:shd w:val="clear" w:color="auto" w:fill="FAFAFA"/>
            <w:vAlign w:val="bottom"/>
          </w:tcPr>
          <w:p w14:paraId="0453D42A" w14:textId="33148363" w:rsidR="004D7BDA" w:rsidRPr="00EE51F6" w:rsidRDefault="00DD4CE7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634DE1" w:rsidRPr="00EE51F6" w14:paraId="3F7D3F67" w14:textId="77777777" w:rsidTr="004D7BDA">
        <w:trPr>
          <w:cantSplit/>
        </w:trPr>
        <w:tc>
          <w:tcPr>
            <w:tcW w:w="3493" w:type="pct"/>
            <w:vAlign w:val="bottom"/>
          </w:tcPr>
          <w:p w14:paraId="39785B87" w14:textId="23AB841B" w:rsidR="00634DE1" w:rsidRPr="00EE51F6" w:rsidRDefault="00634DE1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เปลี่ยนสถานะจากเงินให้กู้ยืม</w:t>
            </w:r>
            <w:r w:rsidR="009E6913"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507" w:type="pct"/>
            <w:shd w:val="clear" w:color="auto" w:fill="FAFAFA"/>
            <w:vAlign w:val="bottom"/>
          </w:tcPr>
          <w:p w14:paraId="595C2827" w14:textId="77777777" w:rsidR="00634DE1" w:rsidRPr="00EE51F6" w:rsidRDefault="00634DE1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4DE1" w:rsidRPr="00EE51F6" w14:paraId="53AC7D75" w14:textId="77777777" w:rsidTr="004D7BDA">
        <w:trPr>
          <w:cantSplit/>
        </w:trPr>
        <w:tc>
          <w:tcPr>
            <w:tcW w:w="3493" w:type="pct"/>
            <w:vAlign w:val="bottom"/>
          </w:tcPr>
          <w:p w14:paraId="2B267661" w14:textId="02D7F67F" w:rsidR="00634DE1" w:rsidRPr="00EE51F6" w:rsidRDefault="009E6913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เป็นเงินให้กู้ยืมระยะสั้นแก่</w:t>
            </w:r>
            <w:r w:rsidR="00B25922"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="0071379E"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D031D2" w:rsidRPr="00EE51F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031D2"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031D2"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07" w:type="pct"/>
            <w:shd w:val="clear" w:color="auto" w:fill="FAFAFA"/>
            <w:vAlign w:val="bottom"/>
          </w:tcPr>
          <w:p w14:paraId="7D983815" w14:textId="1FB1FB0D" w:rsidR="00634DE1" w:rsidRPr="00EE51F6" w:rsidRDefault="00BF130C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7DAA" w:rsidRPr="00EE51F6" w14:paraId="0C61FC75" w14:textId="77777777" w:rsidTr="004D7BDA">
        <w:trPr>
          <w:cantSplit/>
        </w:trPr>
        <w:tc>
          <w:tcPr>
            <w:tcW w:w="3493" w:type="pct"/>
            <w:vAlign w:val="bottom"/>
          </w:tcPr>
          <w:p w14:paraId="6A3D667F" w14:textId="08AF7B12" w:rsidR="00777DAA" w:rsidRPr="00EE51F6" w:rsidRDefault="00777DAA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หักกลบเงินให้กู้ยืม (หมายเหตุ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07" w:type="pct"/>
            <w:shd w:val="clear" w:color="auto" w:fill="FAFAFA"/>
            <w:vAlign w:val="bottom"/>
          </w:tcPr>
          <w:p w14:paraId="509201F5" w14:textId="5B0FF244" w:rsidR="00777DAA" w:rsidRPr="00EE51F6" w:rsidRDefault="00777DAA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7BDA" w:rsidRPr="00EE51F6" w14:paraId="5CD76524" w14:textId="77777777" w:rsidTr="004D7BDA">
        <w:trPr>
          <w:cantSplit/>
        </w:trPr>
        <w:tc>
          <w:tcPr>
            <w:tcW w:w="3493" w:type="pct"/>
            <w:vAlign w:val="bottom"/>
          </w:tcPr>
          <w:p w14:paraId="57A90535" w14:textId="21A08F33" w:rsidR="004D7BDA" w:rsidRPr="00EE51F6" w:rsidRDefault="004D7BDA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รับคืนเงินให้กู้ยืมระหว่าง</w:t>
            </w:r>
            <w:r w:rsidR="008C2644"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507" w:type="pct"/>
            <w:shd w:val="clear" w:color="auto" w:fill="FAFAFA"/>
            <w:vAlign w:val="bottom"/>
          </w:tcPr>
          <w:p w14:paraId="6070A784" w14:textId="3ED28BF7" w:rsidR="004D7BDA" w:rsidRPr="00EE51F6" w:rsidRDefault="00BF130C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7BDA" w:rsidRPr="00EE51F6" w14:paraId="5B030D9D" w14:textId="77777777" w:rsidTr="004D7BDA">
        <w:trPr>
          <w:cantSplit/>
        </w:trPr>
        <w:tc>
          <w:tcPr>
            <w:tcW w:w="3493" w:type="pct"/>
            <w:vAlign w:val="bottom"/>
          </w:tcPr>
          <w:p w14:paraId="7C362535" w14:textId="3AE164CD" w:rsidR="004D7BDA" w:rsidRPr="00EE51F6" w:rsidRDefault="004E2A77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ยอดคงเหลือสิ้นปี ณ วันที่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  <w:r w:rsidR="00B9489A"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3E3B3" w14:textId="5F3FC8DE" w:rsidR="004D7BDA" w:rsidRPr="00EE51F6" w:rsidRDefault="00DD4CE7" w:rsidP="00906BE6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9BEB6BB" w14:textId="77777777" w:rsidR="005F21C5" w:rsidRPr="00EE51F6" w:rsidRDefault="005F21C5" w:rsidP="00427E5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0B80FB7" w14:textId="0C3A5C16" w:rsidR="00704C8B" w:rsidRPr="00EE51F6" w:rsidRDefault="00D435BC" w:rsidP="00427E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เงินให้กู้ยืมระยะสั้นแก่บริษัทย่อยอยู่ในสกุลเงินบาท มีอัตราดอกเบี้ย</w:t>
      </w:r>
      <w:r w:rsidR="00427E5C" w:rsidRPr="00EE51F6">
        <w:rPr>
          <w:rFonts w:ascii="Browallia New" w:hAnsi="Browallia New" w:cs="Browallia New"/>
          <w:sz w:val="26"/>
          <w:szCs w:val="26"/>
          <w:cs/>
        </w:rPr>
        <w:t>คงที่</w:t>
      </w:r>
      <w:r w:rsidRPr="00EE51F6">
        <w:rPr>
          <w:rFonts w:ascii="Browallia New" w:hAnsi="Browallia New" w:cs="Browallia New"/>
          <w:sz w:val="26"/>
          <w:szCs w:val="26"/>
          <w:cs/>
        </w:rPr>
        <w:t>เท่ากับ</w:t>
      </w:r>
      <w:r w:rsidR="00427E5C" w:rsidRPr="00EE51F6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DD4CE7" w:rsidRPr="00DD4CE7">
        <w:rPr>
          <w:rFonts w:ascii="Browallia New" w:hAnsi="Browallia New" w:cs="Browallia New"/>
          <w:sz w:val="26"/>
          <w:szCs w:val="26"/>
        </w:rPr>
        <w:t>6</w:t>
      </w:r>
      <w:r w:rsidR="00427E5C"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10</w:t>
      </w:r>
      <w:r w:rsidR="00427E5C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427E5C" w:rsidRPr="00EE51F6">
        <w:rPr>
          <w:rFonts w:ascii="Browallia New" w:hAnsi="Browallia New" w:cs="Browallia New"/>
          <w:sz w:val="26"/>
          <w:szCs w:val="26"/>
          <w:cs/>
        </w:rPr>
        <w:t>ต่อปีและอัตราดอกเบี้ยเงินฝากสูงสุดของธนาคารกรุงเทพจำกัด (มหาชน) ณ วันที่กู้ยืมบวกร้อยละ</w:t>
      </w:r>
      <w:r w:rsidR="00427E5C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DD4CE7" w:rsidRPr="00DD4CE7">
        <w:rPr>
          <w:rFonts w:ascii="Browallia New" w:hAnsi="Browallia New" w:cs="Browallia New"/>
          <w:sz w:val="26"/>
          <w:szCs w:val="26"/>
        </w:rPr>
        <w:t>0</w:t>
      </w:r>
      <w:r w:rsidR="00427E5C"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25</w:t>
      </w:r>
      <w:r w:rsidR="00427E5C" w:rsidRPr="00EE51F6">
        <w:rPr>
          <w:rFonts w:ascii="Browallia New" w:hAnsi="Browallia New" w:cs="Browallia New"/>
          <w:sz w:val="26"/>
          <w:szCs w:val="26"/>
          <w:cs/>
        </w:rPr>
        <w:t xml:space="preserve"> ต่อปี ร้อยละ</w:t>
      </w:r>
      <w:r w:rsidR="00427E5C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DD4CE7" w:rsidRPr="00DD4CE7">
        <w:rPr>
          <w:rFonts w:ascii="Browallia New" w:hAnsi="Browallia New" w:cs="Browallia New"/>
          <w:sz w:val="26"/>
          <w:szCs w:val="26"/>
        </w:rPr>
        <w:t>2</w:t>
      </w:r>
      <w:r w:rsidR="00427E5C"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25</w:t>
      </w:r>
      <w:r w:rsidR="00427E5C" w:rsidRPr="00EE51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BDF" w:rsidRPr="00EE51F6">
        <w:rPr>
          <w:rFonts w:ascii="Browallia New" w:hAnsi="Browallia New" w:cs="Browallia New"/>
          <w:sz w:val="26"/>
          <w:szCs w:val="26"/>
          <w:cs/>
        </w:rPr>
        <w:t>ถึง ร้อยละ</w:t>
      </w:r>
      <w:r w:rsidR="009C6504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DD4CE7" w:rsidRPr="00DD4CE7">
        <w:rPr>
          <w:rFonts w:ascii="Browallia New" w:hAnsi="Browallia New" w:cs="Browallia New"/>
          <w:sz w:val="26"/>
          <w:szCs w:val="26"/>
        </w:rPr>
        <w:t>2</w:t>
      </w:r>
      <w:r w:rsidR="009C6504"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60</w:t>
      </w:r>
      <w:r w:rsidR="00FF3BDF" w:rsidRPr="00EE51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>และไม่มีดอกเบี้ย</w:t>
      </w:r>
      <w:r w:rsidR="00F43137" w:rsidRPr="00EE51F6">
        <w:rPr>
          <w:rFonts w:ascii="Browallia New" w:hAnsi="Browallia New" w:cs="Browallia New"/>
          <w:sz w:val="26"/>
          <w:szCs w:val="26"/>
          <w:cs/>
        </w:rPr>
        <w:t>โดย</w:t>
      </w:r>
      <w:r w:rsidR="000A4C23" w:rsidRPr="00EE51F6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44B2F31F" w14:textId="7F7DE1A3" w:rsidR="00704C8B" w:rsidRPr="00EE51F6" w:rsidRDefault="00704C8B" w:rsidP="00DA7229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2E3EBF3" w14:textId="4ADC96A1" w:rsidR="00A54E4A" w:rsidRPr="00EE51F6" w:rsidRDefault="00704C8B" w:rsidP="00DA7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 xml:space="preserve">เนื่องจากเงินให้กู้ยืมมีระยะสั้น มูลค่ายุติธรรมจึงมีมูลค่าเท่ากับราคาตามบัญชี </w:t>
      </w:r>
      <w:r w:rsidR="0016516C" w:rsidRPr="00EE51F6">
        <w:rPr>
          <w:rFonts w:ascii="Browallia New" w:hAnsi="Browallia New" w:cs="Browallia New"/>
          <w:sz w:val="26"/>
          <w:szCs w:val="26"/>
          <w:cs/>
        </w:rPr>
        <w:t>โดย</w:t>
      </w:r>
      <w:r w:rsidRPr="00EE51F6">
        <w:rPr>
          <w:rFonts w:ascii="Browallia New" w:hAnsi="Browallia New" w:cs="Browallia New"/>
          <w:sz w:val="26"/>
          <w:szCs w:val="26"/>
          <w:cs/>
        </w:rPr>
        <w:t>ผลกระทบของอัตราคิดลดไม่มีสาระสำคัญ</w:t>
      </w:r>
      <w:r w:rsidR="00A54E4A" w:rsidRPr="00EE51F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D35C98" w14:textId="77777777" w:rsidR="00F91832" w:rsidRPr="00EE51F6" w:rsidRDefault="00F91832" w:rsidP="00A70560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6841D2B" w14:textId="5B3E673F" w:rsidR="008E5E7E" w:rsidRPr="00EE51F6" w:rsidRDefault="00DD4CE7" w:rsidP="00761A6C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  <w:r w:rsidRPr="00DD4CE7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8E5E7E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DD4CE7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5</w:t>
      </w:r>
      <w:r w:rsidR="008E5E7E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8E5E7E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155FB73E" w14:textId="77777777" w:rsidR="008E5E7E" w:rsidRPr="00EE51F6" w:rsidRDefault="008E5E7E" w:rsidP="00D55636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p w14:paraId="140576FB" w14:textId="77777777" w:rsidR="008E5E7E" w:rsidRPr="00EE51F6" w:rsidRDefault="008E5E7E" w:rsidP="00761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30B22A2A" w14:textId="5C3D8EFE" w:rsidR="008E5E7E" w:rsidRPr="00EE51F6" w:rsidRDefault="008E5E7E" w:rsidP="00D55636">
      <w:pPr>
        <w:ind w:left="540"/>
        <w:jc w:val="left"/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3632FF" w:rsidRPr="00EE51F6" w14:paraId="2C4FB081" w14:textId="77777777" w:rsidTr="008D78C4">
        <w:trPr>
          <w:cantSplit/>
        </w:trPr>
        <w:tc>
          <w:tcPr>
            <w:tcW w:w="4266" w:type="dxa"/>
            <w:vAlign w:val="bottom"/>
          </w:tcPr>
          <w:p w14:paraId="04B64215" w14:textId="77777777" w:rsidR="00CC6B2F" w:rsidRPr="00EE51F6" w:rsidRDefault="00CC6B2F" w:rsidP="00CC6B2F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11BF9F" w14:textId="77777777" w:rsidR="00CC6B2F" w:rsidRPr="00EE51F6" w:rsidRDefault="00CC6B2F" w:rsidP="00CC6B2F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F1261B" w14:textId="77777777" w:rsidR="00CC6B2F" w:rsidRPr="00EE51F6" w:rsidRDefault="00CC6B2F" w:rsidP="00CC6B2F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3632FF" w:rsidRPr="00EE51F6" w14:paraId="2D68ECF9" w14:textId="77777777" w:rsidTr="008D78C4">
        <w:trPr>
          <w:cantSplit/>
        </w:trPr>
        <w:tc>
          <w:tcPr>
            <w:tcW w:w="4266" w:type="dxa"/>
            <w:vAlign w:val="bottom"/>
            <w:hideMark/>
          </w:tcPr>
          <w:p w14:paraId="0832FE69" w14:textId="77777777" w:rsidR="00CC6B2F" w:rsidRPr="00EE51F6" w:rsidRDefault="00CC6B2F" w:rsidP="00CC6B2F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56C8CE" w14:textId="727F6638" w:rsidR="00CC6B2F" w:rsidRPr="00EE51F6" w:rsidRDefault="00DD4CE7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624553" w14:textId="298D9F37" w:rsidR="00CC6B2F" w:rsidRPr="00EE51F6" w:rsidRDefault="00DD4CE7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0A6DBA" w14:textId="6241E28E" w:rsidR="00CC6B2F" w:rsidRPr="00EE51F6" w:rsidRDefault="00DD4CE7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0339D" w14:textId="71AC975C" w:rsidR="00CC6B2F" w:rsidRPr="00EE51F6" w:rsidRDefault="00DD4CE7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3632FF" w:rsidRPr="00EE51F6" w14:paraId="005AB7A1" w14:textId="77777777" w:rsidTr="008D78C4">
        <w:trPr>
          <w:cantSplit/>
        </w:trPr>
        <w:tc>
          <w:tcPr>
            <w:tcW w:w="4266" w:type="dxa"/>
            <w:vAlign w:val="bottom"/>
          </w:tcPr>
          <w:p w14:paraId="2D57C541" w14:textId="77777777" w:rsidR="00CC6B2F" w:rsidRPr="00EE51F6" w:rsidRDefault="00CC6B2F" w:rsidP="00CC6B2F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371C51" w14:textId="76479B77" w:rsidR="00CC6B2F" w:rsidRPr="00EE51F6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C4610C4" w14:textId="6AB03B65" w:rsidR="00CC6B2F" w:rsidRPr="00EE51F6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6FDF1AB" w14:textId="5DCBA7F7" w:rsidR="00CC6B2F" w:rsidRPr="00EE51F6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72CE505" w14:textId="7DBD3DFF" w:rsidR="00CC6B2F" w:rsidRPr="00EE51F6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632FF" w:rsidRPr="00EE51F6" w14:paraId="7D46D259" w14:textId="77777777" w:rsidTr="008D78C4">
        <w:trPr>
          <w:cantSplit/>
        </w:trPr>
        <w:tc>
          <w:tcPr>
            <w:tcW w:w="4266" w:type="dxa"/>
            <w:vAlign w:val="bottom"/>
          </w:tcPr>
          <w:p w14:paraId="3343418E" w14:textId="77777777" w:rsidR="00CC6B2F" w:rsidRPr="00EE51F6" w:rsidRDefault="00CC6B2F" w:rsidP="00CC6B2F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36A28E" w14:textId="07AA611A" w:rsidR="00CC6B2F" w:rsidRPr="00EE51F6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06EBC3" w14:textId="6059E790" w:rsidR="00CC6B2F" w:rsidRPr="00EE51F6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8F914C" w14:textId="30E6A352" w:rsidR="00CC6B2F" w:rsidRPr="00EE51F6" w:rsidRDefault="00476529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C5FB4F" w14:textId="7C1CC4EC" w:rsidR="00CC6B2F" w:rsidRPr="00EE51F6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632FF" w:rsidRPr="00EE51F6" w14:paraId="070E9048" w14:textId="77777777" w:rsidTr="008D78C4">
        <w:trPr>
          <w:cantSplit/>
          <w:trHeight w:val="74"/>
        </w:trPr>
        <w:tc>
          <w:tcPr>
            <w:tcW w:w="4266" w:type="dxa"/>
            <w:vAlign w:val="bottom"/>
          </w:tcPr>
          <w:p w14:paraId="21009991" w14:textId="77777777" w:rsidR="00CC6B2F" w:rsidRPr="00EE51F6" w:rsidRDefault="00CC6B2F" w:rsidP="00CC6B2F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0259F" w14:textId="77777777" w:rsidR="00CC6B2F" w:rsidRPr="00EE51F6" w:rsidRDefault="00CC6B2F" w:rsidP="00CC6B2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0055A" w14:textId="77777777" w:rsidR="00CC6B2F" w:rsidRPr="00EE51F6" w:rsidRDefault="00CC6B2F" w:rsidP="00CC6B2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A1733" w14:textId="77777777" w:rsidR="00CC6B2F" w:rsidRPr="00EE51F6" w:rsidRDefault="00CC6B2F" w:rsidP="00CC6B2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8E0A3" w14:textId="77777777" w:rsidR="00CC6B2F" w:rsidRPr="00EE51F6" w:rsidRDefault="00CC6B2F" w:rsidP="00CC6B2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632FF" w:rsidRPr="00EE51F6" w14:paraId="0D9E89A9" w14:textId="77777777" w:rsidTr="00AB29F3">
        <w:trPr>
          <w:cantSplit/>
          <w:trHeight w:val="80"/>
        </w:trPr>
        <w:tc>
          <w:tcPr>
            <w:tcW w:w="4266" w:type="dxa"/>
            <w:vAlign w:val="bottom"/>
            <w:hideMark/>
          </w:tcPr>
          <w:p w14:paraId="54C1BD12" w14:textId="77777777" w:rsidR="003632FF" w:rsidRPr="00EE51F6" w:rsidRDefault="003632FF" w:rsidP="003632FF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7F4E1B" w14:textId="50BA6D12" w:rsidR="003632FF" w:rsidRPr="00EE51F6" w:rsidRDefault="00DD4CE7" w:rsidP="00363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E4313B" w14:textId="6BE81161" w:rsidR="003632FF" w:rsidRPr="00EE51F6" w:rsidRDefault="00DD4CE7" w:rsidP="00363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632F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3632F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4192F4" w14:textId="419C0F4B" w:rsidR="003632FF" w:rsidRPr="00EE51F6" w:rsidRDefault="00DD4CE7" w:rsidP="00363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AF7168" w14:textId="19181CB7" w:rsidR="003632FF" w:rsidRPr="00EE51F6" w:rsidRDefault="00DD4CE7" w:rsidP="00363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632F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3632F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3632FF" w:rsidRPr="00EE51F6" w14:paraId="6043FEA6" w14:textId="77777777" w:rsidTr="00AB29F3">
        <w:trPr>
          <w:cantSplit/>
        </w:trPr>
        <w:tc>
          <w:tcPr>
            <w:tcW w:w="4266" w:type="dxa"/>
            <w:vAlign w:val="bottom"/>
            <w:hideMark/>
          </w:tcPr>
          <w:p w14:paraId="1613DAEF" w14:textId="77777777" w:rsidR="003632FF" w:rsidRPr="00EE51F6" w:rsidRDefault="003632FF" w:rsidP="003632FF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C2C1B1" w14:textId="229C3BAF" w:rsidR="003632FF" w:rsidRPr="00EE51F6" w:rsidRDefault="00DD4CE7" w:rsidP="00363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D65FC" w14:textId="5115B1E4" w:rsidR="003632FF" w:rsidRPr="00EE51F6" w:rsidRDefault="00DD4CE7" w:rsidP="00363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32F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3632F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8E67B6" w14:textId="35425F5E" w:rsidR="003632FF" w:rsidRPr="00EE51F6" w:rsidRDefault="00DD4CE7" w:rsidP="00363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D91ED" w14:textId="250B8D37" w:rsidR="003632FF" w:rsidRPr="00EE51F6" w:rsidRDefault="00DD4CE7" w:rsidP="00363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32F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3632F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3632FF" w:rsidRPr="00EE51F6" w14:paraId="70C00059" w14:textId="77777777" w:rsidTr="008D78C4">
        <w:trPr>
          <w:cantSplit/>
        </w:trPr>
        <w:tc>
          <w:tcPr>
            <w:tcW w:w="4266" w:type="dxa"/>
            <w:vAlign w:val="bottom"/>
          </w:tcPr>
          <w:p w14:paraId="2B8D0012" w14:textId="77777777" w:rsidR="003632FF" w:rsidRPr="00EE51F6" w:rsidRDefault="003632FF" w:rsidP="003632FF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87D3E" w14:textId="5F8AA694" w:rsidR="003632FF" w:rsidRPr="00EE51F6" w:rsidRDefault="00DD4CE7" w:rsidP="00363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9910A" w14:textId="6499C9BF" w:rsidR="003632FF" w:rsidRPr="00EE51F6" w:rsidRDefault="00DD4CE7" w:rsidP="00363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632F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3632F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DD41F" w14:textId="08237209" w:rsidR="003632FF" w:rsidRPr="00EE51F6" w:rsidRDefault="00DD4CE7" w:rsidP="00363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BF130C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F7888" w14:textId="23BF3B67" w:rsidR="003632FF" w:rsidRPr="00EE51F6" w:rsidRDefault="00DD4CE7" w:rsidP="00363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632F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3632FF" w:rsidRPr="00EE51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</w:tbl>
    <w:p w14:paraId="138BCFF5" w14:textId="6D1023B0" w:rsidR="00C37941" w:rsidRPr="00EE51F6" w:rsidRDefault="00C37941" w:rsidP="00F80582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EE51F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7941" w:rsidRPr="00EE51F6" w14:paraId="51CF1BB8" w14:textId="77777777" w:rsidTr="000B0E8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B592D6" w14:textId="323FF9ED" w:rsidR="00C37941" w:rsidRPr="00EE51F6" w:rsidRDefault="00DD4CE7" w:rsidP="000B0E8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C37941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7941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C37941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0A8908A" w14:textId="77777777" w:rsidR="00C37941" w:rsidRPr="00EE51F6" w:rsidRDefault="00C37941" w:rsidP="00D5563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36CA67A" w14:textId="1D55AD3F" w:rsidR="00C37941" w:rsidRPr="00EE51F6" w:rsidRDefault="00DD4CE7" w:rsidP="00C37941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</w:pPr>
      <w:r w:rsidRPr="00DD4CE7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C37941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DD4CE7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6</w:t>
      </w:r>
      <w:r w:rsidR="00C37941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C37941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ภาระผูกพันที่เป็นข้อผูกพันตามสัญญาซื้อคาร์บอนเครดิตกับกิจการที่เกี่ยวข้องกัน</w:t>
      </w:r>
    </w:p>
    <w:p w14:paraId="0A3B775B" w14:textId="77777777" w:rsidR="00C37941" w:rsidRPr="00EE51F6" w:rsidRDefault="00C37941" w:rsidP="008B5C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9F4914" w14:textId="04F9C13A" w:rsidR="00C37941" w:rsidRPr="00EE51F6" w:rsidRDefault="00C37941" w:rsidP="00C37941">
      <w:pPr>
        <w:ind w:left="540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EE51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>กลุ่มกิจการมีสัญญาซื้อคาร์บอนเครดิตกับกิจการที่เกี่ยวข้องกัน</w:t>
      </w:r>
    </w:p>
    <w:p w14:paraId="08C36899" w14:textId="77777777" w:rsidR="00C37941" w:rsidRPr="00EE51F6" w:rsidRDefault="00C37941" w:rsidP="00C379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907160" w14:textId="13FD8119" w:rsidR="00C37941" w:rsidRPr="00EE51F6" w:rsidRDefault="00C37941" w:rsidP="00C37941">
      <w:pPr>
        <w:ind w:left="540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ยอดรวมของจำนวนเงินขั้นต่ำที่ต้องจ่ายในอนาคตตามสัญญาซื้อที่ไม่สามารถยกเลิกได้ มีดังนี้</w:t>
      </w:r>
    </w:p>
    <w:p w14:paraId="7F4E461D" w14:textId="78E4C2EA" w:rsidR="00F25A4A" w:rsidRPr="00EE51F6" w:rsidRDefault="00F25A4A" w:rsidP="00C37941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4752"/>
        <w:gridCol w:w="2127"/>
        <w:gridCol w:w="2694"/>
      </w:tblGrid>
      <w:tr w:rsidR="00247B39" w:rsidRPr="00EE51F6" w14:paraId="4F5833D0" w14:textId="77777777" w:rsidTr="008B5C9C">
        <w:trPr>
          <w:cantSplit/>
          <w:trHeight w:val="20"/>
        </w:trPr>
        <w:tc>
          <w:tcPr>
            <w:tcW w:w="2482" w:type="pct"/>
            <w:vAlign w:val="bottom"/>
          </w:tcPr>
          <w:p w14:paraId="3D9F7D64" w14:textId="77777777" w:rsidR="00247B39" w:rsidRPr="00EE51F6" w:rsidRDefault="00247B39" w:rsidP="00197B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C9E2D" w14:textId="77777777" w:rsidR="00247B39" w:rsidRPr="00EE51F6" w:rsidRDefault="00247B39" w:rsidP="00F20A9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B96E2" w14:textId="77777777" w:rsidR="00247B39" w:rsidRPr="00EE51F6" w:rsidRDefault="00247B39" w:rsidP="00F20A9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247B39" w:rsidRPr="00EE51F6" w14:paraId="130A2621" w14:textId="77777777" w:rsidTr="008B5C9C">
        <w:trPr>
          <w:cantSplit/>
          <w:trHeight w:val="20"/>
        </w:trPr>
        <w:tc>
          <w:tcPr>
            <w:tcW w:w="2482" w:type="pct"/>
            <w:vAlign w:val="bottom"/>
          </w:tcPr>
          <w:p w14:paraId="05C8A488" w14:textId="77777777" w:rsidR="00247B39" w:rsidRPr="00EE51F6" w:rsidRDefault="00247B39" w:rsidP="00197B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  <w:vAlign w:val="bottom"/>
          </w:tcPr>
          <w:p w14:paraId="7D5CB372" w14:textId="6C997F1D" w:rsidR="00247B39" w:rsidRPr="00EE51F6" w:rsidRDefault="00DD4CE7" w:rsidP="00F20A9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247B39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247B39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7" w:type="pct"/>
            <w:tcBorders>
              <w:top w:val="single" w:sz="4" w:space="0" w:color="auto"/>
            </w:tcBorders>
            <w:vAlign w:val="bottom"/>
          </w:tcPr>
          <w:p w14:paraId="53AA52FA" w14:textId="57D44130" w:rsidR="00247B39" w:rsidRPr="00EE51F6" w:rsidRDefault="00DD4CE7" w:rsidP="00F20A9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247B39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247B39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</w:tr>
      <w:tr w:rsidR="00247B39" w:rsidRPr="00EE51F6" w14:paraId="3FCAE124" w14:textId="77777777" w:rsidTr="008B5C9C">
        <w:trPr>
          <w:cantSplit/>
          <w:trHeight w:val="20"/>
        </w:trPr>
        <w:tc>
          <w:tcPr>
            <w:tcW w:w="2482" w:type="pct"/>
            <w:vAlign w:val="bottom"/>
          </w:tcPr>
          <w:p w14:paraId="0765703F" w14:textId="77777777" w:rsidR="00247B39" w:rsidRPr="00EE51F6" w:rsidRDefault="00247B39" w:rsidP="00197BD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pct"/>
            <w:vAlign w:val="bottom"/>
          </w:tcPr>
          <w:p w14:paraId="598FD376" w14:textId="0F93E080" w:rsidR="00247B39" w:rsidRPr="00EE51F6" w:rsidRDefault="00247B39" w:rsidP="00F20A9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407" w:type="pct"/>
            <w:vAlign w:val="bottom"/>
          </w:tcPr>
          <w:p w14:paraId="6EA0FC34" w14:textId="089E0E39" w:rsidR="00247B39" w:rsidRPr="00EE51F6" w:rsidRDefault="00247B39" w:rsidP="00F20A9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</w:tr>
      <w:tr w:rsidR="00247B39" w:rsidRPr="00EE51F6" w14:paraId="2129ECFD" w14:textId="77777777" w:rsidTr="008B5C9C">
        <w:trPr>
          <w:cantSplit/>
          <w:trHeight w:val="20"/>
        </w:trPr>
        <w:tc>
          <w:tcPr>
            <w:tcW w:w="2482" w:type="pct"/>
            <w:vAlign w:val="bottom"/>
          </w:tcPr>
          <w:p w14:paraId="652C01FC" w14:textId="77777777" w:rsidR="00247B39" w:rsidRPr="00EE51F6" w:rsidRDefault="00247B39" w:rsidP="00197BD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1" w:type="pct"/>
            <w:tcBorders>
              <w:bottom w:val="single" w:sz="4" w:space="0" w:color="auto"/>
            </w:tcBorders>
            <w:vAlign w:val="bottom"/>
          </w:tcPr>
          <w:p w14:paraId="64550D91" w14:textId="77777777" w:rsidR="00247B39" w:rsidRPr="00EE51F6" w:rsidRDefault="00247B39" w:rsidP="00F20A9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07" w:type="pct"/>
            <w:tcBorders>
              <w:bottom w:val="single" w:sz="4" w:space="0" w:color="auto"/>
            </w:tcBorders>
            <w:vAlign w:val="bottom"/>
          </w:tcPr>
          <w:p w14:paraId="5EAF1F9D" w14:textId="77777777" w:rsidR="00247B39" w:rsidRPr="00EE51F6" w:rsidRDefault="00247B39" w:rsidP="00F20A9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247B39" w:rsidRPr="00EE51F6" w14:paraId="18B13AEC" w14:textId="77777777" w:rsidTr="008B5C9C">
        <w:trPr>
          <w:cantSplit/>
          <w:trHeight w:val="20"/>
        </w:trPr>
        <w:tc>
          <w:tcPr>
            <w:tcW w:w="2482" w:type="pct"/>
            <w:vAlign w:val="bottom"/>
          </w:tcPr>
          <w:p w14:paraId="60755EC7" w14:textId="77777777" w:rsidR="00247B39" w:rsidRPr="00EE51F6" w:rsidRDefault="00247B39" w:rsidP="00197BD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1F354" w14:textId="77777777" w:rsidR="00247B39" w:rsidRPr="00EE51F6" w:rsidRDefault="00247B39" w:rsidP="00F20A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CE123" w14:textId="77777777" w:rsidR="00247B39" w:rsidRPr="00EE51F6" w:rsidRDefault="00247B39" w:rsidP="00F20A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7B39" w:rsidRPr="00EE51F6" w14:paraId="07A3C695" w14:textId="77777777" w:rsidTr="008B5C9C">
        <w:trPr>
          <w:cantSplit/>
          <w:trHeight w:val="20"/>
        </w:trPr>
        <w:tc>
          <w:tcPr>
            <w:tcW w:w="2482" w:type="pct"/>
            <w:vAlign w:val="bottom"/>
          </w:tcPr>
          <w:p w14:paraId="622E3E08" w14:textId="0FBA3627" w:rsidR="00247B39" w:rsidRPr="00EE51F6" w:rsidRDefault="00247B39" w:rsidP="00197BDC">
            <w:pPr>
              <w:ind w:left="540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111" w:type="pct"/>
            <w:shd w:val="clear" w:color="auto" w:fill="FAFAFA"/>
            <w:vAlign w:val="bottom"/>
          </w:tcPr>
          <w:p w14:paraId="230EB1FE" w14:textId="3259E19C" w:rsidR="00247B39" w:rsidRPr="00EE51F6" w:rsidRDefault="00DD4CE7" w:rsidP="00F20A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109</w:t>
            </w:r>
            <w:r w:rsidR="00247B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083</w:t>
            </w:r>
            <w:r w:rsidR="00247B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980</w:t>
            </w:r>
          </w:p>
        </w:tc>
        <w:tc>
          <w:tcPr>
            <w:tcW w:w="1407" w:type="pct"/>
            <w:shd w:val="clear" w:color="auto" w:fill="FAFAFA"/>
            <w:vAlign w:val="bottom"/>
          </w:tcPr>
          <w:p w14:paraId="76D0443E" w14:textId="77777777" w:rsidR="00247B39" w:rsidRPr="00EE51F6" w:rsidRDefault="00247B39" w:rsidP="00F20A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247B39" w:rsidRPr="00EE51F6" w14:paraId="130C63C4" w14:textId="77777777" w:rsidTr="008B5C9C">
        <w:trPr>
          <w:cantSplit/>
          <w:trHeight w:val="20"/>
        </w:trPr>
        <w:tc>
          <w:tcPr>
            <w:tcW w:w="2482" w:type="pct"/>
            <w:vAlign w:val="bottom"/>
          </w:tcPr>
          <w:p w14:paraId="3105EFB0" w14:textId="1A9F1F39" w:rsidR="00247B39" w:rsidRPr="00EE51F6" w:rsidRDefault="00247B39" w:rsidP="00197BDC">
            <w:pPr>
              <w:ind w:left="540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1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8F732" w14:textId="184F8863" w:rsidR="00247B39" w:rsidRPr="00EE51F6" w:rsidRDefault="00DD4CE7" w:rsidP="00F20A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327</w:t>
            </w:r>
            <w:r w:rsidR="00247B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251</w:t>
            </w:r>
            <w:r w:rsidR="00247B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940</w:t>
            </w:r>
          </w:p>
        </w:tc>
        <w:tc>
          <w:tcPr>
            <w:tcW w:w="14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05F9C" w14:textId="77777777" w:rsidR="00247B39" w:rsidRPr="00EE51F6" w:rsidRDefault="00247B39" w:rsidP="00F20A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247B39" w:rsidRPr="00EE51F6" w14:paraId="51ADF89C" w14:textId="77777777" w:rsidTr="008B5C9C">
        <w:trPr>
          <w:cantSplit/>
          <w:trHeight w:val="20"/>
        </w:trPr>
        <w:tc>
          <w:tcPr>
            <w:tcW w:w="2482" w:type="pct"/>
            <w:vAlign w:val="bottom"/>
          </w:tcPr>
          <w:p w14:paraId="5D5C1212" w14:textId="77777777" w:rsidR="00247B39" w:rsidRPr="00EE51F6" w:rsidRDefault="00247B39" w:rsidP="00197BDC">
            <w:pPr>
              <w:ind w:left="540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E1B66" w14:textId="54422033" w:rsidR="00247B39" w:rsidRPr="00EE51F6" w:rsidRDefault="00DD4CE7" w:rsidP="00F20A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436</w:t>
            </w:r>
            <w:r w:rsidR="00247B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335</w:t>
            </w:r>
            <w:r w:rsidR="00247B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920</w:t>
            </w:r>
          </w:p>
        </w:tc>
        <w:tc>
          <w:tcPr>
            <w:tcW w:w="1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672B6" w14:textId="77777777" w:rsidR="00247B39" w:rsidRPr="00EE51F6" w:rsidRDefault="00247B39" w:rsidP="00F20A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1E9BEEF4" w14:textId="77777777" w:rsidR="003D1050" w:rsidRPr="00EE51F6" w:rsidRDefault="003D1050" w:rsidP="00C37941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7E3A" w:rsidRPr="00EE51F6" w14:paraId="1F7791C4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CDCE7F" w14:textId="1C80A481" w:rsidR="00F27E3A" w:rsidRPr="00EE51F6" w:rsidRDefault="00DD4CE7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1" w:name="_Hlk86058063"/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27E3A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E3A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</w:p>
        </w:tc>
      </w:tr>
      <w:bookmarkEnd w:id="31"/>
    </w:tbl>
    <w:p w14:paraId="70CD827F" w14:textId="18151654" w:rsidR="004D15A7" w:rsidRPr="00EE51F6" w:rsidRDefault="004D15A7" w:rsidP="006E53DC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</w:pPr>
    </w:p>
    <w:p w14:paraId="1D8A50E4" w14:textId="6791B5EE" w:rsidR="0093699D" w:rsidRPr="00EE51F6" w:rsidRDefault="00DD4CE7" w:rsidP="0093699D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DD4CE7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93699D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DD4CE7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</w:t>
      </w:r>
      <w:r w:rsidR="0093699D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หนังสือค้ำประกัน</w:t>
      </w:r>
    </w:p>
    <w:p w14:paraId="5E4DEC21" w14:textId="77777777" w:rsidR="00465E02" w:rsidRPr="00EE51F6" w:rsidRDefault="00465E02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689BC1" w14:textId="70B1B970" w:rsidR="0093699D" w:rsidRPr="00EE51F6" w:rsidRDefault="0093699D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E51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30</w:t>
      </w:r>
      <w:r w:rsidR="00853AC3" w:rsidRPr="00EE51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53AC3" w:rsidRPr="00EE51F6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B9489A"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06BC2" w:rsidRPr="00EE51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EE51F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</w:t>
      </w:r>
      <w:r w:rsidR="001E35A4" w:rsidRPr="00EE51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หนังสือ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ค้ำประกันที่ออกโดยธนาคารในนามของกลุ่มกิจการ</w:t>
      </w:r>
      <w:r w:rsidRPr="00EE51F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เพื่อการดำเนินธุรกิจ</w:t>
      </w:r>
      <w:r w:rsidRPr="00EE51F6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</w:t>
      </w:r>
      <w:r w:rsidR="00452C08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DD4CE7" w:rsidRPr="00DD4CE7">
        <w:rPr>
          <w:rFonts w:ascii="Browallia New" w:hAnsi="Browallia New" w:cs="Browallia New"/>
          <w:sz w:val="26"/>
          <w:szCs w:val="26"/>
        </w:rPr>
        <w:t>0</w:t>
      </w:r>
      <w:r w:rsidR="00BF130C"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25</w:t>
      </w:r>
      <w:r w:rsidR="00C66E99" w:rsidRPr="00EE51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306BC2" w:rsidRPr="00EE51F6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D4CE7" w:rsidRPr="00DD4CE7">
        <w:rPr>
          <w:rFonts w:ascii="Browallia New" w:hAnsi="Browallia New" w:cs="Browallia New"/>
          <w:sz w:val="26"/>
          <w:szCs w:val="26"/>
        </w:rPr>
        <w:t>2565</w:t>
      </w:r>
      <w:r w:rsidRPr="00EE51F6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DD4CE7" w:rsidRPr="00DD4CE7">
        <w:rPr>
          <w:rFonts w:ascii="Browallia New" w:hAnsi="Browallia New" w:cs="Browallia New"/>
          <w:sz w:val="26"/>
          <w:szCs w:val="26"/>
        </w:rPr>
        <w:t>0</w:t>
      </w:r>
      <w:r w:rsidR="00A126F7"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25</w:t>
      </w:r>
      <w:r w:rsidR="00A126F7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  <w:r w:rsidR="00B2688A" w:rsidRPr="00EE51F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2688A" w:rsidRPr="00EE51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โดยใช้เงินฝากธนาคารไปค้ำประกัน</w:t>
      </w:r>
    </w:p>
    <w:p w14:paraId="68287B7B" w14:textId="77777777" w:rsidR="0090695E" w:rsidRPr="00EE51F6" w:rsidRDefault="0090695E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180E2DF" w14:textId="21D9444C" w:rsidR="004073BA" w:rsidRPr="00EE51F6" w:rsidRDefault="00DD4CE7" w:rsidP="004073B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DD4CE7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4073BA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DD4CE7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2</w:t>
      </w:r>
      <w:r w:rsidR="004073BA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วงเงินกู้ยืม</w:t>
      </w:r>
    </w:p>
    <w:p w14:paraId="388C4F44" w14:textId="77777777" w:rsidR="004073BA" w:rsidRPr="00EE51F6" w:rsidRDefault="004073BA" w:rsidP="004073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C9BDC4" w14:textId="1609E572" w:rsidR="004073BA" w:rsidRPr="00EE51F6" w:rsidRDefault="00377CB4" w:rsidP="004073B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E51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ในระหว่างปี </w:t>
      </w:r>
      <w:r w:rsidR="00EE51F6" w:rsidRPr="00EE51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pacing w:val="-4"/>
          <w:sz w:val="26"/>
          <w:szCs w:val="26"/>
          <w:cs/>
        </w:rPr>
        <w:t>บริษัทมี</w:t>
      </w:r>
      <w:r w:rsidR="004073BA" w:rsidRPr="00EE51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วงเงินกู้ยืมจำนวน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20</w:t>
      </w:r>
      <w:r w:rsidR="004073BA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ค้ำประกันโดยเงินฝากออมทรัพย์ของบริษัทจำนวน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20</w:t>
      </w:r>
      <w:r w:rsidR="004073BA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4B81EEC8" w14:textId="77777777" w:rsidR="004073BA" w:rsidRPr="00EE51F6" w:rsidRDefault="004073BA" w:rsidP="004073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84BD3E" w14:textId="3FBC7D5E" w:rsidR="00C85AD8" w:rsidRPr="00EE51F6" w:rsidRDefault="00DD4CE7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DD4CE7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C85AD8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DD4CE7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3</w:t>
      </w:r>
      <w:r w:rsidR="00C85AD8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ภาระผูกพันภายใต้สัญญาแฟรนไชส์</w:t>
      </w:r>
    </w:p>
    <w:p w14:paraId="795CD8AC" w14:textId="77777777" w:rsidR="00C85AD8" w:rsidRPr="00EE51F6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F146ED" w14:textId="3B83C816" w:rsidR="00C85AD8" w:rsidRPr="00EE51F6" w:rsidRDefault="00C85AD8" w:rsidP="009010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D4CE7" w:rsidRPr="00DD4CE7">
        <w:rPr>
          <w:rFonts w:ascii="Browallia New" w:hAnsi="Browallia New" w:cs="Browallia New"/>
          <w:sz w:val="26"/>
          <w:szCs w:val="26"/>
        </w:rPr>
        <w:t>30</w:t>
      </w:r>
      <w:r w:rsidR="00853AC3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853AC3" w:rsidRPr="00EE51F6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B9489A" w:rsidRPr="00EE51F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6BC2" w:rsidRPr="00EE51F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DD4CE7" w:rsidRPr="00DD4CE7">
        <w:rPr>
          <w:rFonts w:ascii="Browallia New" w:hAnsi="Browallia New" w:cs="Browallia New"/>
          <w:sz w:val="26"/>
          <w:szCs w:val="26"/>
        </w:rPr>
        <w:t>31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6BC2" w:rsidRPr="00EE51F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4CE7" w:rsidRPr="00DD4CE7">
        <w:rPr>
          <w:rFonts w:ascii="Browallia New" w:hAnsi="Browallia New" w:cs="Browallia New"/>
          <w:sz w:val="26"/>
          <w:szCs w:val="26"/>
        </w:rPr>
        <w:t>2565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กลุ่มกิจการมีภาระผูกพันสำหรับค่าตอบแทนต่อเนื่อง</w:t>
      </w:r>
      <w:r w:rsidR="000D1ACF" w:rsidRPr="00EE51F6">
        <w:rPr>
          <w:rFonts w:ascii="Browallia New" w:hAnsi="Browallia New" w:cs="Browallia New"/>
          <w:sz w:val="26"/>
          <w:szCs w:val="26"/>
        </w:rPr>
        <w:br/>
      </w:r>
      <w:r w:rsidRPr="00EE51F6">
        <w:rPr>
          <w:rFonts w:ascii="Browallia New" w:hAnsi="Browallia New" w:cs="Browallia New"/>
          <w:sz w:val="26"/>
          <w:szCs w:val="26"/>
          <w:cs/>
        </w:rPr>
        <w:t>ในการดำเนินงานของกลุ่มธุรกิจสถาบันสอนภาษาดังต่อไปนี้</w:t>
      </w:r>
    </w:p>
    <w:p w14:paraId="383AE976" w14:textId="77777777" w:rsidR="00C85AD8" w:rsidRPr="00EE51F6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1B14FB" w14:textId="77777777" w:rsidR="00C85AD8" w:rsidRPr="00EE51F6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EE51F6">
        <w:rPr>
          <w:rFonts w:ascii="Browallia New" w:hAnsi="Browallia New" w:cs="Browallia New"/>
          <w:sz w:val="26"/>
          <w:szCs w:val="26"/>
          <w:cs/>
        </w:rPr>
        <w:tab/>
      </w:r>
      <w:r w:rsidR="00C85AD8" w:rsidRPr="00EE51F6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ค่าธรรมเนียมต่อเนื่องในอัตราคงที่ของรายได้ที่เกิดจากการดำเนินงานของสถาบันสอนภาษา</w:t>
      </w:r>
    </w:p>
    <w:p w14:paraId="7500B51A" w14:textId="77777777" w:rsidR="00C85AD8" w:rsidRPr="00EE51F6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309112" w14:textId="162DD701" w:rsidR="00C85AD8" w:rsidRPr="00EE51F6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ข)</w:t>
      </w:r>
      <w:r w:rsidR="00C85AD8" w:rsidRPr="00EE51F6">
        <w:rPr>
          <w:rFonts w:ascii="Browallia New" w:hAnsi="Browallia New" w:cs="Browallia New"/>
          <w:sz w:val="26"/>
          <w:szCs w:val="26"/>
        </w:rPr>
        <w:tab/>
      </w:r>
      <w:r w:rsidR="00C85AD8" w:rsidRPr="00EE51F6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14:paraId="779E0E03" w14:textId="2E59D546" w:rsidR="002A2C26" w:rsidRPr="00EE51F6" w:rsidRDefault="00C37941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7941" w:rsidRPr="00EE51F6" w14:paraId="0C34EF72" w14:textId="77777777" w:rsidTr="000B0E8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28750D6" w14:textId="69B13419" w:rsidR="00C37941" w:rsidRPr="00EE51F6" w:rsidRDefault="00DD4CE7" w:rsidP="000B0E8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C37941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7941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หนี้สินที่อาจจะเกิดขึ้นและภาระผูกพัน </w:t>
            </w:r>
            <w:r w:rsidR="00C37941" w:rsidRPr="00EE51F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757A516" w14:textId="77777777" w:rsidR="00C37941" w:rsidRPr="00EE51F6" w:rsidRDefault="00C37941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AB5B292" w14:textId="04B45FBC" w:rsidR="00C85AD8" w:rsidRPr="00EE51F6" w:rsidRDefault="00DD4CE7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DD4CE7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C85AD8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DD4CE7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4</w:t>
      </w:r>
      <w:r w:rsidR="00C85AD8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ภาระผูกพันที่เป็นข้อผูก</w:t>
      </w:r>
      <w:r w:rsidR="006D5BB7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พัน</w:t>
      </w:r>
      <w:r w:rsidR="00C85AD8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ตามสัญญาเช่าดำเนินงาน </w:t>
      </w:r>
      <w:r w:rsidR="00C85AD8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="00C85AD8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กรณีที่กลุ่มกิจการเป็นผู้เช่า</w:t>
      </w:r>
    </w:p>
    <w:p w14:paraId="47905C56" w14:textId="77777777" w:rsidR="00C85AD8" w:rsidRPr="00EE51F6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332C28" w14:textId="2631EFFD" w:rsidR="002F43B6" w:rsidRPr="00EE51F6" w:rsidRDefault="00376E3B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30</w:t>
      </w:r>
      <w:r w:rsidR="00853AC3" w:rsidRPr="00EE51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53AC3" w:rsidRPr="00EE51F6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B9489A"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06BC2" w:rsidRPr="00EE51F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14:paraId="2E31B700" w14:textId="77777777" w:rsidR="00376E3B" w:rsidRPr="00EE51F6" w:rsidRDefault="00376E3B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4644E1" w14:textId="77777777" w:rsidR="00C85AD8" w:rsidRPr="00EE51F6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56CD4953" w14:textId="77777777" w:rsidR="00C85AD8" w:rsidRPr="00EE51F6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85AD8" w:rsidRPr="00EE51F6" w14:paraId="3CD2B8FA" w14:textId="77777777" w:rsidTr="00CF6591">
        <w:trPr>
          <w:cantSplit/>
          <w:trHeight w:val="20"/>
        </w:trPr>
        <w:tc>
          <w:tcPr>
            <w:tcW w:w="3989" w:type="dxa"/>
            <w:vAlign w:val="bottom"/>
          </w:tcPr>
          <w:p w14:paraId="1C82C9F9" w14:textId="77777777" w:rsidR="00C85AD8" w:rsidRPr="00EE51F6" w:rsidRDefault="00C85AD8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B209C" w14:textId="77777777" w:rsidR="00C85AD8" w:rsidRPr="00EE51F6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EE1A1" w14:textId="77777777" w:rsidR="00C85AD8" w:rsidRPr="00EE51F6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380273" w:rsidRPr="00EE51F6" w14:paraId="1719C2CB" w14:textId="77777777" w:rsidTr="00CF6591">
        <w:trPr>
          <w:cantSplit/>
          <w:trHeight w:val="20"/>
        </w:trPr>
        <w:tc>
          <w:tcPr>
            <w:tcW w:w="3989" w:type="dxa"/>
            <w:vAlign w:val="bottom"/>
          </w:tcPr>
          <w:p w14:paraId="7B0F2057" w14:textId="77777777" w:rsidR="00380273" w:rsidRPr="00EE51F6" w:rsidRDefault="00380273" w:rsidP="0038027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589B6D" w14:textId="4A9B7B4B" w:rsidR="00380273" w:rsidRPr="00EE51F6" w:rsidRDefault="00DD4CE7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4F54C6" w14:textId="28879264" w:rsidR="00380273" w:rsidRPr="00EE51F6" w:rsidRDefault="00DD4CE7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8027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8027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742844" w14:textId="6ABCFF7C" w:rsidR="00380273" w:rsidRPr="00EE51F6" w:rsidRDefault="00DD4CE7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3987C2" w14:textId="39EAE83D" w:rsidR="00380273" w:rsidRPr="00EE51F6" w:rsidRDefault="00DD4CE7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8027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8027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380273" w:rsidRPr="00EE51F6" w14:paraId="3F5BCDEC" w14:textId="77777777" w:rsidTr="00CF6591">
        <w:trPr>
          <w:cantSplit/>
          <w:trHeight w:val="20"/>
        </w:trPr>
        <w:tc>
          <w:tcPr>
            <w:tcW w:w="3989" w:type="dxa"/>
            <w:vAlign w:val="bottom"/>
          </w:tcPr>
          <w:p w14:paraId="5252AAC1" w14:textId="77777777" w:rsidR="00380273" w:rsidRPr="00EE51F6" w:rsidRDefault="00380273" w:rsidP="0038027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6D9E9E" w14:textId="22EBA869" w:rsidR="00380273" w:rsidRPr="00EE51F6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306AF628" w14:textId="6FDBA890" w:rsidR="00380273" w:rsidRPr="00EE51F6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12721F72" w14:textId="5A14C8AD" w:rsidR="00380273" w:rsidRPr="00EE51F6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3F2D13C2" w14:textId="0540B49A" w:rsidR="00380273" w:rsidRPr="00EE51F6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380273" w:rsidRPr="00EE51F6" w14:paraId="2EBB7009" w14:textId="77777777" w:rsidTr="00CF6591">
        <w:trPr>
          <w:cantSplit/>
          <w:trHeight w:val="20"/>
        </w:trPr>
        <w:tc>
          <w:tcPr>
            <w:tcW w:w="3989" w:type="dxa"/>
            <w:vAlign w:val="bottom"/>
          </w:tcPr>
          <w:p w14:paraId="3FF7A569" w14:textId="77777777" w:rsidR="00380273" w:rsidRPr="00EE51F6" w:rsidRDefault="00380273" w:rsidP="00380273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917C59" w14:textId="77777777" w:rsidR="00380273" w:rsidRPr="00EE51F6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5C1595" w14:textId="77777777" w:rsidR="00380273" w:rsidRPr="00EE51F6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B4D843" w14:textId="46405DDC" w:rsidR="00380273" w:rsidRPr="00EE51F6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D941BB" w14:textId="573DC590" w:rsidR="00380273" w:rsidRPr="00EE51F6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380273" w:rsidRPr="00EE51F6" w14:paraId="70997D52" w14:textId="77777777" w:rsidTr="00CF6591">
        <w:trPr>
          <w:cantSplit/>
          <w:trHeight w:val="20"/>
        </w:trPr>
        <w:tc>
          <w:tcPr>
            <w:tcW w:w="3989" w:type="dxa"/>
            <w:vAlign w:val="bottom"/>
          </w:tcPr>
          <w:p w14:paraId="67C5DF96" w14:textId="77777777" w:rsidR="00380273" w:rsidRPr="00EE51F6" w:rsidRDefault="00380273" w:rsidP="00380273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F60EC" w14:textId="77777777" w:rsidR="00380273" w:rsidRPr="00EE51F6" w:rsidRDefault="00380273" w:rsidP="00380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1900" w14:textId="77777777" w:rsidR="00380273" w:rsidRPr="00EE51F6" w:rsidRDefault="00380273" w:rsidP="00380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9D19E" w14:textId="77777777" w:rsidR="00380273" w:rsidRPr="00EE51F6" w:rsidRDefault="00380273" w:rsidP="00380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B7237" w14:textId="77777777" w:rsidR="00380273" w:rsidRPr="00EE51F6" w:rsidRDefault="00380273" w:rsidP="00380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B62" w:rsidRPr="00EE51F6" w14:paraId="62C9FB39" w14:textId="77777777" w:rsidTr="00CF6591">
        <w:trPr>
          <w:cantSplit/>
          <w:trHeight w:val="20"/>
        </w:trPr>
        <w:tc>
          <w:tcPr>
            <w:tcW w:w="3989" w:type="dxa"/>
            <w:vAlign w:val="bottom"/>
          </w:tcPr>
          <w:p w14:paraId="4B69AEB8" w14:textId="51C9C0CE" w:rsidR="007F3B62" w:rsidRPr="00EE51F6" w:rsidRDefault="007F3B62" w:rsidP="007F3B62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60B378" w14:textId="56CE822E" w:rsidR="007F3B62" w:rsidRPr="00EE51F6" w:rsidRDefault="00DD4CE7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4</w:t>
            </w:r>
            <w:r w:rsidR="007C0D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469</w:t>
            </w:r>
            <w:r w:rsidR="007C0D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446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D1C848" w14:textId="7D7775AE" w:rsidR="007F3B62" w:rsidRPr="00EE51F6" w:rsidRDefault="00DD4CE7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7F3B62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422</w:t>
            </w:r>
            <w:r w:rsidR="007F3B62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219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FD22C8" w14:textId="5F2AD264" w:rsidR="007F3B62" w:rsidRPr="00EE51F6" w:rsidRDefault="003D1050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C4E6F" w14:textId="591C8EBD" w:rsidR="007F3B62" w:rsidRPr="00EE51F6" w:rsidRDefault="007F3B62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7F3B62" w:rsidRPr="00EE51F6" w14:paraId="3B86E661" w14:textId="77777777" w:rsidTr="00CF6591">
        <w:trPr>
          <w:cantSplit/>
          <w:trHeight w:val="20"/>
        </w:trPr>
        <w:tc>
          <w:tcPr>
            <w:tcW w:w="3989" w:type="dxa"/>
            <w:vAlign w:val="bottom"/>
          </w:tcPr>
          <w:p w14:paraId="79B7A021" w14:textId="08500E87" w:rsidR="007F3B62" w:rsidRPr="00EE51F6" w:rsidRDefault="007F3B62" w:rsidP="007F3B62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71DCF" w14:textId="6843DAAA" w:rsidR="007F3B62" w:rsidRPr="00EE51F6" w:rsidRDefault="00DD4CE7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240</w:t>
            </w:r>
            <w:r w:rsidR="007C0D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F3F94" w14:textId="379CDB9A" w:rsidR="007F3B62" w:rsidRPr="00EE51F6" w:rsidRDefault="007F3B62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6DF23" w14:textId="0EB9CFE3" w:rsidR="007F3B62" w:rsidRPr="00EE51F6" w:rsidRDefault="003D1050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41C4" w14:textId="28DE20F6" w:rsidR="007F3B62" w:rsidRPr="00EE51F6" w:rsidRDefault="007F3B62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7F3B62" w:rsidRPr="00EE51F6" w14:paraId="2DD654ED" w14:textId="77777777" w:rsidTr="00CF6591">
        <w:trPr>
          <w:cantSplit/>
          <w:trHeight w:val="20"/>
        </w:trPr>
        <w:tc>
          <w:tcPr>
            <w:tcW w:w="3989" w:type="dxa"/>
            <w:vAlign w:val="bottom"/>
          </w:tcPr>
          <w:p w14:paraId="4140D97A" w14:textId="77777777" w:rsidR="007F3B62" w:rsidRPr="00EE51F6" w:rsidRDefault="007F3B62" w:rsidP="007F3B62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3E6AC" w14:textId="466E9FAF" w:rsidR="007F3B62" w:rsidRPr="00EE51F6" w:rsidRDefault="00DD4CE7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4</w:t>
            </w:r>
            <w:r w:rsidR="007C0D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709</w:t>
            </w:r>
            <w:r w:rsidR="007C0D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4E05" w14:textId="5CFFC1F5" w:rsidR="007F3B62" w:rsidRPr="00EE51F6" w:rsidRDefault="00DD4CE7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7F3B62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422</w:t>
            </w:r>
            <w:r w:rsidR="007F3B62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EE144" w14:textId="0968E6C0" w:rsidR="007F3B62" w:rsidRPr="00EE51F6" w:rsidRDefault="003D1050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4EA88" w14:textId="5F444AB1" w:rsidR="007F3B62" w:rsidRPr="00EE51F6" w:rsidRDefault="007F3B62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0B757FC3" w14:textId="6165D965" w:rsidR="00B130E1" w:rsidRPr="00EE51F6" w:rsidRDefault="00B130E1" w:rsidP="00C37941">
      <w:pPr>
        <w:autoSpaceDE w:val="0"/>
        <w:autoSpaceDN w:val="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</w:p>
    <w:p w14:paraId="594A9E4F" w14:textId="46DF179A" w:rsidR="00A126F7" w:rsidRPr="00EE51F6" w:rsidRDefault="00DD4CE7" w:rsidP="00A126F7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DD4CE7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18</w:t>
      </w:r>
      <w:r w:rsidR="00A126F7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DD4CE7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5</w:t>
      </w:r>
      <w:r w:rsidR="00A126F7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ภาระผูกพันที่เป็นข้อผูก</w:t>
      </w:r>
      <w:r w:rsidR="006D5BB7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t>พัน</w:t>
      </w:r>
      <w:r w:rsidR="00A126F7" w:rsidRPr="00EE51F6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ตามสัญญาซื้อคาร์บอนเครดิต</w:t>
      </w:r>
    </w:p>
    <w:p w14:paraId="1EA8109F" w14:textId="77777777" w:rsidR="00A126F7" w:rsidRPr="00EE51F6" w:rsidRDefault="00A126F7" w:rsidP="00A126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926806" w14:textId="325017A5" w:rsidR="00A126F7" w:rsidRPr="00EE51F6" w:rsidRDefault="00A126F7" w:rsidP="00A126F7">
      <w:pPr>
        <w:ind w:left="540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30</w:t>
      </w:r>
      <w:r w:rsidR="00853AC3" w:rsidRPr="00EE51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53AC3" w:rsidRPr="00EE51F6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B9489A"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>กลุ่มกิจการมีสัญญาซื้อคาร์บอนเครดิต</w:t>
      </w:r>
    </w:p>
    <w:p w14:paraId="7BAD73DC" w14:textId="77777777" w:rsidR="00A126F7" w:rsidRPr="00EE51F6" w:rsidRDefault="00A126F7" w:rsidP="00A126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42BC47" w14:textId="1936973E" w:rsidR="00A126F7" w:rsidRPr="00EE51F6" w:rsidRDefault="00A126F7" w:rsidP="00A126F7">
      <w:pPr>
        <w:ind w:left="540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</w:t>
      </w:r>
      <w:r w:rsidR="00AE1865" w:rsidRPr="00EE51F6">
        <w:rPr>
          <w:rFonts w:ascii="Browallia New" w:hAnsi="Browallia New" w:cs="Browallia New"/>
          <w:sz w:val="26"/>
          <w:szCs w:val="26"/>
          <w:cs/>
        </w:rPr>
        <w:t>ซื้อ</w:t>
      </w:r>
      <w:r w:rsidRPr="00EE51F6">
        <w:rPr>
          <w:rFonts w:ascii="Browallia New" w:hAnsi="Browallia New" w:cs="Browallia New"/>
          <w:sz w:val="26"/>
          <w:szCs w:val="26"/>
          <w:cs/>
        </w:rPr>
        <w:t>ที่ไม่สามารถยกเลิกได้ มีดังนี้</w:t>
      </w:r>
    </w:p>
    <w:p w14:paraId="433DC549" w14:textId="77777777" w:rsidR="00A126F7" w:rsidRPr="00EE51F6" w:rsidRDefault="00A126F7" w:rsidP="00A126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126F7" w:rsidRPr="00EE51F6" w14:paraId="16B54E8F" w14:textId="77777777" w:rsidTr="00382680">
        <w:trPr>
          <w:cantSplit/>
          <w:trHeight w:val="20"/>
        </w:trPr>
        <w:tc>
          <w:tcPr>
            <w:tcW w:w="3989" w:type="dxa"/>
            <w:vAlign w:val="bottom"/>
          </w:tcPr>
          <w:p w14:paraId="33C66506" w14:textId="77777777" w:rsidR="00A126F7" w:rsidRPr="00EE51F6" w:rsidRDefault="00A126F7" w:rsidP="00906BE6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32" w:name="_Hlk149575532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E7969" w14:textId="77777777" w:rsidR="00A126F7" w:rsidRPr="00EE51F6" w:rsidRDefault="00A126F7" w:rsidP="00906BE6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49000" w14:textId="77777777" w:rsidR="00A126F7" w:rsidRPr="00EE51F6" w:rsidRDefault="00A126F7" w:rsidP="00906BE6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A126F7" w:rsidRPr="00EE51F6" w14:paraId="0453DCD6" w14:textId="77777777" w:rsidTr="00382680">
        <w:trPr>
          <w:cantSplit/>
          <w:trHeight w:val="20"/>
        </w:trPr>
        <w:tc>
          <w:tcPr>
            <w:tcW w:w="3989" w:type="dxa"/>
            <w:vAlign w:val="bottom"/>
          </w:tcPr>
          <w:p w14:paraId="44936F7C" w14:textId="77777777" w:rsidR="00A126F7" w:rsidRPr="00EE51F6" w:rsidRDefault="00A126F7" w:rsidP="00906BE6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28AFFA" w14:textId="6082351A" w:rsidR="00A126F7" w:rsidRPr="00EE51F6" w:rsidRDefault="00DD4CE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F3F20C" w14:textId="5FC9B7D8" w:rsidR="00A126F7" w:rsidRPr="00EE51F6" w:rsidRDefault="00DD4CE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6F7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126F7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99833D" w14:textId="5D9C14FD" w:rsidR="00A126F7" w:rsidRPr="00EE51F6" w:rsidRDefault="00DD4CE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853AC3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4C7C93" w14:textId="2C495D82" w:rsidR="00A126F7" w:rsidRPr="00EE51F6" w:rsidRDefault="00DD4CE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6F7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126F7"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A126F7" w:rsidRPr="00EE51F6" w14:paraId="273D317A" w14:textId="77777777" w:rsidTr="00382680">
        <w:trPr>
          <w:cantSplit/>
          <w:trHeight w:val="20"/>
        </w:trPr>
        <w:tc>
          <w:tcPr>
            <w:tcW w:w="3989" w:type="dxa"/>
            <w:vAlign w:val="bottom"/>
          </w:tcPr>
          <w:p w14:paraId="204BB185" w14:textId="77777777" w:rsidR="00A126F7" w:rsidRPr="00EE51F6" w:rsidRDefault="00A126F7" w:rsidP="00906BE6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E60280" w14:textId="464881C8" w:rsidR="00A126F7" w:rsidRPr="00EE51F6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CFAB168" w14:textId="4BB39969" w:rsidR="00A126F7" w:rsidRPr="00EE51F6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5874B281" w14:textId="7EB7E58B" w:rsidR="00A126F7" w:rsidRPr="00EE51F6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FF0E2E5" w14:textId="1689165E" w:rsidR="00A126F7" w:rsidRPr="00EE51F6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DD4CE7" w:rsidRPr="00DD4CE7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A126F7" w:rsidRPr="00EE51F6" w14:paraId="09E55DCB" w14:textId="77777777" w:rsidTr="00382680">
        <w:trPr>
          <w:cantSplit/>
          <w:trHeight w:val="20"/>
        </w:trPr>
        <w:tc>
          <w:tcPr>
            <w:tcW w:w="3989" w:type="dxa"/>
            <w:vAlign w:val="bottom"/>
          </w:tcPr>
          <w:p w14:paraId="719FD754" w14:textId="77777777" w:rsidR="00A126F7" w:rsidRPr="00EE51F6" w:rsidRDefault="00A126F7" w:rsidP="00906BE6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14B2B2" w14:textId="77777777" w:rsidR="00A126F7" w:rsidRPr="00EE51F6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180FD5" w14:textId="77777777" w:rsidR="00A126F7" w:rsidRPr="00EE51F6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244EEB" w14:textId="77777777" w:rsidR="00A126F7" w:rsidRPr="00EE51F6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F486D4" w14:textId="77777777" w:rsidR="00A126F7" w:rsidRPr="00EE51F6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A126F7" w:rsidRPr="00EE51F6" w14:paraId="0BC21C8B" w14:textId="77777777" w:rsidTr="00382680">
        <w:trPr>
          <w:cantSplit/>
          <w:trHeight w:val="20"/>
        </w:trPr>
        <w:tc>
          <w:tcPr>
            <w:tcW w:w="3989" w:type="dxa"/>
            <w:vAlign w:val="bottom"/>
          </w:tcPr>
          <w:p w14:paraId="3F4BE201" w14:textId="77777777" w:rsidR="00A126F7" w:rsidRPr="00EE51F6" w:rsidRDefault="00A126F7" w:rsidP="00906BE6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A0F1D" w14:textId="77777777" w:rsidR="00A126F7" w:rsidRPr="00EE51F6" w:rsidRDefault="00A126F7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2A1B4" w14:textId="77777777" w:rsidR="00A126F7" w:rsidRPr="00EE51F6" w:rsidRDefault="00A126F7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24BE2" w14:textId="77777777" w:rsidR="00A126F7" w:rsidRPr="00EE51F6" w:rsidRDefault="00A126F7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6009C" w14:textId="77777777" w:rsidR="00A126F7" w:rsidRPr="00EE51F6" w:rsidRDefault="00A126F7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26F7" w:rsidRPr="00EE51F6" w14:paraId="1AF7F142" w14:textId="77777777" w:rsidTr="00382680">
        <w:trPr>
          <w:cantSplit/>
          <w:trHeight w:val="20"/>
        </w:trPr>
        <w:tc>
          <w:tcPr>
            <w:tcW w:w="3989" w:type="dxa"/>
            <w:vAlign w:val="bottom"/>
          </w:tcPr>
          <w:p w14:paraId="30CDB8FE" w14:textId="45BB5D77" w:rsidR="00A126F7" w:rsidRPr="00EE51F6" w:rsidRDefault="00A126F7" w:rsidP="00906BE6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EC076" w14:textId="2D6402EF" w:rsidR="00A126F7" w:rsidRPr="00EE51F6" w:rsidRDefault="00DD4CE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161</w:t>
            </w:r>
            <w:r w:rsidR="007C0D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333</w:t>
            </w:r>
            <w:r w:rsidR="007C0D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209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6A670E" w14:textId="4E78D977" w:rsidR="00A126F7" w:rsidRPr="00EE51F6" w:rsidRDefault="00DD4CE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65</w:t>
            </w:r>
            <w:r w:rsidR="00A126F7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278</w:t>
            </w:r>
            <w:r w:rsidR="00A126F7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364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00450C" w14:textId="701834C3" w:rsidR="00A126F7" w:rsidRPr="00EE51F6" w:rsidRDefault="003D1050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5C9B5" w14:textId="77777777" w:rsidR="00A126F7" w:rsidRPr="00EE51F6" w:rsidRDefault="00A126F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A126F7" w:rsidRPr="00EE51F6" w14:paraId="1D70C999" w14:textId="77777777" w:rsidTr="00382680">
        <w:trPr>
          <w:cantSplit/>
          <w:trHeight w:val="20"/>
        </w:trPr>
        <w:tc>
          <w:tcPr>
            <w:tcW w:w="3989" w:type="dxa"/>
            <w:vAlign w:val="bottom"/>
          </w:tcPr>
          <w:p w14:paraId="34EF35E9" w14:textId="7883B1B5" w:rsidR="00A126F7" w:rsidRPr="00EE51F6" w:rsidRDefault="00A126F7" w:rsidP="00906BE6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DD4CE7" w:rsidRPr="00DD4CE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E51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1F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409AE" w14:textId="2B186A8E" w:rsidR="00A126F7" w:rsidRPr="00EE51F6" w:rsidRDefault="00DD4CE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441</w:t>
            </w:r>
            <w:r w:rsidR="007C0D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865</w:t>
            </w:r>
            <w:r w:rsidR="007C0D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4307A" w14:textId="58548482" w:rsidR="00A126F7" w:rsidRPr="00EE51F6" w:rsidRDefault="00DD4CE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195</w:t>
            </w:r>
            <w:r w:rsidR="00A126F7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835</w:t>
            </w:r>
            <w:r w:rsidR="00A126F7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091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4911D" w14:textId="6BAD0C7B" w:rsidR="00A126F7" w:rsidRPr="00EE51F6" w:rsidRDefault="003D1050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FC261" w14:textId="77777777" w:rsidR="00A126F7" w:rsidRPr="00EE51F6" w:rsidRDefault="00A126F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A126F7" w:rsidRPr="00EE51F6" w14:paraId="09C9B70B" w14:textId="77777777" w:rsidTr="00382680">
        <w:trPr>
          <w:cantSplit/>
          <w:trHeight w:val="20"/>
        </w:trPr>
        <w:tc>
          <w:tcPr>
            <w:tcW w:w="3989" w:type="dxa"/>
            <w:vAlign w:val="bottom"/>
          </w:tcPr>
          <w:p w14:paraId="0AF2BB91" w14:textId="77777777" w:rsidR="00A126F7" w:rsidRPr="00EE51F6" w:rsidRDefault="00A126F7" w:rsidP="00906BE6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25A02" w14:textId="3FB99251" w:rsidR="00A126F7" w:rsidRPr="00EE51F6" w:rsidRDefault="00DD4CE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603</w:t>
            </w:r>
            <w:r w:rsidR="007C0D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199</w:t>
            </w:r>
            <w:r w:rsidR="007C0D39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3B845" w14:textId="45B7F0D1" w:rsidR="00A126F7" w:rsidRPr="00EE51F6" w:rsidRDefault="00DD4CE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261</w:t>
            </w:r>
            <w:r w:rsidR="00A126F7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113</w:t>
            </w:r>
            <w:r w:rsidR="00A126F7"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DD4CE7">
              <w:rPr>
                <w:rFonts w:ascii="Browallia New" w:hAnsi="Browallia New" w:cs="Browallia New"/>
                <w:kern w:val="36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11C16" w14:textId="68C4BD66" w:rsidR="00A126F7" w:rsidRPr="00EE51F6" w:rsidRDefault="003D1050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F5CD8" w14:textId="77777777" w:rsidR="00A126F7" w:rsidRPr="00EE51F6" w:rsidRDefault="00A126F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EE51F6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bookmarkEnd w:id="32"/>
    </w:tbl>
    <w:p w14:paraId="3055783F" w14:textId="77777777" w:rsidR="00A126F7" w:rsidRPr="00EE51F6" w:rsidRDefault="00C37941" w:rsidP="00AE5A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CD1" w:rsidRPr="00EE51F6" w14:paraId="7928544C" w14:textId="77777777" w:rsidTr="00F6095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E39719" w14:textId="10F9BA1E" w:rsidR="00763CD1" w:rsidRPr="00EE51F6" w:rsidRDefault="00DD4CE7" w:rsidP="00F6095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3" w:name="_Hlk134214299"/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763CD1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3CD1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  <w:bookmarkEnd w:id="33"/>
    </w:tbl>
    <w:p w14:paraId="33DF573E" w14:textId="1A22BFD1" w:rsidR="006814A5" w:rsidRPr="00EE51F6" w:rsidRDefault="006814A5" w:rsidP="0078752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6DF13D" w14:textId="332D206C" w:rsidR="006814A5" w:rsidRPr="00EE51F6" w:rsidRDefault="006814A5" w:rsidP="006814A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DD4CE7" w:rsidRPr="00DD4CE7">
        <w:rPr>
          <w:rFonts w:ascii="Browallia New" w:hAnsi="Browallia New" w:cs="Browallia New"/>
          <w:sz w:val="26"/>
          <w:szCs w:val="26"/>
        </w:rPr>
        <w:t>4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DD4CE7" w:rsidRPr="00DD4CE7">
        <w:rPr>
          <w:rFonts w:ascii="Browallia New" w:hAnsi="Browallia New" w:cs="Browallia New"/>
          <w:sz w:val="26"/>
          <w:szCs w:val="26"/>
        </w:rPr>
        <w:t>7</w:t>
      </w:r>
      <w:r w:rsidRPr="00EE51F6">
        <w:rPr>
          <w:rFonts w:ascii="Browallia New" w:hAnsi="Browallia New" w:cs="Browallia New"/>
          <w:sz w:val="26"/>
          <w:szCs w:val="26"/>
        </w:rPr>
        <w:t>/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</w:t>
      </w:r>
      <w:r w:rsidR="00FB1E21" w:rsidRPr="00EE51F6">
        <w:rPr>
          <w:rFonts w:ascii="Browallia New" w:hAnsi="Browallia New" w:cs="Browallia New"/>
          <w:sz w:val="26"/>
          <w:szCs w:val="26"/>
          <w:cs/>
        </w:rPr>
        <w:t xml:space="preserve">จำหน่ายและโอนหุ้นสามัญของบริษัท </w:t>
      </w:r>
      <w:r w:rsidR="00EE51F6">
        <w:rPr>
          <w:rFonts w:ascii="Browallia New" w:hAnsi="Browallia New" w:cs="Browallia New"/>
          <w:sz w:val="26"/>
          <w:szCs w:val="26"/>
        </w:rPr>
        <w:br/>
      </w:r>
      <w:r w:rsidR="00FB1E21" w:rsidRPr="000537E0">
        <w:rPr>
          <w:rFonts w:ascii="Browallia New" w:hAnsi="Browallia New" w:cs="Browallia New"/>
          <w:spacing w:val="-4"/>
          <w:sz w:val="26"/>
          <w:szCs w:val="26"/>
          <w:cs/>
        </w:rPr>
        <w:t xml:space="preserve">เวฟ บีซีจี จำกัด จำนวน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1</w:t>
      </w:r>
      <w:r w:rsidR="00FB1E21" w:rsidRPr="000537E0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300</w:t>
      </w:r>
      <w:r w:rsidR="00FB1E21" w:rsidRPr="000537E0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000</w:t>
      </w:r>
      <w:r w:rsidR="00FB1E21" w:rsidRPr="000537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1E21" w:rsidRPr="000537E0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ที่มูลค่าตามบัญชี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62</w:t>
      </w:r>
      <w:r w:rsidR="00FB1E21" w:rsidRPr="000537E0">
        <w:rPr>
          <w:rFonts w:ascii="Browallia New" w:hAnsi="Browallia New" w:cs="Browallia New"/>
          <w:spacing w:val="-4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4</w:t>
      </w:r>
      <w:r w:rsidR="00FB1E21" w:rsidRPr="000537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1E21" w:rsidRPr="000537E0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เป็นจำนวนเงิน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81</w:t>
      </w:r>
      <w:r w:rsidR="00FB1E21" w:rsidRPr="000537E0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120</w:t>
      </w:r>
      <w:r w:rsidR="00FB1E21" w:rsidRPr="000537E0">
        <w:rPr>
          <w:rFonts w:ascii="Browallia New" w:hAnsi="Browallia New" w:cs="Browallia New"/>
          <w:spacing w:val="-4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000</w:t>
      </w:r>
      <w:r w:rsidR="00FB1E21" w:rsidRPr="000537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1E21" w:rsidRPr="000537E0">
        <w:rPr>
          <w:rFonts w:ascii="Browallia New" w:hAnsi="Browallia New" w:cs="Browallia New"/>
          <w:spacing w:val="-4"/>
          <w:sz w:val="26"/>
          <w:szCs w:val="26"/>
          <w:cs/>
        </w:rPr>
        <w:t>บาท ให้กับบริษัท บรุ๊คเคอร์ กรุ๊ป</w:t>
      </w:r>
      <w:r w:rsidR="00FB1E21" w:rsidRPr="00EE51F6">
        <w:rPr>
          <w:rFonts w:ascii="Browallia New" w:hAnsi="Browallia New" w:cs="Browallia New"/>
          <w:sz w:val="26"/>
          <w:szCs w:val="26"/>
          <w:cs/>
        </w:rPr>
        <w:t xml:space="preserve"> จำกัด (มหาชน) </w:t>
      </w:r>
      <w:r w:rsidR="00FB1E21" w:rsidRPr="00EE51F6">
        <w:rPr>
          <w:rFonts w:ascii="Browallia New" w:hAnsi="Browallia New" w:cs="Browallia New"/>
          <w:spacing w:val="-4"/>
          <w:sz w:val="26"/>
          <w:szCs w:val="26"/>
          <w:cs/>
        </w:rPr>
        <w:t>ซึ่งบริษัทได้รับชำระค่าหุ้นส่วนดังกล่าว</w:t>
      </w:r>
      <w:r w:rsidR="00D415E7" w:rsidRPr="00EE51F6">
        <w:rPr>
          <w:rFonts w:ascii="Browallia New" w:hAnsi="Browallia New" w:cs="Browallia New"/>
          <w:spacing w:val="-4"/>
          <w:sz w:val="26"/>
          <w:szCs w:val="26"/>
          <w:cs/>
        </w:rPr>
        <w:t>เต็มจำนวน</w:t>
      </w:r>
      <w:r w:rsidR="00FB1E21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19</w:t>
      </w:r>
      <w:r w:rsidR="00FB1E21" w:rsidRPr="00EE51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1E21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ตุลาคม พ.ศ.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FB1E21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โดยการจำหน่ายหุ้นสามัญดังกล่าวส่งผลให้สัดส่วนการถือหุ้นของบริษัทในบริษัทย่อย</w:t>
      </w:r>
      <w:r w:rsidR="00D415E7" w:rsidRPr="00EE51F6">
        <w:rPr>
          <w:rFonts w:ascii="Browallia New" w:hAnsi="Browallia New" w:cs="Browallia New"/>
          <w:spacing w:val="-4"/>
          <w:sz w:val="26"/>
          <w:szCs w:val="26"/>
          <w:cs/>
        </w:rPr>
        <w:t>ลดลง</w:t>
      </w:r>
      <w:r w:rsidR="00FB1E21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จากร้อยละ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100</w:t>
      </w:r>
      <w:r w:rsidR="00FB1E21" w:rsidRPr="00EE51F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 ร้อยละ </w:t>
      </w:r>
      <w:r w:rsidR="00DD4CE7" w:rsidRPr="00DD4CE7">
        <w:rPr>
          <w:rFonts w:ascii="Browallia New" w:hAnsi="Browallia New" w:cs="Browallia New"/>
          <w:spacing w:val="-4"/>
          <w:sz w:val="26"/>
          <w:szCs w:val="26"/>
        </w:rPr>
        <w:t>74</w:t>
      </w:r>
    </w:p>
    <w:p w14:paraId="1AE6F39A" w14:textId="291C1624" w:rsidR="00C334E6" w:rsidRPr="00EE51F6" w:rsidRDefault="00C334E6" w:rsidP="006814A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58A2996" w14:textId="6E28AD2E" w:rsidR="00C334E6" w:rsidRPr="00EE51F6" w:rsidRDefault="00C334E6" w:rsidP="006814A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E51F6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บริษัทได้รับชำระค่าหุ้นการใช้สิทธิของใบสำคัญแสดงสิทธิที่จะซื้อหุ้นสามัญของบริษัท เวฟ เอกซ์โพเนนเชียล จำกัด (มหาชน) ครั้งที่ </w:t>
      </w:r>
      <w:r w:rsidR="00DD4CE7" w:rsidRPr="00DD4CE7">
        <w:rPr>
          <w:rFonts w:ascii="Browallia New" w:hAnsi="Browallia New" w:cs="Browallia New"/>
          <w:sz w:val="26"/>
          <w:szCs w:val="26"/>
        </w:rPr>
        <w:t>2</w:t>
      </w:r>
      <w:r w:rsidRPr="00EE51F6">
        <w:rPr>
          <w:rFonts w:ascii="Browallia New" w:hAnsi="Browallia New" w:cs="Browallia New"/>
          <w:sz w:val="26"/>
          <w:szCs w:val="26"/>
        </w:rPr>
        <w:t xml:space="preserve"> (WAVE-W</w:t>
      </w:r>
      <w:r w:rsidR="00DD4CE7" w:rsidRPr="00DD4CE7">
        <w:rPr>
          <w:rFonts w:ascii="Browallia New" w:hAnsi="Browallia New" w:cs="Browallia New"/>
          <w:sz w:val="26"/>
          <w:szCs w:val="26"/>
        </w:rPr>
        <w:t>2</w:t>
      </w:r>
      <w:r w:rsidRPr="00EE51F6">
        <w:rPr>
          <w:rFonts w:ascii="Browallia New" w:hAnsi="Browallia New" w:cs="Browallia New"/>
          <w:sz w:val="26"/>
          <w:szCs w:val="26"/>
        </w:rPr>
        <w:t xml:space="preserve">)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D4CE7" w:rsidRPr="00DD4CE7">
        <w:rPr>
          <w:rFonts w:ascii="Browallia New" w:hAnsi="Browallia New" w:cs="Browallia New"/>
          <w:sz w:val="26"/>
          <w:szCs w:val="26"/>
        </w:rPr>
        <w:t>125</w:t>
      </w:r>
      <w:r w:rsidR="00153A6C"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334</w:t>
      </w:r>
      <w:r w:rsidR="00153A6C"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438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หน่วย ในอัตราการใช้สิทธิ </w:t>
      </w:r>
      <w:r w:rsidR="00DD4CE7" w:rsidRPr="00DD4CE7">
        <w:rPr>
          <w:rFonts w:ascii="Browallia New" w:hAnsi="Browallia New" w:cs="Browallia New"/>
          <w:sz w:val="26"/>
          <w:szCs w:val="26"/>
        </w:rPr>
        <w:t>1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หน่วยต่อ </w:t>
      </w:r>
      <w:r w:rsidR="00DD4CE7" w:rsidRPr="00DD4CE7">
        <w:rPr>
          <w:rFonts w:ascii="Browallia New" w:hAnsi="Browallia New" w:cs="Browallia New"/>
          <w:sz w:val="26"/>
          <w:szCs w:val="26"/>
        </w:rPr>
        <w:t>4</w:t>
      </w:r>
      <w:r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49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DD4CE7" w:rsidRPr="00DD4CE7">
        <w:rPr>
          <w:rFonts w:ascii="Browallia New" w:hAnsi="Browallia New" w:cs="Browallia New"/>
          <w:sz w:val="26"/>
          <w:szCs w:val="26"/>
        </w:rPr>
        <w:t>0</w:t>
      </w:r>
      <w:r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5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บาท ที่ราคาใช้สิทธิ </w:t>
      </w:r>
      <w:r w:rsidR="00DD4CE7" w:rsidRPr="00DD4CE7">
        <w:rPr>
          <w:rFonts w:ascii="Browallia New" w:hAnsi="Browallia New" w:cs="Browallia New"/>
          <w:sz w:val="26"/>
          <w:szCs w:val="26"/>
        </w:rPr>
        <w:t>0</w:t>
      </w:r>
      <w:r w:rsidRPr="00EE51F6">
        <w:rPr>
          <w:rFonts w:ascii="Browallia New" w:hAnsi="Browallia New" w:cs="Browallia New"/>
          <w:sz w:val="26"/>
          <w:szCs w:val="26"/>
        </w:rPr>
        <w:t>.</w:t>
      </w:r>
      <w:r w:rsidR="00DD4CE7" w:rsidRPr="00DD4CE7">
        <w:rPr>
          <w:rFonts w:ascii="Browallia New" w:hAnsi="Browallia New" w:cs="Browallia New"/>
          <w:sz w:val="26"/>
          <w:szCs w:val="26"/>
        </w:rPr>
        <w:t>156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บาทต่อหุ้น ทำให้จำนวนหุ้นสามัญที่ชำระเต็มมูลค่าแล้วมีจำนวน </w:t>
      </w:r>
      <w:r w:rsidR="00DD4CE7" w:rsidRPr="00DD4CE7">
        <w:rPr>
          <w:rFonts w:ascii="Browallia New" w:hAnsi="Browallia New" w:cs="Browallia New"/>
          <w:sz w:val="26"/>
          <w:szCs w:val="26"/>
        </w:rPr>
        <w:t>9</w:t>
      </w:r>
      <w:r w:rsidR="00153A6C"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212</w:t>
      </w:r>
      <w:r w:rsidR="00153A6C"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501</w:t>
      </w:r>
      <w:r w:rsidR="00153A6C"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782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หุ้น จากเดิมจำนวน </w:t>
      </w:r>
      <w:r w:rsidR="00DD4CE7" w:rsidRPr="00DD4CE7">
        <w:rPr>
          <w:rFonts w:ascii="Browallia New" w:hAnsi="Browallia New" w:cs="Browallia New"/>
          <w:sz w:val="26"/>
          <w:szCs w:val="26"/>
        </w:rPr>
        <w:t>8</w:t>
      </w:r>
      <w:r w:rsidR="00153A6C"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649</w:t>
      </w:r>
      <w:r w:rsidR="00153A6C"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750</w:t>
      </w:r>
      <w:r w:rsidR="00153A6C" w:rsidRPr="00EE51F6">
        <w:rPr>
          <w:rFonts w:ascii="Browallia New" w:hAnsi="Browallia New" w:cs="Browallia New"/>
          <w:sz w:val="26"/>
          <w:szCs w:val="26"/>
        </w:rPr>
        <w:t>,</w:t>
      </w:r>
      <w:r w:rsidR="00DD4CE7" w:rsidRPr="00DD4CE7">
        <w:rPr>
          <w:rFonts w:ascii="Browallia New" w:hAnsi="Browallia New" w:cs="Browallia New"/>
          <w:sz w:val="26"/>
          <w:szCs w:val="26"/>
        </w:rPr>
        <w:t>158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="008B5C9C" w:rsidRPr="00EE51F6">
        <w:rPr>
          <w:rFonts w:ascii="Browallia New" w:hAnsi="Browallia New" w:cs="Browallia New"/>
          <w:sz w:val="26"/>
          <w:szCs w:val="26"/>
        </w:rPr>
        <w:br/>
      </w:r>
      <w:r w:rsidR="00153A6C" w:rsidRPr="00EE51F6">
        <w:rPr>
          <w:rFonts w:ascii="Browallia New" w:hAnsi="Browallia New" w:cs="Browallia New"/>
          <w:sz w:val="26"/>
          <w:szCs w:val="26"/>
          <w:cs/>
        </w:rPr>
        <w:t xml:space="preserve">โดยบริษัทได้รับชำระค่าหุ้นดังกล่าวเต็มจำนวนเมื่อวันที่ </w:t>
      </w:r>
      <w:r w:rsidR="00DD4CE7" w:rsidRPr="00DD4CE7">
        <w:rPr>
          <w:rFonts w:ascii="Browallia New" w:hAnsi="Browallia New" w:cs="Browallia New"/>
          <w:sz w:val="26"/>
          <w:szCs w:val="26"/>
        </w:rPr>
        <w:t>25</w:t>
      </w:r>
      <w:r w:rsidR="00153A6C"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153A6C" w:rsidRPr="00EE51F6">
        <w:rPr>
          <w:rFonts w:ascii="Browallia New" w:hAnsi="Browallia New" w:cs="Browallia New"/>
          <w:sz w:val="26"/>
          <w:szCs w:val="26"/>
          <w:cs/>
        </w:rPr>
        <w:t>ตุลาคม พ</w:t>
      </w:r>
      <w:r w:rsidR="00153A6C" w:rsidRPr="00EE51F6">
        <w:rPr>
          <w:rFonts w:ascii="Browallia New" w:hAnsi="Browallia New" w:cs="Browallia New"/>
          <w:sz w:val="26"/>
          <w:szCs w:val="26"/>
        </w:rPr>
        <w:t>.</w:t>
      </w:r>
      <w:r w:rsidR="00153A6C" w:rsidRPr="00EE51F6">
        <w:rPr>
          <w:rFonts w:ascii="Browallia New" w:hAnsi="Browallia New" w:cs="Browallia New"/>
          <w:sz w:val="26"/>
          <w:szCs w:val="26"/>
          <w:cs/>
        </w:rPr>
        <w:t>ศ</w:t>
      </w:r>
      <w:r w:rsidR="00153A6C" w:rsidRPr="00EE51F6">
        <w:rPr>
          <w:rFonts w:ascii="Browallia New" w:hAnsi="Browallia New" w:cs="Browallia New"/>
          <w:sz w:val="26"/>
          <w:szCs w:val="26"/>
        </w:rPr>
        <w:t xml:space="preserve">.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  <w:r w:rsidR="00153A6C" w:rsidRPr="00EE51F6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EE51F6">
        <w:rPr>
          <w:rFonts w:ascii="Browallia New" w:hAnsi="Browallia New" w:cs="Browallia New"/>
          <w:sz w:val="26"/>
          <w:szCs w:val="26"/>
          <w:cs/>
        </w:rPr>
        <w:t>บริษัทได้จดทะเบียนการรับชำระค่าหุ้นดังกล่าว</w:t>
      </w:r>
      <w:r w:rsidR="008B5C9C" w:rsidRPr="00EE51F6">
        <w:rPr>
          <w:rFonts w:ascii="Browallia New" w:hAnsi="Browallia New" w:cs="Browallia New"/>
          <w:sz w:val="26"/>
          <w:szCs w:val="26"/>
        </w:rPr>
        <w:br/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กับกระทรวงพาณิชย์เมื่อวันที่ </w:t>
      </w:r>
      <w:r w:rsidR="00DD4CE7" w:rsidRPr="00DD4CE7">
        <w:rPr>
          <w:rFonts w:ascii="Browallia New" w:hAnsi="Browallia New" w:cs="Browallia New"/>
          <w:sz w:val="26"/>
          <w:szCs w:val="26"/>
        </w:rPr>
        <w:t>30</w:t>
      </w:r>
      <w:r w:rsidRPr="00EE51F6">
        <w:rPr>
          <w:rFonts w:ascii="Browallia New" w:hAnsi="Browallia New" w:cs="Browallia New"/>
          <w:sz w:val="26"/>
          <w:szCs w:val="26"/>
        </w:rPr>
        <w:t xml:space="preserve"> </w:t>
      </w:r>
      <w:r w:rsidR="007C1B0C" w:rsidRPr="00EE51F6">
        <w:rPr>
          <w:rFonts w:ascii="Browallia New" w:hAnsi="Browallia New" w:cs="Browallia New"/>
          <w:sz w:val="26"/>
          <w:szCs w:val="26"/>
          <w:cs/>
        </w:rPr>
        <w:t>ตุลาคม</w:t>
      </w:r>
      <w:r w:rsidRPr="00EE51F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D4CE7" w:rsidRPr="00DD4CE7">
        <w:rPr>
          <w:rFonts w:ascii="Browallia New" w:hAnsi="Browallia New" w:cs="Browallia New"/>
          <w:sz w:val="26"/>
          <w:szCs w:val="26"/>
        </w:rPr>
        <w:t>2566</w:t>
      </w:r>
    </w:p>
    <w:p w14:paraId="0784949D" w14:textId="77777777" w:rsidR="005F7F38" w:rsidRPr="00EE51F6" w:rsidRDefault="005F7F38" w:rsidP="005F7F3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5828" w:rsidRPr="00EE51F6" w14:paraId="37BCD056" w14:textId="77777777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16C628" w14:textId="23EDC1E7" w:rsidR="00475828" w:rsidRPr="00EE51F6" w:rsidRDefault="00DD4CE7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4" w:name="_Hlk102574102"/>
            <w:r w:rsidRPr="00DD4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475828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5828" w:rsidRPr="00EE51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34"/>
    </w:tbl>
    <w:p w14:paraId="61914AFB" w14:textId="77777777" w:rsidR="00475828" w:rsidRPr="00EE51F6" w:rsidRDefault="00475828" w:rsidP="008D45B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F673ED" w14:textId="1B8CB856" w:rsidR="00990F1B" w:rsidRPr="00EE51F6" w:rsidRDefault="00475828" w:rsidP="00976EF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คณะกรรมการบริษัทเมื่อวันที่</w:t>
      </w:r>
      <w:r w:rsidR="0060462D" w:rsidRPr="00EE51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10</w:t>
      </w:r>
      <w:r w:rsidR="00C22544" w:rsidRPr="00EE51F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415E7" w:rsidRPr="00EE51F6">
        <w:rPr>
          <w:rFonts w:ascii="Browallia New" w:hAnsi="Browallia New" w:cs="Browallia New"/>
          <w:spacing w:val="-6"/>
          <w:sz w:val="26"/>
          <w:szCs w:val="26"/>
          <w:cs/>
        </w:rPr>
        <w:t>พฤศจิกายน</w:t>
      </w:r>
      <w:r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06BC2" w:rsidRPr="00EE51F6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D4CE7" w:rsidRPr="00DD4CE7">
        <w:rPr>
          <w:rFonts w:ascii="Browallia New" w:hAnsi="Browallia New" w:cs="Browallia New"/>
          <w:spacing w:val="-6"/>
          <w:sz w:val="26"/>
          <w:szCs w:val="26"/>
        </w:rPr>
        <w:t>2566</w:t>
      </w:r>
    </w:p>
    <w:sectPr w:rsidR="00990F1B" w:rsidRPr="00EE51F6" w:rsidSect="0081744F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D9E39" w14:textId="77777777" w:rsidR="00C81B6F" w:rsidRDefault="00C81B6F">
      <w:r>
        <w:separator/>
      </w:r>
    </w:p>
  </w:endnote>
  <w:endnote w:type="continuationSeparator" w:id="0">
    <w:p w14:paraId="40E1678C" w14:textId="77777777" w:rsidR="00C81B6F" w:rsidRDefault="00C81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934E" w14:textId="0B17D1E9" w:rsidR="00D2404D" w:rsidRPr="009F7F30" w:rsidRDefault="00D2404D" w:rsidP="00DD4271">
    <w:pPr>
      <w:pStyle w:val="Footer"/>
      <w:pBdr>
        <w:top w:val="single" w:sz="8" w:space="1" w:color="auto"/>
      </w:pBdr>
      <w:tabs>
        <w:tab w:val="clear" w:pos="8306"/>
      </w:tabs>
      <w:ind w:right="10"/>
      <w:jc w:val="right"/>
      <w:rPr>
        <w:rFonts w:ascii="Browallia New" w:hAnsi="Browallia New" w:cs="Browallia New"/>
        <w:sz w:val="26"/>
        <w:szCs w:val="26"/>
        <w:lang w:val="en-GB"/>
      </w:rPr>
    </w:pP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F7F3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="008B5C9C" w:rsidRPr="008B5C9C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91D96" w14:textId="77777777" w:rsidR="00C81B6F" w:rsidRDefault="00C81B6F">
      <w:r>
        <w:separator/>
      </w:r>
    </w:p>
  </w:footnote>
  <w:footnote w:type="continuationSeparator" w:id="0">
    <w:p w14:paraId="1C77BC99" w14:textId="77777777" w:rsidR="00C81B6F" w:rsidRDefault="00C81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5194" w14:textId="5DC42023" w:rsidR="00D2404D" w:rsidRPr="007370B1" w:rsidRDefault="00D2404D" w:rsidP="00550AEC">
    <w:pPr>
      <w:pStyle w:val="Header"/>
      <w:tabs>
        <w:tab w:val="clear" w:pos="8306"/>
      </w:tabs>
      <w:jc w:val="left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7370B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บริษัท </w:t>
    </w:r>
    <w:r w:rsidRPr="007370B1">
      <w:rPr>
        <w:rFonts w:ascii="Browallia New" w:hAnsi="Browallia New" w:cs="Browallia New"/>
        <w:b/>
        <w:bCs/>
        <w:sz w:val="26"/>
        <w:szCs w:val="26"/>
        <w:cs/>
      </w:rPr>
      <w:t>เวฟ เอ</w:t>
    </w:r>
    <w:r w:rsidR="00AD53B2" w:rsidRPr="007370B1">
      <w:rPr>
        <w:rFonts w:ascii="Browallia New" w:hAnsi="Browallia New" w:cs="Browallia New" w:hint="cs"/>
        <w:b/>
        <w:bCs/>
        <w:sz w:val="26"/>
        <w:szCs w:val="26"/>
        <w:cs/>
      </w:rPr>
      <w:t>กซ์โพเนนเชียล</w:t>
    </w:r>
    <w:r w:rsidRPr="007370B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จำกัด (มหาชน)</w:t>
    </w:r>
  </w:p>
  <w:p w14:paraId="3C066BFD" w14:textId="77777777" w:rsidR="00D2404D" w:rsidRPr="007370B1" w:rsidRDefault="00D2404D" w:rsidP="00550AEC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7370B1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3D2D273" w14:textId="7AE88EA4" w:rsidR="00D2404D" w:rsidRPr="007370B1" w:rsidRDefault="00B9489A" w:rsidP="009A497C">
    <w:pPr>
      <w:pStyle w:val="Header"/>
      <w:pBdr>
        <w:bottom w:val="single" w:sz="8" w:space="1" w:color="auto"/>
      </w:pBdr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7370B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="008B5C9C" w:rsidRPr="008B5C9C">
      <w:rPr>
        <w:rFonts w:ascii="Browallia New" w:hAnsi="Browallia New" w:cs="Browallia New"/>
        <w:b/>
        <w:bCs/>
        <w:sz w:val="26"/>
        <w:szCs w:val="26"/>
      </w:rPr>
      <w:t>30</w:t>
    </w:r>
    <w:r w:rsidR="00853AC3" w:rsidRPr="00853AC3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853AC3" w:rsidRPr="00853AC3">
      <w:rPr>
        <w:rFonts w:ascii="Browallia New" w:hAnsi="Browallia New" w:cs="Browallia New"/>
        <w:b/>
        <w:bCs/>
        <w:sz w:val="26"/>
        <w:szCs w:val="26"/>
        <w:cs/>
      </w:rPr>
      <w:t>กันยายน</w:t>
    </w:r>
    <w:r w:rsidRPr="007370B1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D2404D" w:rsidRPr="007370B1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8B5C9C" w:rsidRPr="008B5C9C">
      <w:rPr>
        <w:rFonts w:ascii="Browallia New" w:hAnsi="Browallia New" w:cs="Browallia New"/>
        <w:b/>
        <w:bCs/>
        <w:sz w:val="26"/>
        <w:szCs w:val="26"/>
      </w:rPr>
      <w:t>256</w:t>
    </w:r>
    <w:r w:rsidR="008B5C9C" w:rsidRPr="008B5C9C">
      <w:rPr>
        <w:rFonts w:ascii="Browallia New" w:hAnsi="Browallia New" w:cs="Browallia New" w:hint="cs"/>
        <w:b/>
        <w:bCs/>
        <w:sz w:val="26"/>
        <w:szCs w:val="2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3C3"/>
    <w:multiLevelType w:val="hybridMultilevel"/>
    <w:tmpl w:val="EF2AD6B6"/>
    <w:lvl w:ilvl="0" w:tplc="D65868A4">
      <w:numFmt w:val="bullet"/>
      <w:lvlText w:val="•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DFF0F33"/>
    <w:multiLevelType w:val="multilevel"/>
    <w:tmpl w:val="70CA614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i w:val="0"/>
      </w:rPr>
    </w:lvl>
  </w:abstractNum>
  <w:abstractNum w:abstractNumId="3" w15:restartNumberingAfterBreak="0">
    <w:nsid w:val="12853B70"/>
    <w:multiLevelType w:val="hybridMultilevel"/>
    <w:tmpl w:val="24B22754"/>
    <w:lvl w:ilvl="0" w:tplc="25E044C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46B719C"/>
    <w:multiLevelType w:val="hybridMultilevel"/>
    <w:tmpl w:val="23A6E2EE"/>
    <w:lvl w:ilvl="0" w:tplc="AD7CF7C6">
      <w:start w:val="30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4559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A4341CB"/>
    <w:multiLevelType w:val="hybridMultilevel"/>
    <w:tmpl w:val="2640BD30"/>
    <w:lvl w:ilvl="0" w:tplc="F7E6B62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56EA1"/>
    <w:multiLevelType w:val="hybridMultilevel"/>
    <w:tmpl w:val="44F00A20"/>
    <w:lvl w:ilvl="0" w:tplc="32265A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000000"/>
        <w:sz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40D3434"/>
    <w:multiLevelType w:val="hybridMultilevel"/>
    <w:tmpl w:val="678491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D379E5"/>
    <w:multiLevelType w:val="hybridMultilevel"/>
    <w:tmpl w:val="9E98B6E4"/>
    <w:lvl w:ilvl="0" w:tplc="11A68696">
      <w:start w:val="19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F3593"/>
    <w:multiLevelType w:val="hybridMultilevel"/>
    <w:tmpl w:val="1D70B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4" w15:restartNumberingAfterBreak="0">
    <w:nsid w:val="26E37B16"/>
    <w:multiLevelType w:val="hybridMultilevel"/>
    <w:tmpl w:val="BF383C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82976"/>
    <w:multiLevelType w:val="hybridMultilevel"/>
    <w:tmpl w:val="E38CF8A4"/>
    <w:lvl w:ilvl="0" w:tplc="F4E81F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41483"/>
    <w:multiLevelType w:val="hybridMultilevel"/>
    <w:tmpl w:val="C97C39AA"/>
    <w:lvl w:ilvl="0" w:tplc="3CBE99E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9" w15:restartNumberingAfterBreak="0">
    <w:nsid w:val="3E212791"/>
    <w:multiLevelType w:val="hybridMultilevel"/>
    <w:tmpl w:val="93189AD6"/>
    <w:lvl w:ilvl="0" w:tplc="B27A8A96">
      <w:start w:val="1"/>
      <w:numFmt w:val="thaiLetters"/>
      <w:lvlText w:val="%1)"/>
      <w:lvlJc w:val="left"/>
      <w:rPr>
        <w:rFonts w:hint="default"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F107838"/>
    <w:multiLevelType w:val="hybridMultilevel"/>
    <w:tmpl w:val="88DCDE62"/>
    <w:lvl w:ilvl="0" w:tplc="F7E6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4046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4766" w:hanging="360"/>
      </w:pPr>
    </w:lvl>
    <w:lvl w:ilvl="2" w:tplc="0809001B" w:tentative="1">
      <w:start w:val="1"/>
      <w:numFmt w:val="lowerRoman"/>
      <w:lvlText w:val="%3."/>
      <w:lvlJc w:val="right"/>
      <w:pPr>
        <w:ind w:left="5486" w:hanging="180"/>
      </w:pPr>
    </w:lvl>
    <w:lvl w:ilvl="3" w:tplc="0809000F" w:tentative="1">
      <w:start w:val="1"/>
      <w:numFmt w:val="decimal"/>
      <w:lvlText w:val="%4."/>
      <w:lvlJc w:val="left"/>
      <w:pPr>
        <w:ind w:left="6206" w:hanging="360"/>
      </w:pPr>
    </w:lvl>
    <w:lvl w:ilvl="4" w:tplc="08090019" w:tentative="1">
      <w:start w:val="1"/>
      <w:numFmt w:val="lowerLetter"/>
      <w:lvlText w:val="%5."/>
      <w:lvlJc w:val="left"/>
      <w:pPr>
        <w:ind w:left="6926" w:hanging="360"/>
      </w:pPr>
    </w:lvl>
    <w:lvl w:ilvl="5" w:tplc="0809001B" w:tentative="1">
      <w:start w:val="1"/>
      <w:numFmt w:val="lowerRoman"/>
      <w:lvlText w:val="%6."/>
      <w:lvlJc w:val="right"/>
      <w:pPr>
        <w:ind w:left="7646" w:hanging="180"/>
      </w:pPr>
    </w:lvl>
    <w:lvl w:ilvl="6" w:tplc="0809000F" w:tentative="1">
      <w:start w:val="1"/>
      <w:numFmt w:val="decimal"/>
      <w:lvlText w:val="%7."/>
      <w:lvlJc w:val="left"/>
      <w:pPr>
        <w:ind w:left="8366" w:hanging="360"/>
      </w:pPr>
    </w:lvl>
    <w:lvl w:ilvl="7" w:tplc="08090019" w:tentative="1">
      <w:start w:val="1"/>
      <w:numFmt w:val="lowerLetter"/>
      <w:lvlText w:val="%8."/>
      <w:lvlJc w:val="left"/>
      <w:pPr>
        <w:ind w:left="9086" w:hanging="360"/>
      </w:pPr>
    </w:lvl>
    <w:lvl w:ilvl="8" w:tplc="08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2" w15:restartNumberingAfterBreak="0">
    <w:nsid w:val="46031D1D"/>
    <w:multiLevelType w:val="hybridMultilevel"/>
    <w:tmpl w:val="F1608FBE"/>
    <w:lvl w:ilvl="0" w:tplc="2EB684D8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3" w15:restartNumberingAfterBreak="0">
    <w:nsid w:val="481E60DA"/>
    <w:multiLevelType w:val="hybridMultilevel"/>
    <w:tmpl w:val="76D8C458"/>
    <w:lvl w:ilvl="0" w:tplc="DA1CFA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5" w15:restartNumberingAfterBreak="0">
    <w:nsid w:val="562767F8"/>
    <w:multiLevelType w:val="hybridMultilevel"/>
    <w:tmpl w:val="6A06FE2C"/>
    <w:lvl w:ilvl="0" w:tplc="841E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17872"/>
    <w:multiLevelType w:val="hybridMultilevel"/>
    <w:tmpl w:val="FA868F78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9AC60BD"/>
    <w:multiLevelType w:val="hybridMultilevel"/>
    <w:tmpl w:val="80DE2EA4"/>
    <w:lvl w:ilvl="0" w:tplc="B51CA0C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E0C4C"/>
    <w:multiLevelType w:val="hybridMultilevel"/>
    <w:tmpl w:val="6D7C9524"/>
    <w:lvl w:ilvl="0" w:tplc="E05E320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 w15:restartNumberingAfterBreak="0">
    <w:nsid w:val="5EB63F9C"/>
    <w:multiLevelType w:val="hybridMultilevel"/>
    <w:tmpl w:val="A8B00972"/>
    <w:lvl w:ilvl="0" w:tplc="8BF0F7CA">
      <w:start w:val="27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B68A0"/>
    <w:multiLevelType w:val="hybridMultilevel"/>
    <w:tmpl w:val="DEC26316"/>
    <w:lvl w:ilvl="0" w:tplc="BB6EE3F6">
      <w:start w:val="20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94367"/>
    <w:multiLevelType w:val="hybridMultilevel"/>
    <w:tmpl w:val="AD923A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5A74F1"/>
    <w:multiLevelType w:val="hybridMultilevel"/>
    <w:tmpl w:val="73224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B4D38"/>
    <w:multiLevelType w:val="hybridMultilevel"/>
    <w:tmpl w:val="0DBE82F2"/>
    <w:lvl w:ilvl="0" w:tplc="4B30DB3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751660A"/>
    <w:multiLevelType w:val="hybridMultilevel"/>
    <w:tmpl w:val="4348A01A"/>
    <w:lvl w:ilvl="0" w:tplc="71E4A7EA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E7A0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7" w15:restartNumberingAfterBreak="0">
    <w:nsid w:val="6A476745"/>
    <w:multiLevelType w:val="hybridMultilevel"/>
    <w:tmpl w:val="44303DD0"/>
    <w:lvl w:ilvl="0" w:tplc="D6225726">
      <w:start w:val="1"/>
      <w:numFmt w:val="thaiLetters"/>
      <w:lvlText w:val="(%1)"/>
      <w:lvlJc w:val="left"/>
      <w:pPr>
        <w:ind w:left="1440" w:hanging="90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EEB0C86"/>
    <w:multiLevelType w:val="hybridMultilevel"/>
    <w:tmpl w:val="90F45CC2"/>
    <w:lvl w:ilvl="0" w:tplc="4F4451F4">
      <w:numFmt w:val="bullet"/>
      <w:lvlText w:val="•"/>
      <w:lvlJc w:val="left"/>
      <w:pPr>
        <w:ind w:left="1170" w:hanging="45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05D66FE"/>
    <w:multiLevelType w:val="hybridMultilevel"/>
    <w:tmpl w:val="52FAA2E2"/>
    <w:lvl w:ilvl="0" w:tplc="51C207D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0" w15:restartNumberingAfterBreak="0">
    <w:nsid w:val="739D312D"/>
    <w:multiLevelType w:val="hybridMultilevel"/>
    <w:tmpl w:val="EDE627C2"/>
    <w:lvl w:ilvl="0" w:tplc="AC5230E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0C4A50"/>
    <w:multiLevelType w:val="hybridMultilevel"/>
    <w:tmpl w:val="9DB6DE98"/>
    <w:lvl w:ilvl="0" w:tplc="BF22FA58">
      <w:start w:val="15"/>
      <w:numFmt w:val="bullet"/>
      <w:lvlText w:val="﷐"/>
      <w:lvlJc w:val="left"/>
      <w:pPr>
        <w:ind w:left="1447" w:hanging="1087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B6ACA"/>
    <w:multiLevelType w:val="hybridMultilevel"/>
    <w:tmpl w:val="3C4A3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B25A59"/>
    <w:multiLevelType w:val="hybridMultilevel"/>
    <w:tmpl w:val="4C027476"/>
    <w:lvl w:ilvl="0" w:tplc="CDCA7EAE">
      <w:start w:val="2"/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3242179">
    <w:abstractNumId w:val="34"/>
  </w:num>
  <w:num w:numId="2" w16cid:durableId="981885746">
    <w:abstractNumId w:val="38"/>
  </w:num>
  <w:num w:numId="3" w16cid:durableId="876819235">
    <w:abstractNumId w:val="33"/>
  </w:num>
  <w:num w:numId="4" w16cid:durableId="1651792387">
    <w:abstractNumId w:val="12"/>
  </w:num>
  <w:num w:numId="5" w16cid:durableId="1575816397">
    <w:abstractNumId w:val="28"/>
  </w:num>
  <w:num w:numId="6" w16cid:durableId="232130526">
    <w:abstractNumId w:val="5"/>
  </w:num>
  <w:num w:numId="7" w16cid:durableId="1020551639">
    <w:abstractNumId w:val="23"/>
  </w:num>
  <w:num w:numId="8" w16cid:durableId="557210472">
    <w:abstractNumId w:val="13"/>
  </w:num>
  <w:num w:numId="9" w16cid:durableId="1397049151">
    <w:abstractNumId w:val="36"/>
  </w:num>
  <w:num w:numId="10" w16cid:durableId="1936553528">
    <w:abstractNumId w:val="24"/>
  </w:num>
  <w:num w:numId="11" w16cid:durableId="533689297">
    <w:abstractNumId w:val="3"/>
  </w:num>
  <w:num w:numId="12" w16cid:durableId="1907913873">
    <w:abstractNumId w:val="39"/>
  </w:num>
  <w:num w:numId="13" w16cid:durableId="1554853001">
    <w:abstractNumId w:val="10"/>
  </w:num>
  <w:num w:numId="14" w16cid:durableId="739443145">
    <w:abstractNumId w:val="18"/>
  </w:num>
  <w:num w:numId="15" w16cid:durableId="59670179">
    <w:abstractNumId w:val="1"/>
  </w:num>
  <w:num w:numId="16" w16cid:durableId="2029408212">
    <w:abstractNumId w:val="30"/>
  </w:num>
  <w:num w:numId="17" w16cid:durableId="9644677">
    <w:abstractNumId w:val="40"/>
  </w:num>
  <w:num w:numId="18" w16cid:durableId="1905527819">
    <w:abstractNumId w:val="8"/>
  </w:num>
  <w:num w:numId="19" w16cid:durableId="133182258">
    <w:abstractNumId w:val="22"/>
  </w:num>
  <w:num w:numId="20" w16cid:durableId="103113913">
    <w:abstractNumId w:val="16"/>
  </w:num>
  <w:num w:numId="21" w16cid:durableId="362369719">
    <w:abstractNumId w:val="7"/>
  </w:num>
  <w:num w:numId="22" w16cid:durableId="781218723">
    <w:abstractNumId w:val="29"/>
  </w:num>
  <w:num w:numId="23" w16cid:durableId="702940234">
    <w:abstractNumId w:val="21"/>
  </w:num>
  <w:num w:numId="24" w16cid:durableId="1936857642">
    <w:abstractNumId w:val="37"/>
  </w:num>
  <w:num w:numId="25" w16cid:durableId="413087462">
    <w:abstractNumId w:val="41"/>
  </w:num>
  <w:num w:numId="26" w16cid:durableId="1482695050">
    <w:abstractNumId w:val="17"/>
  </w:num>
  <w:num w:numId="27" w16cid:durableId="133453774">
    <w:abstractNumId w:val="4"/>
  </w:num>
  <w:num w:numId="28" w16cid:durableId="1914075086">
    <w:abstractNumId w:val="25"/>
  </w:num>
  <w:num w:numId="29" w16cid:durableId="1088769405">
    <w:abstractNumId w:val="0"/>
  </w:num>
  <w:num w:numId="30" w16cid:durableId="357588534">
    <w:abstractNumId w:val="20"/>
  </w:num>
  <w:num w:numId="31" w16cid:durableId="1383290204">
    <w:abstractNumId w:val="35"/>
  </w:num>
  <w:num w:numId="32" w16cid:durableId="1526597776">
    <w:abstractNumId w:val="15"/>
  </w:num>
  <w:num w:numId="33" w16cid:durableId="546067970">
    <w:abstractNumId w:val="2"/>
  </w:num>
  <w:num w:numId="34" w16cid:durableId="483666400">
    <w:abstractNumId w:val="11"/>
  </w:num>
  <w:num w:numId="35" w16cid:durableId="795416305">
    <w:abstractNumId w:val="14"/>
  </w:num>
  <w:num w:numId="36" w16cid:durableId="1770153736">
    <w:abstractNumId w:val="32"/>
  </w:num>
  <w:num w:numId="37" w16cid:durableId="85687459">
    <w:abstractNumId w:val="27"/>
  </w:num>
  <w:num w:numId="38" w16cid:durableId="728309087">
    <w:abstractNumId w:val="42"/>
  </w:num>
  <w:num w:numId="39" w16cid:durableId="1033772923">
    <w:abstractNumId w:val="31"/>
  </w:num>
  <w:num w:numId="40" w16cid:durableId="749935406">
    <w:abstractNumId w:val="26"/>
  </w:num>
  <w:num w:numId="41" w16cid:durableId="779686547">
    <w:abstractNumId w:val="19"/>
  </w:num>
  <w:num w:numId="42" w16cid:durableId="1008098849">
    <w:abstractNumId w:val="43"/>
  </w:num>
  <w:num w:numId="43" w16cid:durableId="2095391093">
    <w:abstractNumId w:val="9"/>
  </w:num>
  <w:num w:numId="44" w16cid:durableId="144672859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3D33"/>
    <w:rsid w:val="000006C3"/>
    <w:rsid w:val="000006C8"/>
    <w:rsid w:val="000008DA"/>
    <w:rsid w:val="00000C6F"/>
    <w:rsid w:val="0000109F"/>
    <w:rsid w:val="000012F6"/>
    <w:rsid w:val="00001364"/>
    <w:rsid w:val="00001473"/>
    <w:rsid w:val="00001E20"/>
    <w:rsid w:val="00001EA9"/>
    <w:rsid w:val="00002054"/>
    <w:rsid w:val="000026B6"/>
    <w:rsid w:val="00002A55"/>
    <w:rsid w:val="00002E70"/>
    <w:rsid w:val="00003237"/>
    <w:rsid w:val="0000465C"/>
    <w:rsid w:val="00004B6A"/>
    <w:rsid w:val="00004CFB"/>
    <w:rsid w:val="00005314"/>
    <w:rsid w:val="00006833"/>
    <w:rsid w:val="0000690D"/>
    <w:rsid w:val="0000697D"/>
    <w:rsid w:val="00007017"/>
    <w:rsid w:val="00007206"/>
    <w:rsid w:val="0000728B"/>
    <w:rsid w:val="000075C3"/>
    <w:rsid w:val="00007C78"/>
    <w:rsid w:val="00007CF0"/>
    <w:rsid w:val="00007E6D"/>
    <w:rsid w:val="000100B0"/>
    <w:rsid w:val="0001054F"/>
    <w:rsid w:val="00010564"/>
    <w:rsid w:val="00010690"/>
    <w:rsid w:val="00010895"/>
    <w:rsid w:val="000108EB"/>
    <w:rsid w:val="00010BF7"/>
    <w:rsid w:val="00011027"/>
    <w:rsid w:val="00011287"/>
    <w:rsid w:val="00011298"/>
    <w:rsid w:val="0001199D"/>
    <w:rsid w:val="00011AE8"/>
    <w:rsid w:val="00011BF1"/>
    <w:rsid w:val="00011EFE"/>
    <w:rsid w:val="000122CE"/>
    <w:rsid w:val="0001252D"/>
    <w:rsid w:val="00012C7C"/>
    <w:rsid w:val="00012EB4"/>
    <w:rsid w:val="00013211"/>
    <w:rsid w:val="000135C2"/>
    <w:rsid w:val="00014201"/>
    <w:rsid w:val="000148CB"/>
    <w:rsid w:val="00014BB1"/>
    <w:rsid w:val="00014D9E"/>
    <w:rsid w:val="00014F06"/>
    <w:rsid w:val="00014F15"/>
    <w:rsid w:val="00014FA6"/>
    <w:rsid w:val="0001555D"/>
    <w:rsid w:val="00015870"/>
    <w:rsid w:val="00015AD6"/>
    <w:rsid w:val="00015C54"/>
    <w:rsid w:val="00015DEC"/>
    <w:rsid w:val="00016010"/>
    <w:rsid w:val="000163BA"/>
    <w:rsid w:val="000166DA"/>
    <w:rsid w:val="000168AA"/>
    <w:rsid w:val="00016A24"/>
    <w:rsid w:val="00016B52"/>
    <w:rsid w:val="00016B73"/>
    <w:rsid w:val="00016C5C"/>
    <w:rsid w:val="00016D3A"/>
    <w:rsid w:val="00016E61"/>
    <w:rsid w:val="000171E4"/>
    <w:rsid w:val="0001725B"/>
    <w:rsid w:val="000172D2"/>
    <w:rsid w:val="00017633"/>
    <w:rsid w:val="00017654"/>
    <w:rsid w:val="000178B6"/>
    <w:rsid w:val="00017A43"/>
    <w:rsid w:val="0002071E"/>
    <w:rsid w:val="00020830"/>
    <w:rsid w:val="00020866"/>
    <w:rsid w:val="000208C4"/>
    <w:rsid w:val="0002153F"/>
    <w:rsid w:val="000217EE"/>
    <w:rsid w:val="000219AD"/>
    <w:rsid w:val="00021D16"/>
    <w:rsid w:val="00021D38"/>
    <w:rsid w:val="00022284"/>
    <w:rsid w:val="00023078"/>
    <w:rsid w:val="00023384"/>
    <w:rsid w:val="000234CD"/>
    <w:rsid w:val="0002353C"/>
    <w:rsid w:val="000235E8"/>
    <w:rsid w:val="0002389C"/>
    <w:rsid w:val="00023A39"/>
    <w:rsid w:val="00024065"/>
    <w:rsid w:val="0002424B"/>
    <w:rsid w:val="0002454D"/>
    <w:rsid w:val="00024706"/>
    <w:rsid w:val="000249B6"/>
    <w:rsid w:val="00024F8C"/>
    <w:rsid w:val="00025386"/>
    <w:rsid w:val="000258D0"/>
    <w:rsid w:val="00025B7D"/>
    <w:rsid w:val="00026187"/>
    <w:rsid w:val="000264E9"/>
    <w:rsid w:val="00027242"/>
    <w:rsid w:val="00027B20"/>
    <w:rsid w:val="00030D83"/>
    <w:rsid w:val="000311DC"/>
    <w:rsid w:val="000316EA"/>
    <w:rsid w:val="00031763"/>
    <w:rsid w:val="0003190E"/>
    <w:rsid w:val="00031957"/>
    <w:rsid w:val="000319F7"/>
    <w:rsid w:val="00031A42"/>
    <w:rsid w:val="00031A7A"/>
    <w:rsid w:val="00031B8B"/>
    <w:rsid w:val="00032223"/>
    <w:rsid w:val="000324CD"/>
    <w:rsid w:val="0003274C"/>
    <w:rsid w:val="0003275F"/>
    <w:rsid w:val="000327E8"/>
    <w:rsid w:val="000328EA"/>
    <w:rsid w:val="000329C6"/>
    <w:rsid w:val="00032D17"/>
    <w:rsid w:val="00032E0E"/>
    <w:rsid w:val="000342A7"/>
    <w:rsid w:val="00034A3D"/>
    <w:rsid w:val="000350C7"/>
    <w:rsid w:val="00035245"/>
    <w:rsid w:val="0003528F"/>
    <w:rsid w:val="00035402"/>
    <w:rsid w:val="000356F2"/>
    <w:rsid w:val="000358E2"/>
    <w:rsid w:val="00035AC9"/>
    <w:rsid w:val="0003612D"/>
    <w:rsid w:val="0003622E"/>
    <w:rsid w:val="0003663A"/>
    <w:rsid w:val="00036B85"/>
    <w:rsid w:val="00036BBF"/>
    <w:rsid w:val="00036E27"/>
    <w:rsid w:val="00037092"/>
    <w:rsid w:val="0003714E"/>
    <w:rsid w:val="000372F0"/>
    <w:rsid w:val="00037319"/>
    <w:rsid w:val="00037502"/>
    <w:rsid w:val="00037C28"/>
    <w:rsid w:val="00037EC2"/>
    <w:rsid w:val="000402F3"/>
    <w:rsid w:val="00040316"/>
    <w:rsid w:val="000408A1"/>
    <w:rsid w:val="00041308"/>
    <w:rsid w:val="000413A3"/>
    <w:rsid w:val="00041789"/>
    <w:rsid w:val="000417DE"/>
    <w:rsid w:val="000419C3"/>
    <w:rsid w:val="00042679"/>
    <w:rsid w:val="000426FE"/>
    <w:rsid w:val="00042794"/>
    <w:rsid w:val="00042926"/>
    <w:rsid w:val="00042D28"/>
    <w:rsid w:val="00043514"/>
    <w:rsid w:val="00043DFE"/>
    <w:rsid w:val="0004426C"/>
    <w:rsid w:val="000442D1"/>
    <w:rsid w:val="00044829"/>
    <w:rsid w:val="00044A5A"/>
    <w:rsid w:val="00044B09"/>
    <w:rsid w:val="00044BC0"/>
    <w:rsid w:val="00044D55"/>
    <w:rsid w:val="00044D9B"/>
    <w:rsid w:val="00044E6D"/>
    <w:rsid w:val="000456BE"/>
    <w:rsid w:val="000456F5"/>
    <w:rsid w:val="00045707"/>
    <w:rsid w:val="00045813"/>
    <w:rsid w:val="00045A18"/>
    <w:rsid w:val="00045D3B"/>
    <w:rsid w:val="00045E55"/>
    <w:rsid w:val="0004673B"/>
    <w:rsid w:val="00046A0B"/>
    <w:rsid w:val="00046B34"/>
    <w:rsid w:val="00046B81"/>
    <w:rsid w:val="00046E19"/>
    <w:rsid w:val="00047356"/>
    <w:rsid w:val="0004770D"/>
    <w:rsid w:val="00047720"/>
    <w:rsid w:val="000477A7"/>
    <w:rsid w:val="00047D41"/>
    <w:rsid w:val="00047D9E"/>
    <w:rsid w:val="000501C3"/>
    <w:rsid w:val="00050530"/>
    <w:rsid w:val="000505E9"/>
    <w:rsid w:val="000513B2"/>
    <w:rsid w:val="000513C4"/>
    <w:rsid w:val="000514D2"/>
    <w:rsid w:val="000516D7"/>
    <w:rsid w:val="00051A1F"/>
    <w:rsid w:val="0005209B"/>
    <w:rsid w:val="00052673"/>
    <w:rsid w:val="0005280A"/>
    <w:rsid w:val="000528A8"/>
    <w:rsid w:val="00052BB7"/>
    <w:rsid w:val="000533EF"/>
    <w:rsid w:val="0005361C"/>
    <w:rsid w:val="000537E0"/>
    <w:rsid w:val="00053DF0"/>
    <w:rsid w:val="000540E3"/>
    <w:rsid w:val="00054672"/>
    <w:rsid w:val="000550E2"/>
    <w:rsid w:val="00055298"/>
    <w:rsid w:val="00055488"/>
    <w:rsid w:val="00055864"/>
    <w:rsid w:val="00055A6C"/>
    <w:rsid w:val="00055DB6"/>
    <w:rsid w:val="00055E70"/>
    <w:rsid w:val="00055F59"/>
    <w:rsid w:val="00055F5F"/>
    <w:rsid w:val="00056344"/>
    <w:rsid w:val="000569D4"/>
    <w:rsid w:val="0005705A"/>
    <w:rsid w:val="0005755A"/>
    <w:rsid w:val="0005756A"/>
    <w:rsid w:val="000575AB"/>
    <w:rsid w:val="00057648"/>
    <w:rsid w:val="00057B79"/>
    <w:rsid w:val="00057EF6"/>
    <w:rsid w:val="000605A7"/>
    <w:rsid w:val="00060622"/>
    <w:rsid w:val="000608A5"/>
    <w:rsid w:val="00060962"/>
    <w:rsid w:val="00060996"/>
    <w:rsid w:val="00060CD2"/>
    <w:rsid w:val="00060E6A"/>
    <w:rsid w:val="00061151"/>
    <w:rsid w:val="000611D1"/>
    <w:rsid w:val="000616DB"/>
    <w:rsid w:val="00061808"/>
    <w:rsid w:val="00061C89"/>
    <w:rsid w:val="000621AA"/>
    <w:rsid w:val="00063466"/>
    <w:rsid w:val="00063931"/>
    <w:rsid w:val="00063E23"/>
    <w:rsid w:val="00063FB4"/>
    <w:rsid w:val="0006430D"/>
    <w:rsid w:val="00064331"/>
    <w:rsid w:val="00064893"/>
    <w:rsid w:val="00064C6E"/>
    <w:rsid w:val="00064FDE"/>
    <w:rsid w:val="00065411"/>
    <w:rsid w:val="0006576B"/>
    <w:rsid w:val="0006609A"/>
    <w:rsid w:val="0006627D"/>
    <w:rsid w:val="000664D5"/>
    <w:rsid w:val="00066700"/>
    <w:rsid w:val="00066D76"/>
    <w:rsid w:val="000678D3"/>
    <w:rsid w:val="00070117"/>
    <w:rsid w:val="00070861"/>
    <w:rsid w:val="00070985"/>
    <w:rsid w:val="000709BB"/>
    <w:rsid w:val="00070C23"/>
    <w:rsid w:val="00070E51"/>
    <w:rsid w:val="00070E6B"/>
    <w:rsid w:val="00071136"/>
    <w:rsid w:val="00071696"/>
    <w:rsid w:val="00071B81"/>
    <w:rsid w:val="00071FA2"/>
    <w:rsid w:val="00071FEF"/>
    <w:rsid w:val="0007201C"/>
    <w:rsid w:val="0007214D"/>
    <w:rsid w:val="000724BA"/>
    <w:rsid w:val="00072B39"/>
    <w:rsid w:val="00072CEF"/>
    <w:rsid w:val="000730D5"/>
    <w:rsid w:val="0007364D"/>
    <w:rsid w:val="000738D1"/>
    <w:rsid w:val="00073F28"/>
    <w:rsid w:val="000742B6"/>
    <w:rsid w:val="00074328"/>
    <w:rsid w:val="000744D4"/>
    <w:rsid w:val="00074B33"/>
    <w:rsid w:val="00074E12"/>
    <w:rsid w:val="00075258"/>
    <w:rsid w:val="00075B98"/>
    <w:rsid w:val="00075BEF"/>
    <w:rsid w:val="00075DDA"/>
    <w:rsid w:val="0007642F"/>
    <w:rsid w:val="0007656A"/>
    <w:rsid w:val="000765BF"/>
    <w:rsid w:val="00076A49"/>
    <w:rsid w:val="000770B3"/>
    <w:rsid w:val="000775E5"/>
    <w:rsid w:val="0007774B"/>
    <w:rsid w:val="00077E5D"/>
    <w:rsid w:val="0008003B"/>
    <w:rsid w:val="000800D5"/>
    <w:rsid w:val="000804F6"/>
    <w:rsid w:val="000808B9"/>
    <w:rsid w:val="00080B85"/>
    <w:rsid w:val="00080C8F"/>
    <w:rsid w:val="00080CF6"/>
    <w:rsid w:val="0008113F"/>
    <w:rsid w:val="000811CC"/>
    <w:rsid w:val="00081385"/>
    <w:rsid w:val="000818A4"/>
    <w:rsid w:val="00081A29"/>
    <w:rsid w:val="00081F03"/>
    <w:rsid w:val="00081FC7"/>
    <w:rsid w:val="000820C1"/>
    <w:rsid w:val="00082449"/>
    <w:rsid w:val="0008273A"/>
    <w:rsid w:val="0008342B"/>
    <w:rsid w:val="00083EA3"/>
    <w:rsid w:val="00084718"/>
    <w:rsid w:val="00084B4D"/>
    <w:rsid w:val="000850C6"/>
    <w:rsid w:val="00085383"/>
    <w:rsid w:val="000856A7"/>
    <w:rsid w:val="000856EE"/>
    <w:rsid w:val="0008570E"/>
    <w:rsid w:val="00085AE3"/>
    <w:rsid w:val="00085BDD"/>
    <w:rsid w:val="00085F4E"/>
    <w:rsid w:val="00085F56"/>
    <w:rsid w:val="0008605F"/>
    <w:rsid w:val="000864BE"/>
    <w:rsid w:val="00086591"/>
    <w:rsid w:val="000865D5"/>
    <w:rsid w:val="00086CBB"/>
    <w:rsid w:val="00086E1A"/>
    <w:rsid w:val="00086FDE"/>
    <w:rsid w:val="00087143"/>
    <w:rsid w:val="00087761"/>
    <w:rsid w:val="00087883"/>
    <w:rsid w:val="00087D0D"/>
    <w:rsid w:val="00087E56"/>
    <w:rsid w:val="00090168"/>
    <w:rsid w:val="0009065A"/>
    <w:rsid w:val="000909F8"/>
    <w:rsid w:val="00090FEF"/>
    <w:rsid w:val="00091007"/>
    <w:rsid w:val="000912A4"/>
    <w:rsid w:val="000913B8"/>
    <w:rsid w:val="00091721"/>
    <w:rsid w:val="0009196D"/>
    <w:rsid w:val="00091A6D"/>
    <w:rsid w:val="000921D8"/>
    <w:rsid w:val="00092393"/>
    <w:rsid w:val="00092A5C"/>
    <w:rsid w:val="00092D97"/>
    <w:rsid w:val="00093224"/>
    <w:rsid w:val="0009374D"/>
    <w:rsid w:val="0009376B"/>
    <w:rsid w:val="000937FF"/>
    <w:rsid w:val="00093A02"/>
    <w:rsid w:val="00093E25"/>
    <w:rsid w:val="00093E31"/>
    <w:rsid w:val="000947E4"/>
    <w:rsid w:val="000948D5"/>
    <w:rsid w:val="00094F37"/>
    <w:rsid w:val="000953E8"/>
    <w:rsid w:val="000956A2"/>
    <w:rsid w:val="00095701"/>
    <w:rsid w:val="0009574F"/>
    <w:rsid w:val="0009578F"/>
    <w:rsid w:val="00095ACE"/>
    <w:rsid w:val="00095DF6"/>
    <w:rsid w:val="00095E66"/>
    <w:rsid w:val="00095EBE"/>
    <w:rsid w:val="0009619D"/>
    <w:rsid w:val="00096232"/>
    <w:rsid w:val="00096F72"/>
    <w:rsid w:val="00096FD4"/>
    <w:rsid w:val="000970C4"/>
    <w:rsid w:val="000971DD"/>
    <w:rsid w:val="000971EB"/>
    <w:rsid w:val="000973EC"/>
    <w:rsid w:val="0009798C"/>
    <w:rsid w:val="00097BBE"/>
    <w:rsid w:val="00097C05"/>
    <w:rsid w:val="00097DD0"/>
    <w:rsid w:val="000A000B"/>
    <w:rsid w:val="000A073D"/>
    <w:rsid w:val="000A0FCD"/>
    <w:rsid w:val="000A10A3"/>
    <w:rsid w:val="000A19A9"/>
    <w:rsid w:val="000A1CF0"/>
    <w:rsid w:val="000A1D83"/>
    <w:rsid w:val="000A1F43"/>
    <w:rsid w:val="000A1FC7"/>
    <w:rsid w:val="000A2710"/>
    <w:rsid w:val="000A2728"/>
    <w:rsid w:val="000A2787"/>
    <w:rsid w:val="000A2C31"/>
    <w:rsid w:val="000A3077"/>
    <w:rsid w:val="000A34C0"/>
    <w:rsid w:val="000A366F"/>
    <w:rsid w:val="000A3717"/>
    <w:rsid w:val="000A3A56"/>
    <w:rsid w:val="000A3C49"/>
    <w:rsid w:val="000A3C8A"/>
    <w:rsid w:val="000A4431"/>
    <w:rsid w:val="000A4C23"/>
    <w:rsid w:val="000A4EC6"/>
    <w:rsid w:val="000A5C17"/>
    <w:rsid w:val="000A5C7F"/>
    <w:rsid w:val="000A5E56"/>
    <w:rsid w:val="000A6250"/>
    <w:rsid w:val="000A6355"/>
    <w:rsid w:val="000A65AC"/>
    <w:rsid w:val="000A6BB5"/>
    <w:rsid w:val="000A6FB5"/>
    <w:rsid w:val="000A7032"/>
    <w:rsid w:val="000A70B7"/>
    <w:rsid w:val="000A7483"/>
    <w:rsid w:val="000A75FA"/>
    <w:rsid w:val="000A78B4"/>
    <w:rsid w:val="000A7A29"/>
    <w:rsid w:val="000A7A5D"/>
    <w:rsid w:val="000A7BDF"/>
    <w:rsid w:val="000B0351"/>
    <w:rsid w:val="000B0455"/>
    <w:rsid w:val="000B0538"/>
    <w:rsid w:val="000B0B47"/>
    <w:rsid w:val="000B0D74"/>
    <w:rsid w:val="000B0FFF"/>
    <w:rsid w:val="000B1398"/>
    <w:rsid w:val="000B150A"/>
    <w:rsid w:val="000B1633"/>
    <w:rsid w:val="000B18A8"/>
    <w:rsid w:val="000B1D4B"/>
    <w:rsid w:val="000B1FD2"/>
    <w:rsid w:val="000B261D"/>
    <w:rsid w:val="000B2962"/>
    <w:rsid w:val="000B2A0E"/>
    <w:rsid w:val="000B30F5"/>
    <w:rsid w:val="000B3523"/>
    <w:rsid w:val="000B3A4B"/>
    <w:rsid w:val="000B3B55"/>
    <w:rsid w:val="000B3E67"/>
    <w:rsid w:val="000B4509"/>
    <w:rsid w:val="000B4848"/>
    <w:rsid w:val="000B4896"/>
    <w:rsid w:val="000B49CC"/>
    <w:rsid w:val="000B4C08"/>
    <w:rsid w:val="000B4D45"/>
    <w:rsid w:val="000B4D8C"/>
    <w:rsid w:val="000B50E7"/>
    <w:rsid w:val="000B512D"/>
    <w:rsid w:val="000B5EF6"/>
    <w:rsid w:val="000B6177"/>
    <w:rsid w:val="000B663D"/>
    <w:rsid w:val="000B66B8"/>
    <w:rsid w:val="000B67AD"/>
    <w:rsid w:val="000B6FBE"/>
    <w:rsid w:val="000B7394"/>
    <w:rsid w:val="000B7999"/>
    <w:rsid w:val="000B7A4C"/>
    <w:rsid w:val="000B7F8C"/>
    <w:rsid w:val="000C0079"/>
    <w:rsid w:val="000C019D"/>
    <w:rsid w:val="000C049F"/>
    <w:rsid w:val="000C0615"/>
    <w:rsid w:val="000C0C2E"/>
    <w:rsid w:val="000C0D62"/>
    <w:rsid w:val="000C0F5C"/>
    <w:rsid w:val="000C121B"/>
    <w:rsid w:val="000C158E"/>
    <w:rsid w:val="000C16CA"/>
    <w:rsid w:val="000C1770"/>
    <w:rsid w:val="000C1AD8"/>
    <w:rsid w:val="000C22C8"/>
    <w:rsid w:val="000C252A"/>
    <w:rsid w:val="000C2622"/>
    <w:rsid w:val="000C2691"/>
    <w:rsid w:val="000C2C6C"/>
    <w:rsid w:val="000C2C82"/>
    <w:rsid w:val="000C3195"/>
    <w:rsid w:val="000C32A0"/>
    <w:rsid w:val="000C3450"/>
    <w:rsid w:val="000C34F0"/>
    <w:rsid w:val="000C35F7"/>
    <w:rsid w:val="000C36F0"/>
    <w:rsid w:val="000C3DE1"/>
    <w:rsid w:val="000C4029"/>
    <w:rsid w:val="000C424B"/>
    <w:rsid w:val="000C47DA"/>
    <w:rsid w:val="000C486A"/>
    <w:rsid w:val="000C4D9E"/>
    <w:rsid w:val="000C4EA2"/>
    <w:rsid w:val="000C51F5"/>
    <w:rsid w:val="000C53C0"/>
    <w:rsid w:val="000C54A8"/>
    <w:rsid w:val="000C585E"/>
    <w:rsid w:val="000C5C1C"/>
    <w:rsid w:val="000C6A21"/>
    <w:rsid w:val="000C6C38"/>
    <w:rsid w:val="000C6D1E"/>
    <w:rsid w:val="000C6DD5"/>
    <w:rsid w:val="000C7232"/>
    <w:rsid w:val="000C783A"/>
    <w:rsid w:val="000C7AF6"/>
    <w:rsid w:val="000C7C6D"/>
    <w:rsid w:val="000D02F6"/>
    <w:rsid w:val="000D04D8"/>
    <w:rsid w:val="000D05E1"/>
    <w:rsid w:val="000D0853"/>
    <w:rsid w:val="000D0A42"/>
    <w:rsid w:val="000D1039"/>
    <w:rsid w:val="000D13BF"/>
    <w:rsid w:val="000D1497"/>
    <w:rsid w:val="000D1762"/>
    <w:rsid w:val="000D1A27"/>
    <w:rsid w:val="000D1ACF"/>
    <w:rsid w:val="000D1B21"/>
    <w:rsid w:val="000D1F79"/>
    <w:rsid w:val="000D262E"/>
    <w:rsid w:val="000D3318"/>
    <w:rsid w:val="000D3578"/>
    <w:rsid w:val="000D37E6"/>
    <w:rsid w:val="000D3AD1"/>
    <w:rsid w:val="000D3B50"/>
    <w:rsid w:val="000D3FEB"/>
    <w:rsid w:val="000D4081"/>
    <w:rsid w:val="000D4316"/>
    <w:rsid w:val="000D4492"/>
    <w:rsid w:val="000D45A5"/>
    <w:rsid w:val="000D46CC"/>
    <w:rsid w:val="000D53D9"/>
    <w:rsid w:val="000D5663"/>
    <w:rsid w:val="000D56B9"/>
    <w:rsid w:val="000D56BC"/>
    <w:rsid w:val="000D59C6"/>
    <w:rsid w:val="000D5AD5"/>
    <w:rsid w:val="000D5B10"/>
    <w:rsid w:val="000D5D45"/>
    <w:rsid w:val="000D6355"/>
    <w:rsid w:val="000D6489"/>
    <w:rsid w:val="000D6C67"/>
    <w:rsid w:val="000D6E4B"/>
    <w:rsid w:val="000D7A47"/>
    <w:rsid w:val="000D7AF7"/>
    <w:rsid w:val="000D7D03"/>
    <w:rsid w:val="000E051A"/>
    <w:rsid w:val="000E07F9"/>
    <w:rsid w:val="000E0A15"/>
    <w:rsid w:val="000E0AAA"/>
    <w:rsid w:val="000E10FF"/>
    <w:rsid w:val="000E11CF"/>
    <w:rsid w:val="000E1242"/>
    <w:rsid w:val="000E1368"/>
    <w:rsid w:val="000E1798"/>
    <w:rsid w:val="000E27C2"/>
    <w:rsid w:val="000E28D6"/>
    <w:rsid w:val="000E2B31"/>
    <w:rsid w:val="000E2BBE"/>
    <w:rsid w:val="000E2C87"/>
    <w:rsid w:val="000E2CC9"/>
    <w:rsid w:val="000E3AB9"/>
    <w:rsid w:val="000E3B73"/>
    <w:rsid w:val="000E3BB3"/>
    <w:rsid w:val="000E42AA"/>
    <w:rsid w:val="000E4A96"/>
    <w:rsid w:val="000E4BF3"/>
    <w:rsid w:val="000E4DF9"/>
    <w:rsid w:val="000E4F05"/>
    <w:rsid w:val="000E517F"/>
    <w:rsid w:val="000E521D"/>
    <w:rsid w:val="000E52B3"/>
    <w:rsid w:val="000E54F4"/>
    <w:rsid w:val="000E5DF7"/>
    <w:rsid w:val="000E6081"/>
    <w:rsid w:val="000E6192"/>
    <w:rsid w:val="000E6193"/>
    <w:rsid w:val="000E6426"/>
    <w:rsid w:val="000E6C68"/>
    <w:rsid w:val="000E6E1A"/>
    <w:rsid w:val="000E6F44"/>
    <w:rsid w:val="000E7064"/>
    <w:rsid w:val="000E719E"/>
    <w:rsid w:val="000E76F5"/>
    <w:rsid w:val="000E7944"/>
    <w:rsid w:val="000F00A0"/>
    <w:rsid w:val="000F06BD"/>
    <w:rsid w:val="000F107B"/>
    <w:rsid w:val="000F15F4"/>
    <w:rsid w:val="000F2183"/>
    <w:rsid w:val="000F2265"/>
    <w:rsid w:val="000F233B"/>
    <w:rsid w:val="000F265A"/>
    <w:rsid w:val="000F2AC7"/>
    <w:rsid w:val="000F340E"/>
    <w:rsid w:val="000F36F3"/>
    <w:rsid w:val="000F36F7"/>
    <w:rsid w:val="000F3A18"/>
    <w:rsid w:val="000F3BFB"/>
    <w:rsid w:val="000F3D22"/>
    <w:rsid w:val="000F4A33"/>
    <w:rsid w:val="000F52B6"/>
    <w:rsid w:val="000F573F"/>
    <w:rsid w:val="000F59CD"/>
    <w:rsid w:val="000F5A42"/>
    <w:rsid w:val="000F5C4F"/>
    <w:rsid w:val="000F5E32"/>
    <w:rsid w:val="000F63AF"/>
    <w:rsid w:val="000F6495"/>
    <w:rsid w:val="000F6629"/>
    <w:rsid w:val="000F673A"/>
    <w:rsid w:val="000F6A14"/>
    <w:rsid w:val="000F717F"/>
    <w:rsid w:val="000F71C9"/>
    <w:rsid w:val="000F73C6"/>
    <w:rsid w:val="000F7B7B"/>
    <w:rsid w:val="000F7C30"/>
    <w:rsid w:val="000F7E33"/>
    <w:rsid w:val="000F7FA8"/>
    <w:rsid w:val="0010035A"/>
    <w:rsid w:val="00100C54"/>
    <w:rsid w:val="00100D10"/>
    <w:rsid w:val="0010100B"/>
    <w:rsid w:val="001010DE"/>
    <w:rsid w:val="0010183B"/>
    <w:rsid w:val="0010183C"/>
    <w:rsid w:val="00101C45"/>
    <w:rsid w:val="00101C79"/>
    <w:rsid w:val="00102223"/>
    <w:rsid w:val="001022A9"/>
    <w:rsid w:val="001022AB"/>
    <w:rsid w:val="001024E1"/>
    <w:rsid w:val="001025A5"/>
    <w:rsid w:val="00102780"/>
    <w:rsid w:val="00102DC2"/>
    <w:rsid w:val="001032BA"/>
    <w:rsid w:val="001034F7"/>
    <w:rsid w:val="00103580"/>
    <w:rsid w:val="001036A7"/>
    <w:rsid w:val="00103D80"/>
    <w:rsid w:val="00103F98"/>
    <w:rsid w:val="001044E1"/>
    <w:rsid w:val="001050A1"/>
    <w:rsid w:val="001059EF"/>
    <w:rsid w:val="00106073"/>
    <w:rsid w:val="00106078"/>
    <w:rsid w:val="0010633D"/>
    <w:rsid w:val="001063A2"/>
    <w:rsid w:val="00106451"/>
    <w:rsid w:val="001065C5"/>
    <w:rsid w:val="00106603"/>
    <w:rsid w:val="00106682"/>
    <w:rsid w:val="00106816"/>
    <w:rsid w:val="00106957"/>
    <w:rsid w:val="00106EF7"/>
    <w:rsid w:val="00107D92"/>
    <w:rsid w:val="00107E5F"/>
    <w:rsid w:val="00107F95"/>
    <w:rsid w:val="00110019"/>
    <w:rsid w:val="00110358"/>
    <w:rsid w:val="0011072C"/>
    <w:rsid w:val="0011091D"/>
    <w:rsid w:val="00110B20"/>
    <w:rsid w:val="00110CCE"/>
    <w:rsid w:val="00110EFE"/>
    <w:rsid w:val="001112B4"/>
    <w:rsid w:val="001113D3"/>
    <w:rsid w:val="00111A06"/>
    <w:rsid w:val="00112002"/>
    <w:rsid w:val="00112053"/>
    <w:rsid w:val="0011235A"/>
    <w:rsid w:val="00112403"/>
    <w:rsid w:val="001126B8"/>
    <w:rsid w:val="00112765"/>
    <w:rsid w:val="0011277A"/>
    <w:rsid w:val="00112BD8"/>
    <w:rsid w:val="0011321F"/>
    <w:rsid w:val="001132F3"/>
    <w:rsid w:val="00113666"/>
    <w:rsid w:val="0011367C"/>
    <w:rsid w:val="00113CDB"/>
    <w:rsid w:val="00113D46"/>
    <w:rsid w:val="00113EB3"/>
    <w:rsid w:val="00114891"/>
    <w:rsid w:val="00114DD9"/>
    <w:rsid w:val="00115025"/>
    <w:rsid w:val="0011529F"/>
    <w:rsid w:val="00115492"/>
    <w:rsid w:val="001160AD"/>
    <w:rsid w:val="001161EB"/>
    <w:rsid w:val="00116480"/>
    <w:rsid w:val="00116573"/>
    <w:rsid w:val="001165CB"/>
    <w:rsid w:val="00116689"/>
    <w:rsid w:val="00117E36"/>
    <w:rsid w:val="0012059C"/>
    <w:rsid w:val="00120728"/>
    <w:rsid w:val="00120744"/>
    <w:rsid w:val="001209EA"/>
    <w:rsid w:val="00120A62"/>
    <w:rsid w:val="00121086"/>
    <w:rsid w:val="00121185"/>
    <w:rsid w:val="00121188"/>
    <w:rsid w:val="001213F1"/>
    <w:rsid w:val="001216D3"/>
    <w:rsid w:val="00122377"/>
    <w:rsid w:val="0012250A"/>
    <w:rsid w:val="00122777"/>
    <w:rsid w:val="00122805"/>
    <w:rsid w:val="001229D7"/>
    <w:rsid w:val="001230ED"/>
    <w:rsid w:val="00123565"/>
    <w:rsid w:val="00123855"/>
    <w:rsid w:val="00123B4B"/>
    <w:rsid w:val="00123B9B"/>
    <w:rsid w:val="00124082"/>
    <w:rsid w:val="001242C7"/>
    <w:rsid w:val="00124339"/>
    <w:rsid w:val="00124559"/>
    <w:rsid w:val="001246F8"/>
    <w:rsid w:val="001249A7"/>
    <w:rsid w:val="00124C14"/>
    <w:rsid w:val="00124F0C"/>
    <w:rsid w:val="00124F9A"/>
    <w:rsid w:val="001250EE"/>
    <w:rsid w:val="00125265"/>
    <w:rsid w:val="00125375"/>
    <w:rsid w:val="001254D6"/>
    <w:rsid w:val="001259BE"/>
    <w:rsid w:val="00125C69"/>
    <w:rsid w:val="00125D6B"/>
    <w:rsid w:val="00125D71"/>
    <w:rsid w:val="001265ED"/>
    <w:rsid w:val="00126651"/>
    <w:rsid w:val="001267A6"/>
    <w:rsid w:val="001269FF"/>
    <w:rsid w:val="00126C53"/>
    <w:rsid w:val="00126FFA"/>
    <w:rsid w:val="00127620"/>
    <w:rsid w:val="00127712"/>
    <w:rsid w:val="0012776C"/>
    <w:rsid w:val="0012793E"/>
    <w:rsid w:val="001303CC"/>
    <w:rsid w:val="0013048A"/>
    <w:rsid w:val="0013065A"/>
    <w:rsid w:val="00130B99"/>
    <w:rsid w:val="00130B9F"/>
    <w:rsid w:val="0013101E"/>
    <w:rsid w:val="00131414"/>
    <w:rsid w:val="00131451"/>
    <w:rsid w:val="001316C3"/>
    <w:rsid w:val="00131A6C"/>
    <w:rsid w:val="00132021"/>
    <w:rsid w:val="001326AA"/>
    <w:rsid w:val="00132BE6"/>
    <w:rsid w:val="0013305F"/>
    <w:rsid w:val="00133467"/>
    <w:rsid w:val="001335C2"/>
    <w:rsid w:val="001339C9"/>
    <w:rsid w:val="00133A99"/>
    <w:rsid w:val="00133BD0"/>
    <w:rsid w:val="001346AC"/>
    <w:rsid w:val="00134C50"/>
    <w:rsid w:val="00134CB9"/>
    <w:rsid w:val="00134CBD"/>
    <w:rsid w:val="0013548D"/>
    <w:rsid w:val="00135D6E"/>
    <w:rsid w:val="00135E40"/>
    <w:rsid w:val="0013601F"/>
    <w:rsid w:val="001360B0"/>
    <w:rsid w:val="0013625C"/>
    <w:rsid w:val="001363BE"/>
    <w:rsid w:val="0013666A"/>
    <w:rsid w:val="0013672A"/>
    <w:rsid w:val="00136E29"/>
    <w:rsid w:val="001371F1"/>
    <w:rsid w:val="001375AB"/>
    <w:rsid w:val="00137D04"/>
    <w:rsid w:val="00140458"/>
    <w:rsid w:val="00140B5B"/>
    <w:rsid w:val="00140FC4"/>
    <w:rsid w:val="001413E1"/>
    <w:rsid w:val="00141A3F"/>
    <w:rsid w:val="00141C1E"/>
    <w:rsid w:val="0014224A"/>
    <w:rsid w:val="00142303"/>
    <w:rsid w:val="001426C8"/>
    <w:rsid w:val="00142972"/>
    <w:rsid w:val="00142B2D"/>
    <w:rsid w:val="00142B9C"/>
    <w:rsid w:val="00142FB3"/>
    <w:rsid w:val="001434CA"/>
    <w:rsid w:val="0014360B"/>
    <w:rsid w:val="001437D8"/>
    <w:rsid w:val="00143B47"/>
    <w:rsid w:val="0014415F"/>
    <w:rsid w:val="001446E7"/>
    <w:rsid w:val="00144B07"/>
    <w:rsid w:val="00144BD5"/>
    <w:rsid w:val="00145152"/>
    <w:rsid w:val="00145246"/>
    <w:rsid w:val="001453A5"/>
    <w:rsid w:val="00145799"/>
    <w:rsid w:val="001459E6"/>
    <w:rsid w:val="00145A5E"/>
    <w:rsid w:val="00145C8E"/>
    <w:rsid w:val="00146750"/>
    <w:rsid w:val="001467DB"/>
    <w:rsid w:val="0014686D"/>
    <w:rsid w:val="001469B0"/>
    <w:rsid w:val="00146EAA"/>
    <w:rsid w:val="00147102"/>
    <w:rsid w:val="001474E2"/>
    <w:rsid w:val="00147526"/>
    <w:rsid w:val="0014779D"/>
    <w:rsid w:val="00147A7C"/>
    <w:rsid w:val="001503E8"/>
    <w:rsid w:val="00150576"/>
    <w:rsid w:val="0015089B"/>
    <w:rsid w:val="00150A34"/>
    <w:rsid w:val="00150AED"/>
    <w:rsid w:val="0015108B"/>
    <w:rsid w:val="0015146F"/>
    <w:rsid w:val="00151ECD"/>
    <w:rsid w:val="0015233B"/>
    <w:rsid w:val="001524FF"/>
    <w:rsid w:val="001525D8"/>
    <w:rsid w:val="00152BAB"/>
    <w:rsid w:val="00153892"/>
    <w:rsid w:val="00153A6A"/>
    <w:rsid w:val="00153A6C"/>
    <w:rsid w:val="00153B65"/>
    <w:rsid w:val="001543EA"/>
    <w:rsid w:val="0015486F"/>
    <w:rsid w:val="00154B3E"/>
    <w:rsid w:val="00154B61"/>
    <w:rsid w:val="00154FC5"/>
    <w:rsid w:val="00155A19"/>
    <w:rsid w:val="001560C8"/>
    <w:rsid w:val="00156273"/>
    <w:rsid w:val="001564B1"/>
    <w:rsid w:val="00156B76"/>
    <w:rsid w:val="00157123"/>
    <w:rsid w:val="00157273"/>
    <w:rsid w:val="00157479"/>
    <w:rsid w:val="00157598"/>
    <w:rsid w:val="00157BAB"/>
    <w:rsid w:val="00160203"/>
    <w:rsid w:val="00160AB7"/>
    <w:rsid w:val="00160D35"/>
    <w:rsid w:val="00160F4C"/>
    <w:rsid w:val="00161ACC"/>
    <w:rsid w:val="00162128"/>
    <w:rsid w:val="0016214B"/>
    <w:rsid w:val="001625E7"/>
    <w:rsid w:val="00162DDF"/>
    <w:rsid w:val="0016319E"/>
    <w:rsid w:val="00163764"/>
    <w:rsid w:val="0016381E"/>
    <w:rsid w:val="00163ABC"/>
    <w:rsid w:val="00163AEC"/>
    <w:rsid w:val="00164464"/>
    <w:rsid w:val="00164598"/>
    <w:rsid w:val="00164AF8"/>
    <w:rsid w:val="0016516C"/>
    <w:rsid w:val="00165603"/>
    <w:rsid w:val="00165699"/>
    <w:rsid w:val="001656D0"/>
    <w:rsid w:val="00165750"/>
    <w:rsid w:val="001657F6"/>
    <w:rsid w:val="00165954"/>
    <w:rsid w:val="0016618D"/>
    <w:rsid w:val="001662F6"/>
    <w:rsid w:val="001667AD"/>
    <w:rsid w:val="00166937"/>
    <w:rsid w:val="00166D3E"/>
    <w:rsid w:val="001677D4"/>
    <w:rsid w:val="001679B3"/>
    <w:rsid w:val="00167B31"/>
    <w:rsid w:val="0017006E"/>
    <w:rsid w:val="001709A2"/>
    <w:rsid w:val="00170A12"/>
    <w:rsid w:val="00170CCC"/>
    <w:rsid w:val="00170FCC"/>
    <w:rsid w:val="00171166"/>
    <w:rsid w:val="001713AA"/>
    <w:rsid w:val="00171410"/>
    <w:rsid w:val="00171B44"/>
    <w:rsid w:val="00171CAC"/>
    <w:rsid w:val="00171F31"/>
    <w:rsid w:val="0017278B"/>
    <w:rsid w:val="00172BA4"/>
    <w:rsid w:val="00172C97"/>
    <w:rsid w:val="00172DF1"/>
    <w:rsid w:val="00173253"/>
    <w:rsid w:val="0017356C"/>
    <w:rsid w:val="001736BF"/>
    <w:rsid w:val="0017396C"/>
    <w:rsid w:val="00173AB1"/>
    <w:rsid w:val="00173C27"/>
    <w:rsid w:val="00173DE6"/>
    <w:rsid w:val="00173E8D"/>
    <w:rsid w:val="00174016"/>
    <w:rsid w:val="001741FB"/>
    <w:rsid w:val="00174BB2"/>
    <w:rsid w:val="00174D5A"/>
    <w:rsid w:val="00174DE5"/>
    <w:rsid w:val="001750DE"/>
    <w:rsid w:val="00175267"/>
    <w:rsid w:val="0017527B"/>
    <w:rsid w:val="001753EF"/>
    <w:rsid w:val="0017567F"/>
    <w:rsid w:val="0017593D"/>
    <w:rsid w:val="00175F54"/>
    <w:rsid w:val="00176103"/>
    <w:rsid w:val="00176375"/>
    <w:rsid w:val="0017653B"/>
    <w:rsid w:val="00176890"/>
    <w:rsid w:val="00176990"/>
    <w:rsid w:val="001769C5"/>
    <w:rsid w:val="00176C21"/>
    <w:rsid w:val="00176CCE"/>
    <w:rsid w:val="00176DB4"/>
    <w:rsid w:val="00177142"/>
    <w:rsid w:val="00177463"/>
    <w:rsid w:val="00177A96"/>
    <w:rsid w:val="00177DD9"/>
    <w:rsid w:val="00177F81"/>
    <w:rsid w:val="00180152"/>
    <w:rsid w:val="0018044F"/>
    <w:rsid w:val="001804C4"/>
    <w:rsid w:val="00180CEF"/>
    <w:rsid w:val="00180D38"/>
    <w:rsid w:val="00180EC6"/>
    <w:rsid w:val="00181141"/>
    <w:rsid w:val="001814E7"/>
    <w:rsid w:val="00181E19"/>
    <w:rsid w:val="00181EEF"/>
    <w:rsid w:val="001820B2"/>
    <w:rsid w:val="00182150"/>
    <w:rsid w:val="001821EA"/>
    <w:rsid w:val="00182571"/>
    <w:rsid w:val="001826E7"/>
    <w:rsid w:val="001827EC"/>
    <w:rsid w:val="00182C01"/>
    <w:rsid w:val="00182EBE"/>
    <w:rsid w:val="00182FD8"/>
    <w:rsid w:val="00183198"/>
    <w:rsid w:val="0018325C"/>
    <w:rsid w:val="00183315"/>
    <w:rsid w:val="0018333F"/>
    <w:rsid w:val="0018350A"/>
    <w:rsid w:val="001836B5"/>
    <w:rsid w:val="0018445F"/>
    <w:rsid w:val="0018480C"/>
    <w:rsid w:val="0018481E"/>
    <w:rsid w:val="001848F2"/>
    <w:rsid w:val="00185448"/>
    <w:rsid w:val="00185620"/>
    <w:rsid w:val="001858A1"/>
    <w:rsid w:val="00185C25"/>
    <w:rsid w:val="00185C30"/>
    <w:rsid w:val="00186CBE"/>
    <w:rsid w:val="00187146"/>
    <w:rsid w:val="001872B9"/>
    <w:rsid w:val="001875DD"/>
    <w:rsid w:val="001875FD"/>
    <w:rsid w:val="001879E7"/>
    <w:rsid w:val="001879EC"/>
    <w:rsid w:val="00187F3B"/>
    <w:rsid w:val="0019000D"/>
    <w:rsid w:val="001900E2"/>
    <w:rsid w:val="001903E6"/>
    <w:rsid w:val="0019046D"/>
    <w:rsid w:val="001907ED"/>
    <w:rsid w:val="00190A34"/>
    <w:rsid w:val="00190FA3"/>
    <w:rsid w:val="0019101B"/>
    <w:rsid w:val="00191196"/>
    <w:rsid w:val="00191F66"/>
    <w:rsid w:val="0019234D"/>
    <w:rsid w:val="00192D10"/>
    <w:rsid w:val="00192EEC"/>
    <w:rsid w:val="0019305D"/>
    <w:rsid w:val="001930AD"/>
    <w:rsid w:val="00193377"/>
    <w:rsid w:val="001941B2"/>
    <w:rsid w:val="001947A2"/>
    <w:rsid w:val="00194909"/>
    <w:rsid w:val="001954F3"/>
    <w:rsid w:val="0019565A"/>
    <w:rsid w:val="001957E9"/>
    <w:rsid w:val="00195817"/>
    <w:rsid w:val="00195F25"/>
    <w:rsid w:val="0019671F"/>
    <w:rsid w:val="0019679D"/>
    <w:rsid w:val="001968D8"/>
    <w:rsid w:val="00196FB1"/>
    <w:rsid w:val="00197127"/>
    <w:rsid w:val="00197BDC"/>
    <w:rsid w:val="00197CCA"/>
    <w:rsid w:val="00197F6B"/>
    <w:rsid w:val="001A0284"/>
    <w:rsid w:val="001A164E"/>
    <w:rsid w:val="001A1663"/>
    <w:rsid w:val="001A182D"/>
    <w:rsid w:val="001A1A10"/>
    <w:rsid w:val="001A1AE4"/>
    <w:rsid w:val="001A1B69"/>
    <w:rsid w:val="001A2196"/>
    <w:rsid w:val="001A2622"/>
    <w:rsid w:val="001A26D1"/>
    <w:rsid w:val="001A304C"/>
    <w:rsid w:val="001A3727"/>
    <w:rsid w:val="001A3804"/>
    <w:rsid w:val="001A384E"/>
    <w:rsid w:val="001A39F9"/>
    <w:rsid w:val="001A3F92"/>
    <w:rsid w:val="001A43D8"/>
    <w:rsid w:val="001A47D6"/>
    <w:rsid w:val="001A48AB"/>
    <w:rsid w:val="001A48F7"/>
    <w:rsid w:val="001A4A63"/>
    <w:rsid w:val="001A4DEA"/>
    <w:rsid w:val="001A5383"/>
    <w:rsid w:val="001A5406"/>
    <w:rsid w:val="001A5FE1"/>
    <w:rsid w:val="001A5FFA"/>
    <w:rsid w:val="001A6A46"/>
    <w:rsid w:val="001A6A7B"/>
    <w:rsid w:val="001A6BC3"/>
    <w:rsid w:val="001A6CBE"/>
    <w:rsid w:val="001A7113"/>
    <w:rsid w:val="001A7264"/>
    <w:rsid w:val="001A75DD"/>
    <w:rsid w:val="001A7B87"/>
    <w:rsid w:val="001B0541"/>
    <w:rsid w:val="001B0826"/>
    <w:rsid w:val="001B09BE"/>
    <w:rsid w:val="001B09CA"/>
    <w:rsid w:val="001B140E"/>
    <w:rsid w:val="001B15F6"/>
    <w:rsid w:val="001B195D"/>
    <w:rsid w:val="001B1999"/>
    <w:rsid w:val="001B20C3"/>
    <w:rsid w:val="001B20DF"/>
    <w:rsid w:val="001B24BC"/>
    <w:rsid w:val="001B2587"/>
    <w:rsid w:val="001B2D78"/>
    <w:rsid w:val="001B3339"/>
    <w:rsid w:val="001B35C6"/>
    <w:rsid w:val="001B36A2"/>
    <w:rsid w:val="001B3961"/>
    <w:rsid w:val="001B3BED"/>
    <w:rsid w:val="001B3CD5"/>
    <w:rsid w:val="001B4096"/>
    <w:rsid w:val="001B40F1"/>
    <w:rsid w:val="001B4934"/>
    <w:rsid w:val="001B4DD8"/>
    <w:rsid w:val="001B5526"/>
    <w:rsid w:val="001B5698"/>
    <w:rsid w:val="001B5BAF"/>
    <w:rsid w:val="001B5BE6"/>
    <w:rsid w:val="001B6182"/>
    <w:rsid w:val="001B62B0"/>
    <w:rsid w:val="001B6391"/>
    <w:rsid w:val="001B647E"/>
    <w:rsid w:val="001B6DC1"/>
    <w:rsid w:val="001B6F2B"/>
    <w:rsid w:val="001B7064"/>
    <w:rsid w:val="001B7221"/>
    <w:rsid w:val="001B7708"/>
    <w:rsid w:val="001B7BA8"/>
    <w:rsid w:val="001B7D11"/>
    <w:rsid w:val="001B7D65"/>
    <w:rsid w:val="001C05E0"/>
    <w:rsid w:val="001C0B9D"/>
    <w:rsid w:val="001C0D43"/>
    <w:rsid w:val="001C0DE2"/>
    <w:rsid w:val="001C0E9C"/>
    <w:rsid w:val="001C0F32"/>
    <w:rsid w:val="001C12D3"/>
    <w:rsid w:val="001C1B79"/>
    <w:rsid w:val="001C1C62"/>
    <w:rsid w:val="001C1CD0"/>
    <w:rsid w:val="001C2A28"/>
    <w:rsid w:val="001C3141"/>
    <w:rsid w:val="001C341C"/>
    <w:rsid w:val="001C38C4"/>
    <w:rsid w:val="001C3B24"/>
    <w:rsid w:val="001C3F16"/>
    <w:rsid w:val="001C42A0"/>
    <w:rsid w:val="001C4391"/>
    <w:rsid w:val="001C45FA"/>
    <w:rsid w:val="001C4A2D"/>
    <w:rsid w:val="001C55BA"/>
    <w:rsid w:val="001C5A06"/>
    <w:rsid w:val="001C6529"/>
    <w:rsid w:val="001C6C9C"/>
    <w:rsid w:val="001C732B"/>
    <w:rsid w:val="001C75BD"/>
    <w:rsid w:val="001C7AB4"/>
    <w:rsid w:val="001D035C"/>
    <w:rsid w:val="001D0B9A"/>
    <w:rsid w:val="001D0FE7"/>
    <w:rsid w:val="001D1DF2"/>
    <w:rsid w:val="001D2298"/>
    <w:rsid w:val="001D26D0"/>
    <w:rsid w:val="001D27A5"/>
    <w:rsid w:val="001D2E35"/>
    <w:rsid w:val="001D34D3"/>
    <w:rsid w:val="001D35B3"/>
    <w:rsid w:val="001D38AA"/>
    <w:rsid w:val="001D38DE"/>
    <w:rsid w:val="001D4A99"/>
    <w:rsid w:val="001D4EDA"/>
    <w:rsid w:val="001D51E8"/>
    <w:rsid w:val="001D6285"/>
    <w:rsid w:val="001D658C"/>
    <w:rsid w:val="001D66E5"/>
    <w:rsid w:val="001D6E52"/>
    <w:rsid w:val="001D7168"/>
    <w:rsid w:val="001D732E"/>
    <w:rsid w:val="001D778F"/>
    <w:rsid w:val="001D7DE9"/>
    <w:rsid w:val="001E045C"/>
    <w:rsid w:val="001E0901"/>
    <w:rsid w:val="001E0D93"/>
    <w:rsid w:val="001E10A1"/>
    <w:rsid w:val="001E110B"/>
    <w:rsid w:val="001E11EA"/>
    <w:rsid w:val="001E191F"/>
    <w:rsid w:val="001E1C61"/>
    <w:rsid w:val="001E2452"/>
    <w:rsid w:val="001E2485"/>
    <w:rsid w:val="001E27FD"/>
    <w:rsid w:val="001E2D4F"/>
    <w:rsid w:val="001E316B"/>
    <w:rsid w:val="001E35A4"/>
    <w:rsid w:val="001E35E7"/>
    <w:rsid w:val="001E3C91"/>
    <w:rsid w:val="001E3F2E"/>
    <w:rsid w:val="001E4081"/>
    <w:rsid w:val="001E580D"/>
    <w:rsid w:val="001E5B2C"/>
    <w:rsid w:val="001E5B58"/>
    <w:rsid w:val="001E5C02"/>
    <w:rsid w:val="001E5C94"/>
    <w:rsid w:val="001E5E2E"/>
    <w:rsid w:val="001E616E"/>
    <w:rsid w:val="001E6B11"/>
    <w:rsid w:val="001E6C6B"/>
    <w:rsid w:val="001E7168"/>
    <w:rsid w:val="001E7253"/>
    <w:rsid w:val="001E72F0"/>
    <w:rsid w:val="001E7840"/>
    <w:rsid w:val="001E7852"/>
    <w:rsid w:val="001E7AAE"/>
    <w:rsid w:val="001F10F9"/>
    <w:rsid w:val="001F1115"/>
    <w:rsid w:val="001F11C5"/>
    <w:rsid w:val="001F137B"/>
    <w:rsid w:val="001F1389"/>
    <w:rsid w:val="001F13BE"/>
    <w:rsid w:val="001F17AA"/>
    <w:rsid w:val="001F19F6"/>
    <w:rsid w:val="001F1A68"/>
    <w:rsid w:val="001F2408"/>
    <w:rsid w:val="001F298F"/>
    <w:rsid w:val="001F2D7E"/>
    <w:rsid w:val="001F2F69"/>
    <w:rsid w:val="001F301C"/>
    <w:rsid w:val="001F313F"/>
    <w:rsid w:val="001F333D"/>
    <w:rsid w:val="001F37EF"/>
    <w:rsid w:val="001F3CD4"/>
    <w:rsid w:val="001F3D1B"/>
    <w:rsid w:val="001F3D4F"/>
    <w:rsid w:val="001F3D67"/>
    <w:rsid w:val="001F3DCB"/>
    <w:rsid w:val="001F42C3"/>
    <w:rsid w:val="001F4535"/>
    <w:rsid w:val="001F4805"/>
    <w:rsid w:val="001F4EF0"/>
    <w:rsid w:val="001F51E8"/>
    <w:rsid w:val="001F5329"/>
    <w:rsid w:val="001F540C"/>
    <w:rsid w:val="001F5592"/>
    <w:rsid w:val="001F55C9"/>
    <w:rsid w:val="001F57AD"/>
    <w:rsid w:val="001F5935"/>
    <w:rsid w:val="001F5A7E"/>
    <w:rsid w:val="001F5F0C"/>
    <w:rsid w:val="001F5F11"/>
    <w:rsid w:val="001F67A7"/>
    <w:rsid w:val="001F72B0"/>
    <w:rsid w:val="001F7620"/>
    <w:rsid w:val="001F779A"/>
    <w:rsid w:val="00200265"/>
    <w:rsid w:val="00200A00"/>
    <w:rsid w:val="00200D70"/>
    <w:rsid w:val="00200F19"/>
    <w:rsid w:val="00201EC1"/>
    <w:rsid w:val="00201F95"/>
    <w:rsid w:val="00201FB3"/>
    <w:rsid w:val="0020279C"/>
    <w:rsid w:val="00202924"/>
    <w:rsid w:val="0020335A"/>
    <w:rsid w:val="00203541"/>
    <w:rsid w:val="00203CD3"/>
    <w:rsid w:val="002040FE"/>
    <w:rsid w:val="002042B9"/>
    <w:rsid w:val="00204404"/>
    <w:rsid w:val="00204413"/>
    <w:rsid w:val="0020450B"/>
    <w:rsid w:val="002048F4"/>
    <w:rsid w:val="00204B0D"/>
    <w:rsid w:val="00204B45"/>
    <w:rsid w:val="00204C2A"/>
    <w:rsid w:val="00205905"/>
    <w:rsid w:val="0020599D"/>
    <w:rsid w:val="00205FA3"/>
    <w:rsid w:val="00206078"/>
    <w:rsid w:val="00206368"/>
    <w:rsid w:val="00206458"/>
    <w:rsid w:val="0020664F"/>
    <w:rsid w:val="00206B3E"/>
    <w:rsid w:val="00206BB6"/>
    <w:rsid w:val="00206FC1"/>
    <w:rsid w:val="00207009"/>
    <w:rsid w:val="0020712D"/>
    <w:rsid w:val="0020771A"/>
    <w:rsid w:val="00207ADF"/>
    <w:rsid w:val="00207C1B"/>
    <w:rsid w:val="00207E3A"/>
    <w:rsid w:val="00207FF5"/>
    <w:rsid w:val="00210084"/>
    <w:rsid w:val="002102E9"/>
    <w:rsid w:val="00210AEE"/>
    <w:rsid w:val="0021106B"/>
    <w:rsid w:val="0021133E"/>
    <w:rsid w:val="00211970"/>
    <w:rsid w:val="00211A26"/>
    <w:rsid w:val="00211AC4"/>
    <w:rsid w:val="00211D69"/>
    <w:rsid w:val="00212008"/>
    <w:rsid w:val="0021210B"/>
    <w:rsid w:val="0021226C"/>
    <w:rsid w:val="00212F35"/>
    <w:rsid w:val="002130BD"/>
    <w:rsid w:val="002130FE"/>
    <w:rsid w:val="002132DE"/>
    <w:rsid w:val="00213622"/>
    <w:rsid w:val="0021385B"/>
    <w:rsid w:val="00213A86"/>
    <w:rsid w:val="00213B3D"/>
    <w:rsid w:val="0021405F"/>
    <w:rsid w:val="002142B0"/>
    <w:rsid w:val="0021435B"/>
    <w:rsid w:val="002146DA"/>
    <w:rsid w:val="00215DD4"/>
    <w:rsid w:val="002164DC"/>
    <w:rsid w:val="0021655B"/>
    <w:rsid w:val="002165A5"/>
    <w:rsid w:val="00216665"/>
    <w:rsid w:val="00216AF5"/>
    <w:rsid w:val="00216E61"/>
    <w:rsid w:val="00216E93"/>
    <w:rsid w:val="0021725E"/>
    <w:rsid w:val="00217825"/>
    <w:rsid w:val="00217E7E"/>
    <w:rsid w:val="002204F2"/>
    <w:rsid w:val="0022075B"/>
    <w:rsid w:val="00220CA0"/>
    <w:rsid w:val="00221045"/>
    <w:rsid w:val="002215AF"/>
    <w:rsid w:val="00221CA4"/>
    <w:rsid w:val="00221DDA"/>
    <w:rsid w:val="00222280"/>
    <w:rsid w:val="002222A7"/>
    <w:rsid w:val="002224C4"/>
    <w:rsid w:val="00222CCF"/>
    <w:rsid w:val="00223433"/>
    <w:rsid w:val="002238E1"/>
    <w:rsid w:val="00223DE1"/>
    <w:rsid w:val="00224322"/>
    <w:rsid w:val="00224783"/>
    <w:rsid w:val="00224914"/>
    <w:rsid w:val="00224B0D"/>
    <w:rsid w:val="00225A17"/>
    <w:rsid w:val="00225D83"/>
    <w:rsid w:val="00226611"/>
    <w:rsid w:val="00226612"/>
    <w:rsid w:val="00226675"/>
    <w:rsid w:val="002267D6"/>
    <w:rsid w:val="002269F2"/>
    <w:rsid w:val="00226CCF"/>
    <w:rsid w:val="00226D75"/>
    <w:rsid w:val="00227225"/>
    <w:rsid w:val="002275B5"/>
    <w:rsid w:val="00227744"/>
    <w:rsid w:val="00230253"/>
    <w:rsid w:val="0023069F"/>
    <w:rsid w:val="00230880"/>
    <w:rsid w:val="002320EB"/>
    <w:rsid w:val="002321F2"/>
    <w:rsid w:val="00232475"/>
    <w:rsid w:val="00232A65"/>
    <w:rsid w:val="00232B5D"/>
    <w:rsid w:val="00232B60"/>
    <w:rsid w:val="0023381D"/>
    <w:rsid w:val="00233F73"/>
    <w:rsid w:val="002340FB"/>
    <w:rsid w:val="00234413"/>
    <w:rsid w:val="002345D7"/>
    <w:rsid w:val="00234A9F"/>
    <w:rsid w:val="00234C94"/>
    <w:rsid w:val="00234DA2"/>
    <w:rsid w:val="00234FE1"/>
    <w:rsid w:val="0023583A"/>
    <w:rsid w:val="002358CA"/>
    <w:rsid w:val="00235C63"/>
    <w:rsid w:val="00235CAD"/>
    <w:rsid w:val="00236006"/>
    <w:rsid w:val="002360EF"/>
    <w:rsid w:val="0023648B"/>
    <w:rsid w:val="00236DEB"/>
    <w:rsid w:val="002370C5"/>
    <w:rsid w:val="00237291"/>
    <w:rsid w:val="0023764D"/>
    <w:rsid w:val="002377A0"/>
    <w:rsid w:val="00237DBF"/>
    <w:rsid w:val="002406A5"/>
    <w:rsid w:val="002406B6"/>
    <w:rsid w:val="002409DD"/>
    <w:rsid w:val="002410E5"/>
    <w:rsid w:val="002417B0"/>
    <w:rsid w:val="00242134"/>
    <w:rsid w:val="00242147"/>
    <w:rsid w:val="00242897"/>
    <w:rsid w:val="00242F81"/>
    <w:rsid w:val="00243302"/>
    <w:rsid w:val="00243976"/>
    <w:rsid w:val="00243A64"/>
    <w:rsid w:val="00243C91"/>
    <w:rsid w:val="0024403A"/>
    <w:rsid w:val="00244043"/>
    <w:rsid w:val="002440E8"/>
    <w:rsid w:val="00244817"/>
    <w:rsid w:val="00244A90"/>
    <w:rsid w:val="00245B82"/>
    <w:rsid w:val="002460A9"/>
    <w:rsid w:val="00246428"/>
    <w:rsid w:val="002464CE"/>
    <w:rsid w:val="00246609"/>
    <w:rsid w:val="00246645"/>
    <w:rsid w:val="00246765"/>
    <w:rsid w:val="00246ACD"/>
    <w:rsid w:val="00246C57"/>
    <w:rsid w:val="002474C5"/>
    <w:rsid w:val="00247633"/>
    <w:rsid w:val="00247636"/>
    <w:rsid w:val="00247882"/>
    <w:rsid w:val="002479A4"/>
    <w:rsid w:val="00247AFD"/>
    <w:rsid w:val="00247B39"/>
    <w:rsid w:val="00247E9A"/>
    <w:rsid w:val="002501C0"/>
    <w:rsid w:val="00250263"/>
    <w:rsid w:val="002504D8"/>
    <w:rsid w:val="002504F5"/>
    <w:rsid w:val="00250DCE"/>
    <w:rsid w:val="0025101B"/>
    <w:rsid w:val="00251076"/>
    <w:rsid w:val="00251ACF"/>
    <w:rsid w:val="00251AFD"/>
    <w:rsid w:val="00252246"/>
    <w:rsid w:val="002522A3"/>
    <w:rsid w:val="00252C07"/>
    <w:rsid w:val="00252CD2"/>
    <w:rsid w:val="0025322C"/>
    <w:rsid w:val="00253521"/>
    <w:rsid w:val="002535E5"/>
    <w:rsid w:val="0025367D"/>
    <w:rsid w:val="00253684"/>
    <w:rsid w:val="00253848"/>
    <w:rsid w:val="00253D01"/>
    <w:rsid w:val="00253F05"/>
    <w:rsid w:val="00254078"/>
    <w:rsid w:val="0025453D"/>
    <w:rsid w:val="002546C4"/>
    <w:rsid w:val="00254CBF"/>
    <w:rsid w:val="00254CE1"/>
    <w:rsid w:val="00254F6C"/>
    <w:rsid w:val="00255343"/>
    <w:rsid w:val="002554CD"/>
    <w:rsid w:val="00255BB9"/>
    <w:rsid w:val="00255D35"/>
    <w:rsid w:val="00255FB2"/>
    <w:rsid w:val="00256165"/>
    <w:rsid w:val="00256551"/>
    <w:rsid w:val="00256583"/>
    <w:rsid w:val="002565B9"/>
    <w:rsid w:val="00256740"/>
    <w:rsid w:val="00256D52"/>
    <w:rsid w:val="00257383"/>
    <w:rsid w:val="002579C9"/>
    <w:rsid w:val="00257D47"/>
    <w:rsid w:val="00260274"/>
    <w:rsid w:val="0026027D"/>
    <w:rsid w:val="00260BC1"/>
    <w:rsid w:val="00261600"/>
    <w:rsid w:val="00261783"/>
    <w:rsid w:val="00261A87"/>
    <w:rsid w:val="00261ED3"/>
    <w:rsid w:val="00261EEE"/>
    <w:rsid w:val="00262201"/>
    <w:rsid w:val="00262774"/>
    <w:rsid w:val="00262C82"/>
    <w:rsid w:val="0026305F"/>
    <w:rsid w:val="0026318E"/>
    <w:rsid w:val="00263265"/>
    <w:rsid w:val="0026327F"/>
    <w:rsid w:val="00263336"/>
    <w:rsid w:val="002638CA"/>
    <w:rsid w:val="002638D6"/>
    <w:rsid w:val="00263A81"/>
    <w:rsid w:val="00263CFA"/>
    <w:rsid w:val="00263EB1"/>
    <w:rsid w:val="002642D9"/>
    <w:rsid w:val="00264857"/>
    <w:rsid w:val="00264A95"/>
    <w:rsid w:val="002654C4"/>
    <w:rsid w:val="002658DB"/>
    <w:rsid w:val="00265942"/>
    <w:rsid w:val="00265C7A"/>
    <w:rsid w:val="00266A73"/>
    <w:rsid w:val="002670C6"/>
    <w:rsid w:val="002674D5"/>
    <w:rsid w:val="00267AA4"/>
    <w:rsid w:val="00267B7B"/>
    <w:rsid w:val="00267C35"/>
    <w:rsid w:val="00267EF9"/>
    <w:rsid w:val="00270432"/>
    <w:rsid w:val="0027043F"/>
    <w:rsid w:val="00270940"/>
    <w:rsid w:val="00270993"/>
    <w:rsid w:val="00270E0A"/>
    <w:rsid w:val="00271206"/>
    <w:rsid w:val="00271359"/>
    <w:rsid w:val="0027136E"/>
    <w:rsid w:val="00271A65"/>
    <w:rsid w:val="00271B59"/>
    <w:rsid w:val="00271DAF"/>
    <w:rsid w:val="00272022"/>
    <w:rsid w:val="0027359B"/>
    <w:rsid w:val="0027369C"/>
    <w:rsid w:val="0027391D"/>
    <w:rsid w:val="00273C4C"/>
    <w:rsid w:val="00274081"/>
    <w:rsid w:val="002742A4"/>
    <w:rsid w:val="002743BF"/>
    <w:rsid w:val="002743F5"/>
    <w:rsid w:val="0027455F"/>
    <w:rsid w:val="002746CB"/>
    <w:rsid w:val="00274707"/>
    <w:rsid w:val="00274AB9"/>
    <w:rsid w:val="00274B12"/>
    <w:rsid w:val="00274BDC"/>
    <w:rsid w:val="00274BE8"/>
    <w:rsid w:val="00274C71"/>
    <w:rsid w:val="002753CC"/>
    <w:rsid w:val="002755E9"/>
    <w:rsid w:val="00275DCD"/>
    <w:rsid w:val="00276EB9"/>
    <w:rsid w:val="00277354"/>
    <w:rsid w:val="00277450"/>
    <w:rsid w:val="00277677"/>
    <w:rsid w:val="00277803"/>
    <w:rsid w:val="00277EF4"/>
    <w:rsid w:val="0028041E"/>
    <w:rsid w:val="002805BE"/>
    <w:rsid w:val="002805F7"/>
    <w:rsid w:val="002808B0"/>
    <w:rsid w:val="0028092C"/>
    <w:rsid w:val="00280C6A"/>
    <w:rsid w:val="00280C77"/>
    <w:rsid w:val="00280E6C"/>
    <w:rsid w:val="002810AA"/>
    <w:rsid w:val="00281182"/>
    <w:rsid w:val="002811B4"/>
    <w:rsid w:val="002815C6"/>
    <w:rsid w:val="00281AF4"/>
    <w:rsid w:val="00281B6E"/>
    <w:rsid w:val="00282241"/>
    <w:rsid w:val="00282683"/>
    <w:rsid w:val="002826A2"/>
    <w:rsid w:val="00282F9D"/>
    <w:rsid w:val="002835B7"/>
    <w:rsid w:val="00283AD2"/>
    <w:rsid w:val="00283BEF"/>
    <w:rsid w:val="00283F05"/>
    <w:rsid w:val="00283FA2"/>
    <w:rsid w:val="00284659"/>
    <w:rsid w:val="00284A77"/>
    <w:rsid w:val="00284C8B"/>
    <w:rsid w:val="00284E83"/>
    <w:rsid w:val="00285100"/>
    <w:rsid w:val="00286231"/>
    <w:rsid w:val="00286544"/>
    <w:rsid w:val="00286DB8"/>
    <w:rsid w:val="00287199"/>
    <w:rsid w:val="002873DE"/>
    <w:rsid w:val="00287BEF"/>
    <w:rsid w:val="00287EEC"/>
    <w:rsid w:val="00290006"/>
    <w:rsid w:val="00290625"/>
    <w:rsid w:val="0029092D"/>
    <w:rsid w:val="002914C5"/>
    <w:rsid w:val="00291A0F"/>
    <w:rsid w:val="00291C6D"/>
    <w:rsid w:val="00291D45"/>
    <w:rsid w:val="00291E15"/>
    <w:rsid w:val="00291FEF"/>
    <w:rsid w:val="0029220E"/>
    <w:rsid w:val="002925F9"/>
    <w:rsid w:val="00292657"/>
    <w:rsid w:val="002927CC"/>
    <w:rsid w:val="00292B91"/>
    <w:rsid w:val="00292E80"/>
    <w:rsid w:val="00293DB9"/>
    <w:rsid w:val="002942B6"/>
    <w:rsid w:val="002944A1"/>
    <w:rsid w:val="0029477F"/>
    <w:rsid w:val="00294C00"/>
    <w:rsid w:val="00294E94"/>
    <w:rsid w:val="00294ED0"/>
    <w:rsid w:val="002953E6"/>
    <w:rsid w:val="00295C3C"/>
    <w:rsid w:val="00295C51"/>
    <w:rsid w:val="00295F5D"/>
    <w:rsid w:val="00295F70"/>
    <w:rsid w:val="00296428"/>
    <w:rsid w:val="00296A1D"/>
    <w:rsid w:val="00296AC6"/>
    <w:rsid w:val="002970A7"/>
    <w:rsid w:val="002970F9"/>
    <w:rsid w:val="002973C4"/>
    <w:rsid w:val="0029766B"/>
    <w:rsid w:val="002978AA"/>
    <w:rsid w:val="00297C51"/>
    <w:rsid w:val="00297C95"/>
    <w:rsid w:val="00297E46"/>
    <w:rsid w:val="00297E72"/>
    <w:rsid w:val="00297FF4"/>
    <w:rsid w:val="002A0016"/>
    <w:rsid w:val="002A0092"/>
    <w:rsid w:val="002A075A"/>
    <w:rsid w:val="002A0A36"/>
    <w:rsid w:val="002A0AD1"/>
    <w:rsid w:val="002A0D52"/>
    <w:rsid w:val="002A0F15"/>
    <w:rsid w:val="002A0F34"/>
    <w:rsid w:val="002A1212"/>
    <w:rsid w:val="002A1455"/>
    <w:rsid w:val="002A16BE"/>
    <w:rsid w:val="002A182E"/>
    <w:rsid w:val="002A1A7E"/>
    <w:rsid w:val="002A1CFC"/>
    <w:rsid w:val="002A1FFE"/>
    <w:rsid w:val="002A2037"/>
    <w:rsid w:val="002A248C"/>
    <w:rsid w:val="002A24FE"/>
    <w:rsid w:val="002A2612"/>
    <w:rsid w:val="002A267E"/>
    <w:rsid w:val="002A27CC"/>
    <w:rsid w:val="002A2C26"/>
    <w:rsid w:val="002A2CB9"/>
    <w:rsid w:val="002A336F"/>
    <w:rsid w:val="002A383D"/>
    <w:rsid w:val="002A38F0"/>
    <w:rsid w:val="002A3CC3"/>
    <w:rsid w:val="002A3E87"/>
    <w:rsid w:val="002A40BF"/>
    <w:rsid w:val="002A498B"/>
    <w:rsid w:val="002A4C3B"/>
    <w:rsid w:val="002A4CBE"/>
    <w:rsid w:val="002A501A"/>
    <w:rsid w:val="002A57BF"/>
    <w:rsid w:val="002A583A"/>
    <w:rsid w:val="002A58D6"/>
    <w:rsid w:val="002A5A93"/>
    <w:rsid w:val="002A5BE7"/>
    <w:rsid w:val="002A5DD7"/>
    <w:rsid w:val="002A61C8"/>
    <w:rsid w:val="002A61CA"/>
    <w:rsid w:val="002A65FD"/>
    <w:rsid w:val="002A6EC7"/>
    <w:rsid w:val="002A717D"/>
    <w:rsid w:val="002A735D"/>
    <w:rsid w:val="002A75F9"/>
    <w:rsid w:val="002A7714"/>
    <w:rsid w:val="002A7B20"/>
    <w:rsid w:val="002A7BE7"/>
    <w:rsid w:val="002A7CBA"/>
    <w:rsid w:val="002A7DD2"/>
    <w:rsid w:val="002A7F80"/>
    <w:rsid w:val="002B018D"/>
    <w:rsid w:val="002B08D8"/>
    <w:rsid w:val="002B093A"/>
    <w:rsid w:val="002B0B3D"/>
    <w:rsid w:val="002B1130"/>
    <w:rsid w:val="002B1280"/>
    <w:rsid w:val="002B138F"/>
    <w:rsid w:val="002B1796"/>
    <w:rsid w:val="002B1838"/>
    <w:rsid w:val="002B22AC"/>
    <w:rsid w:val="002B2D3F"/>
    <w:rsid w:val="002B2E0F"/>
    <w:rsid w:val="002B3C5D"/>
    <w:rsid w:val="002B3E64"/>
    <w:rsid w:val="002B3F75"/>
    <w:rsid w:val="002B3FE7"/>
    <w:rsid w:val="002B4024"/>
    <w:rsid w:val="002B44DB"/>
    <w:rsid w:val="002B4725"/>
    <w:rsid w:val="002B478B"/>
    <w:rsid w:val="002B5CCC"/>
    <w:rsid w:val="002B5EF7"/>
    <w:rsid w:val="002B65E4"/>
    <w:rsid w:val="002B6DB7"/>
    <w:rsid w:val="002B7024"/>
    <w:rsid w:val="002B706E"/>
    <w:rsid w:val="002B708E"/>
    <w:rsid w:val="002B71A2"/>
    <w:rsid w:val="002B71E1"/>
    <w:rsid w:val="002B7348"/>
    <w:rsid w:val="002B73D3"/>
    <w:rsid w:val="002B7419"/>
    <w:rsid w:val="002B7425"/>
    <w:rsid w:val="002B7D71"/>
    <w:rsid w:val="002C03D6"/>
    <w:rsid w:val="002C088A"/>
    <w:rsid w:val="002C0891"/>
    <w:rsid w:val="002C0E2E"/>
    <w:rsid w:val="002C1B5B"/>
    <w:rsid w:val="002C1F29"/>
    <w:rsid w:val="002C21BB"/>
    <w:rsid w:val="002C23F0"/>
    <w:rsid w:val="002C2649"/>
    <w:rsid w:val="002C26B3"/>
    <w:rsid w:val="002C27C9"/>
    <w:rsid w:val="002C28F9"/>
    <w:rsid w:val="002C2B5B"/>
    <w:rsid w:val="002C30D6"/>
    <w:rsid w:val="002C3294"/>
    <w:rsid w:val="002C358F"/>
    <w:rsid w:val="002C3CC9"/>
    <w:rsid w:val="002C423E"/>
    <w:rsid w:val="002C42E6"/>
    <w:rsid w:val="002C4419"/>
    <w:rsid w:val="002C449A"/>
    <w:rsid w:val="002C4C43"/>
    <w:rsid w:val="002C5317"/>
    <w:rsid w:val="002C5860"/>
    <w:rsid w:val="002C5D82"/>
    <w:rsid w:val="002C649E"/>
    <w:rsid w:val="002C64AB"/>
    <w:rsid w:val="002C6F59"/>
    <w:rsid w:val="002C6FEE"/>
    <w:rsid w:val="002C71EE"/>
    <w:rsid w:val="002C744B"/>
    <w:rsid w:val="002C76D9"/>
    <w:rsid w:val="002C7C44"/>
    <w:rsid w:val="002C7C50"/>
    <w:rsid w:val="002C7CAF"/>
    <w:rsid w:val="002D0182"/>
    <w:rsid w:val="002D0507"/>
    <w:rsid w:val="002D05D1"/>
    <w:rsid w:val="002D111E"/>
    <w:rsid w:val="002D1C49"/>
    <w:rsid w:val="002D28C9"/>
    <w:rsid w:val="002D324E"/>
    <w:rsid w:val="002D33AF"/>
    <w:rsid w:val="002D3AAD"/>
    <w:rsid w:val="002D3EDE"/>
    <w:rsid w:val="002D4750"/>
    <w:rsid w:val="002D4768"/>
    <w:rsid w:val="002D4AB0"/>
    <w:rsid w:val="002D4B19"/>
    <w:rsid w:val="002D4BEE"/>
    <w:rsid w:val="002D4CE8"/>
    <w:rsid w:val="002D5009"/>
    <w:rsid w:val="002D5563"/>
    <w:rsid w:val="002D561D"/>
    <w:rsid w:val="002D575A"/>
    <w:rsid w:val="002D5903"/>
    <w:rsid w:val="002D5C32"/>
    <w:rsid w:val="002D640A"/>
    <w:rsid w:val="002D69B2"/>
    <w:rsid w:val="002D6AED"/>
    <w:rsid w:val="002D6F1C"/>
    <w:rsid w:val="002D6F75"/>
    <w:rsid w:val="002D7495"/>
    <w:rsid w:val="002D7A0A"/>
    <w:rsid w:val="002D7CB2"/>
    <w:rsid w:val="002D7D8D"/>
    <w:rsid w:val="002D7DB5"/>
    <w:rsid w:val="002D7DD9"/>
    <w:rsid w:val="002D7F16"/>
    <w:rsid w:val="002D7F50"/>
    <w:rsid w:val="002E0251"/>
    <w:rsid w:val="002E0582"/>
    <w:rsid w:val="002E0BAE"/>
    <w:rsid w:val="002E0CFA"/>
    <w:rsid w:val="002E0D56"/>
    <w:rsid w:val="002E173A"/>
    <w:rsid w:val="002E19BB"/>
    <w:rsid w:val="002E1A73"/>
    <w:rsid w:val="002E204F"/>
    <w:rsid w:val="002E207A"/>
    <w:rsid w:val="002E212D"/>
    <w:rsid w:val="002E2396"/>
    <w:rsid w:val="002E257A"/>
    <w:rsid w:val="002E296B"/>
    <w:rsid w:val="002E32B6"/>
    <w:rsid w:val="002E33D3"/>
    <w:rsid w:val="002E35D0"/>
    <w:rsid w:val="002E3C07"/>
    <w:rsid w:val="002E417B"/>
    <w:rsid w:val="002E43DB"/>
    <w:rsid w:val="002E50D3"/>
    <w:rsid w:val="002E52FC"/>
    <w:rsid w:val="002E537E"/>
    <w:rsid w:val="002E540E"/>
    <w:rsid w:val="002E5754"/>
    <w:rsid w:val="002E5831"/>
    <w:rsid w:val="002E5C38"/>
    <w:rsid w:val="002E5E54"/>
    <w:rsid w:val="002E5F07"/>
    <w:rsid w:val="002E629C"/>
    <w:rsid w:val="002E685F"/>
    <w:rsid w:val="002E69AE"/>
    <w:rsid w:val="002E69BD"/>
    <w:rsid w:val="002E6D94"/>
    <w:rsid w:val="002E777B"/>
    <w:rsid w:val="002E7C8B"/>
    <w:rsid w:val="002E7DE9"/>
    <w:rsid w:val="002E7DF6"/>
    <w:rsid w:val="002F000A"/>
    <w:rsid w:val="002F0091"/>
    <w:rsid w:val="002F05C0"/>
    <w:rsid w:val="002F0685"/>
    <w:rsid w:val="002F071B"/>
    <w:rsid w:val="002F0DE0"/>
    <w:rsid w:val="002F1507"/>
    <w:rsid w:val="002F159D"/>
    <w:rsid w:val="002F19CD"/>
    <w:rsid w:val="002F1D11"/>
    <w:rsid w:val="002F1EB2"/>
    <w:rsid w:val="002F231A"/>
    <w:rsid w:val="002F24A8"/>
    <w:rsid w:val="002F295F"/>
    <w:rsid w:val="002F2BCE"/>
    <w:rsid w:val="002F2EB6"/>
    <w:rsid w:val="002F3669"/>
    <w:rsid w:val="002F3A70"/>
    <w:rsid w:val="002F3B21"/>
    <w:rsid w:val="002F43B6"/>
    <w:rsid w:val="002F45FA"/>
    <w:rsid w:val="002F467D"/>
    <w:rsid w:val="002F4876"/>
    <w:rsid w:val="002F4C0D"/>
    <w:rsid w:val="002F4D3B"/>
    <w:rsid w:val="002F56C6"/>
    <w:rsid w:val="002F5845"/>
    <w:rsid w:val="002F5B44"/>
    <w:rsid w:val="002F5CB0"/>
    <w:rsid w:val="002F5E77"/>
    <w:rsid w:val="002F6273"/>
    <w:rsid w:val="002F62CE"/>
    <w:rsid w:val="002F6449"/>
    <w:rsid w:val="002F68B9"/>
    <w:rsid w:val="002F695B"/>
    <w:rsid w:val="002F6E85"/>
    <w:rsid w:val="002F7012"/>
    <w:rsid w:val="002F7247"/>
    <w:rsid w:val="002F72F9"/>
    <w:rsid w:val="002F7597"/>
    <w:rsid w:val="002F780A"/>
    <w:rsid w:val="002F7AE6"/>
    <w:rsid w:val="002F7C60"/>
    <w:rsid w:val="0030029B"/>
    <w:rsid w:val="0030066A"/>
    <w:rsid w:val="0030067E"/>
    <w:rsid w:val="00300702"/>
    <w:rsid w:val="00300D0E"/>
    <w:rsid w:val="00300DFD"/>
    <w:rsid w:val="00300E7A"/>
    <w:rsid w:val="00301825"/>
    <w:rsid w:val="00302053"/>
    <w:rsid w:val="003027D5"/>
    <w:rsid w:val="00302C1F"/>
    <w:rsid w:val="00302DC2"/>
    <w:rsid w:val="00302DC9"/>
    <w:rsid w:val="00302EEE"/>
    <w:rsid w:val="00302FAB"/>
    <w:rsid w:val="003030E2"/>
    <w:rsid w:val="0030388F"/>
    <w:rsid w:val="00303976"/>
    <w:rsid w:val="00303B86"/>
    <w:rsid w:val="00303FDB"/>
    <w:rsid w:val="00304204"/>
    <w:rsid w:val="00304C09"/>
    <w:rsid w:val="00304CEB"/>
    <w:rsid w:val="003053FA"/>
    <w:rsid w:val="003059AD"/>
    <w:rsid w:val="00306136"/>
    <w:rsid w:val="0030645C"/>
    <w:rsid w:val="0030683D"/>
    <w:rsid w:val="00306BC2"/>
    <w:rsid w:val="00306D51"/>
    <w:rsid w:val="00307213"/>
    <w:rsid w:val="00310527"/>
    <w:rsid w:val="00310613"/>
    <w:rsid w:val="003108D3"/>
    <w:rsid w:val="00310946"/>
    <w:rsid w:val="00310C6E"/>
    <w:rsid w:val="00311032"/>
    <w:rsid w:val="003115B1"/>
    <w:rsid w:val="003115F6"/>
    <w:rsid w:val="00311E45"/>
    <w:rsid w:val="003122C9"/>
    <w:rsid w:val="003123CF"/>
    <w:rsid w:val="003125FA"/>
    <w:rsid w:val="00312849"/>
    <w:rsid w:val="003129AC"/>
    <w:rsid w:val="00312BB2"/>
    <w:rsid w:val="0031390C"/>
    <w:rsid w:val="00313C92"/>
    <w:rsid w:val="00313D3D"/>
    <w:rsid w:val="00314655"/>
    <w:rsid w:val="003147A3"/>
    <w:rsid w:val="003147A7"/>
    <w:rsid w:val="003147CF"/>
    <w:rsid w:val="00314D02"/>
    <w:rsid w:val="0031575D"/>
    <w:rsid w:val="003158FE"/>
    <w:rsid w:val="00315A4B"/>
    <w:rsid w:val="00316247"/>
    <w:rsid w:val="00316477"/>
    <w:rsid w:val="003164C4"/>
    <w:rsid w:val="00316505"/>
    <w:rsid w:val="00316538"/>
    <w:rsid w:val="00316BE6"/>
    <w:rsid w:val="003171DA"/>
    <w:rsid w:val="003173AA"/>
    <w:rsid w:val="00317743"/>
    <w:rsid w:val="00317A64"/>
    <w:rsid w:val="00317E03"/>
    <w:rsid w:val="00317F55"/>
    <w:rsid w:val="003200C2"/>
    <w:rsid w:val="00320274"/>
    <w:rsid w:val="0032038D"/>
    <w:rsid w:val="00320592"/>
    <w:rsid w:val="00320904"/>
    <w:rsid w:val="00320958"/>
    <w:rsid w:val="00320A60"/>
    <w:rsid w:val="00320CF6"/>
    <w:rsid w:val="00320EC0"/>
    <w:rsid w:val="00320F96"/>
    <w:rsid w:val="003211FB"/>
    <w:rsid w:val="00321417"/>
    <w:rsid w:val="00321C2A"/>
    <w:rsid w:val="00321D3A"/>
    <w:rsid w:val="00321E17"/>
    <w:rsid w:val="00321EE2"/>
    <w:rsid w:val="0032229E"/>
    <w:rsid w:val="003225C6"/>
    <w:rsid w:val="0032272C"/>
    <w:rsid w:val="0032275D"/>
    <w:rsid w:val="00322AB9"/>
    <w:rsid w:val="00322C5E"/>
    <w:rsid w:val="00323112"/>
    <w:rsid w:val="003232B2"/>
    <w:rsid w:val="003232DD"/>
    <w:rsid w:val="00323399"/>
    <w:rsid w:val="00323555"/>
    <w:rsid w:val="00323B44"/>
    <w:rsid w:val="00323CD0"/>
    <w:rsid w:val="003241C5"/>
    <w:rsid w:val="0032470A"/>
    <w:rsid w:val="003248B9"/>
    <w:rsid w:val="00324DE0"/>
    <w:rsid w:val="00325293"/>
    <w:rsid w:val="003258C6"/>
    <w:rsid w:val="00325D07"/>
    <w:rsid w:val="00325FC5"/>
    <w:rsid w:val="00326065"/>
    <w:rsid w:val="00326611"/>
    <w:rsid w:val="003266B0"/>
    <w:rsid w:val="00326AB9"/>
    <w:rsid w:val="00326B5A"/>
    <w:rsid w:val="00326C3B"/>
    <w:rsid w:val="00326E75"/>
    <w:rsid w:val="00326E80"/>
    <w:rsid w:val="00327742"/>
    <w:rsid w:val="003279C7"/>
    <w:rsid w:val="00327BDE"/>
    <w:rsid w:val="00330168"/>
    <w:rsid w:val="00331120"/>
    <w:rsid w:val="00331AD9"/>
    <w:rsid w:val="00331EF6"/>
    <w:rsid w:val="00331FCE"/>
    <w:rsid w:val="0033207B"/>
    <w:rsid w:val="003323E4"/>
    <w:rsid w:val="0033274B"/>
    <w:rsid w:val="00332DF6"/>
    <w:rsid w:val="00333278"/>
    <w:rsid w:val="003336E9"/>
    <w:rsid w:val="00333AF0"/>
    <w:rsid w:val="00333C14"/>
    <w:rsid w:val="00333D1A"/>
    <w:rsid w:val="00333F80"/>
    <w:rsid w:val="003340F3"/>
    <w:rsid w:val="00334795"/>
    <w:rsid w:val="00334AE0"/>
    <w:rsid w:val="00334F8C"/>
    <w:rsid w:val="003350CE"/>
    <w:rsid w:val="003353E9"/>
    <w:rsid w:val="00335577"/>
    <w:rsid w:val="00335E0D"/>
    <w:rsid w:val="0033603B"/>
    <w:rsid w:val="003368FB"/>
    <w:rsid w:val="00336A4B"/>
    <w:rsid w:val="00336EB9"/>
    <w:rsid w:val="00336F08"/>
    <w:rsid w:val="00337344"/>
    <w:rsid w:val="00337506"/>
    <w:rsid w:val="003376F3"/>
    <w:rsid w:val="003379D1"/>
    <w:rsid w:val="00337C12"/>
    <w:rsid w:val="00337EBF"/>
    <w:rsid w:val="00337F12"/>
    <w:rsid w:val="00340354"/>
    <w:rsid w:val="00340383"/>
    <w:rsid w:val="00340429"/>
    <w:rsid w:val="003411A7"/>
    <w:rsid w:val="003412AC"/>
    <w:rsid w:val="003415E7"/>
    <w:rsid w:val="0034183B"/>
    <w:rsid w:val="003418BB"/>
    <w:rsid w:val="00341D7D"/>
    <w:rsid w:val="0034239F"/>
    <w:rsid w:val="00342F6A"/>
    <w:rsid w:val="003432D3"/>
    <w:rsid w:val="003434F7"/>
    <w:rsid w:val="00343629"/>
    <w:rsid w:val="00343F3C"/>
    <w:rsid w:val="00344743"/>
    <w:rsid w:val="00344749"/>
    <w:rsid w:val="00344BFF"/>
    <w:rsid w:val="0034505D"/>
    <w:rsid w:val="003452AC"/>
    <w:rsid w:val="003454C4"/>
    <w:rsid w:val="003454E6"/>
    <w:rsid w:val="00345964"/>
    <w:rsid w:val="00345F36"/>
    <w:rsid w:val="00346486"/>
    <w:rsid w:val="00346BEE"/>
    <w:rsid w:val="00347107"/>
    <w:rsid w:val="00350342"/>
    <w:rsid w:val="003505C3"/>
    <w:rsid w:val="00350A63"/>
    <w:rsid w:val="00350C76"/>
    <w:rsid w:val="00350CDE"/>
    <w:rsid w:val="00350D81"/>
    <w:rsid w:val="00350DED"/>
    <w:rsid w:val="00350F7A"/>
    <w:rsid w:val="003510E1"/>
    <w:rsid w:val="00351121"/>
    <w:rsid w:val="00351760"/>
    <w:rsid w:val="00351B0B"/>
    <w:rsid w:val="00351BD0"/>
    <w:rsid w:val="00351C23"/>
    <w:rsid w:val="00351C31"/>
    <w:rsid w:val="00351C56"/>
    <w:rsid w:val="0035240D"/>
    <w:rsid w:val="00353577"/>
    <w:rsid w:val="003535A3"/>
    <w:rsid w:val="00353869"/>
    <w:rsid w:val="0035398E"/>
    <w:rsid w:val="00353A4C"/>
    <w:rsid w:val="0035441D"/>
    <w:rsid w:val="00354D05"/>
    <w:rsid w:val="00354D20"/>
    <w:rsid w:val="00354F7B"/>
    <w:rsid w:val="00354FD4"/>
    <w:rsid w:val="00355239"/>
    <w:rsid w:val="00355557"/>
    <w:rsid w:val="003557EE"/>
    <w:rsid w:val="0035641F"/>
    <w:rsid w:val="003564D0"/>
    <w:rsid w:val="00356542"/>
    <w:rsid w:val="00356C8B"/>
    <w:rsid w:val="00356EB4"/>
    <w:rsid w:val="0035705D"/>
    <w:rsid w:val="00357642"/>
    <w:rsid w:val="00357741"/>
    <w:rsid w:val="00357762"/>
    <w:rsid w:val="003579CE"/>
    <w:rsid w:val="00357C2B"/>
    <w:rsid w:val="00357D72"/>
    <w:rsid w:val="003600CD"/>
    <w:rsid w:val="00361562"/>
    <w:rsid w:val="00361760"/>
    <w:rsid w:val="00361DC2"/>
    <w:rsid w:val="003630EF"/>
    <w:rsid w:val="003632B9"/>
    <w:rsid w:val="003632FF"/>
    <w:rsid w:val="003633E6"/>
    <w:rsid w:val="00363414"/>
    <w:rsid w:val="0036355A"/>
    <w:rsid w:val="003635A0"/>
    <w:rsid w:val="00363ACC"/>
    <w:rsid w:val="003644EE"/>
    <w:rsid w:val="003647FF"/>
    <w:rsid w:val="00364B42"/>
    <w:rsid w:val="00364E41"/>
    <w:rsid w:val="00364EA6"/>
    <w:rsid w:val="003656D3"/>
    <w:rsid w:val="00365D27"/>
    <w:rsid w:val="00365D34"/>
    <w:rsid w:val="003672DF"/>
    <w:rsid w:val="003676E4"/>
    <w:rsid w:val="00367A9B"/>
    <w:rsid w:val="00367D6B"/>
    <w:rsid w:val="00367DD5"/>
    <w:rsid w:val="00370630"/>
    <w:rsid w:val="0037121C"/>
    <w:rsid w:val="00371638"/>
    <w:rsid w:val="00371852"/>
    <w:rsid w:val="00371A38"/>
    <w:rsid w:val="00372756"/>
    <w:rsid w:val="0037293A"/>
    <w:rsid w:val="00372957"/>
    <w:rsid w:val="00372AB0"/>
    <w:rsid w:val="00372BA7"/>
    <w:rsid w:val="00372D38"/>
    <w:rsid w:val="00372E43"/>
    <w:rsid w:val="00372FF6"/>
    <w:rsid w:val="00373288"/>
    <w:rsid w:val="00373296"/>
    <w:rsid w:val="0037331A"/>
    <w:rsid w:val="003733A1"/>
    <w:rsid w:val="00373481"/>
    <w:rsid w:val="003738B6"/>
    <w:rsid w:val="003739BE"/>
    <w:rsid w:val="00373C20"/>
    <w:rsid w:val="00373E58"/>
    <w:rsid w:val="00373F25"/>
    <w:rsid w:val="003749F1"/>
    <w:rsid w:val="00374B34"/>
    <w:rsid w:val="003750F2"/>
    <w:rsid w:val="00375306"/>
    <w:rsid w:val="00375348"/>
    <w:rsid w:val="00375814"/>
    <w:rsid w:val="00375BEE"/>
    <w:rsid w:val="00376E3B"/>
    <w:rsid w:val="00377019"/>
    <w:rsid w:val="00377251"/>
    <w:rsid w:val="00377644"/>
    <w:rsid w:val="00377701"/>
    <w:rsid w:val="00377CB4"/>
    <w:rsid w:val="00377F08"/>
    <w:rsid w:val="00377FFC"/>
    <w:rsid w:val="00380273"/>
    <w:rsid w:val="00380798"/>
    <w:rsid w:val="003810EC"/>
    <w:rsid w:val="003812B5"/>
    <w:rsid w:val="00381835"/>
    <w:rsid w:val="003818F7"/>
    <w:rsid w:val="0038220E"/>
    <w:rsid w:val="00382492"/>
    <w:rsid w:val="00382680"/>
    <w:rsid w:val="00382C6A"/>
    <w:rsid w:val="00383265"/>
    <w:rsid w:val="00383795"/>
    <w:rsid w:val="00383BDA"/>
    <w:rsid w:val="00383CB7"/>
    <w:rsid w:val="00383D25"/>
    <w:rsid w:val="003842B5"/>
    <w:rsid w:val="003843E1"/>
    <w:rsid w:val="00384415"/>
    <w:rsid w:val="0038482F"/>
    <w:rsid w:val="003848C4"/>
    <w:rsid w:val="003849F2"/>
    <w:rsid w:val="003858EA"/>
    <w:rsid w:val="0038590D"/>
    <w:rsid w:val="00385AE7"/>
    <w:rsid w:val="0038627B"/>
    <w:rsid w:val="0038649B"/>
    <w:rsid w:val="003866FD"/>
    <w:rsid w:val="00386981"/>
    <w:rsid w:val="00386EB5"/>
    <w:rsid w:val="00387211"/>
    <w:rsid w:val="00387869"/>
    <w:rsid w:val="0038792D"/>
    <w:rsid w:val="00387B20"/>
    <w:rsid w:val="00387F58"/>
    <w:rsid w:val="003902EF"/>
    <w:rsid w:val="0039129F"/>
    <w:rsid w:val="00391380"/>
    <w:rsid w:val="00391E3C"/>
    <w:rsid w:val="003920C3"/>
    <w:rsid w:val="00392110"/>
    <w:rsid w:val="003923C4"/>
    <w:rsid w:val="003924FC"/>
    <w:rsid w:val="00392570"/>
    <w:rsid w:val="003925FF"/>
    <w:rsid w:val="00392736"/>
    <w:rsid w:val="00392CB4"/>
    <w:rsid w:val="00392FBC"/>
    <w:rsid w:val="00393274"/>
    <w:rsid w:val="00393382"/>
    <w:rsid w:val="00393696"/>
    <w:rsid w:val="00393E24"/>
    <w:rsid w:val="00394561"/>
    <w:rsid w:val="00394851"/>
    <w:rsid w:val="0039494E"/>
    <w:rsid w:val="00394BF9"/>
    <w:rsid w:val="003950CD"/>
    <w:rsid w:val="00395236"/>
    <w:rsid w:val="00395644"/>
    <w:rsid w:val="0039582C"/>
    <w:rsid w:val="003960BD"/>
    <w:rsid w:val="00396ACA"/>
    <w:rsid w:val="00397326"/>
    <w:rsid w:val="0039766E"/>
    <w:rsid w:val="00397700"/>
    <w:rsid w:val="003979C8"/>
    <w:rsid w:val="00397B4F"/>
    <w:rsid w:val="003A0376"/>
    <w:rsid w:val="003A0434"/>
    <w:rsid w:val="003A073A"/>
    <w:rsid w:val="003A1106"/>
    <w:rsid w:val="003A11E7"/>
    <w:rsid w:val="003A205C"/>
    <w:rsid w:val="003A2130"/>
    <w:rsid w:val="003A2480"/>
    <w:rsid w:val="003A252B"/>
    <w:rsid w:val="003A2667"/>
    <w:rsid w:val="003A2B70"/>
    <w:rsid w:val="003A2EBD"/>
    <w:rsid w:val="003A2FBA"/>
    <w:rsid w:val="003A30F9"/>
    <w:rsid w:val="003A31A3"/>
    <w:rsid w:val="003A31F8"/>
    <w:rsid w:val="003A3216"/>
    <w:rsid w:val="003A3547"/>
    <w:rsid w:val="003A3748"/>
    <w:rsid w:val="003A396B"/>
    <w:rsid w:val="003A3B08"/>
    <w:rsid w:val="003A3D0F"/>
    <w:rsid w:val="003A3D32"/>
    <w:rsid w:val="003A3D35"/>
    <w:rsid w:val="003A418C"/>
    <w:rsid w:val="003A420C"/>
    <w:rsid w:val="003A454A"/>
    <w:rsid w:val="003A47E3"/>
    <w:rsid w:val="003A4A85"/>
    <w:rsid w:val="003A4BAD"/>
    <w:rsid w:val="003A4CEC"/>
    <w:rsid w:val="003A4F36"/>
    <w:rsid w:val="003A5455"/>
    <w:rsid w:val="003A54A1"/>
    <w:rsid w:val="003A5DEF"/>
    <w:rsid w:val="003A6358"/>
    <w:rsid w:val="003A6608"/>
    <w:rsid w:val="003A67B8"/>
    <w:rsid w:val="003A67C7"/>
    <w:rsid w:val="003A6C39"/>
    <w:rsid w:val="003A6C94"/>
    <w:rsid w:val="003A6C9B"/>
    <w:rsid w:val="003A7144"/>
    <w:rsid w:val="003A71C9"/>
    <w:rsid w:val="003B0061"/>
    <w:rsid w:val="003B0271"/>
    <w:rsid w:val="003B06FD"/>
    <w:rsid w:val="003B084C"/>
    <w:rsid w:val="003B08C6"/>
    <w:rsid w:val="003B0C4D"/>
    <w:rsid w:val="003B11A0"/>
    <w:rsid w:val="003B23D6"/>
    <w:rsid w:val="003B26CD"/>
    <w:rsid w:val="003B2EEE"/>
    <w:rsid w:val="003B4221"/>
    <w:rsid w:val="003B4D20"/>
    <w:rsid w:val="003B4D56"/>
    <w:rsid w:val="003B501F"/>
    <w:rsid w:val="003B52A2"/>
    <w:rsid w:val="003B532C"/>
    <w:rsid w:val="003B5432"/>
    <w:rsid w:val="003B5753"/>
    <w:rsid w:val="003B58C0"/>
    <w:rsid w:val="003B62F3"/>
    <w:rsid w:val="003B63B0"/>
    <w:rsid w:val="003B73BF"/>
    <w:rsid w:val="003B75BF"/>
    <w:rsid w:val="003B7B43"/>
    <w:rsid w:val="003B7B6D"/>
    <w:rsid w:val="003C0682"/>
    <w:rsid w:val="003C0DAF"/>
    <w:rsid w:val="003C0FD6"/>
    <w:rsid w:val="003C1092"/>
    <w:rsid w:val="003C12A7"/>
    <w:rsid w:val="003C12E6"/>
    <w:rsid w:val="003C1457"/>
    <w:rsid w:val="003C1597"/>
    <w:rsid w:val="003C1A47"/>
    <w:rsid w:val="003C1DC9"/>
    <w:rsid w:val="003C21D7"/>
    <w:rsid w:val="003C2A83"/>
    <w:rsid w:val="003C2ED7"/>
    <w:rsid w:val="003C3D66"/>
    <w:rsid w:val="003C3E99"/>
    <w:rsid w:val="003C473A"/>
    <w:rsid w:val="003C483D"/>
    <w:rsid w:val="003C4A96"/>
    <w:rsid w:val="003C56B5"/>
    <w:rsid w:val="003C5CEE"/>
    <w:rsid w:val="003C61CD"/>
    <w:rsid w:val="003C62B9"/>
    <w:rsid w:val="003C641E"/>
    <w:rsid w:val="003C6A4D"/>
    <w:rsid w:val="003C6A91"/>
    <w:rsid w:val="003C6EC3"/>
    <w:rsid w:val="003C761E"/>
    <w:rsid w:val="003D0F48"/>
    <w:rsid w:val="003D0F9F"/>
    <w:rsid w:val="003D1050"/>
    <w:rsid w:val="003D14A8"/>
    <w:rsid w:val="003D1882"/>
    <w:rsid w:val="003D1AAE"/>
    <w:rsid w:val="003D1CE6"/>
    <w:rsid w:val="003D21F4"/>
    <w:rsid w:val="003D2347"/>
    <w:rsid w:val="003D242A"/>
    <w:rsid w:val="003D24B0"/>
    <w:rsid w:val="003D254C"/>
    <w:rsid w:val="003D2568"/>
    <w:rsid w:val="003D2622"/>
    <w:rsid w:val="003D2CAC"/>
    <w:rsid w:val="003D2EF3"/>
    <w:rsid w:val="003D306B"/>
    <w:rsid w:val="003D386F"/>
    <w:rsid w:val="003D3CE5"/>
    <w:rsid w:val="003D4839"/>
    <w:rsid w:val="003D4EE6"/>
    <w:rsid w:val="003D4FBE"/>
    <w:rsid w:val="003D5026"/>
    <w:rsid w:val="003D51E5"/>
    <w:rsid w:val="003D5312"/>
    <w:rsid w:val="003D53BE"/>
    <w:rsid w:val="003D5ACA"/>
    <w:rsid w:val="003D5D86"/>
    <w:rsid w:val="003D6849"/>
    <w:rsid w:val="003D6997"/>
    <w:rsid w:val="003D6D25"/>
    <w:rsid w:val="003D6D39"/>
    <w:rsid w:val="003D70E5"/>
    <w:rsid w:val="003D7500"/>
    <w:rsid w:val="003D77A6"/>
    <w:rsid w:val="003D7A91"/>
    <w:rsid w:val="003D7BC3"/>
    <w:rsid w:val="003E00AD"/>
    <w:rsid w:val="003E0175"/>
    <w:rsid w:val="003E021A"/>
    <w:rsid w:val="003E04B7"/>
    <w:rsid w:val="003E078D"/>
    <w:rsid w:val="003E0BEA"/>
    <w:rsid w:val="003E0EA2"/>
    <w:rsid w:val="003E1990"/>
    <w:rsid w:val="003E1C86"/>
    <w:rsid w:val="003E1D11"/>
    <w:rsid w:val="003E20B7"/>
    <w:rsid w:val="003E22DE"/>
    <w:rsid w:val="003E3076"/>
    <w:rsid w:val="003E315D"/>
    <w:rsid w:val="003E35F8"/>
    <w:rsid w:val="003E3699"/>
    <w:rsid w:val="003E370F"/>
    <w:rsid w:val="003E3E02"/>
    <w:rsid w:val="003E40D4"/>
    <w:rsid w:val="003E41FB"/>
    <w:rsid w:val="003E42E3"/>
    <w:rsid w:val="003E4478"/>
    <w:rsid w:val="003E4A8A"/>
    <w:rsid w:val="003E4C69"/>
    <w:rsid w:val="003E51B6"/>
    <w:rsid w:val="003E5541"/>
    <w:rsid w:val="003E5690"/>
    <w:rsid w:val="003E5819"/>
    <w:rsid w:val="003E5C0A"/>
    <w:rsid w:val="003E5C4F"/>
    <w:rsid w:val="003E5FAC"/>
    <w:rsid w:val="003E6B4E"/>
    <w:rsid w:val="003E6D45"/>
    <w:rsid w:val="003E70C8"/>
    <w:rsid w:val="003E76BA"/>
    <w:rsid w:val="003E7705"/>
    <w:rsid w:val="003E7950"/>
    <w:rsid w:val="003F06A8"/>
    <w:rsid w:val="003F070B"/>
    <w:rsid w:val="003F0A07"/>
    <w:rsid w:val="003F0A22"/>
    <w:rsid w:val="003F0B3B"/>
    <w:rsid w:val="003F1B9B"/>
    <w:rsid w:val="003F1EA5"/>
    <w:rsid w:val="003F2039"/>
    <w:rsid w:val="003F29C6"/>
    <w:rsid w:val="003F2C4E"/>
    <w:rsid w:val="003F2C9F"/>
    <w:rsid w:val="003F2FFF"/>
    <w:rsid w:val="003F3022"/>
    <w:rsid w:val="003F331A"/>
    <w:rsid w:val="003F34CB"/>
    <w:rsid w:val="003F3C07"/>
    <w:rsid w:val="003F3F49"/>
    <w:rsid w:val="003F4023"/>
    <w:rsid w:val="003F49B2"/>
    <w:rsid w:val="003F4A2B"/>
    <w:rsid w:val="003F4CAF"/>
    <w:rsid w:val="003F4F3C"/>
    <w:rsid w:val="003F5162"/>
    <w:rsid w:val="003F5302"/>
    <w:rsid w:val="003F5630"/>
    <w:rsid w:val="003F5B79"/>
    <w:rsid w:val="003F5C13"/>
    <w:rsid w:val="003F5D3A"/>
    <w:rsid w:val="003F5DE4"/>
    <w:rsid w:val="003F6041"/>
    <w:rsid w:val="003F62C0"/>
    <w:rsid w:val="003F6452"/>
    <w:rsid w:val="003F6506"/>
    <w:rsid w:val="003F66E4"/>
    <w:rsid w:val="003F6CFB"/>
    <w:rsid w:val="003F7BBC"/>
    <w:rsid w:val="00400029"/>
    <w:rsid w:val="00400111"/>
    <w:rsid w:val="0040058D"/>
    <w:rsid w:val="004005E3"/>
    <w:rsid w:val="004006CF"/>
    <w:rsid w:val="0040072A"/>
    <w:rsid w:val="00400924"/>
    <w:rsid w:val="00400A84"/>
    <w:rsid w:val="00400AE2"/>
    <w:rsid w:val="00400DA7"/>
    <w:rsid w:val="004011CD"/>
    <w:rsid w:val="004012C1"/>
    <w:rsid w:val="004014A1"/>
    <w:rsid w:val="004014B8"/>
    <w:rsid w:val="0040155F"/>
    <w:rsid w:val="00401CCE"/>
    <w:rsid w:val="004025D8"/>
    <w:rsid w:val="0040293D"/>
    <w:rsid w:val="00402AE7"/>
    <w:rsid w:val="00402C25"/>
    <w:rsid w:val="00402D45"/>
    <w:rsid w:val="00402E0A"/>
    <w:rsid w:val="00402E2E"/>
    <w:rsid w:val="0040300C"/>
    <w:rsid w:val="00403098"/>
    <w:rsid w:val="00403277"/>
    <w:rsid w:val="004034F1"/>
    <w:rsid w:val="0040377E"/>
    <w:rsid w:val="00403B01"/>
    <w:rsid w:val="00403B08"/>
    <w:rsid w:val="00403ED7"/>
    <w:rsid w:val="00404350"/>
    <w:rsid w:val="00404351"/>
    <w:rsid w:val="00404560"/>
    <w:rsid w:val="00404A72"/>
    <w:rsid w:val="00404DF9"/>
    <w:rsid w:val="0040514D"/>
    <w:rsid w:val="00405195"/>
    <w:rsid w:val="004051B2"/>
    <w:rsid w:val="00405401"/>
    <w:rsid w:val="0040558C"/>
    <w:rsid w:val="00405904"/>
    <w:rsid w:val="004063E0"/>
    <w:rsid w:val="00406A4C"/>
    <w:rsid w:val="00406CE1"/>
    <w:rsid w:val="00406EDC"/>
    <w:rsid w:val="00406FBC"/>
    <w:rsid w:val="004073BA"/>
    <w:rsid w:val="004075C8"/>
    <w:rsid w:val="0040760B"/>
    <w:rsid w:val="00407A63"/>
    <w:rsid w:val="0041036D"/>
    <w:rsid w:val="0041049C"/>
    <w:rsid w:val="00410559"/>
    <w:rsid w:val="0041083C"/>
    <w:rsid w:val="00410EB5"/>
    <w:rsid w:val="0041142A"/>
    <w:rsid w:val="00411914"/>
    <w:rsid w:val="00411AB4"/>
    <w:rsid w:val="00411DCE"/>
    <w:rsid w:val="00412915"/>
    <w:rsid w:val="00412A42"/>
    <w:rsid w:val="00412D31"/>
    <w:rsid w:val="00412E4F"/>
    <w:rsid w:val="00413142"/>
    <w:rsid w:val="00413177"/>
    <w:rsid w:val="004134DA"/>
    <w:rsid w:val="004136A3"/>
    <w:rsid w:val="00413856"/>
    <w:rsid w:val="0041389A"/>
    <w:rsid w:val="00413DF8"/>
    <w:rsid w:val="0041420E"/>
    <w:rsid w:val="00414E54"/>
    <w:rsid w:val="0041537B"/>
    <w:rsid w:val="004158AC"/>
    <w:rsid w:val="004158DA"/>
    <w:rsid w:val="00415B58"/>
    <w:rsid w:val="00415EA6"/>
    <w:rsid w:val="00415EB2"/>
    <w:rsid w:val="00415F62"/>
    <w:rsid w:val="004160B8"/>
    <w:rsid w:val="00416812"/>
    <w:rsid w:val="00416872"/>
    <w:rsid w:val="00416A66"/>
    <w:rsid w:val="00416FFA"/>
    <w:rsid w:val="00417484"/>
    <w:rsid w:val="004174CF"/>
    <w:rsid w:val="00417B88"/>
    <w:rsid w:val="00420229"/>
    <w:rsid w:val="0042049C"/>
    <w:rsid w:val="00420B0E"/>
    <w:rsid w:val="00420C96"/>
    <w:rsid w:val="00420E60"/>
    <w:rsid w:val="00421402"/>
    <w:rsid w:val="0042161C"/>
    <w:rsid w:val="004216C6"/>
    <w:rsid w:val="00421B2F"/>
    <w:rsid w:val="00421FEE"/>
    <w:rsid w:val="0042256F"/>
    <w:rsid w:val="0042267D"/>
    <w:rsid w:val="00422727"/>
    <w:rsid w:val="00422A44"/>
    <w:rsid w:val="00422CB6"/>
    <w:rsid w:val="00422E8C"/>
    <w:rsid w:val="004234F4"/>
    <w:rsid w:val="0042390C"/>
    <w:rsid w:val="00424062"/>
    <w:rsid w:val="004245F4"/>
    <w:rsid w:val="00424DE2"/>
    <w:rsid w:val="00424E92"/>
    <w:rsid w:val="00425134"/>
    <w:rsid w:val="0042527E"/>
    <w:rsid w:val="004253E0"/>
    <w:rsid w:val="00425635"/>
    <w:rsid w:val="004257B7"/>
    <w:rsid w:val="00425946"/>
    <w:rsid w:val="00425978"/>
    <w:rsid w:val="00425B3F"/>
    <w:rsid w:val="00425E96"/>
    <w:rsid w:val="0042623C"/>
    <w:rsid w:val="00426393"/>
    <w:rsid w:val="0042664E"/>
    <w:rsid w:val="00426D25"/>
    <w:rsid w:val="00426FD0"/>
    <w:rsid w:val="00427026"/>
    <w:rsid w:val="00427161"/>
    <w:rsid w:val="00427363"/>
    <w:rsid w:val="004279E9"/>
    <w:rsid w:val="00427BDC"/>
    <w:rsid w:val="00427CD0"/>
    <w:rsid w:val="00427D32"/>
    <w:rsid w:val="00427E5C"/>
    <w:rsid w:val="00427F07"/>
    <w:rsid w:val="0043040F"/>
    <w:rsid w:val="00430522"/>
    <w:rsid w:val="00430540"/>
    <w:rsid w:val="00430632"/>
    <w:rsid w:val="00430C60"/>
    <w:rsid w:val="0043105F"/>
    <w:rsid w:val="00431455"/>
    <w:rsid w:val="004315B2"/>
    <w:rsid w:val="00431FB3"/>
    <w:rsid w:val="00432091"/>
    <w:rsid w:val="00432136"/>
    <w:rsid w:val="00432695"/>
    <w:rsid w:val="004329D4"/>
    <w:rsid w:val="00432FBB"/>
    <w:rsid w:val="004337C1"/>
    <w:rsid w:val="0043387A"/>
    <w:rsid w:val="0043390F"/>
    <w:rsid w:val="004339DC"/>
    <w:rsid w:val="00433A33"/>
    <w:rsid w:val="00433F78"/>
    <w:rsid w:val="0043417D"/>
    <w:rsid w:val="004341CE"/>
    <w:rsid w:val="004346B7"/>
    <w:rsid w:val="004347B2"/>
    <w:rsid w:val="0043490A"/>
    <w:rsid w:val="00434C18"/>
    <w:rsid w:val="00434F53"/>
    <w:rsid w:val="004350AF"/>
    <w:rsid w:val="00435661"/>
    <w:rsid w:val="0043598D"/>
    <w:rsid w:val="00435E2B"/>
    <w:rsid w:val="00436A34"/>
    <w:rsid w:val="00436A5C"/>
    <w:rsid w:val="00436AFF"/>
    <w:rsid w:val="00436E85"/>
    <w:rsid w:val="00436F2C"/>
    <w:rsid w:val="0043706D"/>
    <w:rsid w:val="0043757E"/>
    <w:rsid w:val="00437AFB"/>
    <w:rsid w:val="004400C7"/>
    <w:rsid w:val="00440194"/>
    <w:rsid w:val="004404E7"/>
    <w:rsid w:val="004407C0"/>
    <w:rsid w:val="00440ACA"/>
    <w:rsid w:val="00440F20"/>
    <w:rsid w:val="004410A1"/>
    <w:rsid w:val="00441365"/>
    <w:rsid w:val="00441CD1"/>
    <w:rsid w:val="00441D8D"/>
    <w:rsid w:val="0044273D"/>
    <w:rsid w:val="0044281C"/>
    <w:rsid w:val="00442B8F"/>
    <w:rsid w:val="00442EC9"/>
    <w:rsid w:val="0044350C"/>
    <w:rsid w:val="00443849"/>
    <w:rsid w:val="00443A16"/>
    <w:rsid w:val="00443C28"/>
    <w:rsid w:val="00443D79"/>
    <w:rsid w:val="00444496"/>
    <w:rsid w:val="00444B68"/>
    <w:rsid w:val="00444D8A"/>
    <w:rsid w:val="004455B0"/>
    <w:rsid w:val="004458B3"/>
    <w:rsid w:val="00445A33"/>
    <w:rsid w:val="00445D70"/>
    <w:rsid w:val="00445DAB"/>
    <w:rsid w:val="00445ECB"/>
    <w:rsid w:val="004462A0"/>
    <w:rsid w:val="0044635E"/>
    <w:rsid w:val="004465C3"/>
    <w:rsid w:val="00446D5D"/>
    <w:rsid w:val="004471F0"/>
    <w:rsid w:val="0044723E"/>
    <w:rsid w:val="00447BCA"/>
    <w:rsid w:val="00447FA2"/>
    <w:rsid w:val="00447FBF"/>
    <w:rsid w:val="00450102"/>
    <w:rsid w:val="004502FD"/>
    <w:rsid w:val="00450645"/>
    <w:rsid w:val="0045073E"/>
    <w:rsid w:val="00450AD9"/>
    <w:rsid w:val="00450C39"/>
    <w:rsid w:val="00450DA1"/>
    <w:rsid w:val="00451399"/>
    <w:rsid w:val="0045158C"/>
    <w:rsid w:val="004518AE"/>
    <w:rsid w:val="00451FBE"/>
    <w:rsid w:val="0045225B"/>
    <w:rsid w:val="00452685"/>
    <w:rsid w:val="00452882"/>
    <w:rsid w:val="00452C08"/>
    <w:rsid w:val="0045314F"/>
    <w:rsid w:val="00453784"/>
    <w:rsid w:val="00453CF8"/>
    <w:rsid w:val="004540C9"/>
    <w:rsid w:val="004541A2"/>
    <w:rsid w:val="00454808"/>
    <w:rsid w:val="00454903"/>
    <w:rsid w:val="00454CA2"/>
    <w:rsid w:val="004550E6"/>
    <w:rsid w:val="004552FD"/>
    <w:rsid w:val="0045539D"/>
    <w:rsid w:val="004556A5"/>
    <w:rsid w:val="0045584D"/>
    <w:rsid w:val="00455E18"/>
    <w:rsid w:val="0045669F"/>
    <w:rsid w:val="00456D14"/>
    <w:rsid w:val="00456DCF"/>
    <w:rsid w:val="004571FE"/>
    <w:rsid w:val="0045758E"/>
    <w:rsid w:val="0045786D"/>
    <w:rsid w:val="00457E09"/>
    <w:rsid w:val="00460054"/>
    <w:rsid w:val="004602C3"/>
    <w:rsid w:val="00460D87"/>
    <w:rsid w:val="004610F5"/>
    <w:rsid w:val="004611FF"/>
    <w:rsid w:val="0046129E"/>
    <w:rsid w:val="00462147"/>
    <w:rsid w:val="00462267"/>
    <w:rsid w:val="0046236F"/>
    <w:rsid w:val="00462542"/>
    <w:rsid w:val="00462D1C"/>
    <w:rsid w:val="00462F2E"/>
    <w:rsid w:val="00463227"/>
    <w:rsid w:val="00463384"/>
    <w:rsid w:val="004636EF"/>
    <w:rsid w:val="00463BEF"/>
    <w:rsid w:val="00463D2D"/>
    <w:rsid w:val="00463DCE"/>
    <w:rsid w:val="004645D3"/>
    <w:rsid w:val="00464BFD"/>
    <w:rsid w:val="00464E9A"/>
    <w:rsid w:val="00465014"/>
    <w:rsid w:val="004653E9"/>
    <w:rsid w:val="0046544B"/>
    <w:rsid w:val="0046550B"/>
    <w:rsid w:val="004657E2"/>
    <w:rsid w:val="00465E02"/>
    <w:rsid w:val="00465F45"/>
    <w:rsid w:val="0046612C"/>
    <w:rsid w:val="0046637A"/>
    <w:rsid w:val="00466437"/>
    <w:rsid w:val="004669CB"/>
    <w:rsid w:val="00467914"/>
    <w:rsid w:val="00467A01"/>
    <w:rsid w:val="00467C85"/>
    <w:rsid w:val="00467EE4"/>
    <w:rsid w:val="00467F22"/>
    <w:rsid w:val="00470375"/>
    <w:rsid w:val="00470B23"/>
    <w:rsid w:val="00470C54"/>
    <w:rsid w:val="00470E72"/>
    <w:rsid w:val="0047118D"/>
    <w:rsid w:val="004714CE"/>
    <w:rsid w:val="004716E3"/>
    <w:rsid w:val="004718D8"/>
    <w:rsid w:val="00471916"/>
    <w:rsid w:val="004719EA"/>
    <w:rsid w:val="00471BB6"/>
    <w:rsid w:val="004720EA"/>
    <w:rsid w:val="00472237"/>
    <w:rsid w:val="004726C1"/>
    <w:rsid w:val="004730AD"/>
    <w:rsid w:val="00473136"/>
    <w:rsid w:val="004731F8"/>
    <w:rsid w:val="00473363"/>
    <w:rsid w:val="004735E5"/>
    <w:rsid w:val="004737AA"/>
    <w:rsid w:val="00473A83"/>
    <w:rsid w:val="00473CD5"/>
    <w:rsid w:val="00474154"/>
    <w:rsid w:val="004746E9"/>
    <w:rsid w:val="00474A96"/>
    <w:rsid w:val="00474EE5"/>
    <w:rsid w:val="004752EF"/>
    <w:rsid w:val="0047568B"/>
    <w:rsid w:val="0047579C"/>
    <w:rsid w:val="00475828"/>
    <w:rsid w:val="004759B1"/>
    <w:rsid w:val="00475AF6"/>
    <w:rsid w:val="00475AFA"/>
    <w:rsid w:val="004761F5"/>
    <w:rsid w:val="004763E9"/>
    <w:rsid w:val="00476501"/>
    <w:rsid w:val="00476510"/>
    <w:rsid w:val="00476529"/>
    <w:rsid w:val="00476542"/>
    <w:rsid w:val="004769B4"/>
    <w:rsid w:val="00476BCC"/>
    <w:rsid w:val="004770CE"/>
    <w:rsid w:val="00477ADB"/>
    <w:rsid w:val="00477B38"/>
    <w:rsid w:val="00477B7D"/>
    <w:rsid w:val="00480032"/>
    <w:rsid w:val="0048019B"/>
    <w:rsid w:val="004801AC"/>
    <w:rsid w:val="004801E1"/>
    <w:rsid w:val="0048029E"/>
    <w:rsid w:val="0048071D"/>
    <w:rsid w:val="004807FB"/>
    <w:rsid w:val="00480AC1"/>
    <w:rsid w:val="0048114B"/>
    <w:rsid w:val="004816CF"/>
    <w:rsid w:val="00481A66"/>
    <w:rsid w:val="00481A9F"/>
    <w:rsid w:val="00481B57"/>
    <w:rsid w:val="00481C6E"/>
    <w:rsid w:val="0048218F"/>
    <w:rsid w:val="00482263"/>
    <w:rsid w:val="00482D5D"/>
    <w:rsid w:val="00482D67"/>
    <w:rsid w:val="00483062"/>
    <w:rsid w:val="0048341F"/>
    <w:rsid w:val="00483CA7"/>
    <w:rsid w:val="00483DFD"/>
    <w:rsid w:val="00483E49"/>
    <w:rsid w:val="00484028"/>
    <w:rsid w:val="004843C2"/>
    <w:rsid w:val="0048456E"/>
    <w:rsid w:val="00484A68"/>
    <w:rsid w:val="00484CC7"/>
    <w:rsid w:val="00484EDC"/>
    <w:rsid w:val="00485444"/>
    <w:rsid w:val="00485478"/>
    <w:rsid w:val="00485919"/>
    <w:rsid w:val="00485C72"/>
    <w:rsid w:val="00486045"/>
    <w:rsid w:val="00486173"/>
    <w:rsid w:val="00486C2E"/>
    <w:rsid w:val="00486CCB"/>
    <w:rsid w:val="00486ED8"/>
    <w:rsid w:val="004871E5"/>
    <w:rsid w:val="00487735"/>
    <w:rsid w:val="004877B1"/>
    <w:rsid w:val="00487902"/>
    <w:rsid w:val="00487AE0"/>
    <w:rsid w:val="00487B61"/>
    <w:rsid w:val="00487ED1"/>
    <w:rsid w:val="0049026E"/>
    <w:rsid w:val="00490442"/>
    <w:rsid w:val="00490503"/>
    <w:rsid w:val="004908A7"/>
    <w:rsid w:val="0049141E"/>
    <w:rsid w:val="004915BF"/>
    <w:rsid w:val="004919EB"/>
    <w:rsid w:val="00491BF8"/>
    <w:rsid w:val="00491F1B"/>
    <w:rsid w:val="00493C1C"/>
    <w:rsid w:val="00493C9F"/>
    <w:rsid w:val="004947BF"/>
    <w:rsid w:val="00494BAE"/>
    <w:rsid w:val="00494D66"/>
    <w:rsid w:val="00494FE8"/>
    <w:rsid w:val="004957B2"/>
    <w:rsid w:val="00495CC8"/>
    <w:rsid w:val="00496145"/>
    <w:rsid w:val="00496225"/>
    <w:rsid w:val="0049664D"/>
    <w:rsid w:val="00496673"/>
    <w:rsid w:val="00496718"/>
    <w:rsid w:val="00496960"/>
    <w:rsid w:val="00496AC8"/>
    <w:rsid w:val="0049701D"/>
    <w:rsid w:val="00497430"/>
    <w:rsid w:val="00497474"/>
    <w:rsid w:val="0049796D"/>
    <w:rsid w:val="00497FA7"/>
    <w:rsid w:val="004A0027"/>
    <w:rsid w:val="004A012D"/>
    <w:rsid w:val="004A0281"/>
    <w:rsid w:val="004A0953"/>
    <w:rsid w:val="004A0C2D"/>
    <w:rsid w:val="004A1240"/>
    <w:rsid w:val="004A1816"/>
    <w:rsid w:val="004A2361"/>
    <w:rsid w:val="004A241D"/>
    <w:rsid w:val="004A2E7C"/>
    <w:rsid w:val="004A2E97"/>
    <w:rsid w:val="004A3123"/>
    <w:rsid w:val="004A38CA"/>
    <w:rsid w:val="004A39B9"/>
    <w:rsid w:val="004A3B3E"/>
    <w:rsid w:val="004A3D5A"/>
    <w:rsid w:val="004A3E7A"/>
    <w:rsid w:val="004A46B0"/>
    <w:rsid w:val="004A4707"/>
    <w:rsid w:val="004A47F0"/>
    <w:rsid w:val="004A4967"/>
    <w:rsid w:val="004A581F"/>
    <w:rsid w:val="004A59BE"/>
    <w:rsid w:val="004A5F7E"/>
    <w:rsid w:val="004A62D5"/>
    <w:rsid w:val="004A6583"/>
    <w:rsid w:val="004A6761"/>
    <w:rsid w:val="004A6839"/>
    <w:rsid w:val="004A6976"/>
    <w:rsid w:val="004A6A17"/>
    <w:rsid w:val="004A6AEA"/>
    <w:rsid w:val="004A6CAF"/>
    <w:rsid w:val="004A6FEC"/>
    <w:rsid w:val="004A71EA"/>
    <w:rsid w:val="004A71F7"/>
    <w:rsid w:val="004A7314"/>
    <w:rsid w:val="004A7ECF"/>
    <w:rsid w:val="004B0644"/>
    <w:rsid w:val="004B0951"/>
    <w:rsid w:val="004B0A02"/>
    <w:rsid w:val="004B0B07"/>
    <w:rsid w:val="004B0CA6"/>
    <w:rsid w:val="004B0F62"/>
    <w:rsid w:val="004B0FA5"/>
    <w:rsid w:val="004B14C0"/>
    <w:rsid w:val="004B1577"/>
    <w:rsid w:val="004B15E9"/>
    <w:rsid w:val="004B17DD"/>
    <w:rsid w:val="004B18C2"/>
    <w:rsid w:val="004B1B0D"/>
    <w:rsid w:val="004B1B9C"/>
    <w:rsid w:val="004B1D08"/>
    <w:rsid w:val="004B20E8"/>
    <w:rsid w:val="004B2185"/>
    <w:rsid w:val="004B24CD"/>
    <w:rsid w:val="004B2668"/>
    <w:rsid w:val="004B2DCB"/>
    <w:rsid w:val="004B3011"/>
    <w:rsid w:val="004B30A7"/>
    <w:rsid w:val="004B3244"/>
    <w:rsid w:val="004B33F2"/>
    <w:rsid w:val="004B364C"/>
    <w:rsid w:val="004B4261"/>
    <w:rsid w:val="004B4344"/>
    <w:rsid w:val="004B471B"/>
    <w:rsid w:val="004B4AB8"/>
    <w:rsid w:val="004B514E"/>
    <w:rsid w:val="004B5411"/>
    <w:rsid w:val="004B5457"/>
    <w:rsid w:val="004B6041"/>
    <w:rsid w:val="004B6058"/>
    <w:rsid w:val="004B62EE"/>
    <w:rsid w:val="004B67D9"/>
    <w:rsid w:val="004B68E5"/>
    <w:rsid w:val="004B6A0B"/>
    <w:rsid w:val="004B6B78"/>
    <w:rsid w:val="004B72C2"/>
    <w:rsid w:val="004B773E"/>
    <w:rsid w:val="004B7ACA"/>
    <w:rsid w:val="004B7B9B"/>
    <w:rsid w:val="004C049D"/>
    <w:rsid w:val="004C07FC"/>
    <w:rsid w:val="004C080E"/>
    <w:rsid w:val="004C0EEC"/>
    <w:rsid w:val="004C0F7E"/>
    <w:rsid w:val="004C142D"/>
    <w:rsid w:val="004C1787"/>
    <w:rsid w:val="004C183C"/>
    <w:rsid w:val="004C1F7F"/>
    <w:rsid w:val="004C1F88"/>
    <w:rsid w:val="004C2067"/>
    <w:rsid w:val="004C2471"/>
    <w:rsid w:val="004C303C"/>
    <w:rsid w:val="004C36D0"/>
    <w:rsid w:val="004C3AFA"/>
    <w:rsid w:val="004C4159"/>
    <w:rsid w:val="004C5084"/>
    <w:rsid w:val="004C5110"/>
    <w:rsid w:val="004C521E"/>
    <w:rsid w:val="004C5607"/>
    <w:rsid w:val="004C56FF"/>
    <w:rsid w:val="004C5B7F"/>
    <w:rsid w:val="004C5E29"/>
    <w:rsid w:val="004C5EF1"/>
    <w:rsid w:val="004C5F57"/>
    <w:rsid w:val="004C63C6"/>
    <w:rsid w:val="004C68AD"/>
    <w:rsid w:val="004C6B23"/>
    <w:rsid w:val="004C6C09"/>
    <w:rsid w:val="004C6EFD"/>
    <w:rsid w:val="004C701F"/>
    <w:rsid w:val="004C74A0"/>
    <w:rsid w:val="004D0B20"/>
    <w:rsid w:val="004D0B2C"/>
    <w:rsid w:val="004D1250"/>
    <w:rsid w:val="004D1539"/>
    <w:rsid w:val="004D15A7"/>
    <w:rsid w:val="004D1A8C"/>
    <w:rsid w:val="004D1AF5"/>
    <w:rsid w:val="004D1B3A"/>
    <w:rsid w:val="004D1F31"/>
    <w:rsid w:val="004D1FCA"/>
    <w:rsid w:val="004D2021"/>
    <w:rsid w:val="004D21E3"/>
    <w:rsid w:val="004D2344"/>
    <w:rsid w:val="004D2711"/>
    <w:rsid w:val="004D2C51"/>
    <w:rsid w:val="004D34B8"/>
    <w:rsid w:val="004D3761"/>
    <w:rsid w:val="004D3D7E"/>
    <w:rsid w:val="004D43A7"/>
    <w:rsid w:val="004D490A"/>
    <w:rsid w:val="004D49DA"/>
    <w:rsid w:val="004D4CA0"/>
    <w:rsid w:val="004D4CE8"/>
    <w:rsid w:val="004D569E"/>
    <w:rsid w:val="004D57C0"/>
    <w:rsid w:val="004D65C3"/>
    <w:rsid w:val="004D6D43"/>
    <w:rsid w:val="004D6DFB"/>
    <w:rsid w:val="004D7156"/>
    <w:rsid w:val="004D7231"/>
    <w:rsid w:val="004D7336"/>
    <w:rsid w:val="004D74B9"/>
    <w:rsid w:val="004D79EA"/>
    <w:rsid w:val="004D7BDA"/>
    <w:rsid w:val="004D7D7C"/>
    <w:rsid w:val="004D7F5C"/>
    <w:rsid w:val="004D7FA1"/>
    <w:rsid w:val="004E07C4"/>
    <w:rsid w:val="004E0C1A"/>
    <w:rsid w:val="004E1180"/>
    <w:rsid w:val="004E1405"/>
    <w:rsid w:val="004E141E"/>
    <w:rsid w:val="004E1479"/>
    <w:rsid w:val="004E1497"/>
    <w:rsid w:val="004E16B6"/>
    <w:rsid w:val="004E1FC1"/>
    <w:rsid w:val="004E29BB"/>
    <w:rsid w:val="004E2A77"/>
    <w:rsid w:val="004E2BC2"/>
    <w:rsid w:val="004E2E8E"/>
    <w:rsid w:val="004E3286"/>
    <w:rsid w:val="004E3571"/>
    <w:rsid w:val="004E3687"/>
    <w:rsid w:val="004E36A2"/>
    <w:rsid w:val="004E36D3"/>
    <w:rsid w:val="004E3CAE"/>
    <w:rsid w:val="004E3DFB"/>
    <w:rsid w:val="004E4066"/>
    <w:rsid w:val="004E4A37"/>
    <w:rsid w:val="004E4A86"/>
    <w:rsid w:val="004E4E32"/>
    <w:rsid w:val="004E5315"/>
    <w:rsid w:val="004E5582"/>
    <w:rsid w:val="004E5873"/>
    <w:rsid w:val="004E593B"/>
    <w:rsid w:val="004E59B2"/>
    <w:rsid w:val="004E6077"/>
    <w:rsid w:val="004E60E3"/>
    <w:rsid w:val="004E6144"/>
    <w:rsid w:val="004E64C1"/>
    <w:rsid w:val="004E6722"/>
    <w:rsid w:val="004E6832"/>
    <w:rsid w:val="004E6961"/>
    <w:rsid w:val="004E6A14"/>
    <w:rsid w:val="004E6CC9"/>
    <w:rsid w:val="004E6F5C"/>
    <w:rsid w:val="004E72B2"/>
    <w:rsid w:val="004E77AB"/>
    <w:rsid w:val="004F0252"/>
    <w:rsid w:val="004F09F0"/>
    <w:rsid w:val="004F0A38"/>
    <w:rsid w:val="004F0ABE"/>
    <w:rsid w:val="004F0CB1"/>
    <w:rsid w:val="004F1592"/>
    <w:rsid w:val="004F2798"/>
    <w:rsid w:val="004F286F"/>
    <w:rsid w:val="004F32A4"/>
    <w:rsid w:val="004F3452"/>
    <w:rsid w:val="004F3478"/>
    <w:rsid w:val="004F3634"/>
    <w:rsid w:val="004F38F7"/>
    <w:rsid w:val="004F3B32"/>
    <w:rsid w:val="004F3D94"/>
    <w:rsid w:val="004F3F07"/>
    <w:rsid w:val="004F44C2"/>
    <w:rsid w:val="004F44D4"/>
    <w:rsid w:val="004F4535"/>
    <w:rsid w:val="004F46AD"/>
    <w:rsid w:val="004F4AFD"/>
    <w:rsid w:val="004F4E72"/>
    <w:rsid w:val="004F4F61"/>
    <w:rsid w:val="004F523A"/>
    <w:rsid w:val="004F54DF"/>
    <w:rsid w:val="004F56D0"/>
    <w:rsid w:val="004F57C3"/>
    <w:rsid w:val="004F5B9B"/>
    <w:rsid w:val="004F5F9A"/>
    <w:rsid w:val="004F635F"/>
    <w:rsid w:val="004F6364"/>
    <w:rsid w:val="004F64D2"/>
    <w:rsid w:val="004F696B"/>
    <w:rsid w:val="004F6F11"/>
    <w:rsid w:val="004F6F4D"/>
    <w:rsid w:val="004F6F57"/>
    <w:rsid w:val="004F7534"/>
    <w:rsid w:val="004F765A"/>
    <w:rsid w:val="004F76FC"/>
    <w:rsid w:val="004F785B"/>
    <w:rsid w:val="004F79DB"/>
    <w:rsid w:val="004F7AE3"/>
    <w:rsid w:val="004F7B3D"/>
    <w:rsid w:val="004F7C24"/>
    <w:rsid w:val="0050040D"/>
    <w:rsid w:val="005007C3"/>
    <w:rsid w:val="00500845"/>
    <w:rsid w:val="00500854"/>
    <w:rsid w:val="00500951"/>
    <w:rsid w:val="00500A0E"/>
    <w:rsid w:val="00500A55"/>
    <w:rsid w:val="00500B60"/>
    <w:rsid w:val="00500DB1"/>
    <w:rsid w:val="00500EF5"/>
    <w:rsid w:val="005012EB"/>
    <w:rsid w:val="005015F3"/>
    <w:rsid w:val="00501871"/>
    <w:rsid w:val="0050193B"/>
    <w:rsid w:val="00501D87"/>
    <w:rsid w:val="0050241B"/>
    <w:rsid w:val="005026B3"/>
    <w:rsid w:val="00502C0B"/>
    <w:rsid w:val="00502D13"/>
    <w:rsid w:val="005030A2"/>
    <w:rsid w:val="0050339D"/>
    <w:rsid w:val="00503751"/>
    <w:rsid w:val="0050393B"/>
    <w:rsid w:val="00503A18"/>
    <w:rsid w:val="00503C1D"/>
    <w:rsid w:val="00504033"/>
    <w:rsid w:val="005040B7"/>
    <w:rsid w:val="005042FA"/>
    <w:rsid w:val="00504617"/>
    <w:rsid w:val="00504BA5"/>
    <w:rsid w:val="0050505D"/>
    <w:rsid w:val="0050514B"/>
    <w:rsid w:val="005057E4"/>
    <w:rsid w:val="005058C6"/>
    <w:rsid w:val="00505DA0"/>
    <w:rsid w:val="00505E82"/>
    <w:rsid w:val="005061EA"/>
    <w:rsid w:val="005065D1"/>
    <w:rsid w:val="00506678"/>
    <w:rsid w:val="005068AA"/>
    <w:rsid w:val="005068AC"/>
    <w:rsid w:val="00506CAD"/>
    <w:rsid w:val="0050708B"/>
    <w:rsid w:val="0050765A"/>
    <w:rsid w:val="00507CE5"/>
    <w:rsid w:val="005100E8"/>
    <w:rsid w:val="00510265"/>
    <w:rsid w:val="00510626"/>
    <w:rsid w:val="00510D21"/>
    <w:rsid w:val="00510D7A"/>
    <w:rsid w:val="00511279"/>
    <w:rsid w:val="0051159B"/>
    <w:rsid w:val="00511EC4"/>
    <w:rsid w:val="00512396"/>
    <w:rsid w:val="005125F4"/>
    <w:rsid w:val="0051277F"/>
    <w:rsid w:val="00512906"/>
    <w:rsid w:val="005129F6"/>
    <w:rsid w:val="00512FBB"/>
    <w:rsid w:val="00513387"/>
    <w:rsid w:val="00513FE9"/>
    <w:rsid w:val="0051464C"/>
    <w:rsid w:val="005149F7"/>
    <w:rsid w:val="005152D6"/>
    <w:rsid w:val="00515985"/>
    <w:rsid w:val="00515BDA"/>
    <w:rsid w:val="00516190"/>
    <w:rsid w:val="005166A0"/>
    <w:rsid w:val="00516B05"/>
    <w:rsid w:val="00516F13"/>
    <w:rsid w:val="00516F43"/>
    <w:rsid w:val="00517CAF"/>
    <w:rsid w:val="005203BE"/>
    <w:rsid w:val="005209B2"/>
    <w:rsid w:val="00520B71"/>
    <w:rsid w:val="00520C78"/>
    <w:rsid w:val="005211C1"/>
    <w:rsid w:val="0052190C"/>
    <w:rsid w:val="00521960"/>
    <w:rsid w:val="005219BE"/>
    <w:rsid w:val="00521A20"/>
    <w:rsid w:val="00521F49"/>
    <w:rsid w:val="0052232A"/>
    <w:rsid w:val="0052265E"/>
    <w:rsid w:val="005229F6"/>
    <w:rsid w:val="00522E3F"/>
    <w:rsid w:val="00523310"/>
    <w:rsid w:val="0052370B"/>
    <w:rsid w:val="00523951"/>
    <w:rsid w:val="00523EBB"/>
    <w:rsid w:val="00524821"/>
    <w:rsid w:val="00524A27"/>
    <w:rsid w:val="00524B37"/>
    <w:rsid w:val="005250B5"/>
    <w:rsid w:val="005253ED"/>
    <w:rsid w:val="0052552B"/>
    <w:rsid w:val="005259D7"/>
    <w:rsid w:val="00525C58"/>
    <w:rsid w:val="005261E8"/>
    <w:rsid w:val="00526A43"/>
    <w:rsid w:val="00526D80"/>
    <w:rsid w:val="00526EB5"/>
    <w:rsid w:val="00527459"/>
    <w:rsid w:val="00527760"/>
    <w:rsid w:val="005277CC"/>
    <w:rsid w:val="005277DD"/>
    <w:rsid w:val="00527FCF"/>
    <w:rsid w:val="00530DF4"/>
    <w:rsid w:val="005310D2"/>
    <w:rsid w:val="00531540"/>
    <w:rsid w:val="005317D2"/>
    <w:rsid w:val="00531C53"/>
    <w:rsid w:val="00531DDE"/>
    <w:rsid w:val="00531F33"/>
    <w:rsid w:val="00531FC6"/>
    <w:rsid w:val="0053236F"/>
    <w:rsid w:val="00532969"/>
    <w:rsid w:val="00532D24"/>
    <w:rsid w:val="00533326"/>
    <w:rsid w:val="005336A1"/>
    <w:rsid w:val="0053380E"/>
    <w:rsid w:val="005338FA"/>
    <w:rsid w:val="00533A70"/>
    <w:rsid w:val="00533D6A"/>
    <w:rsid w:val="00534584"/>
    <w:rsid w:val="00534A76"/>
    <w:rsid w:val="00534E21"/>
    <w:rsid w:val="005351CD"/>
    <w:rsid w:val="00535274"/>
    <w:rsid w:val="0053558E"/>
    <w:rsid w:val="0053575F"/>
    <w:rsid w:val="005358D2"/>
    <w:rsid w:val="00535A04"/>
    <w:rsid w:val="00535A55"/>
    <w:rsid w:val="00535B82"/>
    <w:rsid w:val="00536144"/>
    <w:rsid w:val="005361A7"/>
    <w:rsid w:val="005365FB"/>
    <w:rsid w:val="00536731"/>
    <w:rsid w:val="0053704C"/>
    <w:rsid w:val="005370B4"/>
    <w:rsid w:val="005377AB"/>
    <w:rsid w:val="00537C3C"/>
    <w:rsid w:val="0054042E"/>
    <w:rsid w:val="00540689"/>
    <w:rsid w:val="00540893"/>
    <w:rsid w:val="00540D48"/>
    <w:rsid w:val="0054124F"/>
    <w:rsid w:val="005413BD"/>
    <w:rsid w:val="00542153"/>
    <w:rsid w:val="005425BF"/>
    <w:rsid w:val="00542756"/>
    <w:rsid w:val="00542B62"/>
    <w:rsid w:val="005430C2"/>
    <w:rsid w:val="00543465"/>
    <w:rsid w:val="005435A9"/>
    <w:rsid w:val="005437ED"/>
    <w:rsid w:val="00543A77"/>
    <w:rsid w:val="005445B9"/>
    <w:rsid w:val="0054496D"/>
    <w:rsid w:val="00544A37"/>
    <w:rsid w:val="00544B96"/>
    <w:rsid w:val="00544F55"/>
    <w:rsid w:val="0054524A"/>
    <w:rsid w:val="00545412"/>
    <w:rsid w:val="00545469"/>
    <w:rsid w:val="005458B3"/>
    <w:rsid w:val="00545ABD"/>
    <w:rsid w:val="00545C98"/>
    <w:rsid w:val="00545D68"/>
    <w:rsid w:val="00545DD6"/>
    <w:rsid w:val="00545F6A"/>
    <w:rsid w:val="00546088"/>
    <w:rsid w:val="005461CC"/>
    <w:rsid w:val="00546884"/>
    <w:rsid w:val="005468BC"/>
    <w:rsid w:val="005469EA"/>
    <w:rsid w:val="00546A5C"/>
    <w:rsid w:val="00546F03"/>
    <w:rsid w:val="00547083"/>
    <w:rsid w:val="0055043B"/>
    <w:rsid w:val="00550576"/>
    <w:rsid w:val="00550AEC"/>
    <w:rsid w:val="00550E4B"/>
    <w:rsid w:val="00550EC1"/>
    <w:rsid w:val="00550F5B"/>
    <w:rsid w:val="005512F5"/>
    <w:rsid w:val="0055143A"/>
    <w:rsid w:val="005514C8"/>
    <w:rsid w:val="00552359"/>
    <w:rsid w:val="005523B7"/>
    <w:rsid w:val="005523FD"/>
    <w:rsid w:val="005526A8"/>
    <w:rsid w:val="00552A20"/>
    <w:rsid w:val="005531A9"/>
    <w:rsid w:val="00553517"/>
    <w:rsid w:val="00553A49"/>
    <w:rsid w:val="00553DBF"/>
    <w:rsid w:val="00554265"/>
    <w:rsid w:val="00554C1A"/>
    <w:rsid w:val="0055506E"/>
    <w:rsid w:val="005553A8"/>
    <w:rsid w:val="00555580"/>
    <w:rsid w:val="005555B6"/>
    <w:rsid w:val="00555962"/>
    <w:rsid w:val="00555E63"/>
    <w:rsid w:val="00555F9C"/>
    <w:rsid w:val="00556490"/>
    <w:rsid w:val="00556FD6"/>
    <w:rsid w:val="005571EE"/>
    <w:rsid w:val="00557348"/>
    <w:rsid w:val="005573D6"/>
    <w:rsid w:val="005575BB"/>
    <w:rsid w:val="005578FD"/>
    <w:rsid w:val="0055792F"/>
    <w:rsid w:val="0055796A"/>
    <w:rsid w:val="00557DC1"/>
    <w:rsid w:val="0056078C"/>
    <w:rsid w:val="0056083C"/>
    <w:rsid w:val="00560B49"/>
    <w:rsid w:val="00560E4B"/>
    <w:rsid w:val="005612B5"/>
    <w:rsid w:val="0056150A"/>
    <w:rsid w:val="00561A7A"/>
    <w:rsid w:val="00561C10"/>
    <w:rsid w:val="00561C62"/>
    <w:rsid w:val="00561D1A"/>
    <w:rsid w:val="00562035"/>
    <w:rsid w:val="00562561"/>
    <w:rsid w:val="00562671"/>
    <w:rsid w:val="00562976"/>
    <w:rsid w:val="005629A5"/>
    <w:rsid w:val="005629CF"/>
    <w:rsid w:val="00562A65"/>
    <w:rsid w:val="00563CCB"/>
    <w:rsid w:val="00563E52"/>
    <w:rsid w:val="00564781"/>
    <w:rsid w:val="00564C03"/>
    <w:rsid w:val="00564DF0"/>
    <w:rsid w:val="00564F86"/>
    <w:rsid w:val="005651BD"/>
    <w:rsid w:val="005653FF"/>
    <w:rsid w:val="005654E4"/>
    <w:rsid w:val="00565581"/>
    <w:rsid w:val="005656A1"/>
    <w:rsid w:val="0056573A"/>
    <w:rsid w:val="00565830"/>
    <w:rsid w:val="00565AC9"/>
    <w:rsid w:val="00565B38"/>
    <w:rsid w:val="00565CC6"/>
    <w:rsid w:val="005662D0"/>
    <w:rsid w:val="005666CB"/>
    <w:rsid w:val="005669FC"/>
    <w:rsid w:val="00566E08"/>
    <w:rsid w:val="00566E1B"/>
    <w:rsid w:val="00566EBC"/>
    <w:rsid w:val="00566FDD"/>
    <w:rsid w:val="005676AC"/>
    <w:rsid w:val="00567B78"/>
    <w:rsid w:val="00567BA5"/>
    <w:rsid w:val="00567D7A"/>
    <w:rsid w:val="005703AE"/>
    <w:rsid w:val="005703B6"/>
    <w:rsid w:val="00570711"/>
    <w:rsid w:val="005707A0"/>
    <w:rsid w:val="00570EA5"/>
    <w:rsid w:val="00571123"/>
    <w:rsid w:val="0057116B"/>
    <w:rsid w:val="00571AE0"/>
    <w:rsid w:val="00571CB7"/>
    <w:rsid w:val="00572432"/>
    <w:rsid w:val="00572555"/>
    <w:rsid w:val="00572B62"/>
    <w:rsid w:val="00572F1C"/>
    <w:rsid w:val="005732EF"/>
    <w:rsid w:val="00573843"/>
    <w:rsid w:val="005739D7"/>
    <w:rsid w:val="00573B72"/>
    <w:rsid w:val="00573C49"/>
    <w:rsid w:val="00573ED5"/>
    <w:rsid w:val="00574253"/>
    <w:rsid w:val="00574461"/>
    <w:rsid w:val="00574708"/>
    <w:rsid w:val="00574BA5"/>
    <w:rsid w:val="005754B0"/>
    <w:rsid w:val="005759BA"/>
    <w:rsid w:val="005759EE"/>
    <w:rsid w:val="00575B77"/>
    <w:rsid w:val="00576167"/>
    <w:rsid w:val="005761E2"/>
    <w:rsid w:val="005768EA"/>
    <w:rsid w:val="00576CD9"/>
    <w:rsid w:val="00576DEB"/>
    <w:rsid w:val="00576F99"/>
    <w:rsid w:val="0057704A"/>
    <w:rsid w:val="00577500"/>
    <w:rsid w:val="005775F1"/>
    <w:rsid w:val="005777BA"/>
    <w:rsid w:val="00577860"/>
    <w:rsid w:val="005779C1"/>
    <w:rsid w:val="00577F13"/>
    <w:rsid w:val="00580432"/>
    <w:rsid w:val="005807A2"/>
    <w:rsid w:val="0058085E"/>
    <w:rsid w:val="0058133F"/>
    <w:rsid w:val="0058157E"/>
    <w:rsid w:val="00581937"/>
    <w:rsid w:val="00581C20"/>
    <w:rsid w:val="00581D66"/>
    <w:rsid w:val="00581F45"/>
    <w:rsid w:val="005820F9"/>
    <w:rsid w:val="005821DE"/>
    <w:rsid w:val="00582234"/>
    <w:rsid w:val="0058229A"/>
    <w:rsid w:val="005825E7"/>
    <w:rsid w:val="005829B3"/>
    <w:rsid w:val="005833AD"/>
    <w:rsid w:val="005833EB"/>
    <w:rsid w:val="00583798"/>
    <w:rsid w:val="005837B7"/>
    <w:rsid w:val="005837F1"/>
    <w:rsid w:val="00583F8A"/>
    <w:rsid w:val="00583FA9"/>
    <w:rsid w:val="005840EC"/>
    <w:rsid w:val="005846BB"/>
    <w:rsid w:val="00584899"/>
    <w:rsid w:val="00584D7F"/>
    <w:rsid w:val="00584DB5"/>
    <w:rsid w:val="0058541A"/>
    <w:rsid w:val="00585508"/>
    <w:rsid w:val="00586132"/>
    <w:rsid w:val="00586207"/>
    <w:rsid w:val="0058683E"/>
    <w:rsid w:val="005868FF"/>
    <w:rsid w:val="005869E5"/>
    <w:rsid w:val="00586CFE"/>
    <w:rsid w:val="00586FE7"/>
    <w:rsid w:val="00587564"/>
    <w:rsid w:val="005877F7"/>
    <w:rsid w:val="005879C9"/>
    <w:rsid w:val="00587C80"/>
    <w:rsid w:val="00587E07"/>
    <w:rsid w:val="00587EEB"/>
    <w:rsid w:val="00587F6B"/>
    <w:rsid w:val="0059002B"/>
    <w:rsid w:val="00590257"/>
    <w:rsid w:val="0059026E"/>
    <w:rsid w:val="0059083D"/>
    <w:rsid w:val="00590A30"/>
    <w:rsid w:val="00590CC4"/>
    <w:rsid w:val="00590FE6"/>
    <w:rsid w:val="005912DA"/>
    <w:rsid w:val="00591535"/>
    <w:rsid w:val="00591571"/>
    <w:rsid w:val="00591BE7"/>
    <w:rsid w:val="00592493"/>
    <w:rsid w:val="005925CA"/>
    <w:rsid w:val="005926FA"/>
    <w:rsid w:val="00593121"/>
    <w:rsid w:val="005931FE"/>
    <w:rsid w:val="00593421"/>
    <w:rsid w:val="00593D51"/>
    <w:rsid w:val="00593F3D"/>
    <w:rsid w:val="00594601"/>
    <w:rsid w:val="00594ADC"/>
    <w:rsid w:val="00594BF8"/>
    <w:rsid w:val="00594DD7"/>
    <w:rsid w:val="00594E1A"/>
    <w:rsid w:val="00595219"/>
    <w:rsid w:val="005952F1"/>
    <w:rsid w:val="00595864"/>
    <w:rsid w:val="00595AA0"/>
    <w:rsid w:val="00595BF9"/>
    <w:rsid w:val="00595CF0"/>
    <w:rsid w:val="005964FF"/>
    <w:rsid w:val="005970F5"/>
    <w:rsid w:val="0059727D"/>
    <w:rsid w:val="00597663"/>
    <w:rsid w:val="00597C55"/>
    <w:rsid w:val="00597CC8"/>
    <w:rsid w:val="005A0216"/>
    <w:rsid w:val="005A0B38"/>
    <w:rsid w:val="005A1321"/>
    <w:rsid w:val="005A194A"/>
    <w:rsid w:val="005A1A43"/>
    <w:rsid w:val="005A212B"/>
    <w:rsid w:val="005A26B3"/>
    <w:rsid w:val="005A2D4A"/>
    <w:rsid w:val="005A2E83"/>
    <w:rsid w:val="005A3330"/>
    <w:rsid w:val="005A3687"/>
    <w:rsid w:val="005A370B"/>
    <w:rsid w:val="005A3AF3"/>
    <w:rsid w:val="005A3E5B"/>
    <w:rsid w:val="005A4380"/>
    <w:rsid w:val="005A4A86"/>
    <w:rsid w:val="005A4FEC"/>
    <w:rsid w:val="005A5806"/>
    <w:rsid w:val="005A588F"/>
    <w:rsid w:val="005A5919"/>
    <w:rsid w:val="005A5F08"/>
    <w:rsid w:val="005A60D2"/>
    <w:rsid w:val="005A62F3"/>
    <w:rsid w:val="005A6E85"/>
    <w:rsid w:val="005A72CE"/>
    <w:rsid w:val="005A7698"/>
    <w:rsid w:val="005A7E9E"/>
    <w:rsid w:val="005B06AA"/>
    <w:rsid w:val="005B0A1A"/>
    <w:rsid w:val="005B0A81"/>
    <w:rsid w:val="005B0F08"/>
    <w:rsid w:val="005B10AE"/>
    <w:rsid w:val="005B13AF"/>
    <w:rsid w:val="005B19D2"/>
    <w:rsid w:val="005B1B37"/>
    <w:rsid w:val="005B1EAF"/>
    <w:rsid w:val="005B1F98"/>
    <w:rsid w:val="005B2276"/>
    <w:rsid w:val="005B22A0"/>
    <w:rsid w:val="005B28EC"/>
    <w:rsid w:val="005B29E7"/>
    <w:rsid w:val="005B30A8"/>
    <w:rsid w:val="005B31E5"/>
    <w:rsid w:val="005B3A34"/>
    <w:rsid w:val="005B3AC7"/>
    <w:rsid w:val="005B3CA4"/>
    <w:rsid w:val="005B3FA5"/>
    <w:rsid w:val="005B4097"/>
    <w:rsid w:val="005B4131"/>
    <w:rsid w:val="005B44EA"/>
    <w:rsid w:val="005B4A14"/>
    <w:rsid w:val="005B4B1E"/>
    <w:rsid w:val="005B514F"/>
    <w:rsid w:val="005B580D"/>
    <w:rsid w:val="005B6533"/>
    <w:rsid w:val="005B68E1"/>
    <w:rsid w:val="005B6D0F"/>
    <w:rsid w:val="005B6D28"/>
    <w:rsid w:val="005B6F6B"/>
    <w:rsid w:val="005B7DD5"/>
    <w:rsid w:val="005C019D"/>
    <w:rsid w:val="005C0712"/>
    <w:rsid w:val="005C0C20"/>
    <w:rsid w:val="005C0C39"/>
    <w:rsid w:val="005C1875"/>
    <w:rsid w:val="005C18E2"/>
    <w:rsid w:val="005C19AA"/>
    <w:rsid w:val="005C208E"/>
    <w:rsid w:val="005C210D"/>
    <w:rsid w:val="005C21D8"/>
    <w:rsid w:val="005C229B"/>
    <w:rsid w:val="005C2325"/>
    <w:rsid w:val="005C2BF2"/>
    <w:rsid w:val="005C3244"/>
    <w:rsid w:val="005C32B0"/>
    <w:rsid w:val="005C366C"/>
    <w:rsid w:val="005C38EB"/>
    <w:rsid w:val="005C3973"/>
    <w:rsid w:val="005C3B88"/>
    <w:rsid w:val="005C52CA"/>
    <w:rsid w:val="005C53CE"/>
    <w:rsid w:val="005C575B"/>
    <w:rsid w:val="005C5926"/>
    <w:rsid w:val="005C59D2"/>
    <w:rsid w:val="005C5A35"/>
    <w:rsid w:val="005C6063"/>
    <w:rsid w:val="005C64B4"/>
    <w:rsid w:val="005C686F"/>
    <w:rsid w:val="005C6CC0"/>
    <w:rsid w:val="005C73A0"/>
    <w:rsid w:val="005C74F7"/>
    <w:rsid w:val="005C756D"/>
    <w:rsid w:val="005C7D2C"/>
    <w:rsid w:val="005C7ED2"/>
    <w:rsid w:val="005D031F"/>
    <w:rsid w:val="005D04D8"/>
    <w:rsid w:val="005D0E66"/>
    <w:rsid w:val="005D1E46"/>
    <w:rsid w:val="005D2255"/>
    <w:rsid w:val="005D271F"/>
    <w:rsid w:val="005D2802"/>
    <w:rsid w:val="005D2B1A"/>
    <w:rsid w:val="005D2CCE"/>
    <w:rsid w:val="005D3495"/>
    <w:rsid w:val="005D35E1"/>
    <w:rsid w:val="005D35F3"/>
    <w:rsid w:val="005D3A69"/>
    <w:rsid w:val="005D3BE0"/>
    <w:rsid w:val="005D3C7E"/>
    <w:rsid w:val="005D458A"/>
    <w:rsid w:val="005D517D"/>
    <w:rsid w:val="005D5395"/>
    <w:rsid w:val="005D564E"/>
    <w:rsid w:val="005D598C"/>
    <w:rsid w:val="005D5A81"/>
    <w:rsid w:val="005D5B9E"/>
    <w:rsid w:val="005D65AD"/>
    <w:rsid w:val="005D6D39"/>
    <w:rsid w:val="005D7240"/>
    <w:rsid w:val="005D7928"/>
    <w:rsid w:val="005D7C0E"/>
    <w:rsid w:val="005D7DB8"/>
    <w:rsid w:val="005E02C3"/>
    <w:rsid w:val="005E044F"/>
    <w:rsid w:val="005E1AB0"/>
    <w:rsid w:val="005E1E5D"/>
    <w:rsid w:val="005E1E9E"/>
    <w:rsid w:val="005E2400"/>
    <w:rsid w:val="005E2C99"/>
    <w:rsid w:val="005E2E3D"/>
    <w:rsid w:val="005E31C1"/>
    <w:rsid w:val="005E3795"/>
    <w:rsid w:val="005E3988"/>
    <w:rsid w:val="005E3A75"/>
    <w:rsid w:val="005E3BDA"/>
    <w:rsid w:val="005E4185"/>
    <w:rsid w:val="005E42C4"/>
    <w:rsid w:val="005E43B1"/>
    <w:rsid w:val="005E4A53"/>
    <w:rsid w:val="005E4BB9"/>
    <w:rsid w:val="005E4C71"/>
    <w:rsid w:val="005E4F5A"/>
    <w:rsid w:val="005E5328"/>
    <w:rsid w:val="005E5669"/>
    <w:rsid w:val="005E568C"/>
    <w:rsid w:val="005E60AE"/>
    <w:rsid w:val="005E6CBB"/>
    <w:rsid w:val="005E7E2D"/>
    <w:rsid w:val="005F0513"/>
    <w:rsid w:val="005F0A38"/>
    <w:rsid w:val="005F12EC"/>
    <w:rsid w:val="005F12F6"/>
    <w:rsid w:val="005F15A8"/>
    <w:rsid w:val="005F16E1"/>
    <w:rsid w:val="005F1707"/>
    <w:rsid w:val="005F1A90"/>
    <w:rsid w:val="005F1F04"/>
    <w:rsid w:val="005F213A"/>
    <w:rsid w:val="005F21C5"/>
    <w:rsid w:val="005F25D9"/>
    <w:rsid w:val="005F2624"/>
    <w:rsid w:val="005F2A6A"/>
    <w:rsid w:val="005F2BAC"/>
    <w:rsid w:val="005F333C"/>
    <w:rsid w:val="005F35E8"/>
    <w:rsid w:val="005F38EA"/>
    <w:rsid w:val="005F3D59"/>
    <w:rsid w:val="005F3FD7"/>
    <w:rsid w:val="005F4A1B"/>
    <w:rsid w:val="005F50DE"/>
    <w:rsid w:val="005F52D1"/>
    <w:rsid w:val="005F5531"/>
    <w:rsid w:val="005F553E"/>
    <w:rsid w:val="005F5816"/>
    <w:rsid w:val="005F5E70"/>
    <w:rsid w:val="005F6099"/>
    <w:rsid w:val="005F60B3"/>
    <w:rsid w:val="005F6776"/>
    <w:rsid w:val="005F67C9"/>
    <w:rsid w:val="005F6B74"/>
    <w:rsid w:val="005F6D7F"/>
    <w:rsid w:val="005F6E53"/>
    <w:rsid w:val="005F7129"/>
    <w:rsid w:val="005F716E"/>
    <w:rsid w:val="005F733A"/>
    <w:rsid w:val="005F74B5"/>
    <w:rsid w:val="005F78D2"/>
    <w:rsid w:val="005F7A80"/>
    <w:rsid w:val="005F7F38"/>
    <w:rsid w:val="006003A3"/>
    <w:rsid w:val="00600752"/>
    <w:rsid w:val="006007D9"/>
    <w:rsid w:val="00600A40"/>
    <w:rsid w:val="00600B58"/>
    <w:rsid w:val="00601E6F"/>
    <w:rsid w:val="00601F93"/>
    <w:rsid w:val="006027DE"/>
    <w:rsid w:val="0060280E"/>
    <w:rsid w:val="00602E72"/>
    <w:rsid w:val="00602FC2"/>
    <w:rsid w:val="0060337B"/>
    <w:rsid w:val="00603BBB"/>
    <w:rsid w:val="00603BC4"/>
    <w:rsid w:val="00603FDC"/>
    <w:rsid w:val="00603FE3"/>
    <w:rsid w:val="0060460B"/>
    <w:rsid w:val="0060462D"/>
    <w:rsid w:val="00604667"/>
    <w:rsid w:val="00605689"/>
    <w:rsid w:val="00605BD1"/>
    <w:rsid w:val="00605C98"/>
    <w:rsid w:val="00606344"/>
    <w:rsid w:val="00606504"/>
    <w:rsid w:val="006069DD"/>
    <w:rsid w:val="00606BDA"/>
    <w:rsid w:val="006071D7"/>
    <w:rsid w:val="0060740B"/>
    <w:rsid w:val="00607734"/>
    <w:rsid w:val="00607897"/>
    <w:rsid w:val="00607B6C"/>
    <w:rsid w:val="00607FA2"/>
    <w:rsid w:val="0061005A"/>
    <w:rsid w:val="006102EB"/>
    <w:rsid w:val="00610372"/>
    <w:rsid w:val="006107B0"/>
    <w:rsid w:val="006107D6"/>
    <w:rsid w:val="006108BC"/>
    <w:rsid w:val="00610AA3"/>
    <w:rsid w:val="00610BAD"/>
    <w:rsid w:val="006114AF"/>
    <w:rsid w:val="0061152B"/>
    <w:rsid w:val="0061180B"/>
    <w:rsid w:val="00611C02"/>
    <w:rsid w:val="00612033"/>
    <w:rsid w:val="006123A0"/>
    <w:rsid w:val="006123F7"/>
    <w:rsid w:val="00612C38"/>
    <w:rsid w:val="00612D21"/>
    <w:rsid w:val="0061376D"/>
    <w:rsid w:val="00613EFF"/>
    <w:rsid w:val="006142CB"/>
    <w:rsid w:val="00614350"/>
    <w:rsid w:val="006143C1"/>
    <w:rsid w:val="006148FF"/>
    <w:rsid w:val="00614F5F"/>
    <w:rsid w:val="00614F9E"/>
    <w:rsid w:val="00614FA4"/>
    <w:rsid w:val="00615155"/>
    <w:rsid w:val="00615183"/>
    <w:rsid w:val="00615646"/>
    <w:rsid w:val="006156D6"/>
    <w:rsid w:val="0061584E"/>
    <w:rsid w:val="0061620E"/>
    <w:rsid w:val="0061674C"/>
    <w:rsid w:val="00616975"/>
    <w:rsid w:val="00616DA8"/>
    <w:rsid w:val="00617354"/>
    <w:rsid w:val="0061792D"/>
    <w:rsid w:val="00617976"/>
    <w:rsid w:val="00617BDF"/>
    <w:rsid w:val="00617EC4"/>
    <w:rsid w:val="006200A1"/>
    <w:rsid w:val="00620491"/>
    <w:rsid w:val="00620888"/>
    <w:rsid w:val="00620FE1"/>
    <w:rsid w:val="00621445"/>
    <w:rsid w:val="00621DE6"/>
    <w:rsid w:val="00622167"/>
    <w:rsid w:val="006221CC"/>
    <w:rsid w:val="006224DB"/>
    <w:rsid w:val="006228A9"/>
    <w:rsid w:val="006235EA"/>
    <w:rsid w:val="006238C8"/>
    <w:rsid w:val="006239C9"/>
    <w:rsid w:val="00623B8B"/>
    <w:rsid w:val="006241AC"/>
    <w:rsid w:val="00624371"/>
    <w:rsid w:val="00624430"/>
    <w:rsid w:val="00624464"/>
    <w:rsid w:val="006246AE"/>
    <w:rsid w:val="00624DAB"/>
    <w:rsid w:val="00625558"/>
    <w:rsid w:val="006258A6"/>
    <w:rsid w:val="00625B85"/>
    <w:rsid w:val="00626046"/>
    <w:rsid w:val="00626168"/>
    <w:rsid w:val="006266F3"/>
    <w:rsid w:val="00626CD7"/>
    <w:rsid w:val="00626D02"/>
    <w:rsid w:val="006270DE"/>
    <w:rsid w:val="00627765"/>
    <w:rsid w:val="0062783F"/>
    <w:rsid w:val="0063023C"/>
    <w:rsid w:val="006306C2"/>
    <w:rsid w:val="00630C75"/>
    <w:rsid w:val="00630D2D"/>
    <w:rsid w:val="00631419"/>
    <w:rsid w:val="00631497"/>
    <w:rsid w:val="006315B2"/>
    <w:rsid w:val="006317BB"/>
    <w:rsid w:val="00631B9C"/>
    <w:rsid w:val="00632164"/>
    <w:rsid w:val="0063231C"/>
    <w:rsid w:val="006327CA"/>
    <w:rsid w:val="006328CE"/>
    <w:rsid w:val="0063296D"/>
    <w:rsid w:val="00632A6B"/>
    <w:rsid w:val="00632C06"/>
    <w:rsid w:val="00632E25"/>
    <w:rsid w:val="00632EB0"/>
    <w:rsid w:val="006337FB"/>
    <w:rsid w:val="00633CC6"/>
    <w:rsid w:val="00633DF5"/>
    <w:rsid w:val="00633E1F"/>
    <w:rsid w:val="006340ED"/>
    <w:rsid w:val="0063422E"/>
    <w:rsid w:val="006346F7"/>
    <w:rsid w:val="00634947"/>
    <w:rsid w:val="00634CB1"/>
    <w:rsid w:val="00634DE1"/>
    <w:rsid w:val="00634E41"/>
    <w:rsid w:val="006353D2"/>
    <w:rsid w:val="00635684"/>
    <w:rsid w:val="00635FAD"/>
    <w:rsid w:val="00636563"/>
    <w:rsid w:val="00637808"/>
    <w:rsid w:val="006400A7"/>
    <w:rsid w:val="006409E9"/>
    <w:rsid w:val="00640F31"/>
    <w:rsid w:val="00641028"/>
    <w:rsid w:val="006413E3"/>
    <w:rsid w:val="006414D5"/>
    <w:rsid w:val="0064167D"/>
    <w:rsid w:val="0064181F"/>
    <w:rsid w:val="00641844"/>
    <w:rsid w:val="00641851"/>
    <w:rsid w:val="00641C91"/>
    <w:rsid w:val="00641E31"/>
    <w:rsid w:val="00641EC2"/>
    <w:rsid w:val="006420B1"/>
    <w:rsid w:val="006424C7"/>
    <w:rsid w:val="0064299F"/>
    <w:rsid w:val="00642CB7"/>
    <w:rsid w:val="00642E1B"/>
    <w:rsid w:val="006431D2"/>
    <w:rsid w:val="006436E9"/>
    <w:rsid w:val="00643740"/>
    <w:rsid w:val="00643F6B"/>
    <w:rsid w:val="00643F8F"/>
    <w:rsid w:val="00643FEE"/>
    <w:rsid w:val="006441B2"/>
    <w:rsid w:val="00644374"/>
    <w:rsid w:val="0064444B"/>
    <w:rsid w:val="006445EA"/>
    <w:rsid w:val="006447F4"/>
    <w:rsid w:val="00644C9D"/>
    <w:rsid w:val="00645174"/>
    <w:rsid w:val="00645274"/>
    <w:rsid w:val="0064529C"/>
    <w:rsid w:val="006456D3"/>
    <w:rsid w:val="00645D39"/>
    <w:rsid w:val="00645D52"/>
    <w:rsid w:val="00645D96"/>
    <w:rsid w:val="00645DB5"/>
    <w:rsid w:val="0064658F"/>
    <w:rsid w:val="00646631"/>
    <w:rsid w:val="006469AD"/>
    <w:rsid w:val="006469B8"/>
    <w:rsid w:val="00647188"/>
    <w:rsid w:val="006472D6"/>
    <w:rsid w:val="00647639"/>
    <w:rsid w:val="00647BC6"/>
    <w:rsid w:val="00650077"/>
    <w:rsid w:val="006503D3"/>
    <w:rsid w:val="0065059E"/>
    <w:rsid w:val="0065133B"/>
    <w:rsid w:val="00651E87"/>
    <w:rsid w:val="00651EF2"/>
    <w:rsid w:val="00652620"/>
    <w:rsid w:val="00652B53"/>
    <w:rsid w:val="006530A0"/>
    <w:rsid w:val="0065356C"/>
    <w:rsid w:val="00653577"/>
    <w:rsid w:val="00653AD3"/>
    <w:rsid w:val="00654205"/>
    <w:rsid w:val="006554E5"/>
    <w:rsid w:val="00655F8D"/>
    <w:rsid w:val="00655FC6"/>
    <w:rsid w:val="006560DC"/>
    <w:rsid w:val="006562C8"/>
    <w:rsid w:val="006569CF"/>
    <w:rsid w:val="00656F8D"/>
    <w:rsid w:val="0065766F"/>
    <w:rsid w:val="0065769A"/>
    <w:rsid w:val="006577C7"/>
    <w:rsid w:val="006578BD"/>
    <w:rsid w:val="006579DF"/>
    <w:rsid w:val="006579F0"/>
    <w:rsid w:val="00657A24"/>
    <w:rsid w:val="00657C95"/>
    <w:rsid w:val="00660030"/>
    <w:rsid w:val="006602F6"/>
    <w:rsid w:val="00660538"/>
    <w:rsid w:val="006609C4"/>
    <w:rsid w:val="00660CEC"/>
    <w:rsid w:val="00660D4F"/>
    <w:rsid w:val="00660F51"/>
    <w:rsid w:val="00661246"/>
    <w:rsid w:val="0066173A"/>
    <w:rsid w:val="0066173D"/>
    <w:rsid w:val="006618D5"/>
    <w:rsid w:val="00662369"/>
    <w:rsid w:val="006623C8"/>
    <w:rsid w:val="00662984"/>
    <w:rsid w:val="00662B19"/>
    <w:rsid w:val="006635F3"/>
    <w:rsid w:val="0066374F"/>
    <w:rsid w:val="00663AE2"/>
    <w:rsid w:val="00663EE3"/>
    <w:rsid w:val="00664872"/>
    <w:rsid w:val="006649F1"/>
    <w:rsid w:val="00664EE4"/>
    <w:rsid w:val="00664FC2"/>
    <w:rsid w:val="006656F5"/>
    <w:rsid w:val="00665741"/>
    <w:rsid w:val="00665916"/>
    <w:rsid w:val="00665A8F"/>
    <w:rsid w:val="00665A98"/>
    <w:rsid w:val="00665B88"/>
    <w:rsid w:val="00665C23"/>
    <w:rsid w:val="006661F2"/>
    <w:rsid w:val="00666485"/>
    <w:rsid w:val="006673AF"/>
    <w:rsid w:val="00667769"/>
    <w:rsid w:val="00667B67"/>
    <w:rsid w:val="00667FE8"/>
    <w:rsid w:val="00670027"/>
    <w:rsid w:val="0067025C"/>
    <w:rsid w:val="00670578"/>
    <w:rsid w:val="0067071B"/>
    <w:rsid w:val="0067085B"/>
    <w:rsid w:val="00670A49"/>
    <w:rsid w:val="00670B17"/>
    <w:rsid w:val="00670C95"/>
    <w:rsid w:val="00670E70"/>
    <w:rsid w:val="006711A5"/>
    <w:rsid w:val="006716BA"/>
    <w:rsid w:val="00671788"/>
    <w:rsid w:val="00671D1B"/>
    <w:rsid w:val="00671DCB"/>
    <w:rsid w:val="00672136"/>
    <w:rsid w:val="00672350"/>
    <w:rsid w:val="00672651"/>
    <w:rsid w:val="00672A4F"/>
    <w:rsid w:val="006734A5"/>
    <w:rsid w:val="006734CD"/>
    <w:rsid w:val="00673561"/>
    <w:rsid w:val="006738EE"/>
    <w:rsid w:val="00674509"/>
    <w:rsid w:val="00674661"/>
    <w:rsid w:val="00674D3E"/>
    <w:rsid w:val="00674EF9"/>
    <w:rsid w:val="00675372"/>
    <w:rsid w:val="00675402"/>
    <w:rsid w:val="00675456"/>
    <w:rsid w:val="00675523"/>
    <w:rsid w:val="0067581E"/>
    <w:rsid w:val="00675A8C"/>
    <w:rsid w:val="00675AEB"/>
    <w:rsid w:val="00675D2D"/>
    <w:rsid w:val="00675E5C"/>
    <w:rsid w:val="006761F6"/>
    <w:rsid w:val="006767C0"/>
    <w:rsid w:val="006769AF"/>
    <w:rsid w:val="00676B0C"/>
    <w:rsid w:val="00676C79"/>
    <w:rsid w:val="006770BF"/>
    <w:rsid w:val="006776E2"/>
    <w:rsid w:val="00677821"/>
    <w:rsid w:val="0067792F"/>
    <w:rsid w:val="00680221"/>
    <w:rsid w:val="00680C27"/>
    <w:rsid w:val="00680D04"/>
    <w:rsid w:val="00681020"/>
    <w:rsid w:val="00681096"/>
    <w:rsid w:val="006814A5"/>
    <w:rsid w:val="0068167B"/>
    <w:rsid w:val="006817E8"/>
    <w:rsid w:val="00681BDE"/>
    <w:rsid w:val="00682092"/>
    <w:rsid w:val="00682347"/>
    <w:rsid w:val="0068253E"/>
    <w:rsid w:val="00683705"/>
    <w:rsid w:val="00683888"/>
    <w:rsid w:val="00683A1E"/>
    <w:rsid w:val="00683BCF"/>
    <w:rsid w:val="00683CC1"/>
    <w:rsid w:val="0068431F"/>
    <w:rsid w:val="00684563"/>
    <w:rsid w:val="006845E8"/>
    <w:rsid w:val="00684AA3"/>
    <w:rsid w:val="00684C34"/>
    <w:rsid w:val="00684D1B"/>
    <w:rsid w:val="00684D51"/>
    <w:rsid w:val="00685B15"/>
    <w:rsid w:val="006861D1"/>
    <w:rsid w:val="0068620E"/>
    <w:rsid w:val="0068649E"/>
    <w:rsid w:val="006864AB"/>
    <w:rsid w:val="00686715"/>
    <w:rsid w:val="00686786"/>
    <w:rsid w:val="00686B09"/>
    <w:rsid w:val="00686B4C"/>
    <w:rsid w:val="00686CE9"/>
    <w:rsid w:val="00686D6B"/>
    <w:rsid w:val="00687147"/>
    <w:rsid w:val="00687414"/>
    <w:rsid w:val="00687AFC"/>
    <w:rsid w:val="00687CDC"/>
    <w:rsid w:val="00690388"/>
    <w:rsid w:val="006904EA"/>
    <w:rsid w:val="006905DC"/>
    <w:rsid w:val="0069068D"/>
    <w:rsid w:val="00691830"/>
    <w:rsid w:val="00691E86"/>
    <w:rsid w:val="00692200"/>
    <w:rsid w:val="0069238F"/>
    <w:rsid w:val="006926F8"/>
    <w:rsid w:val="006928DF"/>
    <w:rsid w:val="00692C49"/>
    <w:rsid w:val="00692CA5"/>
    <w:rsid w:val="0069310F"/>
    <w:rsid w:val="00693151"/>
    <w:rsid w:val="00693287"/>
    <w:rsid w:val="006932DD"/>
    <w:rsid w:val="00693308"/>
    <w:rsid w:val="006934D2"/>
    <w:rsid w:val="00693725"/>
    <w:rsid w:val="006938EF"/>
    <w:rsid w:val="00693A9B"/>
    <w:rsid w:val="00693E7D"/>
    <w:rsid w:val="006941C4"/>
    <w:rsid w:val="00694275"/>
    <w:rsid w:val="00694CF3"/>
    <w:rsid w:val="0069517E"/>
    <w:rsid w:val="00695362"/>
    <w:rsid w:val="00695AEF"/>
    <w:rsid w:val="00695CEB"/>
    <w:rsid w:val="00695EE3"/>
    <w:rsid w:val="00696295"/>
    <w:rsid w:val="00696364"/>
    <w:rsid w:val="0069638D"/>
    <w:rsid w:val="006963A0"/>
    <w:rsid w:val="006967ED"/>
    <w:rsid w:val="00696D98"/>
    <w:rsid w:val="0069786B"/>
    <w:rsid w:val="0069797E"/>
    <w:rsid w:val="00697A97"/>
    <w:rsid w:val="006A0302"/>
    <w:rsid w:val="006A056C"/>
    <w:rsid w:val="006A0749"/>
    <w:rsid w:val="006A0AAD"/>
    <w:rsid w:val="006A0ACF"/>
    <w:rsid w:val="006A0BFF"/>
    <w:rsid w:val="006A13AB"/>
    <w:rsid w:val="006A14C5"/>
    <w:rsid w:val="006A176F"/>
    <w:rsid w:val="006A220C"/>
    <w:rsid w:val="006A22F9"/>
    <w:rsid w:val="006A23D9"/>
    <w:rsid w:val="006A25AC"/>
    <w:rsid w:val="006A3687"/>
    <w:rsid w:val="006A401C"/>
    <w:rsid w:val="006A43A3"/>
    <w:rsid w:val="006A43DF"/>
    <w:rsid w:val="006A44B6"/>
    <w:rsid w:val="006A48D3"/>
    <w:rsid w:val="006A4C47"/>
    <w:rsid w:val="006A539D"/>
    <w:rsid w:val="006A54F7"/>
    <w:rsid w:val="006A6059"/>
    <w:rsid w:val="006A608D"/>
    <w:rsid w:val="006A616A"/>
    <w:rsid w:val="006A657E"/>
    <w:rsid w:val="006A6848"/>
    <w:rsid w:val="006A6D95"/>
    <w:rsid w:val="006A6DDC"/>
    <w:rsid w:val="006A7415"/>
    <w:rsid w:val="006A7637"/>
    <w:rsid w:val="006A7785"/>
    <w:rsid w:val="006A7A7E"/>
    <w:rsid w:val="006A7FDD"/>
    <w:rsid w:val="006B056F"/>
    <w:rsid w:val="006B08D2"/>
    <w:rsid w:val="006B0DBE"/>
    <w:rsid w:val="006B1088"/>
    <w:rsid w:val="006B144B"/>
    <w:rsid w:val="006B165C"/>
    <w:rsid w:val="006B176B"/>
    <w:rsid w:val="006B26F7"/>
    <w:rsid w:val="006B2761"/>
    <w:rsid w:val="006B2C69"/>
    <w:rsid w:val="006B2DD6"/>
    <w:rsid w:val="006B2DF0"/>
    <w:rsid w:val="006B31CB"/>
    <w:rsid w:val="006B344F"/>
    <w:rsid w:val="006B3611"/>
    <w:rsid w:val="006B36B3"/>
    <w:rsid w:val="006B3EF6"/>
    <w:rsid w:val="006B4313"/>
    <w:rsid w:val="006B4EF0"/>
    <w:rsid w:val="006B519D"/>
    <w:rsid w:val="006B5230"/>
    <w:rsid w:val="006B6F1A"/>
    <w:rsid w:val="006B76B6"/>
    <w:rsid w:val="006B76DC"/>
    <w:rsid w:val="006B7937"/>
    <w:rsid w:val="006B7C95"/>
    <w:rsid w:val="006B7F84"/>
    <w:rsid w:val="006C0641"/>
    <w:rsid w:val="006C06B4"/>
    <w:rsid w:val="006C06BD"/>
    <w:rsid w:val="006C07A2"/>
    <w:rsid w:val="006C087B"/>
    <w:rsid w:val="006C0FD1"/>
    <w:rsid w:val="006C13F3"/>
    <w:rsid w:val="006C1A3B"/>
    <w:rsid w:val="006C2447"/>
    <w:rsid w:val="006C27A1"/>
    <w:rsid w:val="006C300A"/>
    <w:rsid w:val="006C326B"/>
    <w:rsid w:val="006C3296"/>
    <w:rsid w:val="006C347C"/>
    <w:rsid w:val="006C34B4"/>
    <w:rsid w:val="006C3789"/>
    <w:rsid w:val="006C3947"/>
    <w:rsid w:val="006C3A93"/>
    <w:rsid w:val="006C3D88"/>
    <w:rsid w:val="006C3DC2"/>
    <w:rsid w:val="006C3DFE"/>
    <w:rsid w:val="006C4221"/>
    <w:rsid w:val="006C44D0"/>
    <w:rsid w:val="006C47DD"/>
    <w:rsid w:val="006C496A"/>
    <w:rsid w:val="006C4CE3"/>
    <w:rsid w:val="006C4E2D"/>
    <w:rsid w:val="006C5227"/>
    <w:rsid w:val="006C532E"/>
    <w:rsid w:val="006C561F"/>
    <w:rsid w:val="006C57A9"/>
    <w:rsid w:val="006C5D61"/>
    <w:rsid w:val="006C5F25"/>
    <w:rsid w:val="006C666C"/>
    <w:rsid w:val="006C6898"/>
    <w:rsid w:val="006C7B1D"/>
    <w:rsid w:val="006C7BB5"/>
    <w:rsid w:val="006C7C77"/>
    <w:rsid w:val="006C7D37"/>
    <w:rsid w:val="006D0052"/>
    <w:rsid w:val="006D0096"/>
    <w:rsid w:val="006D01AA"/>
    <w:rsid w:val="006D0AA3"/>
    <w:rsid w:val="006D0E66"/>
    <w:rsid w:val="006D0EEA"/>
    <w:rsid w:val="006D0F59"/>
    <w:rsid w:val="006D1412"/>
    <w:rsid w:val="006D1F07"/>
    <w:rsid w:val="006D2339"/>
    <w:rsid w:val="006D2560"/>
    <w:rsid w:val="006D25D7"/>
    <w:rsid w:val="006D27D3"/>
    <w:rsid w:val="006D2951"/>
    <w:rsid w:val="006D29AA"/>
    <w:rsid w:val="006D2ECE"/>
    <w:rsid w:val="006D3487"/>
    <w:rsid w:val="006D35FD"/>
    <w:rsid w:val="006D3F6F"/>
    <w:rsid w:val="006D4430"/>
    <w:rsid w:val="006D4482"/>
    <w:rsid w:val="006D4A5E"/>
    <w:rsid w:val="006D4E19"/>
    <w:rsid w:val="006D4E76"/>
    <w:rsid w:val="006D5BB7"/>
    <w:rsid w:val="006D5E1C"/>
    <w:rsid w:val="006D6369"/>
    <w:rsid w:val="006D65FD"/>
    <w:rsid w:val="006D6E3C"/>
    <w:rsid w:val="006D7BA7"/>
    <w:rsid w:val="006D7BB9"/>
    <w:rsid w:val="006D7F72"/>
    <w:rsid w:val="006D7FCA"/>
    <w:rsid w:val="006E0094"/>
    <w:rsid w:val="006E0919"/>
    <w:rsid w:val="006E09F2"/>
    <w:rsid w:val="006E0DEE"/>
    <w:rsid w:val="006E110F"/>
    <w:rsid w:val="006E17D5"/>
    <w:rsid w:val="006E1BA8"/>
    <w:rsid w:val="006E1E3B"/>
    <w:rsid w:val="006E295A"/>
    <w:rsid w:val="006E2C31"/>
    <w:rsid w:val="006E2D36"/>
    <w:rsid w:val="006E3094"/>
    <w:rsid w:val="006E33D7"/>
    <w:rsid w:val="006E3467"/>
    <w:rsid w:val="006E3C21"/>
    <w:rsid w:val="006E4939"/>
    <w:rsid w:val="006E4A5F"/>
    <w:rsid w:val="006E4B5D"/>
    <w:rsid w:val="006E4EBE"/>
    <w:rsid w:val="006E53DC"/>
    <w:rsid w:val="006E5574"/>
    <w:rsid w:val="006E564E"/>
    <w:rsid w:val="006E57A2"/>
    <w:rsid w:val="006E5959"/>
    <w:rsid w:val="006E5A5A"/>
    <w:rsid w:val="006E5F78"/>
    <w:rsid w:val="006E6333"/>
    <w:rsid w:val="006E63A9"/>
    <w:rsid w:val="006E6437"/>
    <w:rsid w:val="006E66F5"/>
    <w:rsid w:val="006E678C"/>
    <w:rsid w:val="006E69E5"/>
    <w:rsid w:val="006E72D2"/>
    <w:rsid w:val="006E78AE"/>
    <w:rsid w:val="006F0123"/>
    <w:rsid w:val="006F0192"/>
    <w:rsid w:val="006F0302"/>
    <w:rsid w:val="006F06B3"/>
    <w:rsid w:val="006F0A21"/>
    <w:rsid w:val="006F0F54"/>
    <w:rsid w:val="006F102A"/>
    <w:rsid w:val="006F165A"/>
    <w:rsid w:val="006F1916"/>
    <w:rsid w:val="006F1C5E"/>
    <w:rsid w:val="006F1F26"/>
    <w:rsid w:val="006F1F6B"/>
    <w:rsid w:val="006F235C"/>
    <w:rsid w:val="006F33D0"/>
    <w:rsid w:val="006F3B20"/>
    <w:rsid w:val="006F447F"/>
    <w:rsid w:val="006F465E"/>
    <w:rsid w:val="006F55F2"/>
    <w:rsid w:val="006F5AF2"/>
    <w:rsid w:val="006F5D49"/>
    <w:rsid w:val="006F744F"/>
    <w:rsid w:val="006F765B"/>
    <w:rsid w:val="006F7681"/>
    <w:rsid w:val="006F77AE"/>
    <w:rsid w:val="006F7A36"/>
    <w:rsid w:val="006F7B83"/>
    <w:rsid w:val="006F7D5F"/>
    <w:rsid w:val="006F7E12"/>
    <w:rsid w:val="007003C8"/>
    <w:rsid w:val="007006BB"/>
    <w:rsid w:val="007006C7"/>
    <w:rsid w:val="007006E1"/>
    <w:rsid w:val="007009CD"/>
    <w:rsid w:val="00700C04"/>
    <w:rsid w:val="007012BD"/>
    <w:rsid w:val="007013E0"/>
    <w:rsid w:val="00701429"/>
    <w:rsid w:val="00701728"/>
    <w:rsid w:val="00701BB8"/>
    <w:rsid w:val="00701BC6"/>
    <w:rsid w:val="00701BF0"/>
    <w:rsid w:val="0070207D"/>
    <w:rsid w:val="00702F19"/>
    <w:rsid w:val="00702F4A"/>
    <w:rsid w:val="0070330F"/>
    <w:rsid w:val="00703549"/>
    <w:rsid w:val="007036AE"/>
    <w:rsid w:val="00703995"/>
    <w:rsid w:val="00703CF2"/>
    <w:rsid w:val="00703E58"/>
    <w:rsid w:val="00703E94"/>
    <w:rsid w:val="00704059"/>
    <w:rsid w:val="007044DD"/>
    <w:rsid w:val="00704677"/>
    <w:rsid w:val="007048E0"/>
    <w:rsid w:val="00704C8B"/>
    <w:rsid w:val="00704F85"/>
    <w:rsid w:val="007052B8"/>
    <w:rsid w:val="00705BAD"/>
    <w:rsid w:val="00705FCD"/>
    <w:rsid w:val="0070636D"/>
    <w:rsid w:val="007064E4"/>
    <w:rsid w:val="0070680C"/>
    <w:rsid w:val="00706D24"/>
    <w:rsid w:val="00706DA9"/>
    <w:rsid w:val="00706FA6"/>
    <w:rsid w:val="00707003"/>
    <w:rsid w:val="00707067"/>
    <w:rsid w:val="00707324"/>
    <w:rsid w:val="0070749D"/>
    <w:rsid w:val="0070764A"/>
    <w:rsid w:val="0070787D"/>
    <w:rsid w:val="00707B05"/>
    <w:rsid w:val="00707D6B"/>
    <w:rsid w:val="0071058B"/>
    <w:rsid w:val="0071129F"/>
    <w:rsid w:val="007115EC"/>
    <w:rsid w:val="007118EB"/>
    <w:rsid w:val="00711A3B"/>
    <w:rsid w:val="00711AF4"/>
    <w:rsid w:val="00711B9B"/>
    <w:rsid w:val="00712258"/>
    <w:rsid w:val="007127D4"/>
    <w:rsid w:val="00712C2E"/>
    <w:rsid w:val="0071378D"/>
    <w:rsid w:val="0071379E"/>
    <w:rsid w:val="00713E4F"/>
    <w:rsid w:val="007140A5"/>
    <w:rsid w:val="007146D0"/>
    <w:rsid w:val="0071482F"/>
    <w:rsid w:val="00714EC5"/>
    <w:rsid w:val="00714F0D"/>
    <w:rsid w:val="007153AA"/>
    <w:rsid w:val="007153C9"/>
    <w:rsid w:val="007156D9"/>
    <w:rsid w:val="007158C8"/>
    <w:rsid w:val="00715C05"/>
    <w:rsid w:val="00715F4D"/>
    <w:rsid w:val="00716716"/>
    <w:rsid w:val="00716DEC"/>
    <w:rsid w:val="00716EB0"/>
    <w:rsid w:val="00716FF2"/>
    <w:rsid w:val="0071749D"/>
    <w:rsid w:val="0071766E"/>
    <w:rsid w:val="00717B63"/>
    <w:rsid w:val="007201B0"/>
    <w:rsid w:val="00720216"/>
    <w:rsid w:val="007202DF"/>
    <w:rsid w:val="007203F1"/>
    <w:rsid w:val="00720658"/>
    <w:rsid w:val="00720896"/>
    <w:rsid w:val="00720D1B"/>
    <w:rsid w:val="00721796"/>
    <w:rsid w:val="00721914"/>
    <w:rsid w:val="00721E06"/>
    <w:rsid w:val="00722717"/>
    <w:rsid w:val="007227ED"/>
    <w:rsid w:val="00722B43"/>
    <w:rsid w:val="00722C65"/>
    <w:rsid w:val="00722DBB"/>
    <w:rsid w:val="00722DF2"/>
    <w:rsid w:val="0072312D"/>
    <w:rsid w:val="00723D55"/>
    <w:rsid w:val="00723DC8"/>
    <w:rsid w:val="00724713"/>
    <w:rsid w:val="00724838"/>
    <w:rsid w:val="00724840"/>
    <w:rsid w:val="00724B79"/>
    <w:rsid w:val="00724FE7"/>
    <w:rsid w:val="0072523D"/>
    <w:rsid w:val="00726208"/>
    <w:rsid w:val="00726243"/>
    <w:rsid w:val="0072677B"/>
    <w:rsid w:val="00726B86"/>
    <w:rsid w:val="00726DA9"/>
    <w:rsid w:val="00726EC1"/>
    <w:rsid w:val="00727227"/>
    <w:rsid w:val="00727912"/>
    <w:rsid w:val="00727B48"/>
    <w:rsid w:val="00727B7B"/>
    <w:rsid w:val="00727BAF"/>
    <w:rsid w:val="00730175"/>
    <w:rsid w:val="007303DF"/>
    <w:rsid w:val="00730992"/>
    <w:rsid w:val="00730B71"/>
    <w:rsid w:val="00730CBE"/>
    <w:rsid w:val="00730E4C"/>
    <w:rsid w:val="007310CE"/>
    <w:rsid w:val="0073132F"/>
    <w:rsid w:val="00731399"/>
    <w:rsid w:val="007319FC"/>
    <w:rsid w:val="00731B4C"/>
    <w:rsid w:val="00731CF3"/>
    <w:rsid w:val="00731D93"/>
    <w:rsid w:val="007322B6"/>
    <w:rsid w:val="00732706"/>
    <w:rsid w:val="00732A21"/>
    <w:rsid w:val="00732F81"/>
    <w:rsid w:val="00732F97"/>
    <w:rsid w:val="0073347C"/>
    <w:rsid w:val="0073393A"/>
    <w:rsid w:val="00734365"/>
    <w:rsid w:val="007344BE"/>
    <w:rsid w:val="0073478C"/>
    <w:rsid w:val="00734BBE"/>
    <w:rsid w:val="00734DD2"/>
    <w:rsid w:val="00735602"/>
    <w:rsid w:val="0073571B"/>
    <w:rsid w:val="0073586B"/>
    <w:rsid w:val="0073587C"/>
    <w:rsid w:val="007360CD"/>
    <w:rsid w:val="00736132"/>
    <w:rsid w:val="00736908"/>
    <w:rsid w:val="007369BD"/>
    <w:rsid w:val="00736B03"/>
    <w:rsid w:val="00736B6B"/>
    <w:rsid w:val="00736D3C"/>
    <w:rsid w:val="007370B1"/>
    <w:rsid w:val="0073727A"/>
    <w:rsid w:val="00737D0C"/>
    <w:rsid w:val="00737D12"/>
    <w:rsid w:val="0074034A"/>
    <w:rsid w:val="00740529"/>
    <w:rsid w:val="00740576"/>
    <w:rsid w:val="00740B83"/>
    <w:rsid w:val="00740D3C"/>
    <w:rsid w:val="00740D7F"/>
    <w:rsid w:val="00740EB4"/>
    <w:rsid w:val="007416DB"/>
    <w:rsid w:val="007419FA"/>
    <w:rsid w:val="00741B23"/>
    <w:rsid w:val="00741D6F"/>
    <w:rsid w:val="00741F7F"/>
    <w:rsid w:val="0074275C"/>
    <w:rsid w:val="0074334B"/>
    <w:rsid w:val="0074343E"/>
    <w:rsid w:val="007434F0"/>
    <w:rsid w:val="00743618"/>
    <w:rsid w:val="00743874"/>
    <w:rsid w:val="00743C44"/>
    <w:rsid w:val="00744004"/>
    <w:rsid w:val="0074456F"/>
    <w:rsid w:val="00744740"/>
    <w:rsid w:val="00744A66"/>
    <w:rsid w:val="00744DCC"/>
    <w:rsid w:val="00744DF1"/>
    <w:rsid w:val="00744EAC"/>
    <w:rsid w:val="00744EB3"/>
    <w:rsid w:val="007451D2"/>
    <w:rsid w:val="007451E7"/>
    <w:rsid w:val="007453DE"/>
    <w:rsid w:val="00745457"/>
    <w:rsid w:val="0074552B"/>
    <w:rsid w:val="0074560F"/>
    <w:rsid w:val="007456DB"/>
    <w:rsid w:val="00745A6D"/>
    <w:rsid w:val="00745E91"/>
    <w:rsid w:val="00745F4E"/>
    <w:rsid w:val="007463FF"/>
    <w:rsid w:val="00746BE0"/>
    <w:rsid w:val="0074747E"/>
    <w:rsid w:val="00747C9F"/>
    <w:rsid w:val="007501ED"/>
    <w:rsid w:val="007502E4"/>
    <w:rsid w:val="007508D4"/>
    <w:rsid w:val="00750BF2"/>
    <w:rsid w:val="00750EF1"/>
    <w:rsid w:val="00750F93"/>
    <w:rsid w:val="007512FC"/>
    <w:rsid w:val="007520B8"/>
    <w:rsid w:val="0075221F"/>
    <w:rsid w:val="007522CF"/>
    <w:rsid w:val="007522D4"/>
    <w:rsid w:val="007523CA"/>
    <w:rsid w:val="0075263E"/>
    <w:rsid w:val="00752668"/>
    <w:rsid w:val="00752FC8"/>
    <w:rsid w:val="00753C9C"/>
    <w:rsid w:val="007545F2"/>
    <w:rsid w:val="00755164"/>
    <w:rsid w:val="00755D68"/>
    <w:rsid w:val="00755D6D"/>
    <w:rsid w:val="007560FC"/>
    <w:rsid w:val="0075615A"/>
    <w:rsid w:val="00756468"/>
    <w:rsid w:val="0075648E"/>
    <w:rsid w:val="007564BB"/>
    <w:rsid w:val="007566B0"/>
    <w:rsid w:val="007566BD"/>
    <w:rsid w:val="00756EC2"/>
    <w:rsid w:val="00756F4C"/>
    <w:rsid w:val="0075715D"/>
    <w:rsid w:val="00757597"/>
    <w:rsid w:val="0075765C"/>
    <w:rsid w:val="0075793E"/>
    <w:rsid w:val="00757DDD"/>
    <w:rsid w:val="00757E23"/>
    <w:rsid w:val="00760E68"/>
    <w:rsid w:val="007610C6"/>
    <w:rsid w:val="00761339"/>
    <w:rsid w:val="00761A6C"/>
    <w:rsid w:val="00761F31"/>
    <w:rsid w:val="00761F3A"/>
    <w:rsid w:val="00762100"/>
    <w:rsid w:val="007633D9"/>
    <w:rsid w:val="00763789"/>
    <w:rsid w:val="00763A48"/>
    <w:rsid w:val="00763BE2"/>
    <w:rsid w:val="00763CD1"/>
    <w:rsid w:val="00763DF8"/>
    <w:rsid w:val="00763EA8"/>
    <w:rsid w:val="00763EAE"/>
    <w:rsid w:val="0076411C"/>
    <w:rsid w:val="007647C0"/>
    <w:rsid w:val="007647C1"/>
    <w:rsid w:val="007647C6"/>
    <w:rsid w:val="00764BB4"/>
    <w:rsid w:val="00764BC9"/>
    <w:rsid w:val="00764F11"/>
    <w:rsid w:val="007654AD"/>
    <w:rsid w:val="00765690"/>
    <w:rsid w:val="00765C73"/>
    <w:rsid w:val="00765D25"/>
    <w:rsid w:val="00765F33"/>
    <w:rsid w:val="00765F87"/>
    <w:rsid w:val="007664A5"/>
    <w:rsid w:val="00766AF9"/>
    <w:rsid w:val="00766EF3"/>
    <w:rsid w:val="007672D5"/>
    <w:rsid w:val="00767B29"/>
    <w:rsid w:val="00767CF3"/>
    <w:rsid w:val="00770300"/>
    <w:rsid w:val="00770317"/>
    <w:rsid w:val="00770876"/>
    <w:rsid w:val="00770CC0"/>
    <w:rsid w:val="00771404"/>
    <w:rsid w:val="0077180F"/>
    <w:rsid w:val="00771D87"/>
    <w:rsid w:val="00772E01"/>
    <w:rsid w:val="007732DE"/>
    <w:rsid w:val="007737FF"/>
    <w:rsid w:val="007739F8"/>
    <w:rsid w:val="00773C9D"/>
    <w:rsid w:val="00773CA8"/>
    <w:rsid w:val="00773D07"/>
    <w:rsid w:val="0077414B"/>
    <w:rsid w:val="00774484"/>
    <w:rsid w:val="007745CB"/>
    <w:rsid w:val="0077472F"/>
    <w:rsid w:val="00774B09"/>
    <w:rsid w:val="00774B74"/>
    <w:rsid w:val="00774C1B"/>
    <w:rsid w:val="00774CBE"/>
    <w:rsid w:val="00774D71"/>
    <w:rsid w:val="00774EA2"/>
    <w:rsid w:val="007754D6"/>
    <w:rsid w:val="0077571D"/>
    <w:rsid w:val="0077592E"/>
    <w:rsid w:val="00775D90"/>
    <w:rsid w:val="00775DBF"/>
    <w:rsid w:val="007761C0"/>
    <w:rsid w:val="007764B8"/>
    <w:rsid w:val="00776882"/>
    <w:rsid w:val="00776923"/>
    <w:rsid w:val="00776BDB"/>
    <w:rsid w:val="007770F0"/>
    <w:rsid w:val="0077715C"/>
    <w:rsid w:val="00777462"/>
    <w:rsid w:val="007779AB"/>
    <w:rsid w:val="00777DAA"/>
    <w:rsid w:val="00777E70"/>
    <w:rsid w:val="00777EF8"/>
    <w:rsid w:val="00780055"/>
    <w:rsid w:val="00780160"/>
    <w:rsid w:val="00780235"/>
    <w:rsid w:val="0078025B"/>
    <w:rsid w:val="007809AF"/>
    <w:rsid w:val="00780C37"/>
    <w:rsid w:val="00780FA0"/>
    <w:rsid w:val="00780FF3"/>
    <w:rsid w:val="007819D3"/>
    <w:rsid w:val="00781C11"/>
    <w:rsid w:val="00782431"/>
    <w:rsid w:val="007829C7"/>
    <w:rsid w:val="00782D87"/>
    <w:rsid w:val="00782EF5"/>
    <w:rsid w:val="00782F67"/>
    <w:rsid w:val="007837DD"/>
    <w:rsid w:val="00783947"/>
    <w:rsid w:val="007839AA"/>
    <w:rsid w:val="00784097"/>
    <w:rsid w:val="00784172"/>
    <w:rsid w:val="007842EE"/>
    <w:rsid w:val="0078440E"/>
    <w:rsid w:val="007844C5"/>
    <w:rsid w:val="007844D4"/>
    <w:rsid w:val="00784782"/>
    <w:rsid w:val="00784B56"/>
    <w:rsid w:val="00784BD7"/>
    <w:rsid w:val="00785017"/>
    <w:rsid w:val="00785066"/>
    <w:rsid w:val="007869AC"/>
    <w:rsid w:val="00786CE2"/>
    <w:rsid w:val="00786CEC"/>
    <w:rsid w:val="00786DB1"/>
    <w:rsid w:val="0078714F"/>
    <w:rsid w:val="00787526"/>
    <w:rsid w:val="007879BD"/>
    <w:rsid w:val="00787DFD"/>
    <w:rsid w:val="0079066B"/>
    <w:rsid w:val="007907C6"/>
    <w:rsid w:val="00790BED"/>
    <w:rsid w:val="00790D57"/>
    <w:rsid w:val="00791306"/>
    <w:rsid w:val="00791606"/>
    <w:rsid w:val="00791785"/>
    <w:rsid w:val="007918B7"/>
    <w:rsid w:val="00791F1D"/>
    <w:rsid w:val="007920F1"/>
    <w:rsid w:val="007920FD"/>
    <w:rsid w:val="0079272E"/>
    <w:rsid w:val="00792C4C"/>
    <w:rsid w:val="00792FCC"/>
    <w:rsid w:val="007930FC"/>
    <w:rsid w:val="0079327C"/>
    <w:rsid w:val="00793C41"/>
    <w:rsid w:val="007940C0"/>
    <w:rsid w:val="007944D7"/>
    <w:rsid w:val="007946B0"/>
    <w:rsid w:val="00794727"/>
    <w:rsid w:val="00794B59"/>
    <w:rsid w:val="00794EBA"/>
    <w:rsid w:val="007952AA"/>
    <w:rsid w:val="00795AEA"/>
    <w:rsid w:val="00795DD0"/>
    <w:rsid w:val="00795EEA"/>
    <w:rsid w:val="00796644"/>
    <w:rsid w:val="007968F4"/>
    <w:rsid w:val="007969AA"/>
    <w:rsid w:val="00796B50"/>
    <w:rsid w:val="007972A3"/>
    <w:rsid w:val="00797B56"/>
    <w:rsid w:val="00797ED4"/>
    <w:rsid w:val="007A001B"/>
    <w:rsid w:val="007A01C8"/>
    <w:rsid w:val="007A05D4"/>
    <w:rsid w:val="007A0DE4"/>
    <w:rsid w:val="007A12EA"/>
    <w:rsid w:val="007A14B5"/>
    <w:rsid w:val="007A1709"/>
    <w:rsid w:val="007A1982"/>
    <w:rsid w:val="007A21EE"/>
    <w:rsid w:val="007A27EE"/>
    <w:rsid w:val="007A2839"/>
    <w:rsid w:val="007A2B63"/>
    <w:rsid w:val="007A324B"/>
    <w:rsid w:val="007A35F7"/>
    <w:rsid w:val="007A36C1"/>
    <w:rsid w:val="007A38E9"/>
    <w:rsid w:val="007A3E83"/>
    <w:rsid w:val="007A3EB8"/>
    <w:rsid w:val="007A42E3"/>
    <w:rsid w:val="007A4596"/>
    <w:rsid w:val="007A4E8D"/>
    <w:rsid w:val="007A4E8F"/>
    <w:rsid w:val="007A5BB4"/>
    <w:rsid w:val="007A67BE"/>
    <w:rsid w:val="007A693F"/>
    <w:rsid w:val="007A6A9D"/>
    <w:rsid w:val="007A6D36"/>
    <w:rsid w:val="007A6FEC"/>
    <w:rsid w:val="007B03AF"/>
    <w:rsid w:val="007B06A1"/>
    <w:rsid w:val="007B0944"/>
    <w:rsid w:val="007B0B45"/>
    <w:rsid w:val="007B0D43"/>
    <w:rsid w:val="007B0DB2"/>
    <w:rsid w:val="007B1005"/>
    <w:rsid w:val="007B1221"/>
    <w:rsid w:val="007B1561"/>
    <w:rsid w:val="007B158B"/>
    <w:rsid w:val="007B16E0"/>
    <w:rsid w:val="007B19F2"/>
    <w:rsid w:val="007B1DF8"/>
    <w:rsid w:val="007B229A"/>
    <w:rsid w:val="007B2860"/>
    <w:rsid w:val="007B28BD"/>
    <w:rsid w:val="007B2B8D"/>
    <w:rsid w:val="007B2F4D"/>
    <w:rsid w:val="007B3173"/>
    <w:rsid w:val="007B317B"/>
    <w:rsid w:val="007B3667"/>
    <w:rsid w:val="007B3A93"/>
    <w:rsid w:val="007B3CDD"/>
    <w:rsid w:val="007B3CE3"/>
    <w:rsid w:val="007B42A1"/>
    <w:rsid w:val="007B4401"/>
    <w:rsid w:val="007B44D0"/>
    <w:rsid w:val="007B499E"/>
    <w:rsid w:val="007B4A08"/>
    <w:rsid w:val="007B4C5D"/>
    <w:rsid w:val="007B4CBE"/>
    <w:rsid w:val="007B4D3D"/>
    <w:rsid w:val="007B4FB1"/>
    <w:rsid w:val="007B5133"/>
    <w:rsid w:val="007B5955"/>
    <w:rsid w:val="007B5A21"/>
    <w:rsid w:val="007B5FE9"/>
    <w:rsid w:val="007B6249"/>
    <w:rsid w:val="007B62B1"/>
    <w:rsid w:val="007B6514"/>
    <w:rsid w:val="007B6780"/>
    <w:rsid w:val="007B6A9D"/>
    <w:rsid w:val="007B6B8F"/>
    <w:rsid w:val="007B6E36"/>
    <w:rsid w:val="007B7123"/>
    <w:rsid w:val="007B78A3"/>
    <w:rsid w:val="007B78FA"/>
    <w:rsid w:val="007B7BC3"/>
    <w:rsid w:val="007C0077"/>
    <w:rsid w:val="007C024B"/>
    <w:rsid w:val="007C081C"/>
    <w:rsid w:val="007C0C5A"/>
    <w:rsid w:val="007C0D39"/>
    <w:rsid w:val="007C16EA"/>
    <w:rsid w:val="007C1901"/>
    <w:rsid w:val="007C19DE"/>
    <w:rsid w:val="007C1ABA"/>
    <w:rsid w:val="007C1B0C"/>
    <w:rsid w:val="007C1EA2"/>
    <w:rsid w:val="007C20B1"/>
    <w:rsid w:val="007C211B"/>
    <w:rsid w:val="007C230B"/>
    <w:rsid w:val="007C24BD"/>
    <w:rsid w:val="007C2D29"/>
    <w:rsid w:val="007C2DB1"/>
    <w:rsid w:val="007C345E"/>
    <w:rsid w:val="007C373D"/>
    <w:rsid w:val="007C3829"/>
    <w:rsid w:val="007C4087"/>
    <w:rsid w:val="007C4A77"/>
    <w:rsid w:val="007C560E"/>
    <w:rsid w:val="007C5738"/>
    <w:rsid w:val="007C5780"/>
    <w:rsid w:val="007C5AA6"/>
    <w:rsid w:val="007C5BEA"/>
    <w:rsid w:val="007C62CF"/>
    <w:rsid w:val="007C667F"/>
    <w:rsid w:val="007C68BD"/>
    <w:rsid w:val="007C75F5"/>
    <w:rsid w:val="007C76E7"/>
    <w:rsid w:val="007C790F"/>
    <w:rsid w:val="007C7EDD"/>
    <w:rsid w:val="007D0160"/>
    <w:rsid w:val="007D01C6"/>
    <w:rsid w:val="007D021E"/>
    <w:rsid w:val="007D0230"/>
    <w:rsid w:val="007D0E23"/>
    <w:rsid w:val="007D1CED"/>
    <w:rsid w:val="007D242A"/>
    <w:rsid w:val="007D24C6"/>
    <w:rsid w:val="007D2712"/>
    <w:rsid w:val="007D2764"/>
    <w:rsid w:val="007D2B8C"/>
    <w:rsid w:val="007D2DBE"/>
    <w:rsid w:val="007D32F6"/>
    <w:rsid w:val="007D335D"/>
    <w:rsid w:val="007D34D1"/>
    <w:rsid w:val="007D35D2"/>
    <w:rsid w:val="007D4344"/>
    <w:rsid w:val="007D4E20"/>
    <w:rsid w:val="007D5010"/>
    <w:rsid w:val="007D5294"/>
    <w:rsid w:val="007D547C"/>
    <w:rsid w:val="007D5698"/>
    <w:rsid w:val="007D588A"/>
    <w:rsid w:val="007D596C"/>
    <w:rsid w:val="007D5A55"/>
    <w:rsid w:val="007D6133"/>
    <w:rsid w:val="007D640C"/>
    <w:rsid w:val="007D706C"/>
    <w:rsid w:val="007D72EA"/>
    <w:rsid w:val="007D731F"/>
    <w:rsid w:val="007D7880"/>
    <w:rsid w:val="007D7A77"/>
    <w:rsid w:val="007E0356"/>
    <w:rsid w:val="007E0906"/>
    <w:rsid w:val="007E0B77"/>
    <w:rsid w:val="007E0F06"/>
    <w:rsid w:val="007E11D4"/>
    <w:rsid w:val="007E14D7"/>
    <w:rsid w:val="007E16C5"/>
    <w:rsid w:val="007E175B"/>
    <w:rsid w:val="007E18C1"/>
    <w:rsid w:val="007E1989"/>
    <w:rsid w:val="007E1AD9"/>
    <w:rsid w:val="007E1DB1"/>
    <w:rsid w:val="007E1E2B"/>
    <w:rsid w:val="007E2A86"/>
    <w:rsid w:val="007E2B81"/>
    <w:rsid w:val="007E3632"/>
    <w:rsid w:val="007E3727"/>
    <w:rsid w:val="007E4E80"/>
    <w:rsid w:val="007E5E4F"/>
    <w:rsid w:val="007E64AE"/>
    <w:rsid w:val="007E677A"/>
    <w:rsid w:val="007E6C61"/>
    <w:rsid w:val="007E6C6A"/>
    <w:rsid w:val="007E6CC5"/>
    <w:rsid w:val="007E7FF8"/>
    <w:rsid w:val="007F0121"/>
    <w:rsid w:val="007F05C5"/>
    <w:rsid w:val="007F0E78"/>
    <w:rsid w:val="007F0FF1"/>
    <w:rsid w:val="007F163D"/>
    <w:rsid w:val="007F1827"/>
    <w:rsid w:val="007F18D8"/>
    <w:rsid w:val="007F1980"/>
    <w:rsid w:val="007F1DDA"/>
    <w:rsid w:val="007F24D0"/>
    <w:rsid w:val="007F25B5"/>
    <w:rsid w:val="007F25DB"/>
    <w:rsid w:val="007F2731"/>
    <w:rsid w:val="007F27FB"/>
    <w:rsid w:val="007F2EA7"/>
    <w:rsid w:val="007F36ED"/>
    <w:rsid w:val="007F3B62"/>
    <w:rsid w:val="007F4657"/>
    <w:rsid w:val="007F4800"/>
    <w:rsid w:val="007F49B8"/>
    <w:rsid w:val="007F49C9"/>
    <w:rsid w:val="007F4BAB"/>
    <w:rsid w:val="007F50B0"/>
    <w:rsid w:val="007F5146"/>
    <w:rsid w:val="007F5455"/>
    <w:rsid w:val="007F5616"/>
    <w:rsid w:val="007F5714"/>
    <w:rsid w:val="007F5AFB"/>
    <w:rsid w:val="007F5E8B"/>
    <w:rsid w:val="007F5E9C"/>
    <w:rsid w:val="007F5F2F"/>
    <w:rsid w:val="007F687E"/>
    <w:rsid w:val="007F6BFF"/>
    <w:rsid w:val="007F6D86"/>
    <w:rsid w:val="007F6E4F"/>
    <w:rsid w:val="007F6F68"/>
    <w:rsid w:val="007F727E"/>
    <w:rsid w:val="007F74D2"/>
    <w:rsid w:val="007F75BF"/>
    <w:rsid w:val="007F7AC4"/>
    <w:rsid w:val="008000BE"/>
    <w:rsid w:val="00800F9D"/>
    <w:rsid w:val="00801330"/>
    <w:rsid w:val="008014AD"/>
    <w:rsid w:val="00801654"/>
    <w:rsid w:val="00801878"/>
    <w:rsid w:val="008022F5"/>
    <w:rsid w:val="008024D3"/>
    <w:rsid w:val="00802BC2"/>
    <w:rsid w:val="00802BC8"/>
    <w:rsid w:val="00802F18"/>
    <w:rsid w:val="008033E1"/>
    <w:rsid w:val="00803787"/>
    <w:rsid w:val="008038BE"/>
    <w:rsid w:val="00803C97"/>
    <w:rsid w:val="00803EFF"/>
    <w:rsid w:val="008040A5"/>
    <w:rsid w:val="008047EA"/>
    <w:rsid w:val="0080485E"/>
    <w:rsid w:val="00804942"/>
    <w:rsid w:val="00804BC8"/>
    <w:rsid w:val="00804C60"/>
    <w:rsid w:val="00804F1F"/>
    <w:rsid w:val="00804FCF"/>
    <w:rsid w:val="008057DA"/>
    <w:rsid w:val="00805810"/>
    <w:rsid w:val="0080673B"/>
    <w:rsid w:val="0080755F"/>
    <w:rsid w:val="00807592"/>
    <w:rsid w:val="0080759A"/>
    <w:rsid w:val="0080765A"/>
    <w:rsid w:val="0080769F"/>
    <w:rsid w:val="00810A37"/>
    <w:rsid w:val="00811396"/>
    <w:rsid w:val="0081176B"/>
    <w:rsid w:val="00811B13"/>
    <w:rsid w:val="00811E64"/>
    <w:rsid w:val="0081208B"/>
    <w:rsid w:val="0081221B"/>
    <w:rsid w:val="008123C0"/>
    <w:rsid w:val="008125F8"/>
    <w:rsid w:val="00812B10"/>
    <w:rsid w:val="00812FA7"/>
    <w:rsid w:val="00813060"/>
    <w:rsid w:val="008139E2"/>
    <w:rsid w:val="00813CF5"/>
    <w:rsid w:val="00813E54"/>
    <w:rsid w:val="00813FC9"/>
    <w:rsid w:val="00814101"/>
    <w:rsid w:val="00814829"/>
    <w:rsid w:val="00815011"/>
    <w:rsid w:val="008152E8"/>
    <w:rsid w:val="008157AE"/>
    <w:rsid w:val="00815964"/>
    <w:rsid w:val="00815B8C"/>
    <w:rsid w:val="0081604D"/>
    <w:rsid w:val="00816247"/>
    <w:rsid w:val="0081631B"/>
    <w:rsid w:val="008163EE"/>
    <w:rsid w:val="0081651B"/>
    <w:rsid w:val="008169D7"/>
    <w:rsid w:val="008170D2"/>
    <w:rsid w:val="008171C9"/>
    <w:rsid w:val="00817383"/>
    <w:rsid w:val="0081744F"/>
    <w:rsid w:val="00817782"/>
    <w:rsid w:val="00820610"/>
    <w:rsid w:val="00820FD0"/>
    <w:rsid w:val="008213A6"/>
    <w:rsid w:val="0082176F"/>
    <w:rsid w:val="0082186D"/>
    <w:rsid w:val="0082226C"/>
    <w:rsid w:val="008223C1"/>
    <w:rsid w:val="008229E9"/>
    <w:rsid w:val="0082313E"/>
    <w:rsid w:val="00823EA2"/>
    <w:rsid w:val="00824E88"/>
    <w:rsid w:val="00824F7A"/>
    <w:rsid w:val="00825031"/>
    <w:rsid w:val="008257AE"/>
    <w:rsid w:val="0082605F"/>
    <w:rsid w:val="008260A2"/>
    <w:rsid w:val="00826180"/>
    <w:rsid w:val="008264F7"/>
    <w:rsid w:val="008271BC"/>
    <w:rsid w:val="00830232"/>
    <w:rsid w:val="0083030B"/>
    <w:rsid w:val="008304DE"/>
    <w:rsid w:val="00830604"/>
    <w:rsid w:val="008308D8"/>
    <w:rsid w:val="008309A1"/>
    <w:rsid w:val="00830FEC"/>
    <w:rsid w:val="008315BD"/>
    <w:rsid w:val="0083166B"/>
    <w:rsid w:val="008318C7"/>
    <w:rsid w:val="00831A15"/>
    <w:rsid w:val="00831A80"/>
    <w:rsid w:val="00831C7F"/>
    <w:rsid w:val="008325DE"/>
    <w:rsid w:val="00832753"/>
    <w:rsid w:val="008327E7"/>
    <w:rsid w:val="00832A92"/>
    <w:rsid w:val="00832A99"/>
    <w:rsid w:val="00833120"/>
    <w:rsid w:val="0083314A"/>
    <w:rsid w:val="0083368D"/>
    <w:rsid w:val="0083376B"/>
    <w:rsid w:val="00833C20"/>
    <w:rsid w:val="00833C9D"/>
    <w:rsid w:val="0083411C"/>
    <w:rsid w:val="008342D8"/>
    <w:rsid w:val="0083432A"/>
    <w:rsid w:val="0083439A"/>
    <w:rsid w:val="008344AD"/>
    <w:rsid w:val="0083498A"/>
    <w:rsid w:val="00835249"/>
    <w:rsid w:val="00835922"/>
    <w:rsid w:val="008359DA"/>
    <w:rsid w:val="00835B7E"/>
    <w:rsid w:val="0083611C"/>
    <w:rsid w:val="008363E7"/>
    <w:rsid w:val="0083644F"/>
    <w:rsid w:val="008364C0"/>
    <w:rsid w:val="0083733B"/>
    <w:rsid w:val="008375F9"/>
    <w:rsid w:val="0083791C"/>
    <w:rsid w:val="00837999"/>
    <w:rsid w:val="008379B1"/>
    <w:rsid w:val="00837D30"/>
    <w:rsid w:val="00837F34"/>
    <w:rsid w:val="0084023D"/>
    <w:rsid w:val="00840A26"/>
    <w:rsid w:val="00840B0D"/>
    <w:rsid w:val="00840D8C"/>
    <w:rsid w:val="00840DE1"/>
    <w:rsid w:val="0084104B"/>
    <w:rsid w:val="008418C6"/>
    <w:rsid w:val="00841984"/>
    <w:rsid w:val="008419EF"/>
    <w:rsid w:val="00841D98"/>
    <w:rsid w:val="00841FE2"/>
    <w:rsid w:val="00842467"/>
    <w:rsid w:val="0084293E"/>
    <w:rsid w:val="00842DB3"/>
    <w:rsid w:val="00842E24"/>
    <w:rsid w:val="00842F07"/>
    <w:rsid w:val="0084349F"/>
    <w:rsid w:val="0084354E"/>
    <w:rsid w:val="00843808"/>
    <w:rsid w:val="008438E9"/>
    <w:rsid w:val="00843A61"/>
    <w:rsid w:val="00843AD3"/>
    <w:rsid w:val="00843CFE"/>
    <w:rsid w:val="00843E46"/>
    <w:rsid w:val="00843FCA"/>
    <w:rsid w:val="00844019"/>
    <w:rsid w:val="00844312"/>
    <w:rsid w:val="008444A9"/>
    <w:rsid w:val="00844693"/>
    <w:rsid w:val="0084477E"/>
    <w:rsid w:val="00844B09"/>
    <w:rsid w:val="00844DC3"/>
    <w:rsid w:val="00844DDC"/>
    <w:rsid w:val="00844E45"/>
    <w:rsid w:val="008463D5"/>
    <w:rsid w:val="00846469"/>
    <w:rsid w:val="008467E2"/>
    <w:rsid w:val="008467E9"/>
    <w:rsid w:val="008469C9"/>
    <w:rsid w:val="00846A24"/>
    <w:rsid w:val="00846B4C"/>
    <w:rsid w:val="00846DAB"/>
    <w:rsid w:val="00846F49"/>
    <w:rsid w:val="008470FA"/>
    <w:rsid w:val="00847264"/>
    <w:rsid w:val="00847444"/>
    <w:rsid w:val="00847845"/>
    <w:rsid w:val="00847BE1"/>
    <w:rsid w:val="00847DE9"/>
    <w:rsid w:val="008500A3"/>
    <w:rsid w:val="00850591"/>
    <w:rsid w:val="00850639"/>
    <w:rsid w:val="00850B74"/>
    <w:rsid w:val="00850C07"/>
    <w:rsid w:val="00850FE2"/>
    <w:rsid w:val="0085181B"/>
    <w:rsid w:val="008519D2"/>
    <w:rsid w:val="00851A31"/>
    <w:rsid w:val="00852204"/>
    <w:rsid w:val="008523EB"/>
    <w:rsid w:val="008525AE"/>
    <w:rsid w:val="00852BBD"/>
    <w:rsid w:val="00852E4A"/>
    <w:rsid w:val="00853169"/>
    <w:rsid w:val="008531C5"/>
    <w:rsid w:val="0085334C"/>
    <w:rsid w:val="008535B9"/>
    <w:rsid w:val="00853705"/>
    <w:rsid w:val="00853746"/>
    <w:rsid w:val="00853AC3"/>
    <w:rsid w:val="008543CE"/>
    <w:rsid w:val="00854601"/>
    <w:rsid w:val="0085476A"/>
    <w:rsid w:val="00854E14"/>
    <w:rsid w:val="00855278"/>
    <w:rsid w:val="0085533A"/>
    <w:rsid w:val="00855DA5"/>
    <w:rsid w:val="008565EB"/>
    <w:rsid w:val="00856640"/>
    <w:rsid w:val="008567D4"/>
    <w:rsid w:val="00856C2E"/>
    <w:rsid w:val="00857322"/>
    <w:rsid w:val="00857950"/>
    <w:rsid w:val="00857A31"/>
    <w:rsid w:val="00857C02"/>
    <w:rsid w:val="00857C8E"/>
    <w:rsid w:val="0086057E"/>
    <w:rsid w:val="0086059B"/>
    <w:rsid w:val="008605BA"/>
    <w:rsid w:val="008605D8"/>
    <w:rsid w:val="008608A1"/>
    <w:rsid w:val="00861870"/>
    <w:rsid w:val="00862006"/>
    <w:rsid w:val="0086200A"/>
    <w:rsid w:val="008625FD"/>
    <w:rsid w:val="00862864"/>
    <w:rsid w:val="00862AE9"/>
    <w:rsid w:val="0086353A"/>
    <w:rsid w:val="0086355E"/>
    <w:rsid w:val="00863F66"/>
    <w:rsid w:val="008647A9"/>
    <w:rsid w:val="00864A69"/>
    <w:rsid w:val="00864A82"/>
    <w:rsid w:val="00864D65"/>
    <w:rsid w:val="00865757"/>
    <w:rsid w:val="00865880"/>
    <w:rsid w:val="00865E1D"/>
    <w:rsid w:val="00865F66"/>
    <w:rsid w:val="008660EC"/>
    <w:rsid w:val="008661B1"/>
    <w:rsid w:val="008661EF"/>
    <w:rsid w:val="00866A48"/>
    <w:rsid w:val="00866CE9"/>
    <w:rsid w:val="00867282"/>
    <w:rsid w:val="008675C5"/>
    <w:rsid w:val="008677EA"/>
    <w:rsid w:val="00867927"/>
    <w:rsid w:val="0086796E"/>
    <w:rsid w:val="00867C06"/>
    <w:rsid w:val="00867FB1"/>
    <w:rsid w:val="00870126"/>
    <w:rsid w:val="008703BA"/>
    <w:rsid w:val="00870781"/>
    <w:rsid w:val="00870975"/>
    <w:rsid w:val="00870FED"/>
    <w:rsid w:val="0087168C"/>
    <w:rsid w:val="00871B0A"/>
    <w:rsid w:val="00871D9F"/>
    <w:rsid w:val="00872195"/>
    <w:rsid w:val="00872BAA"/>
    <w:rsid w:val="00872C25"/>
    <w:rsid w:val="00872F3D"/>
    <w:rsid w:val="00873B47"/>
    <w:rsid w:val="0087463A"/>
    <w:rsid w:val="00874850"/>
    <w:rsid w:val="00874BCD"/>
    <w:rsid w:val="00874BEC"/>
    <w:rsid w:val="00874E51"/>
    <w:rsid w:val="00875420"/>
    <w:rsid w:val="00875600"/>
    <w:rsid w:val="008760F2"/>
    <w:rsid w:val="0087674C"/>
    <w:rsid w:val="008773EA"/>
    <w:rsid w:val="0087789A"/>
    <w:rsid w:val="00877AD3"/>
    <w:rsid w:val="00877FAD"/>
    <w:rsid w:val="008800AF"/>
    <w:rsid w:val="0088035F"/>
    <w:rsid w:val="00880664"/>
    <w:rsid w:val="0088086C"/>
    <w:rsid w:val="00880B63"/>
    <w:rsid w:val="0088101D"/>
    <w:rsid w:val="00881446"/>
    <w:rsid w:val="00881527"/>
    <w:rsid w:val="008815C3"/>
    <w:rsid w:val="00881B02"/>
    <w:rsid w:val="00881E74"/>
    <w:rsid w:val="00882242"/>
    <w:rsid w:val="00882443"/>
    <w:rsid w:val="008824BA"/>
    <w:rsid w:val="008828AB"/>
    <w:rsid w:val="00882CAB"/>
    <w:rsid w:val="00882EB7"/>
    <w:rsid w:val="008833D9"/>
    <w:rsid w:val="00883CEF"/>
    <w:rsid w:val="008840AD"/>
    <w:rsid w:val="008842A3"/>
    <w:rsid w:val="008842F1"/>
    <w:rsid w:val="0088470E"/>
    <w:rsid w:val="00884F09"/>
    <w:rsid w:val="00884F21"/>
    <w:rsid w:val="00886131"/>
    <w:rsid w:val="008869A3"/>
    <w:rsid w:val="00886A8A"/>
    <w:rsid w:val="00886B7B"/>
    <w:rsid w:val="008870FD"/>
    <w:rsid w:val="008872CD"/>
    <w:rsid w:val="008878E1"/>
    <w:rsid w:val="0088798C"/>
    <w:rsid w:val="008879E5"/>
    <w:rsid w:val="00887A32"/>
    <w:rsid w:val="00887A60"/>
    <w:rsid w:val="00887DA1"/>
    <w:rsid w:val="00887F71"/>
    <w:rsid w:val="008902B5"/>
    <w:rsid w:val="008903E3"/>
    <w:rsid w:val="008906D5"/>
    <w:rsid w:val="00890798"/>
    <w:rsid w:val="00890987"/>
    <w:rsid w:val="008909D2"/>
    <w:rsid w:val="00890A57"/>
    <w:rsid w:val="00890D6C"/>
    <w:rsid w:val="00890D77"/>
    <w:rsid w:val="0089130C"/>
    <w:rsid w:val="0089189E"/>
    <w:rsid w:val="00891A22"/>
    <w:rsid w:val="00891D62"/>
    <w:rsid w:val="00891DEB"/>
    <w:rsid w:val="00892356"/>
    <w:rsid w:val="00892576"/>
    <w:rsid w:val="008926DB"/>
    <w:rsid w:val="00892CB0"/>
    <w:rsid w:val="00892D8A"/>
    <w:rsid w:val="00892F79"/>
    <w:rsid w:val="008932C2"/>
    <w:rsid w:val="00893448"/>
    <w:rsid w:val="0089418A"/>
    <w:rsid w:val="00894225"/>
    <w:rsid w:val="00894231"/>
    <w:rsid w:val="008942F6"/>
    <w:rsid w:val="00894B70"/>
    <w:rsid w:val="00894CC0"/>
    <w:rsid w:val="00895469"/>
    <w:rsid w:val="008955CD"/>
    <w:rsid w:val="008957CA"/>
    <w:rsid w:val="00895E2B"/>
    <w:rsid w:val="008967CE"/>
    <w:rsid w:val="00896973"/>
    <w:rsid w:val="0089724D"/>
    <w:rsid w:val="008973DB"/>
    <w:rsid w:val="00897502"/>
    <w:rsid w:val="008975F7"/>
    <w:rsid w:val="0089768B"/>
    <w:rsid w:val="008976C9"/>
    <w:rsid w:val="008A00B5"/>
    <w:rsid w:val="008A0612"/>
    <w:rsid w:val="008A0660"/>
    <w:rsid w:val="008A107C"/>
    <w:rsid w:val="008A1558"/>
    <w:rsid w:val="008A16BB"/>
    <w:rsid w:val="008A1B32"/>
    <w:rsid w:val="008A1C91"/>
    <w:rsid w:val="008A214B"/>
    <w:rsid w:val="008A27C8"/>
    <w:rsid w:val="008A2960"/>
    <w:rsid w:val="008A2F02"/>
    <w:rsid w:val="008A3335"/>
    <w:rsid w:val="008A3F60"/>
    <w:rsid w:val="008A3FD3"/>
    <w:rsid w:val="008A3FF8"/>
    <w:rsid w:val="008A422B"/>
    <w:rsid w:val="008A424C"/>
    <w:rsid w:val="008A4447"/>
    <w:rsid w:val="008A4813"/>
    <w:rsid w:val="008A4922"/>
    <w:rsid w:val="008A4986"/>
    <w:rsid w:val="008A4C99"/>
    <w:rsid w:val="008A4DA3"/>
    <w:rsid w:val="008A5291"/>
    <w:rsid w:val="008A5994"/>
    <w:rsid w:val="008A5B46"/>
    <w:rsid w:val="008A5EB6"/>
    <w:rsid w:val="008A6037"/>
    <w:rsid w:val="008A648E"/>
    <w:rsid w:val="008A6B2D"/>
    <w:rsid w:val="008A7235"/>
    <w:rsid w:val="008A73E3"/>
    <w:rsid w:val="008A76D3"/>
    <w:rsid w:val="008A7943"/>
    <w:rsid w:val="008A7F19"/>
    <w:rsid w:val="008A7F71"/>
    <w:rsid w:val="008B035B"/>
    <w:rsid w:val="008B0519"/>
    <w:rsid w:val="008B0628"/>
    <w:rsid w:val="008B0906"/>
    <w:rsid w:val="008B0F26"/>
    <w:rsid w:val="008B1383"/>
    <w:rsid w:val="008B1544"/>
    <w:rsid w:val="008B1743"/>
    <w:rsid w:val="008B1B5A"/>
    <w:rsid w:val="008B1E2F"/>
    <w:rsid w:val="008B1ECF"/>
    <w:rsid w:val="008B2257"/>
    <w:rsid w:val="008B23D3"/>
    <w:rsid w:val="008B24F6"/>
    <w:rsid w:val="008B24F8"/>
    <w:rsid w:val="008B2D7D"/>
    <w:rsid w:val="008B2DD8"/>
    <w:rsid w:val="008B2E9F"/>
    <w:rsid w:val="008B31C1"/>
    <w:rsid w:val="008B34B8"/>
    <w:rsid w:val="008B392F"/>
    <w:rsid w:val="008B3A41"/>
    <w:rsid w:val="008B3CDA"/>
    <w:rsid w:val="008B3D15"/>
    <w:rsid w:val="008B4062"/>
    <w:rsid w:val="008B45BF"/>
    <w:rsid w:val="008B4670"/>
    <w:rsid w:val="008B489C"/>
    <w:rsid w:val="008B4AB0"/>
    <w:rsid w:val="008B53F7"/>
    <w:rsid w:val="008B5421"/>
    <w:rsid w:val="008B5816"/>
    <w:rsid w:val="008B5A75"/>
    <w:rsid w:val="008B5BA6"/>
    <w:rsid w:val="008B5C9C"/>
    <w:rsid w:val="008B61EF"/>
    <w:rsid w:val="008B6680"/>
    <w:rsid w:val="008B6790"/>
    <w:rsid w:val="008B69EA"/>
    <w:rsid w:val="008B6BA4"/>
    <w:rsid w:val="008B6F6C"/>
    <w:rsid w:val="008B6FE9"/>
    <w:rsid w:val="008B73E1"/>
    <w:rsid w:val="008C061B"/>
    <w:rsid w:val="008C08EE"/>
    <w:rsid w:val="008C0907"/>
    <w:rsid w:val="008C0933"/>
    <w:rsid w:val="008C0C74"/>
    <w:rsid w:val="008C0E9C"/>
    <w:rsid w:val="008C14E3"/>
    <w:rsid w:val="008C1980"/>
    <w:rsid w:val="008C211D"/>
    <w:rsid w:val="008C2644"/>
    <w:rsid w:val="008C2DE4"/>
    <w:rsid w:val="008C2FA5"/>
    <w:rsid w:val="008C31F8"/>
    <w:rsid w:val="008C339D"/>
    <w:rsid w:val="008C3909"/>
    <w:rsid w:val="008C3A3C"/>
    <w:rsid w:val="008C3F16"/>
    <w:rsid w:val="008C4099"/>
    <w:rsid w:val="008C483E"/>
    <w:rsid w:val="008C4AA0"/>
    <w:rsid w:val="008C4B4D"/>
    <w:rsid w:val="008C4D66"/>
    <w:rsid w:val="008C5099"/>
    <w:rsid w:val="008C56F6"/>
    <w:rsid w:val="008C5BFC"/>
    <w:rsid w:val="008C6171"/>
    <w:rsid w:val="008C6343"/>
    <w:rsid w:val="008C643F"/>
    <w:rsid w:val="008C6734"/>
    <w:rsid w:val="008C761C"/>
    <w:rsid w:val="008C7817"/>
    <w:rsid w:val="008C7A8B"/>
    <w:rsid w:val="008D02EB"/>
    <w:rsid w:val="008D04C9"/>
    <w:rsid w:val="008D053A"/>
    <w:rsid w:val="008D06C5"/>
    <w:rsid w:val="008D071A"/>
    <w:rsid w:val="008D0757"/>
    <w:rsid w:val="008D0D47"/>
    <w:rsid w:val="008D0F42"/>
    <w:rsid w:val="008D101C"/>
    <w:rsid w:val="008D139C"/>
    <w:rsid w:val="008D1959"/>
    <w:rsid w:val="008D1D34"/>
    <w:rsid w:val="008D245E"/>
    <w:rsid w:val="008D278B"/>
    <w:rsid w:val="008D27A9"/>
    <w:rsid w:val="008D2B71"/>
    <w:rsid w:val="008D2CD8"/>
    <w:rsid w:val="008D33D6"/>
    <w:rsid w:val="008D36BF"/>
    <w:rsid w:val="008D38AE"/>
    <w:rsid w:val="008D394F"/>
    <w:rsid w:val="008D3CAA"/>
    <w:rsid w:val="008D3E98"/>
    <w:rsid w:val="008D45BB"/>
    <w:rsid w:val="008D496E"/>
    <w:rsid w:val="008D4A9D"/>
    <w:rsid w:val="008D51EB"/>
    <w:rsid w:val="008D5B22"/>
    <w:rsid w:val="008D5E2C"/>
    <w:rsid w:val="008D64EA"/>
    <w:rsid w:val="008D65F9"/>
    <w:rsid w:val="008D66A7"/>
    <w:rsid w:val="008D6704"/>
    <w:rsid w:val="008D6867"/>
    <w:rsid w:val="008D698C"/>
    <w:rsid w:val="008D6A1A"/>
    <w:rsid w:val="008D6A96"/>
    <w:rsid w:val="008D6AA6"/>
    <w:rsid w:val="008D6D91"/>
    <w:rsid w:val="008D6FE1"/>
    <w:rsid w:val="008D73B7"/>
    <w:rsid w:val="008D75FD"/>
    <w:rsid w:val="008D7770"/>
    <w:rsid w:val="008D7CED"/>
    <w:rsid w:val="008D7E75"/>
    <w:rsid w:val="008E05A1"/>
    <w:rsid w:val="008E069A"/>
    <w:rsid w:val="008E1942"/>
    <w:rsid w:val="008E1CCD"/>
    <w:rsid w:val="008E1D6F"/>
    <w:rsid w:val="008E1D8A"/>
    <w:rsid w:val="008E2097"/>
    <w:rsid w:val="008E2126"/>
    <w:rsid w:val="008E2505"/>
    <w:rsid w:val="008E2955"/>
    <w:rsid w:val="008E32BD"/>
    <w:rsid w:val="008E38DB"/>
    <w:rsid w:val="008E3AC3"/>
    <w:rsid w:val="008E3BA4"/>
    <w:rsid w:val="008E3C8B"/>
    <w:rsid w:val="008E3D06"/>
    <w:rsid w:val="008E3F13"/>
    <w:rsid w:val="008E4091"/>
    <w:rsid w:val="008E42D1"/>
    <w:rsid w:val="008E4CB3"/>
    <w:rsid w:val="008E4E7C"/>
    <w:rsid w:val="008E52D9"/>
    <w:rsid w:val="008E52DB"/>
    <w:rsid w:val="008E5803"/>
    <w:rsid w:val="008E5DEE"/>
    <w:rsid w:val="008E5E7E"/>
    <w:rsid w:val="008E6013"/>
    <w:rsid w:val="008E60B6"/>
    <w:rsid w:val="008E62B6"/>
    <w:rsid w:val="008E62E0"/>
    <w:rsid w:val="008E74F5"/>
    <w:rsid w:val="008E7CA1"/>
    <w:rsid w:val="008E7D3C"/>
    <w:rsid w:val="008E7E40"/>
    <w:rsid w:val="008F0318"/>
    <w:rsid w:val="008F052F"/>
    <w:rsid w:val="008F061A"/>
    <w:rsid w:val="008F0810"/>
    <w:rsid w:val="008F0840"/>
    <w:rsid w:val="008F0CE4"/>
    <w:rsid w:val="008F0F76"/>
    <w:rsid w:val="008F104F"/>
    <w:rsid w:val="008F110A"/>
    <w:rsid w:val="008F1799"/>
    <w:rsid w:val="008F1C98"/>
    <w:rsid w:val="008F22FC"/>
    <w:rsid w:val="008F2371"/>
    <w:rsid w:val="008F2C29"/>
    <w:rsid w:val="008F2C7A"/>
    <w:rsid w:val="008F2D46"/>
    <w:rsid w:val="008F2E75"/>
    <w:rsid w:val="008F3202"/>
    <w:rsid w:val="008F34B0"/>
    <w:rsid w:val="008F3579"/>
    <w:rsid w:val="008F35F6"/>
    <w:rsid w:val="008F3684"/>
    <w:rsid w:val="008F3893"/>
    <w:rsid w:val="008F405E"/>
    <w:rsid w:val="008F415C"/>
    <w:rsid w:val="008F43D8"/>
    <w:rsid w:val="008F44C1"/>
    <w:rsid w:val="008F4972"/>
    <w:rsid w:val="008F4A06"/>
    <w:rsid w:val="008F4B8D"/>
    <w:rsid w:val="008F4D16"/>
    <w:rsid w:val="008F4EEA"/>
    <w:rsid w:val="008F547C"/>
    <w:rsid w:val="008F58DE"/>
    <w:rsid w:val="008F5A85"/>
    <w:rsid w:val="008F626A"/>
    <w:rsid w:val="008F655D"/>
    <w:rsid w:val="008F6841"/>
    <w:rsid w:val="008F6C8E"/>
    <w:rsid w:val="008F79B1"/>
    <w:rsid w:val="008F79EB"/>
    <w:rsid w:val="008F7CE0"/>
    <w:rsid w:val="00900335"/>
    <w:rsid w:val="009004A5"/>
    <w:rsid w:val="009006D4"/>
    <w:rsid w:val="00900A8F"/>
    <w:rsid w:val="00900A90"/>
    <w:rsid w:val="0090102D"/>
    <w:rsid w:val="0090103A"/>
    <w:rsid w:val="00901196"/>
    <w:rsid w:val="009011FF"/>
    <w:rsid w:val="00901665"/>
    <w:rsid w:val="009016D2"/>
    <w:rsid w:val="00901C27"/>
    <w:rsid w:val="0090247F"/>
    <w:rsid w:val="00903043"/>
    <w:rsid w:val="00903C27"/>
    <w:rsid w:val="009044E8"/>
    <w:rsid w:val="0090454A"/>
    <w:rsid w:val="0090475B"/>
    <w:rsid w:val="00904A49"/>
    <w:rsid w:val="00904A85"/>
    <w:rsid w:val="00904CA4"/>
    <w:rsid w:val="00904D2A"/>
    <w:rsid w:val="00904DDE"/>
    <w:rsid w:val="00904F34"/>
    <w:rsid w:val="00904F86"/>
    <w:rsid w:val="00905029"/>
    <w:rsid w:val="0090592F"/>
    <w:rsid w:val="00905AAC"/>
    <w:rsid w:val="00905F04"/>
    <w:rsid w:val="00906425"/>
    <w:rsid w:val="00906928"/>
    <w:rsid w:val="0090695E"/>
    <w:rsid w:val="009069E8"/>
    <w:rsid w:val="00906BF7"/>
    <w:rsid w:val="00906C67"/>
    <w:rsid w:val="0090707C"/>
    <w:rsid w:val="00907852"/>
    <w:rsid w:val="00907AA3"/>
    <w:rsid w:val="00907D8A"/>
    <w:rsid w:val="0091041A"/>
    <w:rsid w:val="00910655"/>
    <w:rsid w:val="009107FF"/>
    <w:rsid w:val="009116ED"/>
    <w:rsid w:val="009118DB"/>
    <w:rsid w:val="00911AD9"/>
    <w:rsid w:val="00911ED4"/>
    <w:rsid w:val="00912101"/>
    <w:rsid w:val="00912A2C"/>
    <w:rsid w:val="00913657"/>
    <w:rsid w:val="00913667"/>
    <w:rsid w:val="00913D09"/>
    <w:rsid w:val="00913FBB"/>
    <w:rsid w:val="009140BA"/>
    <w:rsid w:val="009141A7"/>
    <w:rsid w:val="009142A3"/>
    <w:rsid w:val="009143B1"/>
    <w:rsid w:val="00914795"/>
    <w:rsid w:val="00914F8F"/>
    <w:rsid w:val="009151C1"/>
    <w:rsid w:val="00915DCC"/>
    <w:rsid w:val="0091607B"/>
    <w:rsid w:val="0091613E"/>
    <w:rsid w:val="0091699B"/>
    <w:rsid w:val="00916A77"/>
    <w:rsid w:val="00916C5C"/>
    <w:rsid w:val="00916D82"/>
    <w:rsid w:val="00916DF7"/>
    <w:rsid w:val="009170BC"/>
    <w:rsid w:val="00917FCA"/>
    <w:rsid w:val="00917FD8"/>
    <w:rsid w:val="009201BC"/>
    <w:rsid w:val="00920306"/>
    <w:rsid w:val="00920376"/>
    <w:rsid w:val="009203D7"/>
    <w:rsid w:val="009211FC"/>
    <w:rsid w:val="009213A0"/>
    <w:rsid w:val="009215E6"/>
    <w:rsid w:val="00921B00"/>
    <w:rsid w:val="00921FD7"/>
    <w:rsid w:val="00922528"/>
    <w:rsid w:val="00922670"/>
    <w:rsid w:val="00923028"/>
    <w:rsid w:val="00923039"/>
    <w:rsid w:val="009231B0"/>
    <w:rsid w:val="00923D9F"/>
    <w:rsid w:val="00923E28"/>
    <w:rsid w:val="0092434A"/>
    <w:rsid w:val="009248DD"/>
    <w:rsid w:val="009249D0"/>
    <w:rsid w:val="00924B85"/>
    <w:rsid w:val="00924BFB"/>
    <w:rsid w:val="00924C0D"/>
    <w:rsid w:val="00924D77"/>
    <w:rsid w:val="00924EDB"/>
    <w:rsid w:val="00925137"/>
    <w:rsid w:val="00925BBC"/>
    <w:rsid w:val="00925E48"/>
    <w:rsid w:val="0092677E"/>
    <w:rsid w:val="0092687A"/>
    <w:rsid w:val="009268D0"/>
    <w:rsid w:val="00926AC0"/>
    <w:rsid w:val="00926C92"/>
    <w:rsid w:val="00926CD0"/>
    <w:rsid w:val="00926D0B"/>
    <w:rsid w:val="00927719"/>
    <w:rsid w:val="00927A88"/>
    <w:rsid w:val="00927A97"/>
    <w:rsid w:val="00927DFF"/>
    <w:rsid w:val="009300ED"/>
    <w:rsid w:val="00930312"/>
    <w:rsid w:val="0093037D"/>
    <w:rsid w:val="0093071B"/>
    <w:rsid w:val="00930CAF"/>
    <w:rsid w:val="009314A9"/>
    <w:rsid w:val="009319D3"/>
    <w:rsid w:val="00932298"/>
    <w:rsid w:val="00932555"/>
    <w:rsid w:val="00932888"/>
    <w:rsid w:val="00932AC9"/>
    <w:rsid w:val="00932B17"/>
    <w:rsid w:val="00932B24"/>
    <w:rsid w:val="00932E27"/>
    <w:rsid w:val="0093375C"/>
    <w:rsid w:val="009340C8"/>
    <w:rsid w:val="009340F4"/>
    <w:rsid w:val="0093480A"/>
    <w:rsid w:val="00934B85"/>
    <w:rsid w:val="00934CEF"/>
    <w:rsid w:val="00934E27"/>
    <w:rsid w:val="00935C59"/>
    <w:rsid w:val="00935F78"/>
    <w:rsid w:val="0093611E"/>
    <w:rsid w:val="009366DE"/>
    <w:rsid w:val="0093699D"/>
    <w:rsid w:val="00936D45"/>
    <w:rsid w:val="00936D8B"/>
    <w:rsid w:val="00936DEF"/>
    <w:rsid w:val="00936E56"/>
    <w:rsid w:val="009370A9"/>
    <w:rsid w:val="00937228"/>
    <w:rsid w:val="00937B8B"/>
    <w:rsid w:val="00937D76"/>
    <w:rsid w:val="00937DF5"/>
    <w:rsid w:val="00937F24"/>
    <w:rsid w:val="00940229"/>
    <w:rsid w:val="009402E3"/>
    <w:rsid w:val="00940666"/>
    <w:rsid w:val="009407CC"/>
    <w:rsid w:val="00940C5A"/>
    <w:rsid w:val="00940DAE"/>
    <w:rsid w:val="00941469"/>
    <w:rsid w:val="00941FC9"/>
    <w:rsid w:val="00942358"/>
    <w:rsid w:val="00942468"/>
    <w:rsid w:val="00942704"/>
    <w:rsid w:val="00942767"/>
    <w:rsid w:val="00942C27"/>
    <w:rsid w:val="009433FE"/>
    <w:rsid w:val="00943827"/>
    <w:rsid w:val="00943D8E"/>
    <w:rsid w:val="00943E15"/>
    <w:rsid w:val="00944156"/>
    <w:rsid w:val="00944157"/>
    <w:rsid w:val="009441EB"/>
    <w:rsid w:val="00944263"/>
    <w:rsid w:val="00944B87"/>
    <w:rsid w:val="00944D9B"/>
    <w:rsid w:val="00944F11"/>
    <w:rsid w:val="009453A9"/>
    <w:rsid w:val="00945673"/>
    <w:rsid w:val="0094584A"/>
    <w:rsid w:val="00945863"/>
    <w:rsid w:val="00945876"/>
    <w:rsid w:val="00945C3A"/>
    <w:rsid w:val="00945E35"/>
    <w:rsid w:val="00946304"/>
    <w:rsid w:val="009469B7"/>
    <w:rsid w:val="0094706F"/>
    <w:rsid w:val="00947327"/>
    <w:rsid w:val="00947380"/>
    <w:rsid w:val="0094758D"/>
    <w:rsid w:val="00947B6D"/>
    <w:rsid w:val="00947C5E"/>
    <w:rsid w:val="00947E30"/>
    <w:rsid w:val="00950285"/>
    <w:rsid w:val="009504EE"/>
    <w:rsid w:val="00950598"/>
    <w:rsid w:val="0095098D"/>
    <w:rsid w:val="00950E9B"/>
    <w:rsid w:val="00951473"/>
    <w:rsid w:val="0095167A"/>
    <w:rsid w:val="009518C0"/>
    <w:rsid w:val="009519F9"/>
    <w:rsid w:val="00951F22"/>
    <w:rsid w:val="00952352"/>
    <w:rsid w:val="009523A3"/>
    <w:rsid w:val="009525AE"/>
    <w:rsid w:val="00952934"/>
    <w:rsid w:val="00952F74"/>
    <w:rsid w:val="009538C3"/>
    <w:rsid w:val="00953D4A"/>
    <w:rsid w:val="00953E77"/>
    <w:rsid w:val="00953FEC"/>
    <w:rsid w:val="00954183"/>
    <w:rsid w:val="00954384"/>
    <w:rsid w:val="0095442C"/>
    <w:rsid w:val="00954819"/>
    <w:rsid w:val="00954923"/>
    <w:rsid w:val="00954FAB"/>
    <w:rsid w:val="009554B9"/>
    <w:rsid w:val="00955DDB"/>
    <w:rsid w:val="00955EF0"/>
    <w:rsid w:val="009560E8"/>
    <w:rsid w:val="0095639D"/>
    <w:rsid w:val="009566FD"/>
    <w:rsid w:val="00956ED4"/>
    <w:rsid w:val="0095717A"/>
    <w:rsid w:val="00957182"/>
    <w:rsid w:val="009573D0"/>
    <w:rsid w:val="009573E0"/>
    <w:rsid w:val="00957498"/>
    <w:rsid w:val="0095774B"/>
    <w:rsid w:val="009577A3"/>
    <w:rsid w:val="009577E2"/>
    <w:rsid w:val="00957BAB"/>
    <w:rsid w:val="00957C26"/>
    <w:rsid w:val="009602F6"/>
    <w:rsid w:val="00960694"/>
    <w:rsid w:val="00960B4A"/>
    <w:rsid w:val="00961A7D"/>
    <w:rsid w:val="00961AB6"/>
    <w:rsid w:val="00961C3E"/>
    <w:rsid w:val="009620B0"/>
    <w:rsid w:val="00962367"/>
    <w:rsid w:val="00962371"/>
    <w:rsid w:val="0096261C"/>
    <w:rsid w:val="009626B5"/>
    <w:rsid w:val="009628EE"/>
    <w:rsid w:val="00962E33"/>
    <w:rsid w:val="00963824"/>
    <w:rsid w:val="0096389F"/>
    <w:rsid w:val="00963CF6"/>
    <w:rsid w:val="00964092"/>
    <w:rsid w:val="0096423C"/>
    <w:rsid w:val="00964322"/>
    <w:rsid w:val="00965078"/>
    <w:rsid w:val="00965605"/>
    <w:rsid w:val="00965A44"/>
    <w:rsid w:val="00965AE8"/>
    <w:rsid w:val="00965DC5"/>
    <w:rsid w:val="00965E45"/>
    <w:rsid w:val="00966582"/>
    <w:rsid w:val="009667B5"/>
    <w:rsid w:val="00966824"/>
    <w:rsid w:val="00966989"/>
    <w:rsid w:val="00966B0B"/>
    <w:rsid w:val="00966E76"/>
    <w:rsid w:val="00966F18"/>
    <w:rsid w:val="00967174"/>
    <w:rsid w:val="00967284"/>
    <w:rsid w:val="009675C5"/>
    <w:rsid w:val="009677AB"/>
    <w:rsid w:val="009678BD"/>
    <w:rsid w:val="009702C5"/>
    <w:rsid w:val="00970412"/>
    <w:rsid w:val="00970BF6"/>
    <w:rsid w:val="00971100"/>
    <w:rsid w:val="00971125"/>
    <w:rsid w:val="009711CF"/>
    <w:rsid w:val="00971525"/>
    <w:rsid w:val="00971AE5"/>
    <w:rsid w:val="00971F67"/>
    <w:rsid w:val="009724E3"/>
    <w:rsid w:val="009725C3"/>
    <w:rsid w:val="00972B53"/>
    <w:rsid w:val="00972F7C"/>
    <w:rsid w:val="009731C7"/>
    <w:rsid w:val="00973A65"/>
    <w:rsid w:val="00973F21"/>
    <w:rsid w:val="00974185"/>
    <w:rsid w:val="009749EA"/>
    <w:rsid w:val="00975461"/>
    <w:rsid w:val="00975E7A"/>
    <w:rsid w:val="00975FA1"/>
    <w:rsid w:val="0097645D"/>
    <w:rsid w:val="00976533"/>
    <w:rsid w:val="009767E4"/>
    <w:rsid w:val="00976A82"/>
    <w:rsid w:val="00976CB2"/>
    <w:rsid w:val="00976EF7"/>
    <w:rsid w:val="00976F24"/>
    <w:rsid w:val="0097703F"/>
    <w:rsid w:val="009771F3"/>
    <w:rsid w:val="00977DA8"/>
    <w:rsid w:val="00977EF7"/>
    <w:rsid w:val="009800E5"/>
    <w:rsid w:val="009803AA"/>
    <w:rsid w:val="009803D6"/>
    <w:rsid w:val="009809E1"/>
    <w:rsid w:val="00980A2B"/>
    <w:rsid w:val="00980AC0"/>
    <w:rsid w:val="00980B45"/>
    <w:rsid w:val="009818F1"/>
    <w:rsid w:val="00981EA9"/>
    <w:rsid w:val="0098270B"/>
    <w:rsid w:val="00982948"/>
    <w:rsid w:val="0098307F"/>
    <w:rsid w:val="00983899"/>
    <w:rsid w:val="00983B04"/>
    <w:rsid w:val="00983B15"/>
    <w:rsid w:val="00983E2D"/>
    <w:rsid w:val="00983E40"/>
    <w:rsid w:val="00983ECD"/>
    <w:rsid w:val="0098419B"/>
    <w:rsid w:val="00984984"/>
    <w:rsid w:val="00985287"/>
    <w:rsid w:val="00985A2D"/>
    <w:rsid w:val="00985DE0"/>
    <w:rsid w:val="0098640B"/>
    <w:rsid w:val="009866BE"/>
    <w:rsid w:val="009868C6"/>
    <w:rsid w:val="00987079"/>
    <w:rsid w:val="009871A5"/>
    <w:rsid w:val="009874CD"/>
    <w:rsid w:val="00987A50"/>
    <w:rsid w:val="009905BE"/>
    <w:rsid w:val="00990D62"/>
    <w:rsid w:val="00990F1B"/>
    <w:rsid w:val="00991732"/>
    <w:rsid w:val="009919C2"/>
    <w:rsid w:val="00991BCD"/>
    <w:rsid w:val="00991D07"/>
    <w:rsid w:val="00991FD0"/>
    <w:rsid w:val="0099218B"/>
    <w:rsid w:val="0099222F"/>
    <w:rsid w:val="009923D6"/>
    <w:rsid w:val="00992F54"/>
    <w:rsid w:val="00993372"/>
    <w:rsid w:val="009934D7"/>
    <w:rsid w:val="0099360F"/>
    <w:rsid w:val="00993EE4"/>
    <w:rsid w:val="0099428D"/>
    <w:rsid w:val="00994D95"/>
    <w:rsid w:val="00995080"/>
    <w:rsid w:val="00995778"/>
    <w:rsid w:val="00995824"/>
    <w:rsid w:val="00995AF5"/>
    <w:rsid w:val="00996215"/>
    <w:rsid w:val="00996237"/>
    <w:rsid w:val="00996521"/>
    <w:rsid w:val="009965F9"/>
    <w:rsid w:val="00996684"/>
    <w:rsid w:val="00996825"/>
    <w:rsid w:val="00996948"/>
    <w:rsid w:val="00996B47"/>
    <w:rsid w:val="00996CAC"/>
    <w:rsid w:val="00996F35"/>
    <w:rsid w:val="0099722C"/>
    <w:rsid w:val="009975A3"/>
    <w:rsid w:val="00997649"/>
    <w:rsid w:val="00997B3F"/>
    <w:rsid w:val="009A0014"/>
    <w:rsid w:val="009A0523"/>
    <w:rsid w:val="009A09DD"/>
    <w:rsid w:val="009A13B5"/>
    <w:rsid w:val="009A14F3"/>
    <w:rsid w:val="009A1542"/>
    <w:rsid w:val="009A16B0"/>
    <w:rsid w:val="009A16BA"/>
    <w:rsid w:val="009A1761"/>
    <w:rsid w:val="009A1B6D"/>
    <w:rsid w:val="009A21E5"/>
    <w:rsid w:val="009A24D0"/>
    <w:rsid w:val="009A2B35"/>
    <w:rsid w:val="009A32D9"/>
    <w:rsid w:val="009A32DA"/>
    <w:rsid w:val="009A3AD1"/>
    <w:rsid w:val="009A3F18"/>
    <w:rsid w:val="009A4241"/>
    <w:rsid w:val="009A42AF"/>
    <w:rsid w:val="009A497C"/>
    <w:rsid w:val="009A4DB4"/>
    <w:rsid w:val="009A4F8A"/>
    <w:rsid w:val="009A5348"/>
    <w:rsid w:val="009A58A7"/>
    <w:rsid w:val="009A607A"/>
    <w:rsid w:val="009A63C2"/>
    <w:rsid w:val="009A64A5"/>
    <w:rsid w:val="009A6842"/>
    <w:rsid w:val="009A6930"/>
    <w:rsid w:val="009A74A4"/>
    <w:rsid w:val="009A776A"/>
    <w:rsid w:val="009A7A10"/>
    <w:rsid w:val="009A7A54"/>
    <w:rsid w:val="009A7B6E"/>
    <w:rsid w:val="009A7B90"/>
    <w:rsid w:val="009B00C8"/>
    <w:rsid w:val="009B00F8"/>
    <w:rsid w:val="009B06CD"/>
    <w:rsid w:val="009B079E"/>
    <w:rsid w:val="009B0A79"/>
    <w:rsid w:val="009B0BE4"/>
    <w:rsid w:val="009B0E30"/>
    <w:rsid w:val="009B1471"/>
    <w:rsid w:val="009B15C5"/>
    <w:rsid w:val="009B191A"/>
    <w:rsid w:val="009B1C2C"/>
    <w:rsid w:val="009B2126"/>
    <w:rsid w:val="009B2335"/>
    <w:rsid w:val="009B2688"/>
    <w:rsid w:val="009B281C"/>
    <w:rsid w:val="009B2850"/>
    <w:rsid w:val="009B29E6"/>
    <w:rsid w:val="009B2BC0"/>
    <w:rsid w:val="009B2C2B"/>
    <w:rsid w:val="009B2D6A"/>
    <w:rsid w:val="009B349B"/>
    <w:rsid w:val="009B383F"/>
    <w:rsid w:val="009B42BF"/>
    <w:rsid w:val="009B48D9"/>
    <w:rsid w:val="009B4B2F"/>
    <w:rsid w:val="009B4DD4"/>
    <w:rsid w:val="009B4EBD"/>
    <w:rsid w:val="009B52AD"/>
    <w:rsid w:val="009B5C5C"/>
    <w:rsid w:val="009B5EF7"/>
    <w:rsid w:val="009B6259"/>
    <w:rsid w:val="009B6407"/>
    <w:rsid w:val="009B6EF0"/>
    <w:rsid w:val="009B7243"/>
    <w:rsid w:val="009B732D"/>
    <w:rsid w:val="009B73D8"/>
    <w:rsid w:val="009B73D9"/>
    <w:rsid w:val="009B74AE"/>
    <w:rsid w:val="009B770D"/>
    <w:rsid w:val="009B79CF"/>
    <w:rsid w:val="009B7D14"/>
    <w:rsid w:val="009C05C0"/>
    <w:rsid w:val="009C0BB4"/>
    <w:rsid w:val="009C0CC6"/>
    <w:rsid w:val="009C11E5"/>
    <w:rsid w:val="009C12C5"/>
    <w:rsid w:val="009C15B0"/>
    <w:rsid w:val="009C1857"/>
    <w:rsid w:val="009C1A1D"/>
    <w:rsid w:val="009C1C5D"/>
    <w:rsid w:val="009C23F0"/>
    <w:rsid w:val="009C2602"/>
    <w:rsid w:val="009C26A4"/>
    <w:rsid w:val="009C299C"/>
    <w:rsid w:val="009C2A1B"/>
    <w:rsid w:val="009C2E74"/>
    <w:rsid w:val="009C3525"/>
    <w:rsid w:val="009C3766"/>
    <w:rsid w:val="009C3E7C"/>
    <w:rsid w:val="009C448A"/>
    <w:rsid w:val="009C4775"/>
    <w:rsid w:val="009C49CD"/>
    <w:rsid w:val="009C4CF4"/>
    <w:rsid w:val="009C4DA8"/>
    <w:rsid w:val="009C4F93"/>
    <w:rsid w:val="009C5A29"/>
    <w:rsid w:val="009C5D26"/>
    <w:rsid w:val="009C5E96"/>
    <w:rsid w:val="009C5F25"/>
    <w:rsid w:val="009C608D"/>
    <w:rsid w:val="009C6504"/>
    <w:rsid w:val="009C6539"/>
    <w:rsid w:val="009C6BF6"/>
    <w:rsid w:val="009C7506"/>
    <w:rsid w:val="009C76F0"/>
    <w:rsid w:val="009C7C6A"/>
    <w:rsid w:val="009C7DB0"/>
    <w:rsid w:val="009C7EC0"/>
    <w:rsid w:val="009D030F"/>
    <w:rsid w:val="009D03DA"/>
    <w:rsid w:val="009D0FE5"/>
    <w:rsid w:val="009D106E"/>
    <w:rsid w:val="009D1244"/>
    <w:rsid w:val="009D199A"/>
    <w:rsid w:val="009D1B5F"/>
    <w:rsid w:val="009D1FE2"/>
    <w:rsid w:val="009D21AE"/>
    <w:rsid w:val="009D2310"/>
    <w:rsid w:val="009D2851"/>
    <w:rsid w:val="009D2967"/>
    <w:rsid w:val="009D2A3E"/>
    <w:rsid w:val="009D2B6C"/>
    <w:rsid w:val="009D2E5C"/>
    <w:rsid w:val="009D332F"/>
    <w:rsid w:val="009D38F9"/>
    <w:rsid w:val="009D3C64"/>
    <w:rsid w:val="009D421A"/>
    <w:rsid w:val="009D45B1"/>
    <w:rsid w:val="009D500C"/>
    <w:rsid w:val="009D5530"/>
    <w:rsid w:val="009D56C9"/>
    <w:rsid w:val="009D58DB"/>
    <w:rsid w:val="009D668E"/>
    <w:rsid w:val="009D66D5"/>
    <w:rsid w:val="009D6782"/>
    <w:rsid w:val="009D6C06"/>
    <w:rsid w:val="009D6EDA"/>
    <w:rsid w:val="009D7304"/>
    <w:rsid w:val="009D736E"/>
    <w:rsid w:val="009D74F9"/>
    <w:rsid w:val="009D754D"/>
    <w:rsid w:val="009D785B"/>
    <w:rsid w:val="009D7C5F"/>
    <w:rsid w:val="009E0265"/>
    <w:rsid w:val="009E075D"/>
    <w:rsid w:val="009E0AE0"/>
    <w:rsid w:val="009E0EC6"/>
    <w:rsid w:val="009E1325"/>
    <w:rsid w:val="009E1AC0"/>
    <w:rsid w:val="009E1BA7"/>
    <w:rsid w:val="009E1E30"/>
    <w:rsid w:val="009E1F30"/>
    <w:rsid w:val="009E2354"/>
    <w:rsid w:val="009E25BF"/>
    <w:rsid w:val="009E2940"/>
    <w:rsid w:val="009E2A1E"/>
    <w:rsid w:val="009E2AF9"/>
    <w:rsid w:val="009E2CB3"/>
    <w:rsid w:val="009E3A9F"/>
    <w:rsid w:val="009E3AE1"/>
    <w:rsid w:val="009E3EAC"/>
    <w:rsid w:val="009E4042"/>
    <w:rsid w:val="009E41E0"/>
    <w:rsid w:val="009E497D"/>
    <w:rsid w:val="009E4C00"/>
    <w:rsid w:val="009E4C40"/>
    <w:rsid w:val="009E5086"/>
    <w:rsid w:val="009E50EA"/>
    <w:rsid w:val="009E55D5"/>
    <w:rsid w:val="009E5D2B"/>
    <w:rsid w:val="009E5F23"/>
    <w:rsid w:val="009E638F"/>
    <w:rsid w:val="009E656C"/>
    <w:rsid w:val="009E68D3"/>
    <w:rsid w:val="009E6913"/>
    <w:rsid w:val="009E70C4"/>
    <w:rsid w:val="009E7206"/>
    <w:rsid w:val="009E7428"/>
    <w:rsid w:val="009E75ED"/>
    <w:rsid w:val="009E7B15"/>
    <w:rsid w:val="009F06C9"/>
    <w:rsid w:val="009F145D"/>
    <w:rsid w:val="009F14F7"/>
    <w:rsid w:val="009F15DD"/>
    <w:rsid w:val="009F1C14"/>
    <w:rsid w:val="009F1CF4"/>
    <w:rsid w:val="009F1FB9"/>
    <w:rsid w:val="009F202A"/>
    <w:rsid w:val="009F28F4"/>
    <w:rsid w:val="009F2DFD"/>
    <w:rsid w:val="009F33B4"/>
    <w:rsid w:val="009F3C5E"/>
    <w:rsid w:val="009F3FF1"/>
    <w:rsid w:val="009F41EC"/>
    <w:rsid w:val="009F43E3"/>
    <w:rsid w:val="009F48B5"/>
    <w:rsid w:val="009F4BAF"/>
    <w:rsid w:val="009F4C9D"/>
    <w:rsid w:val="009F5001"/>
    <w:rsid w:val="009F5128"/>
    <w:rsid w:val="009F5CDC"/>
    <w:rsid w:val="009F602B"/>
    <w:rsid w:val="009F6070"/>
    <w:rsid w:val="009F68F3"/>
    <w:rsid w:val="009F690C"/>
    <w:rsid w:val="009F6BAE"/>
    <w:rsid w:val="009F6BCE"/>
    <w:rsid w:val="009F6FCB"/>
    <w:rsid w:val="009F7542"/>
    <w:rsid w:val="009F7770"/>
    <w:rsid w:val="009F7BFB"/>
    <w:rsid w:val="009F7C4A"/>
    <w:rsid w:val="009F7F30"/>
    <w:rsid w:val="00A002AD"/>
    <w:rsid w:val="00A00312"/>
    <w:rsid w:val="00A003EF"/>
    <w:rsid w:val="00A00585"/>
    <w:rsid w:val="00A007DA"/>
    <w:rsid w:val="00A00A59"/>
    <w:rsid w:val="00A00B9A"/>
    <w:rsid w:val="00A00C6D"/>
    <w:rsid w:val="00A014A0"/>
    <w:rsid w:val="00A01C0A"/>
    <w:rsid w:val="00A01D5E"/>
    <w:rsid w:val="00A01F03"/>
    <w:rsid w:val="00A02376"/>
    <w:rsid w:val="00A023A2"/>
    <w:rsid w:val="00A025D5"/>
    <w:rsid w:val="00A029CB"/>
    <w:rsid w:val="00A02E69"/>
    <w:rsid w:val="00A02F0A"/>
    <w:rsid w:val="00A03122"/>
    <w:rsid w:val="00A03827"/>
    <w:rsid w:val="00A039CE"/>
    <w:rsid w:val="00A03DD8"/>
    <w:rsid w:val="00A0442B"/>
    <w:rsid w:val="00A0476F"/>
    <w:rsid w:val="00A055BC"/>
    <w:rsid w:val="00A059E1"/>
    <w:rsid w:val="00A05A2D"/>
    <w:rsid w:val="00A05E23"/>
    <w:rsid w:val="00A05F62"/>
    <w:rsid w:val="00A0630E"/>
    <w:rsid w:val="00A0672C"/>
    <w:rsid w:val="00A06A58"/>
    <w:rsid w:val="00A06B0C"/>
    <w:rsid w:val="00A06C62"/>
    <w:rsid w:val="00A06D82"/>
    <w:rsid w:val="00A06E78"/>
    <w:rsid w:val="00A07440"/>
    <w:rsid w:val="00A07CC4"/>
    <w:rsid w:val="00A07D15"/>
    <w:rsid w:val="00A104C6"/>
    <w:rsid w:val="00A105A7"/>
    <w:rsid w:val="00A10771"/>
    <w:rsid w:val="00A109FD"/>
    <w:rsid w:val="00A10A91"/>
    <w:rsid w:val="00A10CEA"/>
    <w:rsid w:val="00A11007"/>
    <w:rsid w:val="00A11261"/>
    <w:rsid w:val="00A11625"/>
    <w:rsid w:val="00A11A7E"/>
    <w:rsid w:val="00A11B30"/>
    <w:rsid w:val="00A126E7"/>
    <w:rsid w:val="00A126F7"/>
    <w:rsid w:val="00A12902"/>
    <w:rsid w:val="00A12C7E"/>
    <w:rsid w:val="00A13403"/>
    <w:rsid w:val="00A138DA"/>
    <w:rsid w:val="00A13CE0"/>
    <w:rsid w:val="00A140DB"/>
    <w:rsid w:val="00A142D7"/>
    <w:rsid w:val="00A14565"/>
    <w:rsid w:val="00A1457E"/>
    <w:rsid w:val="00A14BAC"/>
    <w:rsid w:val="00A14F2E"/>
    <w:rsid w:val="00A14FAC"/>
    <w:rsid w:val="00A15323"/>
    <w:rsid w:val="00A15528"/>
    <w:rsid w:val="00A15787"/>
    <w:rsid w:val="00A158A6"/>
    <w:rsid w:val="00A15918"/>
    <w:rsid w:val="00A16069"/>
    <w:rsid w:val="00A16248"/>
    <w:rsid w:val="00A16A80"/>
    <w:rsid w:val="00A16B3B"/>
    <w:rsid w:val="00A16C7C"/>
    <w:rsid w:val="00A16CF1"/>
    <w:rsid w:val="00A16DBB"/>
    <w:rsid w:val="00A17B95"/>
    <w:rsid w:val="00A17C64"/>
    <w:rsid w:val="00A20C42"/>
    <w:rsid w:val="00A20C87"/>
    <w:rsid w:val="00A20FCF"/>
    <w:rsid w:val="00A21120"/>
    <w:rsid w:val="00A213CC"/>
    <w:rsid w:val="00A2170F"/>
    <w:rsid w:val="00A21A0B"/>
    <w:rsid w:val="00A22039"/>
    <w:rsid w:val="00A221C0"/>
    <w:rsid w:val="00A226AD"/>
    <w:rsid w:val="00A22CA1"/>
    <w:rsid w:val="00A22DFD"/>
    <w:rsid w:val="00A230CC"/>
    <w:rsid w:val="00A23302"/>
    <w:rsid w:val="00A23895"/>
    <w:rsid w:val="00A23B0E"/>
    <w:rsid w:val="00A23EDD"/>
    <w:rsid w:val="00A23F22"/>
    <w:rsid w:val="00A2407D"/>
    <w:rsid w:val="00A2443B"/>
    <w:rsid w:val="00A24BF0"/>
    <w:rsid w:val="00A24D03"/>
    <w:rsid w:val="00A2510F"/>
    <w:rsid w:val="00A25145"/>
    <w:rsid w:val="00A251C7"/>
    <w:rsid w:val="00A25C91"/>
    <w:rsid w:val="00A25D19"/>
    <w:rsid w:val="00A25E35"/>
    <w:rsid w:val="00A25F17"/>
    <w:rsid w:val="00A25F2C"/>
    <w:rsid w:val="00A261A3"/>
    <w:rsid w:val="00A261C1"/>
    <w:rsid w:val="00A26550"/>
    <w:rsid w:val="00A266A2"/>
    <w:rsid w:val="00A2678A"/>
    <w:rsid w:val="00A268A8"/>
    <w:rsid w:val="00A26A84"/>
    <w:rsid w:val="00A26C3E"/>
    <w:rsid w:val="00A26D33"/>
    <w:rsid w:val="00A26D88"/>
    <w:rsid w:val="00A27150"/>
    <w:rsid w:val="00A272A5"/>
    <w:rsid w:val="00A272E2"/>
    <w:rsid w:val="00A274DA"/>
    <w:rsid w:val="00A300A7"/>
    <w:rsid w:val="00A303D3"/>
    <w:rsid w:val="00A305A1"/>
    <w:rsid w:val="00A30605"/>
    <w:rsid w:val="00A30627"/>
    <w:rsid w:val="00A30A30"/>
    <w:rsid w:val="00A31549"/>
    <w:rsid w:val="00A3171B"/>
    <w:rsid w:val="00A319F3"/>
    <w:rsid w:val="00A31AEF"/>
    <w:rsid w:val="00A31CE5"/>
    <w:rsid w:val="00A31DC9"/>
    <w:rsid w:val="00A323A8"/>
    <w:rsid w:val="00A3285B"/>
    <w:rsid w:val="00A328CC"/>
    <w:rsid w:val="00A32ABC"/>
    <w:rsid w:val="00A32DDF"/>
    <w:rsid w:val="00A333C5"/>
    <w:rsid w:val="00A33A11"/>
    <w:rsid w:val="00A33CA0"/>
    <w:rsid w:val="00A3427D"/>
    <w:rsid w:val="00A3472E"/>
    <w:rsid w:val="00A34C81"/>
    <w:rsid w:val="00A34CA8"/>
    <w:rsid w:val="00A34F22"/>
    <w:rsid w:val="00A354E5"/>
    <w:rsid w:val="00A35AB8"/>
    <w:rsid w:val="00A35B46"/>
    <w:rsid w:val="00A35C1C"/>
    <w:rsid w:val="00A35CF3"/>
    <w:rsid w:val="00A36293"/>
    <w:rsid w:val="00A3647C"/>
    <w:rsid w:val="00A3648E"/>
    <w:rsid w:val="00A3671E"/>
    <w:rsid w:val="00A36A34"/>
    <w:rsid w:val="00A36A76"/>
    <w:rsid w:val="00A36AE5"/>
    <w:rsid w:val="00A36BD4"/>
    <w:rsid w:val="00A36D7C"/>
    <w:rsid w:val="00A3782B"/>
    <w:rsid w:val="00A37963"/>
    <w:rsid w:val="00A37A10"/>
    <w:rsid w:val="00A37AA3"/>
    <w:rsid w:val="00A37F32"/>
    <w:rsid w:val="00A40B3A"/>
    <w:rsid w:val="00A40C1B"/>
    <w:rsid w:val="00A40C77"/>
    <w:rsid w:val="00A40D12"/>
    <w:rsid w:val="00A4147C"/>
    <w:rsid w:val="00A41657"/>
    <w:rsid w:val="00A41B76"/>
    <w:rsid w:val="00A4271D"/>
    <w:rsid w:val="00A427DD"/>
    <w:rsid w:val="00A428C5"/>
    <w:rsid w:val="00A42C44"/>
    <w:rsid w:val="00A42EAF"/>
    <w:rsid w:val="00A4384C"/>
    <w:rsid w:val="00A441D1"/>
    <w:rsid w:val="00A44585"/>
    <w:rsid w:val="00A44657"/>
    <w:rsid w:val="00A446A3"/>
    <w:rsid w:val="00A449A7"/>
    <w:rsid w:val="00A44E15"/>
    <w:rsid w:val="00A4528C"/>
    <w:rsid w:val="00A453E6"/>
    <w:rsid w:val="00A45632"/>
    <w:rsid w:val="00A45745"/>
    <w:rsid w:val="00A458C5"/>
    <w:rsid w:val="00A458DC"/>
    <w:rsid w:val="00A45D5E"/>
    <w:rsid w:val="00A45F4D"/>
    <w:rsid w:val="00A460C9"/>
    <w:rsid w:val="00A461E7"/>
    <w:rsid w:val="00A46555"/>
    <w:rsid w:val="00A46A9F"/>
    <w:rsid w:val="00A46CD8"/>
    <w:rsid w:val="00A47665"/>
    <w:rsid w:val="00A47B73"/>
    <w:rsid w:val="00A50328"/>
    <w:rsid w:val="00A5040D"/>
    <w:rsid w:val="00A507FB"/>
    <w:rsid w:val="00A51049"/>
    <w:rsid w:val="00A5104D"/>
    <w:rsid w:val="00A512B0"/>
    <w:rsid w:val="00A519BB"/>
    <w:rsid w:val="00A51B64"/>
    <w:rsid w:val="00A521A4"/>
    <w:rsid w:val="00A5224D"/>
    <w:rsid w:val="00A52885"/>
    <w:rsid w:val="00A53642"/>
    <w:rsid w:val="00A536C9"/>
    <w:rsid w:val="00A53F22"/>
    <w:rsid w:val="00A5407A"/>
    <w:rsid w:val="00A54327"/>
    <w:rsid w:val="00A5432B"/>
    <w:rsid w:val="00A5432D"/>
    <w:rsid w:val="00A54AA1"/>
    <w:rsid w:val="00A54B43"/>
    <w:rsid w:val="00A54E4A"/>
    <w:rsid w:val="00A54F19"/>
    <w:rsid w:val="00A55060"/>
    <w:rsid w:val="00A55BBE"/>
    <w:rsid w:val="00A56093"/>
    <w:rsid w:val="00A560E3"/>
    <w:rsid w:val="00A5639B"/>
    <w:rsid w:val="00A563BB"/>
    <w:rsid w:val="00A568AD"/>
    <w:rsid w:val="00A5752A"/>
    <w:rsid w:val="00A57A2A"/>
    <w:rsid w:val="00A606C8"/>
    <w:rsid w:val="00A60AF5"/>
    <w:rsid w:val="00A61211"/>
    <w:rsid w:val="00A6139D"/>
    <w:rsid w:val="00A619D4"/>
    <w:rsid w:val="00A61B73"/>
    <w:rsid w:val="00A61C91"/>
    <w:rsid w:val="00A61D84"/>
    <w:rsid w:val="00A61FAF"/>
    <w:rsid w:val="00A623CC"/>
    <w:rsid w:val="00A62614"/>
    <w:rsid w:val="00A62768"/>
    <w:rsid w:val="00A62B13"/>
    <w:rsid w:val="00A62BA7"/>
    <w:rsid w:val="00A62CF4"/>
    <w:rsid w:val="00A62F49"/>
    <w:rsid w:val="00A630C1"/>
    <w:rsid w:val="00A631C5"/>
    <w:rsid w:val="00A63898"/>
    <w:rsid w:val="00A638F3"/>
    <w:rsid w:val="00A64064"/>
    <w:rsid w:val="00A64066"/>
    <w:rsid w:val="00A64C09"/>
    <w:rsid w:val="00A64C11"/>
    <w:rsid w:val="00A64DD6"/>
    <w:rsid w:val="00A64E5D"/>
    <w:rsid w:val="00A64EAF"/>
    <w:rsid w:val="00A65449"/>
    <w:rsid w:val="00A65529"/>
    <w:rsid w:val="00A655C9"/>
    <w:rsid w:val="00A65996"/>
    <w:rsid w:val="00A660E5"/>
    <w:rsid w:val="00A662B3"/>
    <w:rsid w:val="00A66F84"/>
    <w:rsid w:val="00A67299"/>
    <w:rsid w:val="00A6746A"/>
    <w:rsid w:val="00A674FA"/>
    <w:rsid w:val="00A677C2"/>
    <w:rsid w:val="00A67AB8"/>
    <w:rsid w:val="00A67BCB"/>
    <w:rsid w:val="00A70560"/>
    <w:rsid w:val="00A70873"/>
    <w:rsid w:val="00A70886"/>
    <w:rsid w:val="00A70CAD"/>
    <w:rsid w:val="00A70F2F"/>
    <w:rsid w:val="00A71BB0"/>
    <w:rsid w:val="00A71D0E"/>
    <w:rsid w:val="00A71D40"/>
    <w:rsid w:val="00A71D77"/>
    <w:rsid w:val="00A721B9"/>
    <w:rsid w:val="00A72382"/>
    <w:rsid w:val="00A7238B"/>
    <w:rsid w:val="00A729E4"/>
    <w:rsid w:val="00A72D4F"/>
    <w:rsid w:val="00A72DE1"/>
    <w:rsid w:val="00A72FA8"/>
    <w:rsid w:val="00A73006"/>
    <w:rsid w:val="00A73479"/>
    <w:rsid w:val="00A73494"/>
    <w:rsid w:val="00A73832"/>
    <w:rsid w:val="00A73CA9"/>
    <w:rsid w:val="00A74208"/>
    <w:rsid w:val="00A746C9"/>
    <w:rsid w:val="00A754CE"/>
    <w:rsid w:val="00A7589B"/>
    <w:rsid w:val="00A75FFE"/>
    <w:rsid w:val="00A76349"/>
    <w:rsid w:val="00A76B4C"/>
    <w:rsid w:val="00A7762F"/>
    <w:rsid w:val="00A77874"/>
    <w:rsid w:val="00A77EBC"/>
    <w:rsid w:val="00A8015E"/>
    <w:rsid w:val="00A80702"/>
    <w:rsid w:val="00A80A68"/>
    <w:rsid w:val="00A80F53"/>
    <w:rsid w:val="00A8157D"/>
    <w:rsid w:val="00A81978"/>
    <w:rsid w:val="00A81C30"/>
    <w:rsid w:val="00A82031"/>
    <w:rsid w:val="00A8211F"/>
    <w:rsid w:val="00A822D9"/>
    <w:rsid w:val="00A82803"/>
    <w:rsid w:val="00A82866"/>
    <w:rsid w:val="00A8286F"/>
    <w:rsid w:val="00A82DAF"/>
    <w:rsid w:val="00A82E79"/>
    <w:rsid w:val="00A82F1D"/>
    <w:rsid w:val="00A83333"/>
    <w:rsid w:val="00A833CB"/>
    <w:rsid w:val="00A83695"/>
    <w:rsid w:val="00A83A28"/>
    <w:rsid w:val="00A83BE4"/>
    <w:rsid w:val="00A84198"/>
    <w:rsid w:val="00A84237"/>
    <w:rsid w:val="00A84581"/>
    <w:rsid w:val="00A845C2"/>
    <w:rsid w:val="00A8476D"/>
    <w:rsid w:val="00A858D7"/>
    <w:rsid w:val="00A85ACF"/>
    <w:rsid w:val="00A8610D"/>
    <w:rsid w:val="00A86114"/>
    <w:rsid w:val="00A86325"/>
    <w:rsid w:val="00A8648A"/>
    <w:rsid w:val="00A868DF"/>
    <w:rsid w:val="00A868F7"/>
    <w:rsid w:val="00A86966"/>
    <w:rsid w:val="00A86ACE"/>
    <w:rsid w:val="00A86E34"/>
    <w:rsid w:val="00A87283"/>
    <w:rsid w:val="00A87584"/>
    <w:rsid w:val="00A8761F"/>
    <w:rsid w:val="00A8766D"/>
    <w:rsid w:val="00A87683"/>
    <w:rsid w:val="00A87AAF"/>
    <w:rsid w:val="00A90240"/>
    <w:rsid w:val="00A906F2"/>
    <w:rsid w:val="00A90782"/>
    <w:rsid w:val="00A909E5"/>
    <w:rsid w:val="00A90D65"/>
    <w:rsid w:val="00A90F8F"/>
    <w:rsid w:val="00A916E9"/>
    <w:rsid w:val="00A91A9F"/>
    <w:rsid w:val="00A91C16"/>
    <w:rsid w:val="00A9220D"/>
    <w:rsid w:val="00A9277B"/>
    <w:rsid w:val="00A927B1"/>
    <w:rsid w:val="00A92B13"/>
    <w:rsid w:val="00A92C11"/>
    <w:rsid w:val="00A93035"/>
    <w:rsid w:val="00A932A9"/>
    <w:rsid w:val="00A9330C"/>
    <w:rsid w:val="00A93330"/>
    <w:rsid w:val="00A934E8"/>
    <w:rsid w:val="00A9359A"/>
    <w:rsid w:val="00A9367A"/>
    <w:rsid w:val="00A9378C"/>
    <w:rsid w:val="00A93A5F"/>
    <w:rsid w:val="00A940E8"/>
    <w:rsid w:val="00A94132"/>
    <w:rsid w:val="00A94259"/>
    <w:rsid w:val="00A94A96"/>
    <w:rsid w:val="00A94BB5"/>
    <w:rsid w:val="00A94E4C"/>
    <w:rsid w:val="00A94EE8"/>
    <w:rsid w:val="00A9523B"/>
    <w:rsid w:val="00A95633"/>
    <w:rsid w:val="00A95739"/>
    <w:rsid w:val="00A95B87"/>
    <w:rsid w:val="00A9600F"/>
    <w:rsid w:val="00A960DD"/>
    <w:rsid w:val="00A961B6"/>
    <w:rsid w:val="00A966EC"/>
    <w:rsid w:val="00A97272"/>
    <w:rsid w:val="00A97303"/>
    <w:rsid w:val="00A97AC4"/>
    <w:rsid w:val="00A97B07"/>
    <w:rsid w:val="00AA0414"/>
    <w:rsid w:val="00AA0572"/>
    <w:rsid w:val="00AA0DB8"/>
    <w:rsid w:val="00AA116F"/>
    <w:rsid w:val="00AA1709"/>
    <w:rsid w:val="00AA1A1C"/>
    <w:rsid w:val="00AA1DCC"/>
    <w:rsid w:val="00AA1FB8"/>
    <w:rsid w:val="00AA229B"/>
    <w:rsid w:val="00AA23F0"/>
    <w:rsid w:val="00AA28EC"/>
    <w:rsid w:val="00AA297E"/>
    <w:rsid w:val="00AA2FD8"/>
    <w:rsid w:val="00AA3374"/>
    <w:rsid w:val="00AA3441"/>
    <w:rsid w:val="00AA39D4"/>
    <w:rsid w:val="00AA3BD0"/>
    <w:rsid w:val="00AA3D0F"/>
    <w:rsid w:val="00AA3D6E"/>
    <w:rsid w:val="00AA4207"/>
    <w:rsid w:val="00AA489C"/>
    <w:rsid w:val="00AA4D6A"/>
    <w:rsid w:val="00AA4DE8"/>
    <w:rsid w:val="00AA59AB"/>
    <w:rsid w:val="00AA5A25"/>
    <w:rsid w:val="00AA5BDE"/>
    <w:rsid w:val="00AA5E93"/>
    <w:rsid w:val="00AA643A"/>
    <w:rsid w:val="00AA69D6"/>
    <w:rsid w:val="00AA6FFA"/>
    <w:rsid w:val="00AA71CC"/>
    <w:rsid w:val="00AA73C9"/>
    <w:rsid w:val="00AA77B6"/>
    <w:rsid w:val="00AA7D2B"/>
    <w:rsid w:val="00AB03B9"/>
    <w:rsid w:val="00AB03FE"/>
    <w:rsid w:val="00AB0586"/>
    <w:rsid w:val="00AB063E"/>
    <w:rsid w:val="00AB070B"/>
    <w:rsid w:val="00AB083D"/>
    <w:rsid w:val="00AB0AA4"/>
    <w:rsid w:val="00AB0AB6"/>
    <w:rsid w:val="00AB1106"/>
    <w:rsid w:val="00AB1123"/>
    <w:rsid w:val="00AB123B"/>
    <w:rsid w:val="00AB17E2"/>
    <w:rsid w:val="00AB1956"/>
    <w:rsid w:val="00AB1B02"/>
    <w:rsid w:val="00AB1C14"/>
    <w:rsid w:val="00AB2096"/>
    <w:rsid w:val="00AB24C5"/>
    <w:rsid w:val="00AB2865"/>
    <w:rsid w:val="00AB28A9"/>
    <w:rsid w:val="00AB2A28"/>
    <w:rsid w:val="00AB2C01"/>
    <w:rsid w:val="00AB2E2E"/>
    <w:rsid w:val="00AB30E1"/>
    <w:rsid w:val="00AB3165"/>
    <w:rsid w:val="00AB32CC"/>
    <w:rsid w:val="00AB35D9"/>
    <w:rsid w:val="00AB3924"/>
    <w:rsid w:val="00AB3C3E"/>
    <w:rsid w:val="00AB3E0F"/>
    <w:rsid w:val="00AB44D1"/>
    <w:rsid w:val="00AB45DB"/>
    <w:rsid w:val="00AB48FF"/>
    <w:rsid w:val="00AB4A9F"/>
    <w:rsid w:val="00AB4CC8"/>
    <w:rsid w:val="00AB4F1F"/>
    <w:rsid w:val="00AB5044"/>
    <w:rsid w:val="00AB50C9"/>
    <w:rsid w:val="00AB5300"/>
    <w:rsid w:val="00AB53D2"/>
    <w:rsid w:val="00AB55F8"/>
    <w:rsid w:val="00AB5808"/>
    <w:rsid w:val="00AB6050"/>
    <w:rsid w:val="00AB63DC"/>
    <w:rsid w:val="00AB654B"/>
    <w:rsid w:val="00AB65FD"/>
    <w:rsid w:val="00AB6EA9"/>
    <w:rsid w:val="00AB6FF1"/>
    <w:rsid w:val="00AB72D8"/>
    <w:rsid w:val="00AB74E7"/>
    <w:rsid w:val="00AB76CC"/>
    <w:rsid w:val="00AB7E66"/>
    <w:rsid w:val="00AB7FE6"/>
    <w:rsid w:val="00AC0932"/>
    <w:rsid w:val="00AC09FD"/>
    <w:rsid w:val="00AC0E1D"/>
    <w:rsid w:val="00AC0E4F"/>
    <w:rsid w:val="00AC11F0"/>
    <w:rsid w:val="00AC17C2"/>
    <w:rsid w:val="00AC1F62"/>
    <w:rsid w:val="00AC1FC8"/>
    <w:rsid w:val="00AC246F"/>
    <w:rsid w:val="00AC24C8"/>
    <w:rsid w:val="00AC296F"/>
    <w:rsid w:val="00AC2A01"/>
    <w:rsid w:val="00AC2ACB"/>
    <w:rsid w:val="00AC2BA9"/>
    <w:rsid w:val="00AC3109"/>
    <w:rsid w:val="00AC322E"/>
    <w:rsid w:val="00AC3865"/>
    <w:rsid w:val="00AC3A2C"/>
    <w:rsid w:val="00AC421F"/>
    <w:rsid w:val="00AC4262"/>
    <w:rsid w:val="00AC42AF"/>
    <w:rsid w:val="00AC432A"/>
    <w:rsid w:val="00AC450D"/>
    <w:rsid w:val="00AC4576"/>
    <w:rsid w:val="00AC4BCD"/>
    <w:rsid w:val="00AC4DFC"/>
    <w:rsid w:val="00AC5018"/>
    <w:rsid w:val="00AC5088"/>
    <w:rsid w:val="00AC52C1"/>
    <w:rsid w:val="00AC535C"/>
    <w:rsid w:val="00AC53C7"/>
    <w:rsid w:val="00AC58AB"/>
    <w:rsid w:val="00AC5A48"/>
    <w:rsid w:val="00AC5AE3"/>
    <w:rsid w:val="00AC5C4C"/>
    <w:rsid w:val="00AC5F0F"/>
    <w:rsid w:val="00AC6796"/>
    <w:rsid w:val="00AC67A1"/>
    <w:rsid w:val="00AC6BDA"/>
    <w:rsid w:val="00AC75E0"/>
    <w:rsid w:val="00AC7965"/>
    <w:rsid w:val="00AD0400"/>
    <w:rsid w:val="00AD07EF"/>
    <w:rsid w:val="00AD09CA"/>
    <w:rsid w:val="00AD09D5"/>
    <w:rsid w:val="00AD0BFA"/>
    <w:rsid w:val="00AD1AB8"/>
    <w:rsid w:val="00AD2082"/>
    <w:rsid w:val="00AD2AD3"/>
    <w:rsid w:val="00AD2C59"/>
    <w:rsid w:val="00AD335C"/>
    <w:rsid w:val="00AD3DCB"/>
    <w:rsid w:val="00AD3E6C"/>
    <w:rsid w:val="00AD43E8"/>
    <w:rsid w:val="00AD53B2"/>
    <w:rsid w:val="00AD58B9"/>
    <w:rsid w:val="00AD58F5"/>
    <w:rsid w:val="00AD5973"/>
    <w:rsid w:val="00AD5B98"/>
    <w:rsid w:val="00AD5D96"/>
    <w:rsid w:val="00AD614F"/>
    <w:rsid w:val="00AD67E6"/>
    <w:rsid w:val="00AD6B30"/>
    <w:rsid w:val="00AD6E5D"/>
    <w:rsid w:val="00AD6F23"/>
    <w:rsid w:val="00AD6FC5"/>
    <w:rsid w:val="00AD71DD"/>
    <w:rsid w:val="00AD71FC"/>
    <w:rsid w:val="00AD73E2"/>
    <w:rsid w:val="00AD7649"/>
    <w:rsid w:val="00AE0A16"/>
    <w:rsid w:val="00AE0A41"/>
    <w:rsid w:val="00AE0C87"/>
    <w:rsid w:val="00AE14BE"/>
    <w:rsid w:val="00AE14F6"/>
    <w:rsid w:val="00AE1865"/>
    <w:rsid w:val="00AE191B"/>
    <w:rsid w:val="00AE1D2E"/>
    <w:rsid w:val="00AE2269"/>
    <w:rsid w:val="00AE230C"/>
    <w:rsid w:val="00AE3A49"/>
    <w:rsid w:val="00AE3BCC"/>
    <w:rsid w:val="00AE3C2E"/>
    <w:rsid w:val="00AE40BE"/>
    <w:rsid w:val="00AE4125"/>
    <w:rsid w:val="00AE4816"/>
    <w:rsid w:val="00AE4993"/>
    <w:rsid w:val="00AE49B8"/>
    <w:rsid w:val="00AE4EDF"/>
    <w:rsid w:val="00AE5869"/>
    <w:rsid w:val="00AE5A87"/>
    <w:rsid w:val="00AE5AED"/>
    <w:rsid w:val="00AE5D79"/>
    <w:rsid w:val="00AE6715"/>
    <w:rsid w:val="00AE6D72"/>
    <w:rsid w:val="00AE756B"/>
    <w:rsid w:val="00AE7D23"/>
    <w:rsid w:val="00AF0B84"/>
    <w:rsid w:val="00AF0E02"/>
    <w:rsid w:val="00AF15D0"/>
    <w:rsid w:val="00AF171F"/>
    <w:rsid w:val="00AF193F"/>
    <w:rsid w:val="00AF1A00"/>
    <w:rsid w:val="00AF1BBC"/>
    <w:rsid w:val="00AF249D"/>
    <w:rsid w:val="00AF28C8"/>
    <w:rsid w:val="00AF2EC2"/>
    <w:rsid w:val="00AF2EEF"/>
    <w:rsid w:val="00AF30B6"/>
    <w:rsid w:val="00AF3389"/>
    <w:rsid w:val="00AF34B0"/>
    <w:rsid w:val="00AF37FD"/>
    <w:rsid w:val="00AF3840"/>
    <w:rsid w:val="00AF3BCB"/>
    <w:rsid w:val="00AF3CA1"/>
    <w:rsid w:val="00AF4104"/>
    <w:rsid w:val="00AF4249"/>
    <w:rsid w:val="00AF42C8"/>
    <w:rsid w:val="00AF442E"/>
    <w:rsid w:val="00AF453B"/>
    <w:rsid w:val="00AF4595"/>
    <w:rsid w:val="00AF4717"/>
    <w:rsid w:val="00AF48F8"/>
    <w:rsid w:val="00AF49CD"/>
    <w:rsid w:val="00AF4BC8"/>
    <w:rsid w:val="00AF56CD"/>
    <w:rsid w:val="00AF5B74"/>
    <w:rsid w:val="00AF5F00"/>
    <w:rsid w:val="00AF6122"/>
    <w:rsid w:val="00AF63C7"/>
    <w:rsid w:val="00AF66BA"/>
    <w:rsid w:val="00AF6D32"/>
    <w:rsid w:val="00AF6DF8"/>
    <w:rsid w:val="00AF72CE"/>
    <w:rsid w:val="00AF748C"/>
    <w:rsid w:val="00AF77F6"/>
    <w:rsid w:val="00AF7A80"/>
    <w:rsid w:val="00AF7D4D"/>
    <w:rsid w:val="00B00250"/>
    <w:rsid w:val="00B00475"/>
    <w:rsid w:val="00B00782"/>
    <w:rsid w:val="00B00AFC"/>
    <w:rsid w:val="00B00FAC"/>
    <w:rsid w:val="00B00FEC"/>
    <w:rsid w:val="00B01560"/>
    <w:rsid w:val="00B0185B"/>
    <w:rsid w:val="00B01A56"/>
    <w:rsid w:val="00B01B8E"/>
    <w:rsid w:val="00B01D00"/>
    <w:rsid w:val="00B020E3"/>
    <w:rsid w:val="00B02B59"/>
    <w:rsid w:val="00B02BBE"/>
    <w:rsid w:val="00B02BD6"/>
    <w:rsid w:val="00B02E8D"/>
    <w:rsid w:val="00B03438"/>
    <w:rsid w:val="00B037D4"/>
    <w:rsid w:val="00B038BD"/>
    <w:rsid w:val="00B03BFF"/>
    <w:rsid w:val="00B03C93"/>
    <w:rsid w:val="00B03DF9"/>
    <w:rsid w:val="00B03F47"/>
    <w:rsid w:val="00B04027"/>
    <w:rsid w:val="00B04185"/>
    <w:rsid w:val="00B04593"/>
    <w:rsid w:val="00B04814"/>
    <w:rsid w:val="00B04CC3"/>
    <w:rsid w:val="00B0502D"/>
    <w:rsid w:val="00B052C5"/>
    <w:rsid w:val="00B056ED"/>
    <w:rsid w:val="00B05D05"/>
    <w:rsid w:val="00B05F30"/>
    <w:rsid w:val="00B06015"/>
    <w:rsid w:val="00B067F8"/>
    <w:rsid w:val="00B06856"/>
    <w:rsid w:val="00B06E67"/>
    <w:rsid w:val="00B07136"/>
    <w:rsid w:val="00B07477"/>
    <w:rsid w:val="00B07480"/>
    <w:rsid w:val="00B07781"/>
    <w:rsid w:val="00B07936"/>
    <w:rsid w:val="00B07D37"/>
    <w:rsid w:val="00B07EE2"/>
    <w:rsid w:val="00B106F5"/>
    <w:rsid w:val="00B10CFE"/>
    <w:rsid w:val="00B112FA"/>
    <w:rsid w:val="00B11410"/>
    <w:rsid w:val="00B115FE"/>
    <w:rsid w:val="00B11A26"/>
    <w:rsid w:val="00B11B04"/>
    <w:rsid w:val="00B11D81"/>
    <w:rsid w:val="00B123AF"/>
    <w:rsid w:val="00B12533"/>
    <w:rsid w:val="00B12D49"/>
    <w:rsid w:val="00B130E1"/>
    <w:rsid w:val="00B13103"/>
    <w:rsid w:val="00B13311"/>
    <w:rsid w:val="00B13323"/>
    <w:rsid w:val="00B138C2"/>
    <w:rsid w:val="00B14D25"/>
    <w:rsid w:val="00B14E29"/>
    <w:rsid w:val="00B1500C"/>
    <w:rsid w:val="00B1504A"/>
    <w:rsid w:val="00B1533C"/>
    <w:rsid w:val="00B157B8"/>
    <w:rsid w:val="00B15B0A"/>
    <w:rsid w:val="00B15E2E"/>
    <w:rsid w:val="00B15EED"/>
    <w:rsid w:val="00B15F11"/>
    <w:rsid w:val="00B15FCC"/>
    <w:rsid w:val="00B16052"/>
    <w:rsid w:val="00B160F5"/>
    <w:rsid w:val="00B166AD"/>
    <w:rsid w:val="00B16818"/>
    <w:rsid w:val="00B1695F"/>
    <w:rsid w:val="00B16968"/>
    <w:rsid w:val="00B16FBB"/>
    <w:rsid w:val="00B1730A"/>
    <w:rsid w:val="00B17401"/>
    <w:rsid w:val="00B176D1"/>
    <w:rsid w:val="00B17705"/>
    <w:rsid w:val="00B17D5A"/>
    <w:rsid w:val="00B17D63"/>
    <w:rsid w:val="00B17D94"/>
    <w:rsid w:val="00B17E1A"/>
    <w:rsid w:val="00B203CA"/>
    <w:rsid w:val="00B203D2"/>
    <w:rsid w:val="00B20A88"/>
    <w:rsid w:val="00B20FC7"/>
    <w:rsid w:val="00B2157A"/>
    <w:rsid w:val="00B21788"/>
    <w:rsid w:val="00B21817"/>
    <w:rsid w:val="00B21AFA"/>
    <w:rsid w:val="00B21DC3"/>
    <w:rsid w:val="00B220F4"/>
    <w:rsid w:val="00B2249C"/>
    <w:rsid w:val="00B224CA"/>
    <w:rsid w:val="00B228A0"/>
    <w:rsid w:val="00B22E49"/>
    <w:rsid w:val="00B2330F"/>
    <w:rsid w:val="00B23321"/>
    <w:rsid w:val="00B2348E"/>
    <w:rsid w:val="00B23594"/>
    <w:rsid w:val="00B236FD"/>
    <w:rsid w:val="00B23997"/>
    <w:rsid w:val="00B23D76"/>
    <w:rsid w:val="00B23EFB"/>
    <w:rsid w:val="00B24B5B"/>
    <w:rsid w:val="00B24F43"/>
    <w:rsid w:val="00B254FE"/>
    <w:rsid w:val="00B25922"/>
    <w:rsid w:val="00B25CD7"/>
    <w:rsid w:val="00B25D89"/>
    <w:rsid w:val="00B261D1"/>
    <w:rsid w:val="00B26563"/>
    <w:rsid w:val="00B267EB"/>
    <w:rsid w:val="00B2688A"/>
    <w:rsid w:val="00B2698D"/>
    <w:rsid w:val="00B26FDF"/>
    <w:rsid w:val="00B27460"/>
    <w:rsid w:val="00B278E0"/>
    <w:rsid w:val="00B27A97"/>
    <w:rsid w:val="00B30442"/>
    <w:rsid w:val="00B30A70"/>
    <w:rsid w:val="00B30E5F"/>
    <w:rsid w:val="00B31127"/>
    <w:rsid w:val="00B31DD7"/>
    <w:rsid w:val="00B32114"/>
    <w:rsid w:val="00B326AD"/>
    <w:rsid w:val="00B327FA"/>
    <w:rsid w:val="00B32E71"/>
    <w:rsid w:val="00B33D7F"/>
    <w:rsid w:val="00B3405D"/>
    <w:rsid w:val="00B34192"/>
    <w:rsid w:val="00B34370"/>
    <w:rsid w:val="00B34C93"/>
    <w:rsid w:val="00B34D83"/>
    <w:rsid w:val="00B34FBF"/>
    <w:rsid w:val="00B351A9"/>
    <w:rsid w:val="00B35483"/>
    <w:rsid w:val="00B35FA5"/>
    <w:rsid w:val="00B36574"/>
    <w:rsid w:val="00B36B05"/>
    <w:rsid w:val="00B36C9D"/>
    <w:rsid w:val="00B371D1"/>
    <w:rsid w:val="00B373B6"/>
    <w:rsid w:val="00B3750B"/>
    <w:rsid w:val="00B37E28"/>
    <w:rsid w:val="00B37F85"/>
    <w:rsid w:val="00B37F9D"/>
    <w:rsid w:val="00B37FB9"/>
    <w:rsid w:val="00B405C7"/>
    <w:rsid w:val="00B40BCA"/>
    <w:rsid w:val="00B40EC6"/>
    <w:rsid w:val="00B41058"/>
    <w:rsid w:val="00B419B1"/>
    <w:rsid w:val="00B419E6"/>
    <w:rsid w:val="00B41AD0"/>
    <w:rsid w:val="00B41FAF"/>
    <w:rsid w:val="00B42148"/>
    <w:rsid w:val="00B4218E"/>
    <w:rsid w:val="00B421F1"/>
    <w:rsid w:val="00B42243"/>
    <w:rsid w:val="00B4292E"/>
    <w:rsid w:val="00B4323F"/>
    <w:rsid w:val="00B43417"/>
    <w:rsid w:val="00B43725"/>
    <w:rsid w:val="00B4374E"/>
    <w:rsid w:val="00B43B03"/>
    <w:rsid w:val="00B43C23"/>
    <w:rsid w:val="00B44036"/>
    <w:rsid w:val="00B441D2"/>
    <w:rsid w:val="00B44799"/>
    <w:rsid w:val="00B449FF"/>
    <w:rsid w:val="00B44FA7"/>
    <w:rsid w:val="00B4526F"/>
    <w:rsid w:val="00B45536"/>
    <w:rsid w:val="00B456F3"/>
    <w:rsid w:val="00B45A82"/>
    <w:rsid w:val="00B45DB9"/>
    <w:rsid w:val="00B45E11"/>
    <w:rsid w:val="00B46048"/>
    <w:rsid w:val="00B462A3"/>
    <w:rsid w:val="00B46402"/>
    <w:rsid w:val="00B469E3"/>
    <w:rsid w:val="00B46BD5"/>
    <w:rsid w:val="00B46F13"/>
    <w:rsid w:val="00B4743A"/>
    <w:rsid w:val="00B475A1"/>
    <w:rsid w:val="00B47846"/>
    <w:rsid w:val="00B4793B"/>
    <w:rsid w:val="00B503C9"/>
    <w:rsid w:val="00B50CD2"/>
    <w:rsid w:val="00B50D41"/>
    <w:rsid w:val="00B511F9"/>
    <w:rsid w:val="00B516E7"/>
    <w:rsid w:val="00B518EB"/>
    <w:rsid w:val="00B5199B"/>
    <w:rsid w:val="00B519D7"/>
    <w:rsid w:val="00B51B09"/>
    <w:rsid w:val="00B521AC"/>
    <w:rsid w:val="00B524DF"/>
    <w:rsid w:val="00B52C1A"/>
    <w:rsid w:val="00B52CA5"/>
    <w:rsid w:val="00B52CDB"/>
    <w:rsid w:val="00B53435"/>
    <w:rsid w:val="00B5351B"/>
    <w:rsid w:val="00B53B46"/>
    <w:rsid w:val="00B53DB3"/>
    <w:rsid w:val="00B53E11"/>
    <w:rsid w:val="00B542D0"/>
    <w:rsid w:val="00B54472"/>
    <w:rsid w:val="00B5453D"/>
    <w:rsid w:val="00B54605"/>
    <w:rsid w:val="00B5460A"/>
    <w:rsid w:val="00B54990"/>
    <w:rsid w:val="00B551A3"/>
    <w:rsid w:val="00B55671"/>
    <w:rsid w:val="00B55B24"/>
    <w:rsid w:val="00B55D43"/>
    <w:rsid w:val="00B560E5"/>
    <w:rsid w:val="00B56477"/>
    <w:rsid w:val="00B56607"/>
    <w:rsid w:val="00B5662D"/>
    <w:rsid w:val="00B56815"/>
    <w:rsid w:val="00B568F5"/>
    <w:rsid w:val="00B56980"/>
    <w:rsid w:val="00B56D0B"/>
    <w:rsid w:val="00B56D0D"/>
    <w:rsid w:val="00B5708F"/>
    <w:rsid w:val="00B571B3"/>
    <w:rsid w:val="00B57226"/>
    <w:rsid w:val="00B57325"/>
    <w:rsid w:val="00B5794E"/>
    <w:rsid w:val="00B579A5"/>
    <w:rsid w:val="00B57C94"/>
    <w:rsid w:val="00B57D6D"/>
    <w:rsid w:val="00B57D77"/>
    <w:rsid w:val="00B60DAF"/>
    <w:rsid w:val="00B60EC5"/>
    <w:rsid w:val="00B61366"/>
    <w:rsid w:val="00B61476"/>
    <w:rsid w:val="00B6165C"/>
    <w:rsid w:val="00B61873"/>
    <w:rsid w:val="00B618E7"/>
    <w:rsid w:val="00B61B47"/>
    <w:rsid w:val="00B61FD3"/>
    <w:rsid w:val="00B623C1"/>
    <w:rsid w:val="00B628B1"/>
    <w:rsid w:val="00B62F08"/>
    <w:rsid w:val="00B630E7"/>
    <w:rsid w:val="00B6388B"/>
    <w:rsid w:val="00B63B99"/>
    <w:rsid w:val="00B63C9B"/>
    <w:rsid w:val="00B646A5"/>
    <w:rsid w:val="00B64A81"/>
    <w:rsid w:val="00B64B25"/>
    <w:rsid w:val="00B64BFD"/>
    <w:rsid w:val="00B653DA"/>
    <w:rsid w:val="00B655C8"/>
    <w:rsid w:val="00B65922"/>
    <w:rsid w:val="00B659BD"/>
    <w:rsid w:val="00B65AC5"/>
    <w:rsid w:val="00B65EAE"/>
    <w:rsid w:val="00B660CE"/>
    <w:rsid w:val="00B6616D"/>
    <w:rsid w:val="00B66327"/>
    <w:rsid w:val="00B6657A"/>
    <w:rsid w:val="00B6695E"/>
    <w:rsid w:val="00B6725C"/>
    <w:rsid w:val="00B6777D"/>
    <w:rsid w:val="00B67B3A"/>
    <w:rsid w:val="00B70999"/>
    <w:rsid w:val="00B70B15"/>
    <w:rsid w:val="00B70F22"/>
    <w:rsid w:val="00B710B6"/>
    <w:rsid w:val="00B71575"/>
    <w:rsid w:val="00B716FE"/>
    <w:rsid w:val="00B71762"/>
    <w:rsid w:val="00B718C6"/>
    <w:rsid w:val="00B71C1B"/>
    <w:rsid w:val="00B71D55"/>
    <w:rsid w:val="00B7328E"/>
    <w:rsid w:val="00B7337F"/>
    <w:rsid w:val="00B736CA"/>
    <w:rsid w:val="00B73893"/>
    <w:rsid w:val="00B7389D"/>
    <w:rsid w:val="00B73F95"/>
    <w:rsid w:val="00B75568"/>
    <w:rsid w:val="00B75B37"/>
    <w:rsid w:val="00B76105"/>
    <w:rsid w:val="00B761CD"/>
    <w:rsid w:val="00B76D75"/>
    <w:rsid w:val="00B770CA"/>
    <w:rsid w:val="00B77256"/>
    <w:rsid w:val="00B775CB"/>
    <w:rsid w:val="00B777A1"/>
    <w:rsid w:val="00B8021C"/>
    <w:rsid w:val="00B803AB"/>
    <w:rsid w:val="00B80C04"/>
    <w:rsid w:val="00B80F84"/>
    <w:rsid w:val="00B81642"/>
    <w:rsid w:val="00B8182E"/>
    <w:rsid w:val="00B818A5"/>
    <w:rsid w:val="00B81914"/>
    <w:rsid w:val="00B828FD"/>
    <w:rsid w:val="00B82D0C"/>
    <w:rsid w:val="00B82D93"/>
    <w:rsid w:val="00B82E17"/>
    <w:rsid w:val="00B8332D"/>
    <w:rsid w:val="00B83594"/>
    <w:rsid w:val="00B8396F"/>
    <w:rsid w:val="00B83AAA"/>
    <w:rsid w:val="00B83AFE"/>
    <w:rsid w:val="00B83B19"/>
    <w:rsid w:val="00B83B9E"/>
    <w:rsid w:val="00B83C12"/>
    <w:rsid w:val="00B83E3C"/>
    <w:rsid w:val="00B83E6F"/>
    <w:rsid w:val="00B83FBB"/>
    <w:rsid w:val="00B842F3"/>
    <w:rsid w:val="00B84639"/>
    <w:rsid w:val="00B846BE"/>
    <w:rsid w:val="00B84A57"/>
    <w:rsid w:val="00B84B31"/>
    <w:rsid w:val="00B84B48"/>
    <w:rsid w:val="00B85081"/>
    <w:rsid w:val="00B856D8"/>
    <w:rsid w:val="00B85E45"/>
    <w:rsid w:val="00B8606C"/>
    <w:rsid w:val="00B86079"/>
    <w:rsid w:val="00B8632E"/>
    <w:rsid w:val="00B86612"/>
    <w:rsid w:val="00B8716E"/>
    <w:rsid w:val="00B874A4"/>
    <w:rsid w:val="00B8755A"/>
    <w:rsid w:val="00B8758F"/>
    <w:rsid w:val="00B876CA"/>
    <w:rsid w:val="00B877D8"/>
    <w:rsid w:val="00B8791D"/>
    <w:rsid w:val="00B87CE0"/>
    <w:rsid w:val="00B87E9D"/>
    <w:rsid w:val="00B90021"/>
    <w:rsid w:val="00B90112"/>
    <w:rsid w:val="00B9027F"/>
    <w:rsid w:val="00B905E0"/>
    <w:rsid w:val="00B907B7"/>
    <w:rsid w:val="00B908D1"/>
    <w:rsid w:val="00B90B38"/>
    <w:rsid w:val="00B90C34"/>
    <w:rsid w:val="00B90D52"/>
    <w:rsid w:val="00B91378"/>
    <w:rsid w:val="00B91929"/>
    <w:rsid w:val="00B91AE0"/>
    <w:rsid w:val="00B91B66"/>
    <w:rsid w:val="00B91EDE"/>
    <w:rsid w:val="00B927D7"/>
    <w:rsid w:val="00B93023"/>
    <w:rsid w:val="00B93291"/>
    <w:rsid w:val="00B93399"/>
    <w:rsid w:val="00B933C9"/>
    <w:rsid w:val="00B93968"/>
    <w:rsid w:val="00B93D8D"/>
    <w:rsid w:val="00B9400F"/>
    <w:rsid w:val="00B9489A"/>
    <w:rsid w:val="00B94B95"/>
    <w:rsid w:val="00B957F4"/>
    <w:rsid w:val="00B95D19"/>
    <w:rsid w:val="00B95E37"/>
    <w:rsid w:val="00B96606"/>
    <w:rsid w:val="00B9689D"/>
    <w:rsid w:val="00B97560"/>
    <w:rsid w:val="00B97980"/>
    <w:rsid w:val="00B97C93"/>
    <w:rsid w:val="00B97E5D"/>
    <w:rsid w:val="00BA035E"/>
    <w:rsid w:val="00BA0452"/>
    <w:rsid w:val="00BA0555"/>
    <w:rsid w:val="00BA081A"/>
    <w:rsid w:val="00BA095E"/>
    <w:rsid w:val="00BA0FC9"/>
    <w:rsid w:val="00BA1909"/>
    <w:rsid w:val="00BA19D6"/>
    <w:rsid w:val="00BA19DF"/>
    <w:rsid w:val="00BA1AFC"/>
    <w:rsid w:val="00BA208D"/>
    <w:rsid w:val="00BA20DA"/>
    <w:rsid w:val="00BA2643"/>
    <w:rsid w:val="00BA2871"/>
    <w:rsid w:val="00BA29A4"/>
    <w:rsid w:val="00BA2CE3"/>
    <w:rsid w:val="00BA3212"/>
    <w:rsid w:val="00BA3518"/>
    <w:rsid w:val="00BA42DF"/>
    <w:rsid w:val="00BA5215"/>
    <w:rsid w:val="00BA596A"/>
    <w:rsid w:val="00BA59F4"/>
    <w:rsid w:val="00BA5B87"/>
    <w:rsid w:val="00BA61B0"/>
    <w:rsid w:val="00BA63AF"/>
    <w:rsid w:val="00BA69D0"/>
    <w:rsid w:val="00BA6D40"/>
    <w:rsid w:val="00BA7122"/>
    <w:rsid w:val="00BA71F4"/>
    <w:rsid w:val="00BA78A5"/>
    <w:rsid w:val="00BB038D"/>
    <w:rsid w:val="00BB085D"/>
    <w:rsid w:val="00BB0E9E"/>
    <w:rsid w:val="00BB15CE"/>
    <w:rsid w:val="00BB19FC"/>
    <w:rsid w:val="00BB1E3F"/>
    <w:rsid w:val="00BB206E"/>
    <w:rsid w:val="00BB2829"/>
    <w:rsid w:val="00BB2833"/>
    <w:rsid w:val="00BB28C8"/>
    <w:rsid w:val="00BB2A15"/>
    <w:rsid w:val="00BB2B06"/>
    <w:rsid w:val="00BB2D30"/>
    <w:rsid w:val="00BB2E5F"/>
    <w:rsid w:val="00BB32A9"/>
    <w:rsid w:val="00BB347D"/>
    <w:rsid w:val="00BB39AA"/>
    <w:rsid w:val="00BB3EE9"/>
    <w:rsid w:val="00BB3F7A"/>
    <w:rsid w:val="00BB43EB"/>
    <w:rsid w:val="00BB4A5C"/>
    <w:rsid w:val="00BB4CF2"/>
    <w:rsid w:val="00BB4F8E"/>
    <w:rsid w:val="00BB51AB"/>
    <w:rsid w:val="00BB622F"/>
    <w:rsid w:val="00BB6310"/>
    <w:rsid w:val="00BB6ADB"/>
    <w:rsid w:val="00BB6BB6"/>
    <w:rsid w:val="00BB6CF2"/>
    <w:rsid w:val="00BB6EB6"/>
    <w:rsid w:val="00BB7077"/>
    <w:rsid w:val="00BB713D"/>
    <w:rsid w:val="00BB77B5"/>
    <w:rsid w:val="00BB7A68"/>
    <w:rsid w:val="00BB7FE2"/>
    <w:rsid w:val="00BC0A48"/>
    <w:rsid w:val="00BC0B70"/>
    <w:rsid w:val="00BC1007"/>
    <w:rsid w:val="00BC131A"/>
    <w:rsid w:val="00BC14E7"/>
    <w:rsid w:val="00BC158E"/>
    <w:rsid w:val="00BC196C"/>
    <w:rsid w:val="00BC267F"/>
    <w:rsid w:val="00BC26A3"/>
    <w:rsid w:val="00BC2814"/>
    <w:rsid w:val="00BC2BFA"/>
    <w:rsid w:val="00BC30CE"/>
    <w:rsid w:val="00BC31FE"/>
    <w:rsid w:val="00BC3257"/>
    <w:rsid w:val="00BC3479"/>
    <w:rsid w:val="00BC39D0"/>
    <w:rsid w:val="00BC3E6C"/>
    <w:rsid w:val="00BC449D"/>
    <w:rsid w:val="00BC47B7"/>
    <w:rsid w:val="00BC5014"/>
    <w:rsid w:val="00BC532A"/>
    <w:rsid w:val="00BC545E"/>
    <w:rsid w:val="00BC582D"/>
    <w:rsid w:val="00BC596D"/>
    <w:rsid w:val="00BC598F"/>
    <w:rsid w:val="00BC5C5C"/>
    <w:rsid w:val="00BC5F88"/>
    <w:rsid w:val="00BC623F"/>
    <w:rsid w:val="00BC6665"/>
    <w:rsid w:val="00BC67A9"/>
    <w:rsid w:val="00BC6D24"/>
    <w:rsid w:val="00BC7054"/>
    <w:rsid w:val="00BC7365"/>
    <w:rsid w:val="00BC73BA"/>
    <w:rsid w:val="00BC7C3F"/>
    <w:rsid w:val="00BD03B1"/>
    <w:rsid w:val="00BD07FA"/>
    <w:rsid w:val="00BD09C5"/>
    <w:rsid w:val="00BD0AEC"/>
    <w:rsid w:val="00BD0F8D"/>
    <w:rsid w:val="00BD1239"/>
    <w:rsid w:val="00BD1313"/>
    <w:rsid w:val="00BD1888"/>
    <w:rsid w:val="00BD19E2"/>
    <w:rsid w:val="00BD2022"/>
    <w:rsid w:val="00BD2223"/>
    <w:rsid w:val="00BD2247"/>
    <w:rsid w:val="00BD26C7"/>
    <w:rsid w:val="00BD27DF"/>
    <w:rsid w:val="00BD2A36"/>
    <w:rsid w:val="00BD2B6A"/>
    <w:rsid w:val="00BD33CC"/>
    <w:rsid w:val="00BD3864"/>
    <w:rsid w:val="00BD3E1A"/>
    <w:rsid w:val="00BD416A"/>
    <w:rsid w:val="00BD45E0"/>
    <w:rsid w:val="00BD46AD"/>
    <w:rsid w:val="00BD4751"/>
    <w:rsid w:val="00BD4E4B"/>
    <w:rsid w:val="00BD5298"/>
    <w:rsid w:val="00BD56B5"/>
    <w:rsid w:val="00BD5D9F"/>
    <w:rsid w:val="00BD607A"/>
    <w:rsid w:val="00BD66A5"/>
    <w:rsid w:val="00BD676D"/>
    <w:rsid w:val="00BD677B"/>
    <w:rsid w:val="00BD690B"/>
    <w:rsid w:val="00BD6EF6"/>
    <w:rsid w:val="00BD6EF9"/>
    <w:rsid w:val="00BD6F09"/>
    <w:rsid w:val="00BD708F"/>
    <w:rsid w:val="00BD7292"/>
    <w:rsid w:val="00BE0C10"/>
    <w:rsid w:val="00BE0EC9"/>
    <w:rsid w:val="00BE1427"/>
    <w:rsid w:val="00BE19BC"/>
    <w:rsid w:val="00BE19ED"/>
    <w:rsid w:val="00BE2341"/>
    <w:rsid w:val="00BE29E1"/>
    <w:rsid w:val="00BE2BF2"/>
    <w:rsid w:val="00BE2D62"/>
    <w:rsid w:val="00BE31B9"/>
    <w:rsid w:val="00BE3C7E"/>
    <w:rsid w:val="00BE3E11"/>
    <w:rsid w:val="00BE3F4D"/>
    <w:rsid w:val="00BE42AC"/>
    <w:rsid w:val="00BE4B8B"/>
    <w:rsid w:val="00BE4D2D"/>
    <w:rsid w:val="00BE4E7E"/>
    <w:rsid w:val="00BE4FC9"/>
    <w:rsid w:val="00BE502B"/>
    <w:rsid w:val="00BE5423"/>
    <w:rsid w:val="00BE5770"/>
    <w:rsid w:val="00BE5B2A"/>
    <w:rsid w:val="00BE6758"/>
    <w:rsid w:val="00BE6A0B"/>
    <w:rsid w:val="00BE6A93"/>
    <w:rsid w:val="00BE6F24"/>
    <w:rsid w:val="00BE6F9B"/>
    <w:rsid w:val="00BE78BD"/>
    <w:rsid w:val="00BE79BE"/>
    <w:rsid w:val="00BE7C02"/>
    <w:rsid w:val="00BE7CB3"/>
    <w:rsid w:val="00BE7EA9"/>
    <w:rsid w:val="00BF0040"/>
    <w:rsid w:val="00BF0227"/>
    <w:rsid w:val="00BF041C"/>
    <w:rsid w:val="00BF044D"/>
    <w:rsid w:val="00BF053C"/>
    <w:rsid w:val="00BF0613"/>
    <w:rsid w:val="00BF0F8B"/>
    <w:rsid w:val="00BF130C"/>
    <w:rsid w:val="00BF15FD"/>
    <w:rsid w:val="00BF1636"/>
    <w:rsid w:val="00BF246D"/>
    <w:rsid w:val="00BF2606"/>
    <w:rsid w:val="00BF2A74"/>
    <w:rsid w:val="00BF2AB0"/>
    <w:rsid w:val="00BF2BFF"/>
    <w:rsid w:val="00BF2C0E"/>
    <w:rsid w:val="00BF329B"/>
    <w:rsid w:val="00BF3300"/>
    <w:rsid w:val="00BF3901"/>
    <w:rsid w:val="00BF3AA5"/>
    <w:rsid w:val="00BF3B7C"/>
    <w:rsid w:val="00BF3C3A"/>
    <w:rsid w:val="00BF42CA"/>
    <w:rsid w:val="00BF43E8"/>
    <w:rsid w:val="00BF5529"/>
    <w:rsid w:val="00BF570E"/>
    <w:rsid w:val="00BF5D76"/>
    <w:rsid w:val="00BF5D89"/>
    <w:rsid w:val="00BF5E4C"/>
    <w:rsid w:val="00BF6116"/>
    <w:rsid w:val="00BF61BE"/>
    <w:rsid w:val="00BF6653"/>
    <w:rsid w:val="00BF6C9B"/>
    <w:rsid w:val="00BF6C9D"/>
    <w:rsid w:val="00BF6E62"/>
    <w:rsid w:val="00BF6FA1"/>
    <w:rsid w:val="00BF716C"/>
    <w:rsid w:val="00BF7582"/>
    <w:rsid w:val="00BF7A3C"/>
    <w:rsid w:val="00C006A4"/>
    <w:rsid w:val="00C00B69"/>
    <w:rsid w:val="00C00CD9"/>
    <w:rsid w:val="00C00D25"/>
    <w:rsid w:val="00C00D7D"/>
    <w:rsid w:val="00C01188"/>
    <w:rsid w:val="00C018E2"/>
    <w:rsid w:val="00C01C16"/>
    <w:rsid w:val="00C020C3"/>
    <w:rsid w:val="00C021A2"/>
    <w:rsid w:val="00C0224A"/>
    <w:rsid w:val="00C022C7"/>
    <w:rsid w:val="00C022F5"/>
    <w:rsid w:val="00C0279F"/>
    <w:rsid w:val="00C032A6"/>
    <w:rsid w:val="00C033EB"/>
    <w:rsid w:val="00C037E5"/>
    <w:rsid w:val="00C039E8"/>
    <w:rsid w:val="00C03CD2"/>
    <w:rsid w:val="00C03FDD"/>
    <w:rsid w:val="00C0405D"/>
    <w:rsid w:val="00C04FC1"/>
    <w:rsid w:val="00C051AF"/>
    <w:rsid w:val="00C053FE"/>
    <w:rsid w:val="00C05510"/>
    <w:rsid w:val="00C05BAF"/>
    <w:rsid w:val="00C05D52"/>
    <w:rsid w:val="00C05F7A"/>
    <w:rsid w:val="00C062A3"/>
    <w:rsid w:val="00C0647B"/>
    <w:rsid w:val="00C065E5"/>
    <w:rsid w:val="00C066EE"/>
    <w:rsid w:val="00C069F5"/>
    <w:rsid w:val="00C072B6"/>
    <w:rsid w:val="00C078DC"/>
    <w:rsid w:val="00C07CE8"/>
    <w:rsid w:val="00C07E73"/>
    <w:rsid w:val="00C10193"/>
    <w:rsid w:val="00C1056B"/>
    <w:rsid w:val="00C115FC"/>
    <w:rsid w:val="00C11A8F"/>
    <w:rsid w:val="00C11B55"/>
    <w:rsid w:val="00C11E13"/>
    <w:rsid w:val="00C12403"/>
    <w:rsid w:val="00C124E5"/>
    <w:rsid w:val="00C126C8"/>
    <w:rsid w:val="00C12A0B"/>
    <w:rsid w:val="00C12D00"/>
    <w:rsid w:val="00C12F35"/>
    <w:rsid w:val="00C13249"/>
    <w:rsid w:val="00C134E9"/>
    <w:rsid w:val="00C13A44"/>
    <w:rsid w:val="00C13C4F"/>
    <w:rsid w:val="00C14797"/>
    <w:rsid w:val="00C147D0"/>
    <w:rsid w:val="00C14A8C"/>
    <w:rsid w:val="00C14B9D"/>
    <w:rsid w:val="00C14FCA"/>
    <w:rsid w:val="00C14FD0"/>
    <w:rsid w:val="00C152DE"/>
    <w:rsid w:val="00C15458"/>
    <w:rsid w:val="00C156D7"/>
    <w:rsid w:val="00C15E81"/>
    <w:rsid w:val="00C15EF8"/>
    <w:rsid w:val="00C16165"/>
    <w:rsid w:val="00C16488"/>
    <w:rsid w:val="00C164B7"/>
    <w:rsid w:val="00C1668B"/>
    <w:rsid w:val="00C16A4C"/>
    <w:rsid w:val="00C16B00"/>
    <w:rsid w:val="00C1764B"/>
    <w:rsid w:val="00C17B25"/>
    <w:rsid w:val="00C17BC2"/>
    <w:rsid w:val="00C17D92"/>
    <w:rsid w:val="00C17DAE"/>
    <w:rsid w:val="00C202C2"/>
    <w:rsid w:val="00C20A86"/>
    <w:rsid w:val="00C20B3C"/>
    <w:rsid w:val="00C213F6"/>
    <w:rsid w:val="00C216E2"/>
    <w:rsid w:val="00C220AE"/>
    <w:rsid w:val="00C22544"/>
    <w:rsid w:val="00C227DD"/>
    <w:rsid w:val="00C22853"/>
    <w:rsid w:val="00C231F1"/>
    <w:rsid w:val="00C238C0"/>
    <w:rsid w:val="00C238EE"/>
    <w:rsid w:val="00C23FD1"/>
    <w:rsid w:val="00C24561"/>
    <w:rsid w:val="00C249C8"/>
    <w:rsid w:val="00C24D69"/>
    <w:rsid w:val="00C25101"/>
    <w:rsid w:val="00C25B74"/>
    <w:rsid w:val="00C26082"/>
    <w:rsid w:val="00C261DC"/>
    <w:rsid w:val="00C266FA"/>
    <w:rsid w:val="00C26920"/>
    <w:rsid w:val="00C26A70"/>
    <w:rsid w:val="00C26A8F"/>
    <w:rsid w:val="00C26D52"/>
    <w:rsid w:val="00C27396"/>
    <w:rsid w:val="00C275B2"/>
    <w:rsid w:val="00C279A3"/>
    <w:rsid w:val="00C27B0D"/>
    <w:rsid w:val="00C27EB4"/>
    <w:rsid w:val="00C30BAB"/>
    <w:rsid w:val="00C30CEB"/>
    <w:rsid w:val="00C313FB"/>
    <w:rsid w:val="00C3190B"/>
    <w:rsid w:val="00C32864"/>
    <w:rsid w:val="00C334E6"/>
    <w:rsid w:val="00C33568"/>
    <w:rsid w:val="00C33648"/>
    <w:rsid w:val="00C3376C"/>
    <w:rsid w:val="00C340B1"/>
    <w:rsid w:val="00C342A6"/>
    <w:rsid w:val="00C34432"/>
    <w:rsid w:val="00C34468"/>
    <w:rsid w:val="00C34942"/>
    <w:rsid w:val="00C34E43"/>
    <w:rsid w:val="00C351BF"/>
    <w:rsid w:val="00C35782"/>
    <w:rsid w:val="00C36572"/>
    <w:rsid w:val="00C36742"/>
    <w:rsid w:val="00C36D35"/>
    <w:rsid w:val="00C36E17"/>
    <w:rsid w:val="00C3742C"/>
    <w:rsid w:val="00C37941"/>
    <w:rsid w:val="00C37A3B"/>
    <w:rsid w:val="00C37B17"/>
    <w:rsid w:val="00C37B33"/>
    <w:rsid w:val="00C401F6"/>
    <w:rsid w:val="00C4042C"/>
    <w:rsid w:val="00C407B1"/>
    <w:rsid w:val="00C4080D"/>
    <w:rsid w:val="00C40C3C"/>
    <w:rsid w:val="00C40DEB"/>
    <w:rsid w:val="00C4116C"/>
    <w:rsid w:val="00C413B7"/>
    <w:rsid w:val="00C41606"/>
    <w:rsid w:val="00C41E3A"/>
    <w:rsid w:val="00C420D0"/>
    <w:rsid w:val="00C4233F"/>
    <w:rsid w:val="00C4298F"/>
    <w:rsid w:val="00C42F3C"/>
    <w:rsid w:val="00C4313F"/>
    <w:rsid w:val="00C4376F"/>
    <w:rsid w:val="00C4381B"/>
    <w:rsid w:val="00C43914"/>
    <w:rsid w:val="00C43C24"/>
    <w:rsid w:val="00C43CB6"/>
    <w:rsid w:val="00C43D73"/>
    <w:rsid w:val="00C44556"/>
    <w:rsid w:val="00C44608"/>
    <w:rsid w:val="00C44E7B"/>
    <w:rsid w:val="00C4540C"/>
    <w:rsid w:val="00C4571B"/>
    <w:rsid w:val="00C45792"/>
    <w:rsid w:val="00C4579F"/>
    <w:rsid w:val="00C45AA8"/>
    <w:rsid w:val="00C45FDA"/>
    <w:rsid w:val="00C460C0"/>
    <w:rsid w:val="00C46490"/>
    <w:rsid w:val="00C46BFB"/>
    <w:rsid w:val="00C46D07"/>
    <w:rsid w:val="00C473F7"/>
    <w:rsid w:val="00C476E7"/>
    <w:rsid w:val="00C47B22"/>
    <w:rsid w:val="00C47EC4"/>
    <w:rsid w:val="00C47F1F"/>
    <w:rsid w:val="00C500D8"/>
    <w:rsid w:val="00C505D7"/>
    <w:rsid w:val="00C50833"/>
    <w:rsid w:val="00C50BB3"/>
    <w:rsid w:val="00C50CBF"/>
    <w:rsid w:val="00C50F9A"/>
    <w:rsid w:val="00C51604"/>
    <w:rsid w:val="00C51C8B"/>
    <w:rsid w:val="00C5297E"/>
    <w:rsid w:val="00C52A91"/>
    <w:rsid w:val="00C52B76"/>
    <w:rsid w:val="00C52BF8"/>
    <w:rsid w:val="00C53166"/>
    <w:rsid w:val="00C53189"/>
    <w:rsid w:val="00C5344E"/>
    <w:rsid w:val="00C5348F"/>
    <w:rsid w:val="00C53A86"/>
    <w:rsid w:val="00C543D0"/>
    <w:rsid w:val="00C544F4"/>
    <w:rsid w:val="00C545F3"/>
    <w:rsid w:val="00C5480B"/>
    <w:rsid w:val="00C5492A"/>
    <w:rsid w:val="00C552A7"/>
    <w:rsid w:val="00C556DE"/>
    <w:rsid w:val="00C557FD"/>
    <w:rsid w:val="00C55A97"/>
    <w:rsid w:val="00C55E63"/>
    <w:rsid w:val="00C564DC"/>
    <w:rsid w:val="00C56676"/>
    <w:rsid w:val="00C56A4B"/>
    <w:rsid w:val="00C56D6B"/>
    <w:rsid w:val="00C56DC9"/>
    <w:rsid w:val="00C57068"/>
    <w:rsid w:val="00C570F1"/>
    <w:rsid w:val="00C57361"/>
    <w:rsid w:val="00C57A65"/>
    <w:rsid w:val="00C57B3E"/>
    <w:rsid w:val="00C604C7"/>
    <w:rsid w:val="00C6054A"/>
    <w:rsid w:val="00C60576"/>
    <w:rsid w:val="00C60C39"/>
    <w:rsid w:val="00C60D34"/>
    <w:rsid w:val="00C61B27"/>
    <w:rsid w:val="00C61B37"/>
    <w:rsid w:val="00C62151"/>
    <w:rsid w:val="00C62274"/>
    <w:rsid w:val="00C62375"/>
    <w:rsid w:val="00C62544"/>
    <w:rsid w:val="00C625F8"/>
    <w:rsid w:val="00C6285C"/>
    <w:rsid w:val="00C62958"/>
    <w:rsid w:val="00C629F6"/>
    <w:rsid w:val="00C62BA1"/>
    <w:rsid w:val="00C62DDF"/>
    <w:rsid w:val="00C6318A"/>
    <w:rsid w:val="00C63460"/>
    <w:rsid w:val="00C63CE6"/>
    <w:rsid w:val="00C63D33"/>
    <w:rsid w:val="00C63F3C"/>
    <w:rsid w:val="00C64225"/>
    <w:rsid w:val="00C646A4"/>
    <w:rsid w:val="00C64FBC"/>
    <w:rsid w:val="00C65119"/>
    <w:rsid w:val="00C651CB"/>
    <w:rsid w:val="00C659A0"/>
    <w:rsid w:val="00C65F65"/>
    <w:rsid w:val="00C667EC"/>
    <w:rsid w:val="00C66864"/>
    <w:rsid w:val="00C66924"/>
    <w:rsid w:val="00C66CA9"/>
    <w:rsid w:val="00C66E99"/>
    <w:rsid w:val="00C672BC"/>
    <w:rsid w:val="00C672D4"/>
    <w:rsid w:val="00C70236"/>
    <w:rsid w:val="00C7036C"/>
    <w:rsid w:val="00C7097F"/>
    <w:rsid w:val="00C70BC3"/>
    <w:rsid w:val="00C70EB1"/>
    <w:rsid w:val="00C70FB7"/>
    <w:rsid w:val="00C711C5"/>
    <w:rsid w:val="00C71545"/>
    <w:rsid w:val="00C71746"/>
    <w:rsid w:val="00C71CE1"/>
    <w:rsid w:val="00C72298"/>
    <w:rsid w:val="00C723D0"/>
    <w:rsid w:val="00C7242C"/>
    <w:rsid w:val="00C72568"/>
    <w:rsid w:val="00C72649"/>
    <w:rsid w:val="00C72843"/>
    <w:rsid w:val="00C72977"/>
    <w:rsid w:val="00C72FC6"/>
    <w:rsid w:val="00C730AA"/>
    <w:rsid w:val="00C73223"/>
    <w:rsid w:val="00C73A9D"/>
    <w:rsid w:val="00C73E52"/>
    <w:rsid w:val="00C73F0F"/>
    <w:rsid w:val="00C7417E"/>
    <w:rsid w:val="00C744F5"/>
    <w:rsid w:val="00C74593"/>
    <w:rsid w:val="00C74768"/>
    <w:rsid w:val="00C74BAE"/>
    <w:rsid w:val="00C74F06"/>
    <w:rsid w:val="00C755D5"/>
    <w:rsid w:val="00C75963"/>
    <w:rsid w:val="00C75A7F"/>
    <w:rsid w:val="00C75CD5"/>
    <w:rsid w:val="00C75DA1"/>
    <w:rsid w:val="00C75F39"/>
    <w:rsid w:val="00C76536"/>
    <w:rsid w:val="00C7662F"/>
    <w:rsid w:val="00C766E6"/>
    <w:rsid w:val="00C76CA7"/>
    <w:rsid w:val="00C76CD8"/>
    <w:rsid w:val="00C77A50"/>
    <w:rsid w:val="00C77B5A"/>
    <w:rsid w:val="00C77E1C"/>
    <w:rsid w:val="00C80026"/>
    <w:rsid w:val="00C80404"/>
    <w:rsid w:val="00C80C91"/>
    <w:rsid w:val="00C80E89"/>
    <w:rsid w:val="00C80EB4"/>
    <w:rsid w:val="00C811B7"/>
    <w:rsid w:val="00C81B6F"/>
    <w:rsid w:val="00C81CA7"/>
    <w:rsid w:val="00C822EC"/>
    <w:rsid w:val="00C82330"/>
    <w:rsid w:val="00C82653"/>
    <w:rsid w:val="00C82667"/>
    <w:rsid w:val="00C82D98"/>
    <w:rsid w:val="00C82F39"/>
    <w:rsid w:val="00C839D8"/>
    <w:rsid w:val="00C84039"/>
    <w:rsid w:val="00C84650"/>
    <w:rsid w:val="00C84875"/>
    <w:rsid w:val="00C84A1D"/>
    <w:rsid w:val="00C84C58"/>
    <w:rsid w:val="00C8525F"/>
    <w:rsid w:val="00C855D3"/>
    <w:rsid w:val="00C85623"/>
    <w:rsid w:val="00C857FA"/>
    <w:rsid w:val="00C85923"/>
    <w:rsid w:val="00C85A17"/>
    <w:rsid w:val="00C85AD8"/>
    <w:rsid w:val="00C86069"/>
    <w:rsid w:val="00C86377"/>
    <w:rsid w:val="00C866A5"/>
    <w:rsid w:val="00C86D94"/>
    <w:rsid w:val="00C87282"/>
    <w:rsid w:val="00C90114"/>
    <w:rsid w:val="00C903C1"/>
    <w:rsid w:val="00C90582"/>
    <w:rsid w:val="00C9082A"/>
    <w:rsid w:val="00C90852"/>
    <w:rsid w:val="00C90B6B"/>
    <w:rsid w:val="00C90C03"/>
    <w:rsid w:val="00C90EE0"/>
    <w:rsid w:val="00C91355"/>
    <w:rsid w:val="00C919F3"/>
    <w:rsid w:val="00C91A0F"/>
    <w:rsid w:val="00C9218C"/>
    <w:rsid w:val="00C921F0"/>
    <w:rsid w:val="00C92290"/>
    <w:rsid w:val="00C924D3"/>
    <w:rsid w:val="00C92CB4"/>
    <w:rsid w:val="00C92D97"/>
    <w:rsid w:val="00C92DE9"/>
    <w:rsid w:val="00C92E56"/>
    <w:rsid w:val="00C93420"/>
    <w:rsid w:val="00C948A6"/>
    <w:rsid w:val="00C949AD"/>
    <w:rsid w:val="00C95114"/>
    <w:rsid w:val="00C951EA"/>
    <w:rsid w:val="00C9546A"/>
    <w:rsid w:val="00C955E9"/>
    <w:rsid w:val="00C96072"/>
    <w:rsid w:val="00C96231"/>
    <w:rsid w:val="00C9632D"/>
    <w:rsid w:val="00C9636B"/>
    <w:rsid w:val="00C9697C"/>
    <w:rsid w:val="00C972D5"/>
    <w:rsid w:val="00C9747E"/>
    <w:rsid w:val="00C97482"/>
    <w:rsid w:val="00C97A24"/>
    <w:rsid w:val="00C97BB3"/>
    <w:rsid w:val="00C97D26"/>
    <w:rsid w:val="00CA056F"/>
    <w:rsid w:val="00CA08AC"/>
    <w:rsid w:val="00CA0944"/>
    <w:rsid w:val="00CA0A95"/>
    <w:rsid w:val="00CA0B9D"/>
    <w:rsid w:val="00CA1312"/>
    <w:rsid w:val="00CA1603"/>
    <w:rsid w:val="00CA1EBE"/>
    <w:rsid w:val="00CA1EC5"/>
    <w:rsid w:val="00CA1EFC"/>
    <w:rsid w:val="00CA2595"/>
    <w:rsid w:val="00CA25D1"/>
    <w:rsid w:val="00CA2F21"/>
    <w:rsid w:val="00CA30F8"/>
    <w:rsid w:val="00CA334E"/>
    <w:rsid w:val="00CA35C5"/>
    <w:rsid w:val="00CA365B"/>
    <w:rsid w:val="00CA369C"/>
    <w:rsid w:val="00CA399F"/>
    <w:rsid w:val="00CA4166"/>
    <w:rsid w:val="00CA4210"/>
    <w:rsid w:val="00CA4822"/>
    <w:rsid w:val="00CA5153"/>
    <w:rsid w:val="00CA520B"/>
    <w:rsid w:val="00CA5399"/>
    <w:rsid w:val="00CA557C"/>
    <w:rsid w:val="00CA5831"/>
    <w:rsid w:val="00CA586B"/>
    <w:rsid w:val="00CA59C9"/>
    <w:rsid w:val="00CA5C8C"/>
    <w:rsid w:val="00CA69F6"/>
    <w:rsid w:val="00CA6F01"/>
    <w:rsid w:val="00CA6FF7"/>
    <w:rsid w:val="00CA72C4"/>
    <w:rsid w:val="00CA7669"/>
    <w:rsid w:val="00CB011C"/>
    <w:rsid w:val="00CB0496"/>
    <w:rsid w:val="00CB10A0"/>
    <w:rsid w:val="00CB19B5"/>
    <w:rsid w:val="00CB1B50"/>
    <w:rsid w:val="00CB1C73"/>
    <w:rsid w:val="00CB1CEF"/>
    <w:rsid w:val="00CB1F93"/>
    <w:rsid w:val="00CB210C"/>
    <w:rsid w:val="00CB26FF"/>
    <w:rsid w:val="00CB2CD7"/>
    <w:rsid w:val="00CB31A4"/>
    <w:rsid w:val="00CB35DD"/>
    <w:rsid w:val="00CB3670"/>
    <w:rsid w:val="00CB3DE8"/>
    <w:rsid w:val="00CB4323"/>
    <w:rsid w:val="00CB462C"/>
    <w:rsid w:val="00CB4CDE"/>
    <w:rsid w:val="00CB4E2E"/>
    <w:rsid w:val="00CB502F"/>
    <w:rsid w:val="00CB50E3"/>
    <w:rsid w:val="00CB552F"/>
    <w:rsid w:val="00CB5B88"/>
    <w:rsid w:val="00CB5E05"/>
    <w:rsid w:val="00CB62EA"/>
    <w:rsid w:val="00CB6509"/>
    <w:rsid w:val="00CB68C5"/>
    <w:rsid w:val="00CB76BF"/>
    <w:rsid w:val="00CB7729"/>
    <w:rsid w:val="00CB7733"/>
    <w:rsid w:val="00CB7740"/>
    <w:rsid w:val="00CB7873"/>
    <w:rsid w:val="00CB7F30"/>
    <w:rsid w:val="00CC00CB"/>
    <w:rsid w:val="00CC06D1"/>
    <w:rsid w:val="00CC0752"/>
    <w:rsid w:val="00CC07E0"/>
    <w:rsid w:val="00CC0BF7"/>
    <w:rsid w:val="00CC0C1F"/>
    <w:rsid w:val="00CC0E3A"/>
    <w:rsid w:val="00CC103D"/>
    <w:rsid w:val="00CC169F"/>
    <w:rsid w:val="00CC175F"/>
    <w:rsid w:val="00CC1892"/>
    <w:rsid w:val="00CC1971"/>
    <w:rsid w:val="00CC1BEA"/>
    <w:rsid w:val="00CC1F13"/>
    <w:rsid w:val="00CC259E"/>
    <w:rsid w:val="00CC2A28"/>
    <w:rsid w:val="00CC2B3C"/>
    <w:rsid w:val="00CC2B5B"/>
    <w:rsid w:val="00CC2D5F"/>
    <w:rsid w:val="00CC2FD6"/>
    <w:rsid w:val="00CC3455"/>
    <w:rsid w:val="00CC348D"/>
    <w:rsid w:val="00CC35A7"/>
    <w:rsid w:val="00CC3F7E"/>
    <w:rsid w:val="00CC422F"/>
    <w:rsid w:val="00CC45F3"/>
    <w:rsid w:val="00CC4B67"/>
    <w:rsid w:val="00CC4D39"/>
    <w:rsid w:val="00CC51C3"/>
    <w:rsid w:val="00CC55EE"/>
    <w:rsid w:val="00CC5979"/>
    <w:rsid w:val="00CC60A4"/>
    <w:rsid w:val="00CC6144"/>
    <w:rsid w:val="00CC61AE"/>
    <w:rsid w:val="00CC6656"/>
    <w:rsid w:val="00CC69B7"/>
    <w:rsid w:val="00CC6B2F"/>
    <w:rsid w:val="00CC6B4A"/>
    <w:rsid w:val="00CC6D08"/>
    <w:rsid w:val="00CC6D13"/>
    <w:rsid w:val="00CC6DCE"/>
    <w:rsid w:val="00CC6FC3"/>
    <w:rsid w:val="00CC797B"/>
    <w:rsid w:val="00CC79B1"/>
    <w:rsid w:val="00CC7C9F"/>
    <w:rsid w:val="00CD091A"/>
    <w:rsid w:val="00CD0B9E"/>
    <w:rsid w:val="00CD1530"/>
    <w:rsid w:val="00CD1C93"/>
    <w:rsid w:val="00CD1F35"/>
    <w:rsid w:val="00CD21B3"/>
    <w:rsid w:val="00CD21C1"/>
    <w:rsid w:val="00CD274A"/>
    <w:rsid w:val="00CD28FF"/>
    <w:rsid w:val="00CD34D3"/>
    <w:rsid w:val="00CD3627"/>
    <w:rsid w:val="00CD3AFD"/>
    <w:rsid w:val="00CD3EB0"/>
    <w:rsid w:val="00CD3FED"/>
    <w:rsid w:val="00CD4507"/>
    <w:rsid w:val="00CD46B2"/>
    <w:rsid w:val="00CD48F7"/>
    <w:rsid w:val="00CD4E2F"/>
    <w:rsid w:val="00CD4E4C"/>
    <w:rsid w:val="00CD51CA"/>
    <w:rsid w:val="00CD589D"/>
    <w:rsid w:val="00CD5921"/>
    <w:rsid w:val="00CD5987"/>
    <w:rsid w:val="00CD5A34"/>
    <w:rsid w:val="00CD5F1F"/>
    <w:rsid w:val="00CD5FC8"/>
    <w:rsid w:val="00CD60AF"/>
    <w:rsid w:val="00CD626A"/>
    <w:rsid w:val="00CD6F58"/>
    <w:rsid w:val="00CD74C2"/>
    <w:rsid w:val="00CD7657"/>
    <w:rsid w:val="00CE0305"/>
    <w:rsid w:val="00CE041C"/>
    <w:rsid w:val="00CE0671"/>
    <w:rsid w:val="00CE0806"/>
    <w:rsid w:val="00CE08D0"/>
    <w:rsid w:val="00CE0A13"/>
    <w:rsid w:val="00CE0ADF"/>
    <w:rsid w:val="00CE0AF9"/>
    <w:rsid w:val="00CE1539"/>
    <w:rsid w:val="00CE1737"/>
    <w:rsid w:val="00CE1873"/>
    <w:rsid w:val="00CE20B8"/>
    <w:rsid w:val="00CE223E"/>
    <w:rsid w:val="00CE2308"/>
    <w:rsid w:val="00CE2398"/>
    <w:rsid w:val="00CE2828"/>
    <w:rsid w:val="00CE2915"/>
    <w:rsid w:val="00CE316A"/>
    <w:rsid w:val="00CE342D"/>
    <w:rsid w:val="00CE36C4"/>
    <w:rsid w:val="00CE3E16"/>
    <w:rsid w:val="00CE3F04"/>
    <w:rsid w:val="00CE3F06"/>
    <w:rsid w:val="00CE41D2"/>
    <w:rsid w:val="00CE4383"/>
    <w:rsid w:val="00CE441F"/>
    <w:rsid w:val="00CE4B25"/>
    <w:rsid w:val="00CE5522"/>
    <w:rsid w:val="00CE611C"/>
    <w:rsid w:val="00CE6AC8"/>
    <w:rsid w:val="00CE6DC5"/>
    <w:rsid w:val="00CE6DC8"/>
    <w:rsid w:val="00CE6E6B"/>
    <w:rsid w:val="00CE7590"/>
    <w:rsid w:val="00CE7879"/>
    <w:rsid w:val="00CE79BA"/>
    <w:rsid w:val="00CE7A77"/>
    <w:rsid w:val="00CF064B"/>
    <w:rsid w:val="00CF0D90"/>
    <w:rsid w:val="00CF0E90"/>
    <w:rsid w:val="00CF1108"/>
    <w:rsid w:val="00CF19A2"/>
    <w:rsid w:val="00CF1AD6"/>
    <w:rsid w:val="00CF1C7F"/>
    <w:rsid w:val="00CF1F76"/>
    <w:rsid w:val="00CF20BA"/>
    <w:rsid w:val="00CF2191"/>
    <w:rsid w:val="00CF24CC"/>
    <w:rsid w:val="00CF2631"/>
    <w:rsid w:val="00CF29B8"/>
    <w:rsid w:val="00CF2A52"/>
    <w:rsid w:val="00CF30F3"/>
    <w:rsid w:val="00CF3345"/>
    <w:rsid w:val="00CF35A5"/>
    <w:rsid w:val="00CF3BF4"/>
    <w:rsid w:val="00CF4070"/>
    <w:rsid w:val="00CF408A"/>
    <w:rsid w:val="00CF4355"/>
    <w:rsid w:val="00CF437C"/>
    <w:rsid w:val="00CF44EF"/>
    <w:rsid w:val="00CF4B58"/>
    <w:rsid w:val="00CF4F4B"/>
    <w:rsid w:val="00CF5A1A"/>
    <w:rsid w:val="00CF5A2B"/>
    <w:rsid w:val="00CF5BCF"/>
    <w:rsid w:val="00CF6010"/>
    <w:rsid w:val="00CF60DB"/>
    <w:rsid w:val="00CF6591"/>
    <w:rsid w:val="00CF65B7"/>
    <w:rsid w:val="00CF6F9E"/>
    <w:rsid w:val="00CF7383"/>
    <w:rsid w:val="00CF73E6"/>
    <w:rsid w:val="00CF7708"/>
    <w:rsid w:val="00CF7A79"/>
    <w:rsid w:val="00D0013A"/>
    <w:rsid w:val="00D001F5"/>
    <w:rsid w:val="00D00414"/>
    <w:rsid w:val="00D0041E"/>
    <w:rsid w:val="00D00470"/>
    <w:rsid w:val="00D00672"/>
    <w:rsid w:val="00D01FC1"/>
    <w:rsid w:val="00D020ED"/>
    <w:rsid w:val="00D02183"/>
    <w:rsid w:val="00D02436"/>
    <w:rsid w:val="00D0248B"/>
    <w:rsid w:val="00D02498"/>
    <w:rsid w:val="00D02D1F"/>
    <w:rsid w:val="00D02E04"/>
    <w:rsid w:val="00D03069"/>
    <w:rsid w:val="00D0309E"/>
    <w:rsid w:val="00D031D2"/>
    <w:rsid w:val="00D033DD"/>
    <w:rsid w:val="00D034F0"/>
    <w:rsid w:val="00D047AD"/>
    <w:rsid w:val="00D05701"/>
    <w:rsid w:val="00D0575F"/>
    <w:rsid w:val="00D05AB0"/>
    <w:rsid w:val="00D064B2"/>
    <w:rsid w:val="00D06A83"/>
    <w:rsid w:val="00D06C1C"/>
    <w:rsid w:val="00D06EF9"/>
    <w:rsid w:val="00D07033"/>
    <w:rsid w:val="00D0766A"/>
    <w:rsid w:val="00D07735"/>
    <w:rsid w:val="00D07986"/>
    <w:rsid w:val="00D07F4B"/>
    <w:rsid w:val="00D07FD5"/>
    <w:rsid w:val="00D100AD"/>
    <w:rsid w:val="00D102C4"/>
    <w:rsid w:val="00D105D3"/>
    <w:rsid w:val="00D10727"/>
    <w:rsid w:val="00D107DA"/>
    <w:rsid w:val="00D10B73"/>
    <w:rsid w:val="00D10C0D"/>
    <w:rsid w:val="00D1103F"/>
    <w:rsid w:val="00D11044"/>
    <w:rsid w:val="00D112AB"/>
    <w:rsid w:val="00D1175F"/>
    <w:rsid w:val="00D11D3E"/>
    <w:rsid w:val="00D11F58"/>
    <w:rsid w:val="00D11F96"/>
    <w:rsid w:val="00D121AE"/>
    <w:rsid w:val="00D12226"/>
    <w:rsid w:val="00D12801"/>
    <w:rsid w:val="00D12CF3"/>
    <w:rsid w:val="00D13397"/>
    <w:rsid w:val="00D137AF"/>
    <w:rsid w:val="00D13D24"/>
    <w:rsid w:val="00D142E8"/>
    <w:rsid w:val="00D143C3"/>
    <w:rsid w:val="00D144B0"/>
    <w:rsid w:val="00D14718"/>
    <w:rsid w:val="00D14759"/>
    <w:rsid w:val="00D14CD9"/>
    <w:rsid w:val="00D14E15"/>
    <w:rsid w:val="00D14ED1"/>
    <w:rsid w:val="00D1599A"/>
    <w:rsid w:val="00D15C41"/>
    <w:rsid w:val="00D15DFB"/>
    <w:rsid w:val="00D17914"/>
    <w:rsid w:val="00D17941"/>
    <w:rsid w:val="00D17E30"/>
    <w:rsid w:val="00D20000"/>
    <w:rsid w:val="00D203E3"/>
    <w:rsid w:val="00D2055F"/>
    <w:rsid w:val="00D2090A"/>
    <w:rsid w:val="00D20EF6"/>
    <w:rsid w:val="00D2112C"/>
    <w:rsid w:val="00D21284"/>
    <w:rsid w:val="00D2144B"/>
    <w:rsid w:val="00D214B5"/>
    <w:rsid w:val="00D216ED"/>
    <w:rsid w:val="00D2198F"/>
    <w:rsid w:val="00D22022"/>
    <w:rsid w:val="00D22609"/>
    <w:rsid w:val="00D2267B"/>
    <w:rsid w:val="00D227E6"/>
    <w:rsid w:val="00D22E74"/>
    <w:rsid w:val="00D23853"/>
    <w:rsid w:val="00D23FAE"/>
    <w:rsid w:val="00D2404D"/>
    <w:rsid w:val="00D240B7"/>
    <w:rsid w:val="00D24218"/>
    <w:rsid w:val="00D24502"/>
    <w:rsid w:val="00D24763"/>
    <w:rsid w:val="00D24C39"/>
    <w:rsid w:val="00D251D8"/>
    <w:rsid w:val="00D254A7"/>
    <w:rsid w:val="00D25C16"/>
    <w:rsid w:val="00D25D17"/>
    <w:rsid w:val="00D26021"/>
    <w:rsid w:val="00D26517"/>
    <w:rsid w:val="00D26931"/>
    <w:rsid w:val="00D272A3"/>
    <w:rsid w:val="00D273F1"/>
    <w:rsid w:val="00D2744B"/>
    <w:rsid w:val="00D276E0"/>
    <w:rsid w:val="00D27A86"/>
    <w:rsid w:val="00D3007F"/>
    <w:rsid w:val="00D30125"/>
    <w:rsid w:val="00D30839"/>
    <w:rsid w:val="00D30A2E"/>
    <w:rsid w:val="00D30DD8"/>
    <w:rsid w:val="00D30E76"/>
    <w:rsid w:val="00D31261"/>
    <w:rsid w:val="00D315A7"/>
    <w:rsid w:val="00D3171A"/>
    <w:rsid w:val="00D319C4"/>
    <w:rsid w:val="00D32035"/>
    <w:rsid w:val="00D32068"/>
    <w:rsid w:val="00D32128"/>
    <w:rsid w:val="00D3258C"/>
    <w:rsid w:val="00D32B45"/>
    <w:rsid w:val="00D32E8D"/>
    <w:rsid w:val="00D33136"/>
    <w:rsid w:val="00D331F9"/>
    <w:rsid w:val="00D335C3"/>
    <w:rsid w:val="00D337BC"/>
    <w:rsid w:val="00D33C3F"/>
    <w:rsid w:val="00D33C4B"/>
    <w:rsid w:val="00D33C5E"/>
    <w:rsid w:val="00D3412A"/>
    <w:rsid w:val="00D34969"/>
    <w:rsid w:val="00D34B57"/>
    <w:rsid w:val="00D34CF5"/>
    <w:rsid w:val="00D34EFF"/>
    <w:rsid w:val="00D350D5"/>
    <w:rsid w:val="00D352AA"/>
    <w:rsid w:val="00D35669"/>
    <w:rsid w:val="00D366FD"/>
    <w:rsid w:val="00D36907"/>
    <w:rsid w:val="00D36C0C"/>
    <w:rsid w:val="00D370DF"/>
    <w:rsid w:val="00D37510"/>
    <w:rsid w:val="00D37862"/>
    <w:rsid w:val="00D37CD4"/>
    <w:rsid w:val="00D409C6"/>
    <w:rsid w:val="00D40AC4"/>
    <w:rsid w:val="00D40D3A"/>
    <w:rsid w:val="00D40E89"/>
    <w:rsid w:val="00D4100D"/>
    <w:rsid w:val="00D41440"/>
    <w:rsid w:val="00D415B5"/>
    <w:rsid w:val="00D415E7"/>
    <w:rsid w:val="00D4179C"/>
    <w:rsid w:val="00D41F3A"/>
    <w:rsid w:val="00D42901"/>
    <w:rsid w:val="00D432C1"/>
    <w:rsid w:val="00D435BC"/>
    <w:rsid w:val="00D435C7"/>
    <w:rsid w:val="00D435E0"/>
    <w:rsid w:val="00D4373A"/>
    <w:rsid w:val="00D43DB7"/>
    <w:rsid w:val="00D43EBC"/>
    <w:rsid w:val="00D4465D"/>
    <w:rsid w:val="00D44B1C"/>
    <w:rsid w:val="00D44C41"/>
    <w:rsid w:val="00D44C60"/>
    <w:rsid w:val="00D44C6C"/>
    <w:rsid w:val="00D44DE7"/>
    <w:rsid w:val="00D458EA"/>
    <w:rsid w:val="00D45A51"/>
    <w:rsid w:val="00D45A63"/>
    <w:rsid w:val="00D46297"/>
    <w:rsid w:val="00D466B8"/>
    <w:rsid w:val="00D46C83"/>
    <w:rsid w:val="00D46CB1"/>
    <w:rsid w:val="00D46CE3"/>
    <w:rsid w:val="00D46F31"/>
    <w:rsid w:val="00D47566"/>
    <w:rsid w:val="00D4760E"/>
    <w:rsid w:val="00D47C21"/>
    <w:rsid w:val="00D47FBA"/>
    <w:rsid w:val="00D501EB"/>
    <w:rsid w:val="00D50600"/>
    <w:rsid w:val="00D50712"/>
    <w:rsid w:val="00D50824"/>
    <w:rsid w:val="00D508CF"/>
    <w:rsid w:val="00D5098B"/>
    <w:rsid w:val="00D50A70"/>
    <w:rsid w:val="00D50CB3"/>
    <w:rsid w:val="00D51B23"/>
    <w:rsid w:val="00D51C96"/>
    <w:rsid w:val="00D522F5"/>
    <w:rsid w:val="00D5298E"/>
    <w:rsid w:val="00D529C8"/>
    <w:rsid w:val="00D534FB"/>
    <w:rsid w:val="00D535D2"/>
    <w:rsid w:val="00D53D17"/>
    <w:rsid w:val="00D54302"/>
    <w:rsid w:val="00D54533"/>
    <w:rsid w:val="00D54631"/>
    <w:rsid w:val="00D54B2C"/>
    <w:rsid w:val="00D54B33"/>
    <w:rsid w:val="00D55369"/>
    <w:rsid w:val="00D55636"/>
    <w:rsid w:val="00D556CD"/>
    <w:rsid w:val="00D55B1D"/>
    <w:rsid w:val="00D55C58"/>
    <w:rsid w:val="00D56100"/>
    <w:rsid w:val="00D5623A"/>
    <w:rsid w:val="00D562EC"/>
    <w:rsid w:val="00D5675F"/>
    <w:rsid w:val="00D569DE"/>
    <w:rsid w:val="00D569FD"/>
    <w:rsid w:val="00D56EB3"/>
    <w:rsid w:val="00D5740F"/>
    <w:rsid w:val="00D574F9"/>
    <w:rsid w:val="00D57870"/>
    <w:rsid w:val="00D5796D"/>
    <w:rsid w:val="00D57DF2"/>
    <w:rsid w:val="00D6020F"/>
    <w:rsid w:val="00D60283"/>
    <w:rsid w:val="00D60660"/>
    <w:rsid w:val="00D60747"/>
    <w:rsid w:val="00D60818"/>
    <w:rsid w:val="00D61213"/>
    <w:rsid w:val="00D61298"/>
    <w:rsid w:val="00D613CD"/>
    <w:rsid w:val="00D61F73"/>
    <w:rsid w:val="00D6220E"/>
    <w:rsid w:val="00D627F6"/>
    <w:rsid w:val="00D6285C"/>
    <w:rsid w:val="00D62E93"/>
    <w:rsid w:val="00D6349C"/>
    <w:rsid w:val="00D63638"/>
    <w:rsid w:val="00D64682"/>
    <w:rsid w:val="00D649F1"/>
    <w:rsid w:val="00D6551D"/>
    <w:rsid w:val="00D65766"/>
    <w:rsid w:val="00D658EA"/>
    <w:rsid w:val="00D65935"/>
    <w:rsid w:val="00D659F6"/>
    <w:rsid w:val="00D65A02"/>
    <w:rsid w:val="00D6601B"/>
    <w:rsid w:val="00D661E6"/>
    <w:rsid w:val="00D6644F"/>
    <w:rsid w:val="00D6649B"/>
    <w:rsid w:val="00D66A73"/>
    <w:rsid w:val="00D66AC9"/>
    <w:rsid w:val="00D66BF4"/>
    <w:rsid w:val="00D66C9C"/>
    <w:rsid w:val="00D66D6A"/>
    <w:rsid w:val="00D6715E"/>
    <w:rsid w:val="00D672BE"/>
    <w:rsid w:val="00D673E0"/>
    <w:rsid w:val="00D67C67"/>
    <w:rsid w:val="00D67F03"/>
    <w:rsid w:val="00D704EB"/>
    <w:rsid w:val="00D70780"/>
    <w:rsid w:val="00D71592"/>
    <w:rsid w:val="00D71933"/>
    <w:rsid w:val="00D71DD2"/>
    <w:rsid w:val="00D71EAA"/>
    <w:rsid w:val="00D72081"/>
    <w:rsid w:val="00D72501"/>
    <w:rsid w:val="00D72A18"/>
    <w:rsid w:val="00D7302F"/>
    <w:rsid w:val="00D730E3"/>
    <w:rsid w:val="00D7355E"/>
    <w:rsid w:val="00D73716"/>
    <w:rsid w:val="00D73729"/>
    <w:rsid w:val="00D7384B"/>
    <w:rsid w:val="00D749C2"/>
    <w:rsid w:val="00D749DE"/>
    <w:rsid w:val="00D74B05"/>
    <w:rsid w:val="00D75203"/>
    <w:rsid w:val="00D75236"/>
    <w:rsid w:val="00D75245"/>
    <w:rsid w:val="00D75305"/>
    <w:rsid w:val="00D754C5"/>
    <w:rsid w:val="00D75A91"/>
    <w:rsid w:val="00D75F8C"/>
    <w:rsid w:val="00D760C1"/>
    <w:rsid w:val="00D764FF"/>
    <w:rsid w:val="00D76787"/>
    <w:rsid w:val="00D76BAD"/>
    <w:rsid w:val="00D76DF1"/>
    <w:rsid w:val="00D76E52"/>
    <w:rsid w:val="00D77262"/>
    <w:rsid w:val="00D77A9A"/>
    <w:rsid w:val="00D77D69"/>
    <w:rsid w:val="00D8086A"/>
    <w:rsid w:val="00D80D2C"/>
    <w:rsid w:val="00D80F7F"/>
    <w:rsid w:val="00D81039"/>
    <w:rsid w:val="00D81048"/>
    <w:rsid w:val="00D81163"/>
    <w:rsid w:val="00D8120E"/>
    <w:rsid w:val="00D81790"/>
    <w:rsid w:val="00D81C1C"/>
    <w:rsid w:val="00D82112"/>
    <w:rsid w:val="00D823B7"/>
    <w:rsid w:val="00D82447"/>
    <w:rsid w:val="00D824FE"/>
    <w:rsid w:val="00D826AC"/>
    <w:rsid w:val="00D82828"/>
    <w:rsid w:val="00D82A99"/>
    <w:rsid w:val="00D83597"/>
    <w:rsid w:val="00D83D83"/>
    <w:rsid w:val="00D8424B"/>
    <w:rsid w:val="00D8429B"/>
    <w:rsid w:val="00D843C1"/>
    <w:rsid w:val="00D845AB"/>
    <w:rsid w:val="00D846E4"/>
    <w:rsid w:val="00D84C3B"/>
    <w:rsid w:val="00D84F81"/>
    <w:rsid w:val="00D8533F"/>
    <w:rsid w:val="00D85B61"/>
    <w:rsid w:val="00D85E7A"/>
    <w:rsid w:val="00D86049"/>
    <w:rsid w:val="00D868B0"/>
    <w:rsid w:val="00D8737A"/>
    <w:rsid w:val="00D873A6"/>
    <w:rsid w:val="00D87742"/>
    <w:rsid w:val="00D8779B"/>
    <w:rsid w:val="00D90201"/>
    <w:rsid w:val="00D90211"/>
    <w:rsid w:val="00D906CC"/>
    <w:rsid w:val="00D90822"/>
    <w:rsid w:val="00D90917"/>
    <w:rsid w:val="00D90AB6"/>
    <w:rsid w:val="00D911C1"/>
    <w:rsid w:val="00D913EC"/>
    <w:rsid w:val="00D91695"/>
    <w:rsid w:val="00D919CB"/>
    <w:rsid w:val="00D91A33"/>
    <w:rsid w:val="00D91E76"/>
    <w:rsid w:val="00D91FFB"/>
    <w:rsid w:val="00D920B9"/>
    <w:rsid w:val="00D9246C"/>
    <w:rsid w:val="00D924D5"/>
    <w:rsid w:val="00D92796"/>
    <w:rsid w:val="00D92A6C"/>
    <w:rsid w:val="00D92AC7"/>
    <w:rsid w:val="00D92C1A"/>
    <w:rsid w:val="00D92D76"/>
    <w:rsid w:val="00D930BF"/>
    <w:rsid w:val="00D9331A"/>
    <w:rsid w:val="00D93DE1"/>
    <w:rsid w:val="00D94192"/>
    <w:rsid w:val="00D944B8"/>
    <w:rsid w:val="00D94763"/>
    <w:rsid w:val="00D94924"/>
    <w:rsid w:val="00D94A22"/>
    <w:rsid w:val="00D94CA3"/>
    <w:rsid w:val="00D950EA"/>
    <w:rsid w:val="00D95247"/>
    <w:rsid w:val="00D9554C"/>
    <w:rsid w:val="00D957B6"/>
    <w:rsid w:val="00D9590A"/>
    <w:rsid w:val="00D964F9"/>
    <w:rsid w:val="00D9657A"/>
    <w:rsid w:val="00D96A32"/>
    <w:rsid w:val="00D9718C"/>
    <w:rsid w:val="00D979A4"/>
    <w:rsid w:val="00D97B68"/>
    <w:rsid w:val="00D97E68"/>
    <w:rsid w:val="00D97EEF"/>
    <w:rsid w:val="00D97F2A"/>
    <w:rsid w:val="00DA0ADD"/>
    <w:rsid w:val="00DA0B06"/>
    <w:rsid w:val="00DA10E9"/>
    <w:rsid w:val="00DA160A"/>
    <w:rsid w:val="00DA1AB2"/>
    <w:rsid w:val="00DA1F43"/>
    <w:rsid w:val="00DA1F75"/>
    <w:rsid w:val="00DA221E"/>
    <w:rsid w:val="00DA2352"/>
    <w:rsid w:val="00DA252A"/>
    <w:rsid w:val="00DA2658"/>
    <w:rsid w:val="00DA27B6"/>
    <w:rsid w:val="00DA2C97"/>
    <w:rsid w:val="00DA2EDC"/>
    <w:rsid w:val="00DA316D"/>
    <w:rsid w:val="00DA34B7"/>
    <w:rsid w:val="00DA3A3D"/>
    <w:rsid w:val="00DA3B33"/>
    <w:rsid w:val="00DA4F44"/>
    <w:rsid w:val="00DA4F9B"/>
    <w:rsid w:val="00DA530D"/>
    <w:rsid w:val="00DA5803"/>
    <w:rsid w:val="00DA596D"/>
    <w:rsid w:val="00DA5E46"/>
    <w:rsid w:val="00DA6871"/>
    <w:rsid w:val="00DA7229"/>
    <w:rsid w:val="00DA75BE"/>
    <w:rsid w:val="00DB025D"/>
    <w:rsid w:val="00DB0494"/>
    <w:rsid w:val="00DB058E"/>
    <w:rsid w:val="00DB0622"/>
    <w:rsid w:val="00DB062B"/>
    <w:rsid w:val="00DB0746"/>
    <w:rsid w:val="00DB0944"/>
    <w:rsid w:val="00DB0A7C"/>
    <w:rsid w:val="00DB0FFB"/>
    <w:rsid w:val="00DB1101"/>
    <w:rsid w:val="00DB120B"/>
    <w:rsid w:val="00DB1423"/>
    <w:rsid w:val="00DB1796"/>
    <w:rsid w:val="00DB1A4A"/>
    <w:rsid w:val="00DB1E66"/>
    <w:rsid w:val="00DB1FDE"/>
    <w:rsid w:val="00DB26C1"/>
    <w:rsid w:val="00DB2A88"/>
    <w:rsid w:val="00DB2FBF"/>
    <w:rsid w:val="00DB3309"/>
    <w:rsid w:val="00DB37B6"/>
    <w:rsid w:val="00DB3A09"/>
    <w:rsid w:val="00DB4055"/>
    <w:rsid w:val="00DB5A89"/>
    <w:rsid w:val="00DB5E45"/>
    <w:rsid w:val="00DB60F8"/>
    <w:rsid w:val="00DB64E7"/>
    <w:rsid w:val="00DB6ABA"/>
    <w:rsid w:val="00DB719A"/>
    <w:rsid w:val="00DB73F6"/>
    <w:rsid w:val="00DB7D5F"/>
    <w:rsid w:val="00DB7E78"/>
    <w:rsid w:val="00DB7E9E"/>
    <w:rsid w:val="00DC007F"/>
    <w:rsid w:val="00DC0110"/>
    <w:rsid w:val="00DC0483"/>
    <w:rsid w:val="00DC0545"/>
    <w:rsid w:val="00DC05FF"/>
    <w:rsid w:val="00DC0955"/>
    <w:rsid w:val="00DC0A8C"/>
    <w:rsid w:val="00DC0B12"/>
    <w:rsid w:val="00DC0B9D"/>
    <w:rsid w:val="00DC1A9A"/>
    <w:rsid w:val="00DC1C96"/>
    <w:rsid w:val="00DC1E92"/>
    <w:rsid w:val="00DC1F27"/>
    <w:rsid w:val="00DC1F8D"/>
    <w:rsid w:val="00DC2477"/>
    <w:rsid w:val="00DC2B7C"/>
    <w:rsid w:val="00DC31F1"/>
    <w:rsid w:val="00DC32ED"/>
    <w:rsid w:val="00DC3CD8"/>
    <w:rsid w:val="00DC3DDF"/>
    <w:rsid w:val="00DC3FD4"/>
    <w:rsid w:val="00DC417A"/>
    <w:rsid w:val="00DC42DC"/>
    <w:rsid w:val="00DC4751"/>
    <w:rsid w:val="00DC4BDA"/>
    <w:rsid w:val="00DC4D22"/>
    <w:rsid w:val="00DC4ECB"/>
    <w:rsid w:val="00DC4F82"/>
    <w:rsid w:val="00DC5555"/>
    <w:rsid w:val="00DC55E0"/>
    <w:rsid w:val="00DC587D"/>
    <w:rsid w:val="00DC5AF5"/>
    <w:rsid w:val="00DC67EA"/>
    <w:rsid w:val="00DC6ED7"/>
    <w:rsid w:val="00DC769C"/>
    <w:rsid w:val="00DC771F"/>
    <w:rsid w:val="00DC7C86"/>
    <w:rsid w:val="00DC7DA9"/>
    <w:rsid w:val="00DC7EBA"/>
    <w:rsid w:val="00DD0591"/>
    <w:rsid w:val="00DD0778"/>
    <w:rsid w:val="00DD079F"/>
    <w:rsid w:val="00DD1787"/>
    <w:rsid w:val="00DD1919"/>
    <w:rsid w:val="00DD21C1"/>
    <w:rsid w:val="00DD2383"/>
    <w:rsid w:val="00DD275B"/>
    <w:rsid w:val="00DD2E56"/>
    <w:rsid w:val="00DD30D0"/>
    <w:rsid w:val="00DD34EC"/>
    <w:rsid w:val="00DD394D"/>
    <w:rsid w:val="00DD3EC1"/>
    <w:rsid w:val="00DD41FE"/>
    <w:rsid w:val="00DD4271"/>
    <w:rsid w:val="00DD4CE7"/>
    <w:rsid w:val="00DD53FE"/>
    <w:rsid w:val="00DD54E6"/>
    <w:rsid w:val="00DD5501"/>
    <w:rsid w:val="00DD556A"/>
    <w:rsid w:val="00DD5790"/>
    <w:rsid w:val="00DD57CB"/>
    <w:rsid w:val="00DD5E6D"/>
    <w:rsid w:val="00DD6591"/>
    <w:rsid w:val="00DD6757"/>
    <w:rsid w:val="00DD6933"/>
    <w:rsid w:val="00DD6DEA"/>
    <w:rsid w:val="00DD6E3B"/>
    <w:rsid w:val="00DD6E3D"/>
    <w:rsid w:val="00DD6F8E"/>
    <w:rsid w:val="00DD6FCE"/>
    <w:rsid w:val="00DD73A4"/>
    <w:rsid w:val="00DD7B0A"/>
    <w:rsid w:val="00DE09F6"/>
    <w:rsid w:val="00DE14E8"/>
    <w:rsid w:val="00DE1B89"/>
    <w:rsid w:val="00DE1D0C"/>
    <w:rsid w:val="00DE1D1F"/>
    <w:rsid w:val="00DE1D9E"/>
    <w:rsid w:val="00DE23C9"/>
    <w:rsid w:val="00DE26CE"/>
    <w:rsid w:val="00DE2960"/>
    <w:rsid w:val="00DE29F6"/>
    <w:rsid w:val="00DE2A72"/>
    <w:rsid w:val="00DE2FD3"/>
    <w:rsid w:val="00DE3095"/>
    <w:rsid w:val="00DE3150"/>
    <w:rsid w:val="00DE31CF"/>
    <w:rsid w:val="00DE3296"/>
    <w:rsid w:val="00DE3C6A"/>
    <w:rsid w:val="00DE3FE1"/>
    <w:rsid w:val="00DE469D"/>
    <w:rsid w:val="00DE4AF0"/>
    <w:rsid w:val="00DE4BD7"/>
    <w:rsid w:val="00DE4BDB"/>
    <w:rsid w:val="00DE4F05"/>
    <w:rsid w:val="00DE5140"/>
    <w:rsid w:val="00DE529B"/>
    <w:rsid w:val="00DE5602"/>
    <w:rsid w:val="00DE5735"/>
    <w:rsid w:val="00DE5DFB"/>
    <w:rsid w:val="00DE5EB2"/>
    <w:rsid w:val="00DE60E1"/>
    <w:rsid w:val="00DE6144"/>
    <w:rsid w:val="00DE6275"/>
    <w:rsid w:val="00DE6F6A"/>
    <w:rsid w:val="00DE7149"/>
    <w:rsid w:val="00DE7B58"/>
    <w:rsid w:val="00DF023B"/>
    <w:rsid w:val="00DF05B6"/>
    <w:rsid w:val="00DF0667"/>
    <w:rsid w:val="00DF07D6"/>
    <w:rsid w:val="00DF0AE3"/>
    <w:rsid w:val="00DF129C"/>
    <w:rsid w:val="00DF185E"/>
    <w:rsid w:val="00DF1948"/>
    <w:rsid w:val="00DF1954"/>
    <w:rsid w:val="00DF1B57"/>
    <w:rsid w:val="00DF1DB5"/>
    <w:rsid w:val="00DF2293"/>
    <w:rsid w:val="00DF25E4"/>
    <w:rsid w:val="00DF297D"/>
    <w:rsid w:val="00DF2BF6"/>
    <w:rsid w:val="00DF2DBE"/>
    <w:rsid w:val="00DF2FCB"/>
    <w:rsid w:val="00DF32B6"/>
    <w:rsid w:val="00DF33C5"/>
    <w:rsid w:val="00DF348D"/>
    <w:rsid w:val="00DF36CD"/>
    <w:rsid w:val="00DF393F"/>
    <w:rsid w:val="00DF3998"/>
    <w:rsid w:val="00DF3F9F"/>
    <w:rsid w:val="00DF4433"/>
    <w:rsid w:val="00DF4B28"/>
    <w:rsid w:val="00DF57B2"/>
    <w:rsid w:val="00DF57ED"/>
    <w:rsid w:val="00DF6772"/>
    <w:rsid w:val="00DF6F67"/>
    <w:rsid w:val="00DF77BE"/>
    <w:rsid w:val="00DF7BA6"/>
    <w:rsid w:val="00DF7CC7"/>
    <w:rsid w:val="00E00257"/>
    <w:rsid w:val="00E00863"/>
    <w:rsid w:val="00E00DB4"/>
    <w:rsid w:val="00E00EA6"/>
    <w:rsid w:val="00E00F68"/>
    <w:rsid w:val="00E0107C"/>
    <w:rsid w:val="00E01402"/>
    <w:rsid w:val="00E01494"/>
    <w:rsid w:val="00E01769"/>
    <w:rsid w:val="00E01812"/>
    <w:rsid w:val="00E01ABD"/>
    <w:rsid w:val="00E01D55"/>
    <w:rsid w:val="00E01D9E"/>
    <w:rsid w:val="00E02280"/>
    <w:rsid w:val="00E0283B"/>
    <w:rsid w:val="00E0288E"/>
    <w:rsid w:val="00E0298B"/>
    <w:rsid w:val="00E02C4C"/>
    <w:rsid w:val="00E02CBE"/>
    <w:rsid w:val="00E02CDA"/>
    <w:rsid w:val="00E02ECA"/>
    <w:rsid w:val="00E0309F"/>
    <w:rsid w:val="00E031DD"/>
    <w:rsid w:val="00E0380A"/>
    <w:rsid w:val="00E0390C"/>
    <w:rsid w:val="00E03B88"/>
    <w:rsid w:val="00E03CB2"/>
    <w:rsid w:val="00E03F19"/>
    <w:rsid w:val="00E0404D"/>
    <w:rsid w:val="00E044E2"/>
    <w:rsid w:val="00E04A5C"/>
    <w:rsid w:val="00E04FC5"/>
    <w:rsid w:val="00E05200"/>
    <w:rsid w:val="00E058F6"/>
    <w:rsid w:val="00E05A9B"/>
    <w:rsid w:val="00E05B30"/>
    <w:rsid w:val="00E05B41"/>
    <w:rsid w:val="00E05C88"/>
    <w:rsid w:val="00E05EAF"/>
    <w:rsid w:val="00E06B18"/>
    <w:rsid w:val="00E07091"/>
    <w:rsid w:val="00E07DD1"/>
    <w:rsid w:val="00E104EC"/>
    <w:rsid w:val="00E106ED"/>
    <w:rsid w:val="00E10AEC"/>
    <w:rsid w:val="00E10B0C"/>
    <w:rsid w:val="00E10D6B"/>
    <w:rsid w:val="00E1104C"/>
    <w:rsid w:val="00E12009"/>
    <w:rsid w:val="00E122AC"/>
    <w:rsid w:val="00E1262C"/>
    <w:rsid w:val="00E12925"/>
    <w:rsid w:val="00E13024"/>
    <w:rsid w:val="00E1352A"/>
    <w:rsid w:val="00E135C1"/>
    <w:rsid w:val="00E13E92"/>
    <w:rsid w:val="00E141B6"/>
    <w:rsid w:val="00E1432C"/>
    <w:rsid w:val="00E14BC6"/>
    <w:rsid w:val="00E1558B"/>
    <w:rsid w:val="00E15866"/>
    <w:rsid w:val="00E16195"/>
    <w:rsid w:val="00E163AF"/>
    <w:rsid w:val="00E16675"/>
    <w:rsid w:val="00E166CC"/>
    <w:rsid w:val="00E167F7"/>
    <w:rsid w:val="00E16B8B"/>
    <w:rsid w:val="00E173C9"/>
    <w:rsid w:val="00E17EDB"/>
    <w:rsid w:val="00E200F4"/>
    <w:rsid w:val="00E2020B"/>
    <w:rsid w:val="00E2043C"/>
    <w:rsid w:val="00E2076F"/>
    <w:rsid w:val="00E20DF3"/>
    <w:rsid w:val="00E21119"/>
    <w:rsid w:val="00E212F7"/>
    <w:rsid w:val="00E21672"/>
    <w:rsid w:val="00E218B5"/>
    <w:rsid w:val="00E21AC5"/>
    <w:rsid w:val="00E21C56"/>
    <w:rsid w:val="00E21D38"/>
    <w:rsid w:val="00E21D91"/>
    <w:rsid w:val="00E21F40"/>
    <w:rsid w:val="00E224A6"/>
    <w:rsid w:val="00E224CE"/>
    <w:rsid w:val="00E22576"/>
    <w:rsid w:val="00E22898"/>
    <w:rsid w:val="00E22973"/>
    <w:rsid w:val="00E22AFE"/>
    <w:rsid w:val="00E2350E"/>
    <w:rsid w:val="00E23B7D"/>
    <w:rsid w:val="00E23C7B"/>
    <w:rsid w:val="00E24060"/>
    <w:rsid w:val="00E240D7"/>
    <w:rsid w:val="00E241A8"/>
    <w:rsid w:val="00E244F9"/>
    <w:rsid w:val="00E2450D"/>
    <w:rsid w:val="00E247D7"/>
    <w:rsid w:val="00E24F17"/>
    <w:rsid w:val="00E250ED"/>
    <w:rsid w:val="00E2519A"/>
    <w:rsid w:val="00E2533D"/>
    <w:rsid w:val="00E2567E"/>
    <w:rsid w:val="00E25C0A"/>
    <w:rsid w:val="00E25D5F"/>
    <w:rsid w:val="00E26069"/>
    <w:rsid w:val="00E27335"/>
    <w:rsid w:val="00E27422"/>
    <w:rsid w:val="00E276EA"/>
    <w:rsid w:val="00E27713"/>
    <w:rsid w:val="00E27C57"/>
    <w:rsid w:val="00E27CC6"/>
    <w:rsid w:val="00E27D38"/>
    <w:rsid w:val="00E30747"/>
    <w:rsid w:val="00E309B1"/>
    <w:rsid w:val="00E30EA3"/>
    <w:rsid w:val="00E30ED5"/>
    <w:rsid w:val="00E31225"/>
    <w:rsid w:val="00E31250"/>
    <w:rsid w:val="00E31270"/>
    <w:rsid w:val="00E31974"/>
    <w:rsid w:val="00E31C40"/>
    <w:rsid w:val="00E31EB0"/>
    <w:rsid w:val="00E3250D"/>
    <w:rsid w:val="00E32607"/>
    <w:rsid w:val="00E330C3"/>
    <w:rsid w:val="00E3329D"/>
    <w:rsid w:val="00E3353B"/>
    <w:rsid w:val="00E3361B"/>
    <w:rsid w:val="00E339AB"/>
    <w:rsid w:val="00E33AEC"/>
    <w:rsid w:val="00E33D48"/>
    <w:rsid w:val="00E34246"/>
    <w:rsid w:val="00E344D9"/>
    <w:rsid w:val="00E34DAE"/>
    <w:rsid w:val="00E35247"/>
    <w:rsid w:val="00E3526D"/>
    <w:rsid w:val="00E35FFA"/>
    <w:rsid w:val="00E36418"/>
    <w:rsid w:val="00E36605"/>
    <w:rsid w:val="00E367E0"/>
    <w:rsid w:val="00E36938"/>
    <w:rsid w:val="00E36978"/>
    <w:rsid w:val="00E36A5C"/>
    <w:rsid w:val="00E3732E"/>
    <w:rsid w:val="00E37525"/>
    <w:rsid w:val="00E37A05"/>
    <w:rsid w:val="00E37DEC"/>
    <w:rsid w:val="00E37F78"/>
    <w:rsid w:val="00E37F9B"/>
    <w:rsid w:val="00E4004A"/>
    <w:rsid w:val="00E4013F"/>
    <w:rsid w:val="00E407CC"/>
    <w:rsid w:val="00E407FD"/>
    <w:rsid w:val="00E413FA"/>
    <w:rsid w:val="00E41B8E"/>
    <w:rsid w:val="00E4255C"/>
    <w:rsid w:val="00E42B06"/>
    <w:rsid w:val="00E42C03"/>
    <w:rsid w:val="00E434C3"/>
    <w:rsid w:val="00E435BD"/>
    <w:rsid w:val="00E4386D"/>
    <w:rsid w:val="00E43E15"/>
    <w:rsid w:val="00E444AE"/>
    <w:rsid w:val="00E44506"/>
    <w:rsid w:val="00E446D2"/>
    <w:rsid w:val="00E4472B"/>
    <w:rsid w:val="00E44FA8"/>
    <w:rsid w:val="00E45007"/>
    <w:rsid w:val="00E456CB"/>
    <w:rsid w:val="00E4571C"/>
    <w:rsid w:val="00E45C72"/>
    <w:rsid w:val="00E45EE0"/>
    <w:rsid w:val="00E4625D"/>
    <w:rsid w:val="00E468E1"/>
    <w:rsid w:val="00E46984"/>
    <w:rsid w:val="00E46A62"/>
    <w:rsid w:val="00E46BD0"/>
    <w:rsid w:val="00E46CD4"/>
    <w:rsid w:val="00E4730D"/>
    <w:rsid w:val="00E473A1"/>
    <w:rsid w:val="00E475F5"/>
    <w:rsid w:val="00E4795F"/>
    <w:rsid w:val="00E502AF"/>
    <w:rsid w:val="00E504C6"/>
    <w:rsid w:val="00E511C1"/>
    <w:rsid w:val="00E51B8C"/>
    <w:rsid w:val="00E51C78"/>
    <w:rsid w:val="00E522C8"/>
    <w:rsid w:val="00E52580"/>
    <w:rsid w:val="00E5284B"/>
    <w:rsid w:val="00E52CEC"/>
    <w:rsid w:val="00E52E2F"/>
    <w:rsid w:val="00E53812"/>
    <w:rsid w:val="00E53B33"/>
    <w:rsid w:val="00E54160"/>
    <w:rsid w:val="00E54278"/>
    <w:rsid w:val="00E54C24"/>
    <w:rsid w:val="00E54DE2"/>
    <w:rsid w:val="00E54F4C"/>
    <w:rsid w:val="00E5505C"/>
    <w:rsid w:val="00E550AE"/>
    <w:rsid w:val="00E5517F"/>
    <w:rsid w:val="00E5542B"/>
    <w:rsid w:val="00E55C3A"/>
    <w:rsid w:val="00E56181"/>
    <w:rsid w:val="00E56557"/>
    <w:rsid w:val="00E56AE4"/>
    <w:rsid w:val="00E56BC9"/>
    <w:rsid w:val="00E57C27"/>
    <w:rsid w:val="00E6038E"/>
    <w:rsid w:val="00E604FB"/>
    <w:rsid w:val="00E60672"/>
    <w:rsid w:val="00E6087A"/>
    <w:rsid w:val="00E609BA"/>
    <w:rsid w:val="00E60FAA"/>
    <w:rsid w:val="00E61A81"/>
    <w:rsid w:val="00E61C9C"/>
    <w:rsid w:val="00E61DF5"/>
    <w:rsid w:val="00E61E95"/>
    <w:rsid w:val="00E628A6"/>
    <w:rsid w:val="00E62994"/>
    <w:rsid w:val="00E63124"/>
    <w:rsid w:val="00E63139"/>
    <w:rsid w:val="00E631C0"/>
    <w:rsid w:val="00E631F0"/>
    <w:rsid w:val="00E634F9"/>
    <w:rsid w:val="00E63702"/>
    <w:rsid w:val="00E63B5C"/>
    <w:rsid w:val="00E64BCB"/>
    <w:rsid w:val="00E64BDC"/>
    <w:rsid w:val="00E6518D"/>
    <w:rsid w:val="00E652B2"/>
    <w:rsid w:val="00E65578"/>
    <w:rsid w:val="00E656D9"/>
    <w:rsid w:val="00E65CC6"/>
    <w:rsid w:val="00E66316"/>
    <w:rsid w:val="00E6685E"/>
    <w:rsid w:val="00E66EA4"/>
    <w:rsid w:val="00E6713E"/>
    <w:rsid w:val="00E6764A"/>
    <w:rsid w:val="00E6792A"/>
    <w:rsid w:val="00E67B3D"/>
    <w:rsid w:val="00E701CA"/>
    <w:rsid w:val="00E70397"/>
    <w:rsid w:val="00E704CC"/>
    <w:rsid w:val="00E705BC"/>
    <w:rsid w:val="00E707CC"/>
    <w:rsid w:val="00E70E80"/>
    <w:rsid w:val="00E710D1"/>
    <w:rsid w:val="00E7184E"/>
    <w:rsid w:val="00E71A3D"/>
    <w:rsid w:val="00E71A58"/>
    <w:rsid w:val="00E71AC8"/>
    <w:rsid w:val="00E72511"/>
    <w:rsid w:val="00E7386C"/>
    <w:rsid w:val="00E73997"/>
    <w:rsid w:val="00E73B9D"/>
    <w:rsid w:val="00E73E3E"/>
    <w:rsid w:val="00E74D42"/>
    <w:rsid w:val="00E750B8"/>
    <w:rsid w:val="00E752BE"/>
    <w:rsid w:val="00E7584B"/>
    <w:rsid w:val="00E761C6"/>
    <w:rsid w:val="00E763D2"/>
    <w:rsid w:val="00E7646C"/>
    <w:rsid w:val="00E7700D"/>
    <w:rsid w:val="00E7716A"/>
    <w:rsid w:val="00E776B0"/>
    <w:rsid w:val="00E77744"/>
    <w:rsid w:val="00E778E5"/>
    <w:rsid w:val="00E77C45"/>
    <w:rsid w:val="00E803F9"/>
    <w:rsid w:val="00E805A1"/>
    <w:rsid w:val="00E80884"/>
    <w:rsid w:val="00E808A6"/>
    <w:rsid w:val="00E808C5"/>
    <w:rsid w:val="00E80EC0"/>
    <w:rsid w:val="00E80F5B"/>
    <w:rsid w:val="00E8116E"/>
    <w:rsid w:val="00E811BC"/>
    <w:rsid w:val="00E81700"/>
    <w:rsid w:val="00E81842"/>
    <w:rsid w:val="00E81B63"/>
    <w:rsid w:val="00E81DDA"/>
    <w:rsid w:val="00E82268"/>
    <w:rsid w:val="00E831F8"/>
    <w:rsid w:val="00E83609"/>
    <w:rsid w:val="00E83AC6"/>
    <w:rsid w:val="00E841F5"/>
    <w:rsid w:val="00E84376"/>
    <w:rsid w:val="00E84423"/>
    <w:rsid w:val="00E8464B"/>
    <w:rsid w:val="00E846D3"/>
    <w:rsid w:val="00E847D1"/>
    <w:rsid w:val="00E8487F"/>
    <w:rsid w:val="00E84C29"/>
    <w:rsid w:val="00E84FB9"/>
    <w:rsid w:val="00E84FD9"/>
    <w:rsid w:val="00E851A8"/>
    <w:rsid w:val="00E8531F"/>
    <w:rsid w:val="00E85B61"/>
    <w:rsid w:val="00E86031"/>
    <w:rsid w:val="00E86868"/>
    <w:rsid w:val="00E86EB7"/>
    <w:rsid w:val="00E86F58"/>
    <w:rsid w:val="00E871E0"/>
    <w:rsid w:val="00E87228"/>
    <w:rsid w:val="00E872CD"/>
    <w:rsid w:val="00E873F8"/>
    <w:rsid w:val="00E87638"/>
    <w:rsid w:val="00E87827"/>
    <w:rsid w:val="00E87BE8"/>
    <w:rsid w:val="00E87BF2"/>
    <w:rsid w:val="00E87C1C"/>
    <w:rsid w:val="00E87D9F"/>
    <w:rsid w:val="00E9058E"/>
    <w:rsid w:val="00E906DD"/>
    <w:rsid w:val="00E90EB8"/>
    <w:rsid w:val="00E913C9"/>
    <w:rsid w:val="00E913CA"/>
    <w:rsid w:val="00E9168C"/>
    <w:rsid w:val="00E91833"/>
    <w:rsid w:val="00E91948"/>
    <w:rsid w:val="00E91BE6"/>
    <w:rsid w:val="00E92103"/>
    <w:rsid w:val="00E92839"/>
    <w:rsid w:val="00E92840"/>
    <w:rsid w:val="00E92BD5"/>
    <w:rsid w:val="00E92D00"/>
    <w:rsid w:val="00E92D6E"/>
    <w:rsid w:val="00E92F54"/>
    <w:rsid w:val="00E93AAE"/>
    <w:rsid w:val="00E9431A"/>
    <w:rsid w:val="00E946DC"/>
    <w:rsid w:val="00E948DC"/>
    <w:rsid w:val="00E95555"/>
    <w:rsid w:val="00E95915"/>
    <w:rsid w:val="00E95A7E"/>
    <w:rsid w:val="00E9628C"/>
    <w:rsid w:val="00E96503"/>
    <w:rsid w:val="00E965CD"/>
    <w:rsid w:val="00E9682F"/>
    <w:rsid w:val="00E96EAA"/>
    <w:rsid w:val="00E96EAD"/>
    <w:rsid w:val="00E96EB0"/>
    <w:rsid w:val="00E971E8"/>
    <w:rsid w:val="00E975FE"/>
    <w:rsid w:val="00E9761E"/>
    <w:rsid w:val="00E978F9"/>
    <w:rsid w:val="00E97F89"/>
    <w:rsid w:val="00EA029A"/>
    <w:rsid w:val="00EA0448"/>
    <w:rsid w:val="00EA0811"/>
    <w:rsid w:val="00EA0D5D"/>
    <w:rsid w:val="00EA15A6"/>
    <w:rsid w:val="00EA15E2"/>
    <w:rsid w:val="00EA18C6"/>
    <w:rsid w:val="00EA18E1"/>
    <w:rsid w:val="00EA1967"/>
    <w:rsid w:val="00EA3033"/>
    <w:rsid w:val="00EA32A0"/>
    <w:rsid w:val="00EA34B3"/>
    <w:rsid w:val="00EA35B8"/>
    <w:rsid w:val="00EA3828"/>
    <w:rsid w:val="00EA38F2"/>
    <w:rsid w:val="00EA391D"/>
    <w:rsid w:val="00EA3B6A"/>
    <w:rsid w:val="00EA3EC9"/>
    <w:rsid w:val="00EA3FCC"/>
    <w:rsid w:val="00EA4689"/>
    <w:rsid w:val="00EA4773"/>
    <w:rsid w:val="00EA4994"/>
    <w:rsid w:val="00EA4A39"/>
    <w:rsid w:val="00EA4C5A"/>
    <w:rsid w:val="00EA4DE3"/>
    <w:rsid w:val="00EA5006"/>
    <w:rsid w:val="00EA5045"/>
    <w:rsid w:val="00EA51D9"/>
    <w:rsid w:val="00EA5367"/>
    <w:rsid w:val="00EA5381"/>
    <w:rsid w:val="00EA574E"/>
    <w:rsid w:val="00EA58BC"/>
    <w:rsid w:val="00EA6962"/>
    <w:rsid w:val="00EA69B3"/>
    <w:rsid w:val="00EA6FCF"/>
    <w:rsid w:val="00EA7F40"/>
    <w:rsid w:val="00EB029D"/>
    <w:rsid w:val="00EB08F2"/>
    <w:rsid w:val="00EB0FB8"/>
    <w:rsid w:val="00EB12A8"/>
    <w:rsid w:val="00EB1C05"/>
    <w:rsid w:val="00EB1C5A"/>
    <w:rsid w:val="00EB20A1"/>
    <w:rsid w:val="00EB250D"/>
    <w:rsid w:val="00EB2B81"/>
    <w:rsid w:val="00EB345F"/>
    <w:rsid w:val="00EB34D1"/>
    <w:rsid w:val="00EB3B5C"/>
    <w:rsid w:val="00EB3CDE"/>
    <w:rsid w:val="00EB3DBD"/>
    <w:rsid w:val="00EB3E29"/>
    <w:rsid w:val="00EB3EB8"/>
    <w:rsid w:val="00EB41BB"/>
    <w:rsid w:val="00EB46C0"/>
    <w:rsid w:val="00EB4747"/>
    <w:rsid w:val="00EB4A28"/>
    <w:rsid w:val="00EB4A61"/>
    <w:rsid w:val="00EB4DCC"/>
    <w:rsid w:val="00EB575C"/>
    <w:rsid w:val="00EB5882"/>
    <w:rsid w:val="00EB5A18"/>
    <w:rsid w:val="00EB5CE9"/>
    <w:rsid w:val="00EB5F0D"/>
    <w:rsid w:val="00EB6C17"/>
    <w:rsid w:val="00EB6F66"/>
    <w:rsid w:val="00EB6FC6"/>
    <w:rsid w:val="00EB7D17"/>
    <w:rsid w:val="00EB7D40"/>
    <w:rsid w:val="00EC02B3"/>
    <w:rsid w:val="00EC0693"/>
    <w:rsid w:val="00EC0872"/>
    <w:rsid w:val="00EC0D00"/>
    <w:rsid w:val="00EC1717"/>
    <w:rsid w:val="00EC1AED"/>
    <w:rsid w:val="00EC1B58"/>
    <w:rsid w:val="00EC1B9B"/>
    <w:rsid w:val="00EC1C0E"/>
    <w:rsid w:val="00EC1E18"/>
    <w:rsid w:val="00EC29AE"/>
    <w:rsid w:val="00EC2D1D"/>
    <w:rsid w:val="00EC2D7E"/>
    <w:rsid w:val="00EC2F03"/>
    <w:rsid w:val="00EC3309"/>
    <w:rsid w:val="00EC3590"/>
    <w:rsid w:val="00EC3813"/>
    <w:rsid w:val="00EC3D66"/>
    <w:rsid w:val="00EC3FFA"/>
    <w:rsid w:val="00EC4150"/>
    <w:rsid w:val="00EC417B"/>
    <w:rsid w:val="00EC41B8"/>
    <w:rsid w:val="00EC4263"/>
    <w:rsid w:val="00EC4474"/>
    <w:rsid w:val="00EC4609"/>
    <w:rsid w:val="00EC46B5"/>
    <w:rsid w:val="00EC4ADD"/>
    <w:rsid w:val="00EC543E"/>
    <w:rsid w:val="00EC5584"/>
    <w:rsid w:val="00EC5780"/>
    <w:rsid w:val="00EC5F4C"/>
    <w:rsid w:val="00EC6151"/>
    <w:rsid w:val="00EC61BF"/>
    <w:rsid w:val="00EC6219"/>
    <w:rsid w:val="00EC62CD"/>
    <w:rsid w:val="00EC6978"/>
    <w:rsid w:val="00EC6B7C"/>
    <w:rsid w:val="00EC6D97"/>
    <w:rsid w:val="00EC6F0B"/>
    <w:rsid w:val="00EC6FAE"/>
    <w:rsid w:val="00EC6FCA"/>
    <w:rsid w:val="00EC71B0"/>
    <w:rsid w:val="00EC7873"/>
    <w:rsid w:val="00EC78D4"/>
    <w:rsid w:val="00ED01FA"/>
    <w:rsid w:val="00ED0464"/>
    <w:rsid w:val="00ED07BA"/>
    <w:rsid w:val="00ED129C"/>
    <w:rsid w:val="00ED1E79"/>
    <w:rsid w:val="00ED21ED"/>
    <w:rsid w:val="00ED23A3"/>
    <w:rsid w:val="00ED2404"/>
    <w:rsid w:val="00ED28CD"/>
    <w:rsid w:val="00ED28F9"/>
    <w:rsid w:val="00ED3C39"/>
    <w:rsid w:val="00ED3D09"/>
    <w:rsid w:val="00ED40E8"/>
    <w:rsid w:val="00ED4575"/>
    <w:rsid w:val="00ED46C0"/>
    <w:rsid w:val="00ED47BF"/>
    <w:rsid w:val="00ED48C2"/>
    <w:rsid w:val="00ED48D1"/>
    <w:rsid w:val="00ED4AF3"/>
    <w:rsid w:val="00ED4B3D"/>
    <w:rsid w:val="00ED4C11"/>
    <w:rsid w:val="00ED4E8D"/>
    <w:rsid w:val="00ED5250"/>
    <w:rsid w:val="00ED64CD"/>
    <w:rsid w:val="00ED68C4"/>
    <w:rsid w:val="00ED6BCF"/>
    <w:rsid w:val="00ED703C"/>
    <w:rsid w:val="00ED71C2"/>
    <w:rsid w:val="00ED7878"/>
    <w:rsid w:val="00ED7DA9"/>
    <w:rsid w:val="00EE0317"/>
    <w:rsid w:val="00EE044D"/>
    <w:rsid w:val="00EE11DB"/>
    <w:rsid w:val="00EE23FB"/>
    <w:rsid w:val="00EE2464"/>
    <w:rsid w:val="00EE2EA0"/>
    <w:rsid w:val="00EE2F1B"/>
    <w:rsid w:val="00EE30B0"/>
    <w:rsid w:val="00EE3446"/>
    <w:rsid w:val="00EE36C1"/>
    <w:rsid w:val="00EE3C8D"/>
    <w:rsid w:val="00EE3DDD"/>
    <w:rsid w:val="00EE409E"/>
    <w:rsid w:val="00EE44EC"/>
    <w:rsid w:val="00EE493C"/>
    <w:rsid w:val="00EE4F3B"/>
    <w:rsid w:val="00EE4F77"/>
    <w:rsid w:val="00EE50FD"/>
    <w:rsid w:val="00EE51F3"/>
    <w:rsid w:val="00EE51F6"/>
    <w:rsid w:val="00EE5487"/>
    <w:rsid w:val="00EE5722"/>
    <w:rsid w:val="00EE58BD"/>
    <w:rsid w:val="00EE5E87"/>
    <w:rsid w:val="00EE5F23"/>
    <w:rsid w:val="00EE62C5"/>
    <w:rsid w:val="00EE6388"/>
    <w:rsid w:val="00EE6B01"/>
    <w:rsid w:val="00EE6F22"/>
    <w:rsid w:val="00EE6F5F"/>
    <w:rsid w:val="00EE756F"/>
    <w:rsid w:val="00EE7AC0"/>
    <w:rsid w:val="00EF01B1"/>
    <w:rsid w:val="00EF0649"/>
    <w:rsid w:val="00EF0713"/>
    <w:rsid w:val="00EF090A"/>
    <w:rsid w:val="00EF17E5"/>
    <w:rsid w:val="00EF19A9"/>
    <w:rsid w:val="00EF1F1D"/>
    <w:rsid w:val="00EF1F3E"/>
    <w:rsid w:val="00EF21C0"/>
    <w:rsid w:val="00EF2681"/>
    <w:rsid w:val="00EF2723"/>
    <w:rsid w:val="00EF2B2B"/>
    <w:rsid w:val="00EF2BE7"/>
    <w:rsid w:val="00EF320E"/>
    <w:rsid w:val="00EF32FB"/>
    <w:rsid w:val="00EF3304"/>
    <w:rsid w:val="00EF389B"/>
    <w:rsid w:val="00EF38F0"/>
    <w:rsid w:val="00EF3B56"/>
    <w:rsid w:val="00EF3EF5"/>
    <w:rsid w:val="00EF468C"/>
    <w:rsid w:val="00EF4811"/>
    <w:rsid w:val="00EF4882"/>
    <w:rsid w:val="00EF4928"/>
    <w:rsid w:val="00EF4A50"/>
    <w:rsid w:val="00EF4AF5"/>
    <w:rsid w:val="00EF4FE6"/>
    <w:rsid w:val="00EF541B"/>
    <w:rsid w:val="00EF57ED"/>
    <w:rsid w:val="00EF5857"/>
    <w:rsid w:val="00EF5C60"/>
    <w:rsid w:val="00EF63F2"/>
    <w:rsid w:val="00EF643A"/>
    <w:rsid w:val="00EF670B"/>
    <w:rsid w:val="00EF6C7E"/>
    <w:rsid w:val="00EF705E"/>
    <w:rsid w:val="00EF7090"/>
    <w:rsid w:val="00EF7270"/>
    <w:rsid w:val="00EF73B5"/>
    <w:rsid w:val="00EF7568"/>
    <w:rsid w:val="00F0026C"/>
    <w:rsid w:val="00F00271"/>
    <w:rsid w:val="00F0054E"/>
    <w:rsid w:val="00F00673"/>
    <w:rsid w:val="00F00DEB"/>
    <w:rsid w:val="00F01261"/>
    <w:rsid w:val="00F013E9"/>
    <w:rsid w:val="00F014EA"/>
    <w:rsid w:val="00F017FD"/>
    <w:rsid w:val="00F01872"/>
    <w:rsid w:val="00F02127"/>
    <w:rsid w:val="00F023B7"/>
    <w:rsid w:val="00F024F6"/>
    <w:rsid w:val="00F02DDF"/>
    <w:rsid w:val="00F02F11"/>
    <w:rsid w:val="00F03236"/>
    <w:rsid w:val="00F033CE"/>
    <w:rsid w:val="00F03769"/>
    <w:rsid w:val="00F03822"/>
    <w:rsid w:val="00F03A13"/>
    <w:rsid w:val="00F04014"/>
    <w:rsid w:val="00F04208"/>
    <w:rsid w:val="00F04A9C"/>
    <w:rsid w:val="00F05CB5"/>
    <w:rsid w:val="00F05EE8"/>
    <w:rsid w:val="00F063F7"/>
    <w:rsid w:val="00F0665C"/>
    <w:rsid w:val="00F06CDA"/>
    <w:rsid w:val="00F0714D"/>
    <w:rsid w:val="00F07577"/>
    <w:rsid w:val="00F07914"/>
    <w:rsid w:val="00F07921"/>
    <w:rsid w:val="00F07C3D"/>
    <w:rsid w:val="00F07CAC"/>
    <w:rsid w:val="00F103AB"/>
    <w:rsid w:val="00F108FF"/>
    <w:rsid w:val="00F10E47"/>
    <w:rsid w:val="00F10F39"/>
    <w:rsid w:val="00F11D7F"/>
    <w:rsid w:val="00F11E08"/>
    <w:rsid w:val="00F11E66"/>
    <w:rsid w:val="00F11F5B"/>
    <w:rsid w:val="00F1205B"/>
    <w:rsid w:val="00F12177"/>
    <w:rsid w:val="00F122CA"/>
    <w:rsid w:val="00F1243F"/>
    <w:rsid w:val="00F130B5"/>
    <w:rsid w:val="00F13201"/>
    <w:rsid w:val="00F134DC"/>
    <w:rsid w:val="00F134E4"/>
    <w:rsid w:val="00F139C0"/>
    <w:rsid w:val="00F13E1C"/>
    <w:rsid w:val="00F13FD8"/>
    <w:rsid w:val="00F145D7"/>
    <w:rsid w:val="00F14C1B"/>
    <w:rsid w:val="00F1520B"/>
    <w:rsid w:val="00F15277"/>
    <w:rsid w:val="00F15394"/>
    <w:rsid w:val="00F15602"/>
    <w:rsid w:val="00F15618"/>
    <w:rsid w:val="00F15A6B"/>
    <w:rsid w:val="00F15D4E"/>
    <w:rsid w:val="00F15D6E"/>
    <w:rsid w:val="00F15E89"/>
    <w:rsid w:val="00F160B9"/>
    <w:rsid w:val="00F1619E"/>
    <w:rsid w:val="00F1622D"/>
    <w:rsid w:val="00F16402"/>
    <w:rsid w:val="00F1640F"/>
    <w:rsid w:val="00F16566"/>
    <w:rsid w:val="00F16B17"/>
    <w:rsid w:val="00F16FDA"/>
    <w:rsid w:val="00F17F36"/>
    <w:rsid w:val="00F20100"/>
    <w:rsid w:val="00F20192"/>
    <w:rsid w:val="00F2020D"/>
    <w:rsid w:val="00F204DF"/>
    <w:rsid w:val="00F205E0"/>
    <w:rsid w:val="00F20B31"/>
    <w:rsid w:val="00F20D35"/>
    <w:rsid w:val="00F2127D"/>
    <w:rsid w:val="00F213DD"/>
    <w:rsid w:val="00F21A1E"/>
    <w:rsid w:val="00F21B82"/>
    <w:rsid w:val="00F21CDF"/>
    <w:rsid w:val="00F21D1B"/>
    <w:rsid w:val="00F2270D"/>
    <w:rsid w:val="00F22D9D"/>
    <w:rsid w:val="00F23227"/>
    <w:rsid w:val="00F23574"/>
    <w:rsid w:val="00F23C2E"/>
    <w:rsid w:val="00F23DDA"/>
    <w:rsid w:val="00F2403C"/>
    <w:rsid w:val="00F243F7"/>
    <w:rsid w:val="00F249CF"/>
    <w:rsid w:val="00F24AFB"/>
    <w:rsid w:val="00F24C56"/>
    <w:rsid w:val="00F255D5"/>
    <w:rsid w:val="00F25A4A"/>
    <w:rsid w:val="00F25EE3"/>
    <w:rsid w:val="00F25F14"/>
    <w:rsid w:val="00F26556"/>
    <w:rsid w:val="00F26769"/>
    <w:rsid w:val="00F267DA"/>
    <w:rsid w:val="00F26E3E"/>
    <w:rsid w:val="00F27850"/>
    <w:rsid w:val="00F27BA4"/>
    <w:rsid w:val="00F27CBE"/>
    <w:rsid w:val="00F27D4C"/>
    <w:rsid w:val="00F27D89"/>
    <w:rsid w:val="00F27E3A"/>
    <w:rsid w:val="00F27E3E"/>
    <w:rsid w:val="00F30047"/>
    <w:rsid w:val="00F300F7"/>
    <w:rsid w:val="00F30D0C"/>
    <w:rsid w:val="00F31041"/>
    <w:rsid w:val="00F311A1"/>
    <w:rsid w:val="00F3127B"/>
    <w:rsid w:val="00F317C0"/>
    <w:rsid w:val="00F31943"/>
    <w:rsid w:val="00F3290F"/>
    <w:rsid w:val="00F32918"/>
    <w:rsid w:val="00F32B04"/>
    <w:rsid w:val="00F33184"/>
    <w:rsid w:val="00F33257"/>
    <w:rsid w:val="00F339B9"/>
    <w:rsid w:val="00F33A3E"/>
    <w:rsid w:val="00F33BEF"/>
    <w:rsid w:val="00F33D43"/>
    <w:rsid w:val="00F33D5A"/>
    <w:rsid w:val="00F33D78"/>
    <w:rsid w:val="00F3414D"/>
    <w:rsid w:val="00F346D3"/>
    <w:rsid w:val="00F34DFF"/>
    <w:rsid w:val="00F3557B"/>
    <w:rsid w:val="00F35CCA"/>
    <w:rsid w:val="00F35E6B"/>
    <w:rsid w:val="00F35FC0"/>
    <w:rsid w:val="00F35FCC"/>
    <w:rsid w:val="00F368A9"/>
    <w:rsid w:val="00F3731A"/>
    <w:rsid w:val="00F37C39"/>
    <w:rsid w:val="00F40151"/>
    <w:rsid w:val="00F40224"/>
    <w:rsid w:val="00F402B3"/>
    <w:rsid w:val="00F40313"/>
    <w:rsid w:val="00F407F4"/>
    <w:rsid w:val="00F40924"/>
    <w:rsid w:val="00F40A63"/>
    <w:rsid w:val="00F40CE5"/>
    <w:rsid w:val="00F40D11"/>
    <w:rsid w:val="00F413FD"/>
    <w:rsid w:val="00F41621"/>
    <w:rsid w:val="00F417BC"/>
    <w:rsid w:val="00F41D52"/>
    <w:rsid w:val="00F422D4"/>
    <w:rsid w:val="00F423BC"/>
    <w:rsid w:val="00F423DD"/>
    <w:rsid w:val="00F42450"/>
    <w:rsid w:val="00F428D5"/>
    <w:rsid w:val="00F42BA6"/>
    <w:rsid w:val="00F430ED"/>
    <w:rsid w:val="00F43112"/>
    <w:rsid w:val="00F43137"/>
    <w:rsid w:val="00F435D1"/>
    <w:rsid w:val="00F43754"/>
    <w:rsid w:val="00F4383C"/>
    <w:rsid w:val="00F43E9F"/>
    <w:rsid w:val="00F4423C"/>
    <w:rsid w:val="00F44399"/>
    <w:rsid w:val="00F4441D"/>
    <w:rsid w:val="00F44673"/>
    <w:rsid w:val="00F44825"/>
    <w:rsid w:val="00F44912"/>
    <w:rsid w:val="00F44F65"/>
    <w:rsid w:val="00F456F3"/>
    <w:rsid w:val="00F458F1"/>
    <w:rsid w:val="00F45F26"/>
    <w:rsid w:val="00F46869"/>
    <w:rsid w:val="00F46929"/>
    <w:rsid w:val="00F46A58"/>
    <w:rsid w:val="00F46B67"/>
    <w:rsid w:val="00F46E32"/>
    <w:rsid w:val="00F472E7"/>
    <w:rsid w:val="00F47936"/>
    <w:rsid w:val="00F47C37"/>
    <w:rsid w:val="00F47D31"/>
    <w:rsid w:val="00F47EDD"/>
    <w:rsid w:val="00F5028E"/>
    <w:rsid w:val="00F507BC"/>
    <w:rsid w:val="00F508DC"/>
    <w:rsid w:val="00F50A6D"/>
    <w:rsid w:val="00F51672"/>
    <w:rsid w:val="00F51EAC"/>
    <w:rsid w:val="00F51F25"/>
    <w:rsid w:val="00F521B3"/>
    <w:rsid w:val="00F527D8"/>
    <w:rsid w:val="00F5296C"/>
    <w:rsid w:val="00F52C35"/>
    <w:rsid w:val="00F52E2A"/>
    <w:rsid w:val="00F537FE"/>
    <w:rsid w:val="00F53DF9"/>
    <w:rsid w:val="00F5458D"/>
    <w:rsid w:val="00F5491D"/>
    <w:rsid w:val="00F54A85"/>
    <w:rsid w:val="00F54C41"/>
    <w:rsid w:val="00F55628"/>
    <w:rsid w:val="00F559EC"/>
    <w:rsid w:val="00F55BFB"/>
    <w:rsid w:val="00F55EE3"/>
    <w:rsid w:val="00F564FE"/>
    <w:rsid w:val="00F5661E"/>
    <w:rsid w:val="00F56EAB"/>
    <w:rsid w:val="00F570E6"/>
    <w:rsid w:val="00F572BB"/>
    <w:rsid w:val="00F57921"/>
    <w:rsid w:val="00F57C4E"/>
    <w:rsid w:val="00F6048F"/>
    <w:rsid w:val="00F608D3"/>
    <w:rsid w:val="00F60952"/>
    <w:rsid w:val="00F60B62"/>
    <w:rsid w:val="00F60F28"/>
    <w:rsid w:val="00F60F3E"/>
    <w:rsid w:val="00F60FEA"/>
    <w:rsid w:val="00F6132A"/>
    <w:rsid w:val="00F6164D"/>
    <w:rsid w:val="00F6178D"/>
    <w:rsid w:val="00F61A42"/>
    <w:rsid w:val="00F62043"/>
    <w:rsid w:val="00F62155"/>
    <w:rsid w:val="00F62548"/>
    <w:rsid w:val="00F62812"/>
    <w:rsid w:val="00F62F1F"/>
    <w:rsid w:val="00F62F20"/>
    <w:rsid w:val="00F62F66"/>
    <w:rsid w:val="00F63438"/>
    <w:rsid w:val="00F63573"/>
    <w:rsid w:val="00F63AC6"/>
    <w:rsid w:val="00F63C6B"/>
    <w:rsid w:val="00F63D5E"/>
    <w:rsid w:val="00F6400A"/>
    <w:rsid w:val="00F64240"/>
    <w:rsid w:val="00F645A8"/>
    <w:rsid w:val="00F647E6"/>
    <w:rsid w:val="00F6483F"/>
    <w:rsid w:val="00F64A80"/>
    <w:rsid w:val="00F64D52"/>
    <w:rsid w:val="00F65015"/>
    <w:rsid w:val="00F65054"/>
    <w:rsid w:val="00F6509A"/>
    <w:rsid w:val="00F6557E"/>
    <w:rsid w:val="00F65826"/>
    <w:rsid w:val="00F65911"/>
    <w:rsid w:val="00F660AB"/>
    <w:rsid w:val="00F660C0"/>
    <w:rsid w:val="00F662BE"/>
    <w:rsid w:val="00F6634E"/>
    <w:rsid w:val="00F6647C"/>
    <w:rsid w:val="00F66522"/>
    <w:rsid w:val="00F6674D"/>
    <w:rsid w:val="00F66BB9"/>
    <w:rsid w:val="00F66DBA"/>
    <w:rsid w:val="00F66EEF"/>
    <w:rsid w:val="00F67BDC"/>
    <w:rsid w:val="00F67C4D"/>
    <w:rsid w:val="00F70925"/>
    <w:rsid w:val="00F70B3E"/>
    <w:rsid w:val="00F70C6D"/>
    <w:rsid w:val="00F713F8"/>
    <w:rsid w:val="00F720E1"/>
    <w:rsid w:val="00F72154"/>
    <w:rsid w:val="00F72A47"/>
    <w:rsid w:val="00F72E90"/>
    <w:rsid w:val="00F73514"/>
    <w:rsid w:val="00F73640"/>
    <w:rsid w:val="00F736BA"/>
    <w:rsid w:val="00F739E2"/>
    <w:rsid w:val="00F73BF6"/>
    <w:rsid w:val="00F73C4C"/>
    <w:rsid w:val="00F7472E"/>
    <w:rsid w:val="00F74849"/>
    <w:rsid w:val="00F749D5"/>
    <w:rsid w:val="00F75412"/>
    <w:rsid w:val="00F76234"/>
    <w:rsid w:val="00F765A3"/>
    <w:rsid w:val="00F7664C"/>
    <w:rsid w:val="00F7697A"/>
    <w:rsid w:val="00F77DEF"/>
    <w:rsid w:val="00F77EA5"/>
    <w:rsid w:val="00F8048E"/>
    <w:rsid w:val="00F80582"/>
    <w:rsid w:val="00F805A0"/>
    <w:rsid w:val="00F806CD"/>
    <w:rsid w:val="00F80A81"/>
    <w:rsid w:val="00F81B8C"/>
    <w:rsid w:val="00F8238F"/>
    <w:rsid w:val="00F82486"/>
    <w:rsid w:val="00F824E2"/>
    <w:rsid w:val="00F825CF"/>
    <w:rsid w:val="00F826A3"/>
    <w:rsid w:val="00F826FC"/>
    <w:rsid w:val="00F827B1"/>
    <w:rsid w:val="00F829F6"/>
    <w:rsid w:val="00F83213"/>
    <w:rsid w:val="00F84744"/>
    <w:rsid w:val="00F847AF"/>
    <w:rsid w:val="00F849C1"/>
    <w:rsid w:val="00F8516C"/>
    <w:rsid w:val="00F852F8"/>
    <w:rsid w:val="00F85643"/>
    <w:rsid w:val="00F8572D"/>
    <w:rsid w:val="00F85940"/>
    <w:rsid w:val="00F859ED"/>
    <w:rsid w:val="00F85D86"/>
    <w:rsid w:val="00F85ED0"/>
    <w:rsid w:val="00F86039"/>
    <w:rsid w:val="00F8608A"/>
    <w:rsid w:val="00F86818"/>
    <w:rsid w:val="00F86A7B"/>
    <w:rsid w:val="00F87012"/>
    <w:rsid w:val="00F8715B"/>
    <w:rsid w:val="00F87187"/>
    <w:rsid w:val="00F87CF1"/>
    <w:rsid w:val="00F87EB0"/>
    <w:rsid w:val="00F904F4"/>
    <w:rsid w:val="00F9058C"/>
    <w:rsid w:val="00F909F6"/>
    <w:rsid w:val="00F90A48"/>
    <w:rsid w:val="00F90A61"/>
    <w:rsid w:val="00F90A7B"/>
    <w:rsid w:val="00F90E5A"/>
    <w:rsid w:val="00F911A0"/>
    <w:rsid w:val="00F91312"/>
    <w:rsid w:val="00F913EF"/>
    <w:rsid w:val="00F91473"/>
    <w:rsid w:val="00F91792"/>
    <w:rsid w:val="00F91832"/>
    <w:rsid w:val="00F91B87"/>
    <w:rsid w:val="00F925EF"/>
    <w:rsid w:val="00F92614"/>
    <w:rsid w:val="00F92BE5"/>
    <w:rsid w:val="00F93183"/>
    <w:rsid w:val="00F93205"/>
    <w:rsid w:val="00F9346F"/>
    <w:rsid w:val="00F94135"/>
    <w:rsid w:val="00F946B8"/>
    <w:rsid w:val="00F9501E"/>
    <w:rsid w:val="00F951EB"/>
    <w:rsid w:val="00F95D08"/>
    <w:rsid w:val="00F95D55"/>
    <w:rsid w:val="00F95E7E"/>
    <w:rsid w:val="00F96505"/>
    <w:rsid w:val="00F96F5E"/>
    <w:rsid w:val="00F97267"/>
    <w:rsid w:val="00F97553"/>
    <w:rsid w:val="00F9798B"/>
    <w:rsid w:val="00F97D02"/>
    <w:rsid w:val="00F97D7B"/>
    <w:rsid w:val="00F97DEF"/>
    <w:rsid w:val="00F97FCC"/>
    <w:rsid w:val="00FA036F"/>
    <w:rsid w:val="00FA0EF6"/>
    <w:rsid w:val="00FA10F3"/>
    <w:rsid w:val="00FA1939"/>
    <w:rsid w:val="00FA1B75"/>
    <w:rsid w:val="00FA1D4D"/>
    <w:rsid w:val="00FA2222"/>
    <w:rsid w:val="00FA2621"/>
    <w:rsid w:val="00FA3085"/>
    <w:rsid w:val="00FA320E"/>
    <w:rsid w:val="00FA3403"/>
    <w:rsid w:val="00FA354F"/>
    <w:rsid w:val="00FA3C36"/>
    <w:rsid w:val="00FA3D73"/>
    <w:rsid w:val="00FA49B3"/>
    <w:rsid w:val="00FA4A16"/>
    <w:rsid w:val="00FA4B92"/>
    <w:rsid w:val="00FA54A8"/>
    <w:rsid w:val="00FA5933"/>
    <w:rsid w:val="00FA5C8D"/>
    <w:rsid w:val="00FA5FD7"/>
    <w:rsid w:val="00FA601B"/>
    <w:rsid w:val="00FA61A1"/>
    <w:rsid w:val="00FA6454"/>
    <w:rsid w:val="00FA6515"/>
    <w:rsid w:val="00FA6ADC"/>
    <w:rsid w:val="00FA6C11"/>
    <w:rsid w:val="00FA7232"/>
    <w:rsid w:val="00FA7CC3"/>
    <w:rsid w:val="00FB019D"/>
    <w:rsid w:val="00FB033E"/>
    <w:rsid w:val="00FB0524"/>
    <w:rsid w:val="00FB06B3"/>
    <w:rsid w:val="00FB0F28"/>
    <w:rsid w:val="00FB0FB3"/>
    <w:rsid w:val="00FB1846"/>
    <w:rsid w:val="00FB1E21"/>
    <w:rsid w:val="00FB215B"/>
    <w:rsid w:val="00FB24BC"/>
    <w:rsid w:val="00FB2D58"/>
    <w:rsid w:val="00FB3085"/>
    <w:rsid w:val="00FB369A"/>
    <w:rsid w:val="00FB3915"/>
    <w:rsid w:val="00FB3C49"/>
    <w:rsid w:val="00FB3F61"/>
    <w:rsid w:val="00FB3FEA"/>
    <w:rsid w:val="00FB4248"/>
    <w:rsid w:val="00FB45FF"/>
    <w:rsid w:val="00FB4BB5"/>
    <w:rsid w:val="00FB4CD6"/>
    <w:rsid w:val="00FB4CFD"/>
    <w:rsid w:val="00FB5196"/>
    <w:rsid w:val="00FB56FD"/>
    <w:rsid w:val="00FB61F1"/>
    <w:rsid w:val="00FB639D"/>
    <w:rsid w:val="00FB6E00"/>
    <w:rsid w:val="00FB6E9F"/>
    <w:rsid w:val="00FB7300"/>
    <w:rsid w:val="00FB742C"/>
    <w:rsid w:val="00FB7912"/>
    <w:rsid w:val="00FB7BE6"/>
    <w:rsid w:val="00FB7CF7"/>
    <w:rsid w:val="00FB7EB6"/>
    <w:rsid w:val="00FB7F58"/>
    <w:rsid w:val="00FC011B"/>
    <w:rsid w:val="00FC0127"/>
    <w:rsid w:val="00FC05D5"/>
    <w:rsid w:val="00FC0E26"/>
    <w:rsid w:val="00FC12A7"/>
    <w:rsid w:val="00FC1D7A"/>
    <w:rsid w:val="00FC2194"/>
    <w:rsid w:val="00FC21E7"/>
    <w:rsid w:val="00FC24CC"/>
    <w:rsid w:val="00FC25AB"/>
    <w:rsid w:val="00FC29F8"/>
    <w:rsid w:val="00FC2C6C"/>
    <w:rsid w:val="00FC3357"/>
    <w:rsid w:val="00FC3D11"/>
    <w:rsid w:val="00FC4853"/>
    <w:rsid w:val="00FC5405"/>
    <w:rsid w:val="00FC5539"/>
    <w:rsid w:val="00FC5702"/>
    <w:rsid w:val="00FC5783"/>
    <w:rsid w:val="00FC5E2C"/>
    <w:rsid w:val="00FC60D2"/>
    <w:rsid w:val="00FC62E0"/>
    <w:rsid w:val="00FC6529"/>
    <w:rsid w:val="00FC67A5"/>
    <w:rsid w:val="00FC6A35"/>
    <w:rsid w:val="00FC6C48"/>
    <w:rsid w:val="00FC6D02"/>
    <w:rsid w:val="00FC7271"/>
    <w:rsid w:val="00FC7289"/>
    <w:rsid w:val="00FC7306"/>
    <w:rsid w:val="00FC73A0"/>
    <w:rsid w:val="00FC76C6"/>
    <w:rsid w:val="00FC76C7"/>
    <w:rsid w:val="00FD0180"/>
    <w:rsid w:val="00FD066F"/>
    <w:rsid w:val="00FD08F1"/>
    <w:rsid w:val="00FD0A53"/>
    <w:rsid w:val="00FD0ABF"/>
    <w:rsid w:val="00FD0FF2"/>
    <w:rsid w:val="00FD18A0"/>
    <w:rsid w:val="00FD1975"/>
    <w:rsid w:val="00FD21AA"/>
    <w:rsid w:val="00FD288C"/>
    <w:rsid w:val="00FD29B4"/>
    <w:rsid w:val="00FD2B6F"/>
    <w:rsid w:val="00FD2C77"/>
    <w:rsid w:val="00FD2CFA"/>
    <w:rsid w:val="00FD2CFF"/>
    <w:rsid w:val="00FD31BD"/>
    <w:rsid w:val="00FD3385"/>
    <w:rsid w:val="00FD33CC"/>
    <w:rsid w:val="00FD3BCC"/>
    <w:rsid w:val="00FD3C4D"/>
    <w:rsid w:val="00FD3F02"/>
    <w:rsid w:val="00FD4489"/>
    <w:rsid w:val="00FD44A0"/>
    <w:rsid w:val="00FD4539"/>
    <w:rsid w:val="00FD4A8D"/>
    <w:rsid w:val="00FD5394"/>
    <w:rsid w:val="00FD6593"/>
    <w:rsid w:val="00FD67BF"/>
    <w:rsid w:val="00FD691E"/>
    <w:rsid w:val="00FD7157"/>
    <w:rsid w:val="00FD71C1"/>
    <w:rsid w:val="00FD7985"/>
    <w:rsid w:val="00FD7A1C"/>
    <w:rsid w:val="00FD7A75"/>
    <w:rsid w:val="00FD7E84"/>
    <w:rsid w:val="00FE0AD2"/>
    <w:rsid w:val="00FE1377"/>
    <w:rsid w:val="00FE1BFA"/>
    <w:rsid w:val="00FE1DC5"/>
    <w:rsid w:val="00FE39A8"/>
    <w:rsid w:val="00FE3EEB"/>
    <w:rsid w:val="00FE3F68"/>
    <w:rsid w:val="00FE4655"/>
    <w:rsid w:val="00FE47E1"/>
    <w:rsid w:val="00FE4907"/>
    <w:rsid w:val="00FE4E61"/>
    <w:rsid w:val="00FE5196"/>
    <w:rsid w:val="00FE524D"/>
    <w:rsid w:val="00FE544B"/>
    <w:rsid w:val="00FE54CC"/>
    <w:rsid w:val="00FE57A3"/>
    <w:rsid w:val="00FE5C1E"/>
    <w:rsid w:val="00FE5D1B"/>
    <w:rsid w:val="00FE5E70"/>
    <w:rsid w:val="00FE63BD"/>
    <w:rsid w:val="00FE6C81"/>
    <w:rsid w:val="00FE6D9C"/>
    <w:rsid w:val="00FE6DBB"/>
    <w:rsid w:val="00FE7168"/>
    <w:rsid w:val="00FE7619"/>
    <w:rsid w:val="00FE7790"/>
    <w:rsid w:val="00FE7B48"/>
    <w:rsid w:val="00FE7F6A"/>
    <w:rsid w:val="00FF0608"/>
    <w:rsid w:val="00FF0644"/>
    <w:rsid w:val="00FF09DF"/>
    <w:rsid w:val="00FF0B3D"/>
    <w:rsid w:val="00FF0C48"/>
    <w:rsid w:val="00FF0C68"/>
    <w:rsid w:val="00FF0D57"/>
    <w:rsid w:val="00FF1802"/>
    <w:rsid w:val="00FF1F66"/>
    <w:rsid w:val="00FF29A9"/>
    <w:rsid w:val="00FF2FC1"/>
    <w:rsid w:val="00FF3040"/>
    <w:rsid w:val="00FF30BD"/>
    <w:rsid w:val="00FF3286"/>
    <w:rsid w:val="00FF3307"/>
    <w:rsid w:val="00FF3A11"/>
    <w:rsid w:val="00FF3BDF"/>
    <w:rsid w:val="00FF4060"/>
    <w:rsid w:val="00FF44F1"/>
    <w:rsid w:val="00FF46FA"/>
    <w:rsid w:val="00FF5928"/>
    <w:rsid w:val="00FF5A74"/>
    <w:rsid w:val="00FF5DF5"/>
    <w:rsid w:val="00FF60FC"/>
    <w:rsid w:val="00FF61ED"/>
    <w:rsid w:val="00FF644D"/>
    <w:rsid w:val="00FF6564"/>
    <w:rsid w:val="00FF6A51"/>
    <w:rsid w:val="00FF6B55"/>
    <w:rsid w:val="00FF713E"/>
    <w:rsid w:val="00FF7503"/>
    <w:rsid w:val="00FF769B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E8E4F7"/>
  <w15:chartTrackingRefBased/>
  <w15:docId w15:val="{766FD58C-194E-4864-950C-F935F434B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94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link w:val="Heading6Char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/>
      <w:b/>
      <w:bCs/>
      <w:spacing w:val="-2"/>
      <w:sz w:val="18"/>
      <w:szCs w:val="18"/>
      <w:lang w:eastAsia="x-none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customStyle="1" w:styleId="a2">
    <w:name w:val="เนื้อเรื่อง"/>
    <w:basedOn w:val="Normal"/>
    <w:rsid w:val="00A87283"/>
    <w:pPr>
      <w:ind w:right="386"/>
      <w:jc w:val="left"/>
    </w:pPr>
    <w:rPr>
      <w:rFonts w:cs="Cordia New"/>
      <w:sz w:val="28"/>
      <w:szCs w:val="28"/>
      <w:lang w:val="th-TH" w:eastAsia="th-TH"/>
    </w:rPr>
  </w:style>
  <w:style w:type="character" w:customStyle="1" w:styleId="Heading1Char">
    <w:name w:val="Heading 1 Char"/>
    <w:link w:val="Heading1"/>
    <w:rsid w:val="009E4042"/>
    <w:rPr>
      <w:rFonts w:ascii="Times New Roman" w:hAnsi="Times New Roman" w:cs="BrowalliaUPC"/>
      <w:b/>
      <w:bCs/>
      <w:kern w:val="36"/>
      <w:sz w:val="32"/>
      <w:szCs w:val="32"/>
      <w:lang w:val="en-GB"/>
    </w:rPr>
  </w:style>
  <w:style w:type="character" w:customStyle="1" w:styleId="Heading6Char">
    <w:name w:val="Heading 6 Char"/>
    <w:link w:val="Heading6"/>
    <w:rsid w:val="00CA4210"/>
    <w:rPr>
      <w:rFonts w:ascii="Times New Roman" w:hAnsi="Times New Roman" w:cs="BrowalliaUPC"/>
      <w:i/>
      <w:iCs/>
      <w:sz w:val="24"/>
      <w:szCs w:val="24"/>
      <w:lang w:eastAsia="en-US"/>
    </w:rPr>
  </w:style>
  <w:style w:type="paragraph" w:customStyle="1" w:styleId="a3">
    <w:name w:val="???????????"/>
    <w:basedOn w:val="Normal"/>
    <w:rsid w:val="000F6495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styleId="ListContinue">
    <w:name w:val="List Continue"/>
    <w:basedOn w:val="Normal"/>
    <w:rsid w:val="009453A9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HeaderChar">
    <w:name w:val="Header Char"/>
    <w:link w:val="Header"/>
    <w:rsid w:val="00A142D7"/>
    <w:rPr>
      <w:rFonts w:ascii="Times New Roman" w:hAnsi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0D4316"/>
    <w:rPr>
      <w:sz w:val="20"/>
      <w:szCs w:val="25"/>
    </w:rPr>
  </w:style>
  <w:style w:type="character" w:customStyle="1" w:styleId="CommentTextChar">
    <w:name w:val="Comment Text Char"/>
    <w:link w:val="CommentText"/>
    <w:rsid w:val="000D4316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4316"/>
    <w:rPr>
      <w:b/>
      <w:bCs/>
    </w:rPr>
  </w:style>
  <w:style w:type="character" w:customStyle="1" w:styleId="CommentSubjectChar">
    <w:name w:val="Comment Subject Char"/>
    <w:link w:val="CommentSubject"/>
    <w:rsid w:val="000D4316"/>
    <w:rPr>
      <w:rFonts w:ascii="Times New Roman" w:hAnsi="Times New Roman"/>
      <w:b/>
      <w:bCs/>
      <w:szCs w:val="25"/>
      <w:lang w:eastAsia="en-US"/>
    </w:rPr>
  </w:style>
  <w:style w:type="character" w:customStyle="1" w:styleId="Heading2Char">
    <w:name w:val="Heading 2 Char"/>
    <w:link w:val="Heading2"/>
    <w:rsid w:val="00FC05D5"/>
    <w:rPr>
      <w:rFonts w:ascii="Times New Roman" w:hAnsi="Times New Roman" w:cs="BrowalliaUPC"/>
      <w:b/>
      <w:bCs/>
      <w:i/>
      <w:iCs/>
      <w:sz w:val="28"/>
      <w:szCs w:val="28"/>
      <w:lang w:eastAsia="en-US"/>
    </w:rPr>
  </w:style>
  <w:style w:type="paragraph" w:styleId="NoSpacing">
    <w:name w:val="No Spacing"/>
    <w:uiPriority w:val="1"/>
    <w:qFormat/>
    <w:rsid w:val="00D46F31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AE226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non%20roengsamai\Desktop\&#3607;&#3635;&#3591;&#3610;\Wave%20En\&#3648;&#3626;&#3619;&#3655;&#3592;\Wave%20Entertainment_TH_Q3'5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C0A13-FF75-497D-82F5-BFAA1E20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Wave Entertainment_TH_Q3'56.dot</Template>
  <TotalTime>924</TotalTime>
  <Pages>20</Pages>
  <Words>4380</Words>
  <Characters>24972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29294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Windows User</dc:creator>
  <cp:keywords/>
  <dc:description/>
  <cp:lastModifiedBy>Chayaporn Srilap (TH)</cp:lastModifiedBy>
  <cp:revision>150</cp:revision>
  <cp:lastPrinted>2023-11-10T09:01:00Z</cp:lastPrinted>
  <dcterms:created xsi:type="dcterms:W3CDTF">2023-08-08T07:21:00Z</dcterms:created>
  <dcterms:modified xsi:type="dcterms:W3CDTF">2023-11-10T09:01:00Z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976208325</vt:i4>
  </property>
</Properties>
</file>