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6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OLE_LINK1" w:displacedByCustomXml="next"/>
    <w:sdt>
      <w:sdtPr>
        <w:rPr>
          <w:cs/>
        </w:rPr>
        <w:id w:val="-1246039418"/>
        <w:docPartObj>
          <w:docPartGallery w:val="Cover Pages"/>
          <w:docPartUnique/>
        </w:docPartObj>
      </w:sdtPr>
      <w:sdtEndPr>
        <w:rPr>
          <w:rFonts w:asciiTheme="majorBidi" w:hAnsiTheme="majorBidi" w:cstheme="majorBidi"/>
          <w:b w:val="0"/>
          <w:sz w:val="30"/>
          <w:szCs w:val="30"/>
        </w:rPr>
      </w:sdtEndPr>
      <w:sdtContent>
        <w:p w14:paraId="1482D4D0" w14:textId="77777777" w:rsidR="005D0451" w:rsidRPr="00AB081C" w:rsidRDefault="005D0451" w:rsidP="005D0451">
          <w:pPr>
            <w:pStyle w:val="ReportHeading1"/>
            <w:framePr w:w="0" w:hRule="auto" w:hSpace="0" w:wrap="auto" w:vAnchor="margin" w:hAnchor="text" w:xAlign="left" w:yAlign="inline"/>
            <w:tabs>
              <w:tab w:val="left" w:pos="540"/>
            </w:tabs>
            <w:spacing w:line="240" w:lineRule="atLeast"/>
            <w:ind w:right="-45"/>
            <w:jc w:val="center"/>
            <w:rPr>
              <w:rFonts w:cs="Angsana New"/>
              <w:sz w:val="52"/>
              <w:szCs w:val="52"/>
            </w:rPr>
          </w:pPr>
        </w:p>
        <w:p w14:paraId="7A2ADC71" w14:textId="77777777" w:rsidR="005D0451" w:rsidRPr="00AB081C" w:rsidRDefault="005D0451" w:rsidP="005D0451">
          <w:pPr>
            <w:pStyle w:val="ReportHeading1"/>
            <w:framePr w:w="0" w:hRule="auto" w:hSpace="0" w:wrap="auto" w:vAnchor="margin" w:hAnchor="text" w:xAlign="left" w:yAlign="inline"/>
            <w:tabs>
              <w:tab w:val="left" w:pos="540"/>
            </w:tabs>
            <w:spacing w:line="240" w:lineRule="atLeast"/>
            <w:ind w:right="-45"/>
            <w:jc w:val="center"/>
            <w:rPr>
              <w:rFonts w:cs="Angsana New"/>
              <w:sz w:val="52"/>
              <w:szCs w:val="52"/>
            </w:rPr>
          </w:pPr>
        </w:p>
        <w:p w14:paraId="5957D3AF" w14:textId="77777777" w:rsidR="005D0451" w:rsidRPr="00AB081C" w:rsidRDefault="005D0451" w:rsidP="005D0451">
          <w:pPr>
            <w:pStyle w:val="ReportHeading1"/>
            <w:framePr w:w="0" w:hRule="auto" w:hSpace="0" w:wrap="auto" w:vAnchor="margin" w:hAnchor="text" w:xAlign="left" w:yAlign="inline"/>
            <w:tabs>
              <w:tab w:val="left" w:pos="540"/>
            </w:tabs>
            <w:spacing w:line="240" w:lineRule="atLeast"/>
            <w:ind w:right="-45"/>
            <w:jc w:val="center"/>
            <w:rPr>
              <w:rFonts w:cs="Angsana New"/>
              <w:b w:val="0"/>
              <w:bCs w:val="0"/>
              <w:sz w:val="30"/>
              <w:szCs w:val="30"/>
            </w:rPr>
          </w:pPr>
        </w:p>
        <w:p w14:paraId="1960CB80" w14:textId="77777777" w:rsidR="005D0451" w:rsidRPr="00AB081C" w:rsidRDefault="005D0451" w:rsidP="005D0451">
          <w:pPr>
            <w:pStyle w:val="ReportHeading1"/>
            <w:framePr w:w="0" w:hRule="auto" w:hSpace="0" w:wrap="auto" w:vAnchor="margin" w:hAnchor="text" w:xAlign="left" w:yAlign="inline"/>
            <w:tabs>
              <w:tab w:val="left" w:pos="540"/>
            </w:tabs>
            <w:spacing w:line="240" w:lineRule="atLeast"/>
            <w:ind w:right="-45"/>
            <w:rPr>
              <w:rFonts w:cs="Angsana New"/>
              <w:sz w:val="52"/>
              <w:szCs w:val="52"/>
            </w:rPr>
          </w:pPr>
        </w:p>
        <w:p w14:paraId="316BA8B2" w14:textId="77777777" w:rsidR="005D0451" w:rsidRPr="00AB081C" w:rsidRDefault="005D0451" w:rsidP="005D0451">
          <w:pPr>
            <w:pStyle w:val="ReportHeading1"/>
            <w:framePr w:w="0" w:hRule="auto" w:hSpace="0" w:wrap="auto" w:vAnchor="margin" w:hAnchor="text" w:xAlign="left" w:yAlign="inline"/>
            <w:tabs>
              <w:tab w:val="left" w:pos="540"/>
            </w:tabs>
            <w:spacing w:line="240" w:lineRule="atLeast"/>
            <w:ind w:right="-45"/>
            <w:jc w:val="center"/>
            <w:rPr>
              <w:rFonts w:cs="Angsana New"/>
              <w:sz w:val="52"/>
              <w:szCs w:val="52"/>
            </w:rPr>
          </w:pPr>
          <w:r w:rsidRPr="00AB081C">
            <w:rPr>
              <w:rFonts w:cs="Angsana New"/>
              <w:sz w:val="52"/>
              <w:szCs w:val="52"/>
              <w:cs/>
            </w:rPr>
            <w:t xml:space="preserve">บริษัท บางจาก คอร์ปอเรชั่น จำกัด (มหาชน) และบริษัทย่อย </w:t>
          </w:r>
        </w:p>
        <w:p w14:paraId="0A337B2D" w14:textId="77777777" w:rsidR="005D0451" w:rsidRPr="00AB081C" w:rsidRDefault="005D0451" w:rsidP="005D0451">
          <w:pPr>
            <w:pStyle w:val="ReportHeading1"/>
            <w:framePr w:w="0" w:hRule="auto" w:hSpace="0" w:wrap="auto" w:vAnchor="margin" w:hAnchor="text" w:xAlign="left" w:yAlign="inline"/>
            <w:tabs>
              <w:tab w:val="left" w:pos="540"/>
            </w:tabs>
            <w:spacing w:line="240" w:lineRule="atLeast"/>
            <w:ind w:right="-45"/>
            <w:jc w:val="center"/>
            <w:rPr>
              <w:rFonts w:cs="Angsana New"/>
              <w:sz w:val="32"/>
              <w:szCs w:val="32"/>
            </w:rPr>
          </w:pPr>
        </w:p>
        <w:p w14:paraId="74091DE6" w14:textId="77777777" w:rsidR="005D0451" w:rsidRPr="00AB081C" w:rsidRDefault="005D0451" w:rsidP="005D0451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  <w:tab w:val="left" w:pos="540"/>
            </w:tabs>
            <w:ind w:right="-45"/>
            <w:jc w:val="center"/>
            <w:rPr>
              <w:sz w:val="32"/>
              <w:szCs w:val="32"/>
            </w:rPr>
          </w:pPr>
          <w:r w:rsidRPr="00AB081C">
            <w:rPr>
              <w:sz w:val="32"/>
              <w:szCs w:val="32"/>
              <w:cs/>
            </w:rPr>
            <w:t>งบการเงินระหว่างกาล</w:t>
          </w:r>
          <w:r w:rsidRPr="00AB081C">
            <w:rPr>
              <w:rFonts w:hint="cs"/>
              <w:sz w:val="32"/>
              <w:szCs w:val="32"/>
              <w:cs/>
            </w:rPr>
            <w:t>แบบย่อ</w:t>
          </w:r>
          <w:r w:rsidRPr="00AB081C">
            <w:rPr>
              <w:sz w:val="32"/>
              <w:szCs w:val="32"/>
              <w:cs/>
            </w:rPr>
            <w:t xml:space="preserve"> </w:t>
          </w:r>
        </w:p>
        <w:p w14:paraId="1CCCF55F" w14:textId="5596AC43" w:rsidR="005D0451" w:rsidRPr="00AB081C" w:rsidRDefault="005D0451" w:rsidP="005D0451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  <w:tab w:val="left" w:pos="540"/>
            </w:tabs>
            <w:ind w:right="-45"/>
            <w:jc w:val="center"/>
            <w:rPr>
              <w:sz w:val="32"/>
              <w:szCs w:val="32"/>
            </w:rPr>
          </w:pPr>
          <w:r w:rsidRPr="00AB081C">
            <w:rPr>
              <w:sz w:val="32"/>
              <w:szCs w:val="32"/>
              <w:cs/>
            </w:rPr>
            <w:t>สำหรับงวด</w:t>
          </w:r>
          <w:r w:rsidRPr="00AB081C">
            <w:rPr>
              <w:rFonts w:hint="cs"/>
              <w:sz w:val="32"/>
              <w:szCs w:val="32"/>
              <w:cs/>
            </w:rPr>
            <w:t>สามเดือนและ</w:t>
          </w:r>
          <w:r w:rsidR="00AB081C" w:rsidRPr="00AB081C">
            <w:rPr>
              <w:rFonts w:hint="cs"/>
              <w:sz w:val="32"/>
              <w:szCs w:val="32"/>
              <w:cs/>
            </w:rPr>
            <w:t>เก้า</w:t>
          </w:r>
          <w:r w:rsidRPr="00AB081C">
            <w:rPr>
              <w:sz w:val="32"/>
              <w:szCs w:val="32"/>
              <w:cs/>
            </w:rPr>
            <w:t>เดือนสิ้นสุดวันที่</w:t>
          </w:r>
          <w:r w:rsidRPr="00AB081C">
            <w:rPr>
              <w:rFonts w:hint="cs"/>
              <w:sz w:val="32"/>
              <w:szCs w:val="32"/>
              <w:cs/>
            </w:rPr>
            <w:t xml:space="preserve"> </w:t>
          </w:r>
          <w:r w:rsidRPr="00AB081C">
            <w:rPr>
              <w:sz w:val="32"/>
              <w:szCs w:val="32"/>
            </w:rPr>
            <w:t>30</w:t>
          </w:r>
          <w:r w:rsidRPr="00AB081C">
            <w:rPr>
              <w:sz w:val="32"/>
              <w:szCs w:val="32"/>
              <w:cs/>
            </w:rPr>
            <w:t xml:space="preserve"> </w:t>
          </w:r>
          <w:r w:rsidR="00AB081C" w:rsidRPr="00AB081C">
            <w:rPr>
              <w:rFonts w:hint="cs"/>
              <w:sz w:val="32"/>
              <w:szCs w:val="32"/>
              <w:cs/>
            </w:rPr>
            <w:t>กันยายน</w:t>
          </w:r>
          <w:r w:rsidRPr="00AB081C">
            <w:rPr>
              <w:sz w:val="32"/>
              <w:szCs w:val="32"/>
              <w:cs/>
            </w:rPr>
            <w:t xml:space="preserve"> </w:t>
          </w:r>
          <w:r w:rsidRPr="00AB081C">
            <w:rPr>
              <w:sz w:val="32"/>
              <w:szCs w:val="32"/>
            </w:rPr>
            <w:t>2566</w:t>
          </w:r>
        </w:p>
        <w:p w14:paraId="7DEDF7E1" w14:textId="77777777" w:rsidR="005D0451" w:rsidRPr="00AB081C" w:rsidRDefault="005D0451" w:rsidP="005D0451">
          <w:pPr>
            <w:pStyle w:val="ReportHeading1"/>
            <w:framePr w:w="0" w:hRule="auto" w:hSpace="0" w:wrap="auto" w:vAnchor="margin" w:hAnchor="text" w:xAlign="left" w:yAlign="inline"/>
            <w:tabs>
              <w:tab w:val="left" w:pos="540"/>
            </w:tabs>
            <w:spacing w:line="240" w:lineRule="atLeast"/>
            <w:ind w:right="-45"/>
            <w:jc w:val="center"/>
            <w:rPr>
              <w:rFonts w:cs="Angsana New"/>
              <w:b w:val="0"/>
              <w:bCs w:val="0"/>
              <w:sz w:val="32"/>
              <w:szCs w:val="32"/>
              <w:cs/>
              <w:lang w:val="th-TH"/>
            </w:rPr>
          </w:pPr>
          <w:r w:rsidRPr="00AB081C">
            <w:rPr>
              <w:rFonts w:cs="Angsana New" w:hint="cs"/>
              <w:b w:val="0"/>
              <w:bCs w:val="0"/>
              <w:sz w:val="32"/>
              <w:szCs w:val="32"/>
              <w:cs/>
            </w:rPr>
            <w:t>และ</w:t>
          </w:r>
        </w:p>
        <w:p w14:paraId="2D4B5FAF" w14:textId="77777777" w:rsidR="005D0451" w:rsidRPr="00AB081C" w:rsidRDefault="005D0451" w:rsidP="005D0451">
          <w:pPr>
            <w:pStyle w:val="ReportHeading1"/>
            <w:framePr w:w="0" w:hRule="auto" w:hSpace="0" w:wrap="auto" w:vAnchor="margin" w:hAnchor="text" w:xAlign="left" w:yAlign="inline"/>
            <w:tabs>
              <w:tab w:val="left" w:pos="540"/>
            </w:tabs>
            <w:spacing w:line="240" w:lineRule="atLeast"/>
            <w:ind w:right="-45"/>
            <w:jc w:val="center"/>
            <w:rPr>
              <w:rFonts w:cs="Angsana New"/>
              <w:b w:val="0"/>
              <w:bCs w:val="0"/>
              <w:sz w:val="32"/>
              <w:szCs w:val="32"/>
              <w:cs/>
            </w:rPr>
          </w:pPr>
          <w:r w:rsidRPr="00AB081C">
            <w:rPr>
              <w:rFonts w:cs="Angsana New"/>
              <w:b w:val="0"/>
              <w:bCs w:val="0"/>
              <w:sz w:val="32"/>
              <w:szCs w:val="32"/>
              <w:cs/>
            </w:rPr>
            <w:t>รายงาน</w:t>
          </w:r>
          <w:r w:rsidRPr="00AB081C">
            <w:rPr>
              <w:rFonts w:cs="Angsana New" w:hint="cs"/>
              <w:b w:val="0"/>
              <w:bCs w:val="0"/>
              <w:sz w:val="32"/>
              <w:szCs w:val="32"/>
              <w:cs/>
            </w:rPr>
            <w:t>การสอบทานของ</w:t>
          </w:r>
          <w:r w:rsidRPr="00AB081C">
            <w:rPr>
              <w:rFonts w:cs="Angsana New"/>
              <w:b w:val="0"/>
              <w:bCs w:val="0"/>
              <w:sz w:val="32"/>
              <w:szCs w:val="32"/>
              <w:cs/>
            </w:rPr>
            <w:t>ผู้สอบบัญชีรับอนุญาต</w:t>
          </w:r>
        </w:p>
        <w:p w14:paraId="22464856" w14:textId="3FA29A9C" w:rsidR="005D0451" w:rsidRPr="00AB081C" w:rsidRDefault="005D0451" w:rsidP="005D0451">
          <w:pPr>
            <w:pStyle w:val="ReportHeading1"/>
            <w:framePr w:w="0" w:hRule="auto" w:hSpace="0" w:wrap="auto" w:vAnchor="margin" w:hAnchor="text" w:xAlign="left" w:yAlign="inline"/>
            <w:tabs>
              <w:tab w:val="left" w:pos="540"/>
            </w:tabs>
            <w:spacing w:line="240" w:lineRule="atLeast"/>
            <w:ind w:right="-45"/>
            <w:jc w:val="center"/>
          </w:pPr>
        </w:p>
        <w:p w14:paraId="39BDAA23" w14:textId="323EC043" w:rsidR="005D0451" w:rsidRPr="00AB081C" w:rsidRDefault="005D0451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rPr>
              <w:rFonts w:asciiTheme="majorBidi" w:hAnsiTheme="majorBidi" w:cstheme="majorBidi"/>
              <w:b/>
              <w:bCs/>
              <w:cs/>
              <w:lang w:val="en-GB"/>
            </w:rPr>
          </w:pPr>
          <w:r w:rsidRPr="00AB081C">
            <w:rPr>
              <w:rFonts w:asciiTheme="majorBidi" w:hAnsiTheme="majorBidi" w:cstheme="majorBidi"/>
              <w:bCs/>
              <w:cs/>
            </w:rPr>
            <w:br w:type="page"/>
          </w:r>
        </w:p>
      </w:sdtContent>
    </w:sdt>
    <w:p w14:paraId="0BD17ABE" w14:textId="5BA3E60F" w:rsidR="009E45D4" w:rsidRPr="00AB081C" w:rsidRDefault="004762B0" w:rsidP="007A64D6">
      <w:pPr>
        <w:pStyle w:val="IndexHeading1"/>
        <w:tabs>
          <w:tab w:val="decimal" w:pos="540"/>
          <w:tab w:val="left" w:pos="108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sz w:val="30"/>
          <w:szCs w:val="30"/>
          <w:cs/>
          <w:lang w:val="en-US" w:bidi="th-TH"/>
        </w:rPr>
      </w:pPr>
      <w:r w:rsidRPr="00AB081C">
        <w:rPr>
          <w:rFonts w:asciiTheme="majorBidi" w:hAnsiTheme="majorBidi" w:cstheme="majorBidi"/>
          <w:bCs/>
          <w:sz w:val="30"/>
          <w:szCs w:val="30"/>
          <w:cs/>
          <w:lang w:bidi="th-TH"/>
        </w:rPr>
        <w:lastRenderedPageBreak/>
        <w:t>หมายเหตุ</w:t>
      </w:r>
      <w:r w:rsidRPr="00AB081C">
        <w:rPr>
          <w:rFonts w:asciiTheme="majorBidi" w:hAnsiTheme="majorBidi" w:cstheme="majorBidi"/>
          <w:b w:val="0"/>
          <w:sz w:val="30"/>
          <w:szCs w:val="30"/>
          <w:cs/>
          <w:lang w:bidi="th-TH"/>
        </w:rPr>
        <w:tab/>
        <w:t xml:space="preserve">     </w:t>
      </w:r>
      <w:r w:rsidRPr="00AB081C">
        <w:rPr>
          <w:rFonts w:asciiTheme="majorBidi" w:hAnsiTheme="majorBidi" w:cstheme="majorBidi"/>
          <w:bCs/>
          <w:sz w:val="30"/>
          <w:szCs w:val="30"/>
          <w:cs/>
          <w:lang w:bidi="th-TH"/>
        </w:rPr>
        <w:t>สารบัญ</w:t>
      </w:r>
      <w:r w:rsidR="008C0F3C" w:rsidRPr="00AB081C">
        <w:rPr>
          <w:rFonts w:asciiTheme="majorBidi" w:hAnsiTheme="majorBidi" w:cstheme="majorBidi"/>
          <w:bCs/>
          <w:sz w:val="30"/>
          <w:szCs w:val="30"/>
          <w:lang w:bidi="th-TH"/>
        </w:rPr>
        <w:br/>
      </w:r>
    </w:p>
    <w:p w14:paraId="0CEAE65C" w14:textId="77777777" w:rsidR="009E45D4" w:rsidRPr="00AB081C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AB081C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0FAEC5FC" w14:textId="1F18CE03" w:rsidR="00251DE2" w:rsidRPr="00AB081C" w:rsidRDefault="004762B0" w:rsidP="008C1C02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B081C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25700A" w:rsidRPr="00AB081C">
        <w:rPr>
          <w:rFonts w:asciiTheme="majorBidi" w:hAnsiTheme="majorBidi" w:cstheme="majorBidi"/>
          <w:sz w:val="30"/>
          <w:szCs w:val="30"/>
          <w:cs/>
          <w:lang w:bidi="th-TH"/>
        </w:rPr>
        <w:t>ระหว่างกาล</w:t>
      </w:r>
    </w:p>
    <w:p w14:paraId="15A4076F" w14:textId="50A5087B" w:rsidR="003B2C13" w:rsidRPr="00AB081C" w:rsidRDefault="003B2C13" w:rsidP="008C1C02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B081C">
        <w:rPr>
          <w:rFonts w:asciiTheme="majorBidi" w:hAnsiTheme="majorBidi" w:cstheme="majorBidi"/>
          <w:sz w:val="30"/>
          <w:szCs w:val="30"/>
          <w:cs/>
          <w:lang w:bidi="th-TH"/>
        </w:rPr>
        <w:t>การ</w:t>
      </w:r>
      <w:r w:rsidR="0010200A" w:rsidRPr="00AB081C">
        <w:rPr>
          <w:rFonts w:asciiTheme="majorBidi" w:hAnsiTheme="majorBidi" w:cstheme="majorBidi"/>
          <w:sz w:val="30"/>
          <w:szCs w:val="30"/>
          <w:cs/>
          <w:lang w:bidi="th-TH"/>
        </w:rPr>
        <w:t>ซื้อ</w:t>
      </w:r>
      <w:r w:rsidR="004C3CF0" w:rsidRPr="00AB081C">
        <w:rPr>
          <w:rFonts w:asciiTheme="majorBidi" w:hAnsiTheme="majorBidi" w:cstheme="majorBidi" w:hint="cs"/>
          <w:sz w:val="30"/>
          <w:szCs w:val="30"/>
          <w:cs/>
          <w:lang w:bidi="th-TH"/>
        </w:rPr>
        <w:t>ธุรกิจ</w:t>
      </w:r>
    </w:p>
    <w:p w14:paraId="4D015C7D" w14:textId="5EF157EB" w:rsidR="009E45D4" w:rsidRPr="00AB081C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B081C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2899F2E" w14:textId="52A68CE7" w:rsidR="006D0920" w:rsidRPr="00AB081C" w:rsidRDefault="006D092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B081C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7B377380" w14:textId="7C418FD2" w:rsidR="008464C5" w:rsidRPr="00AB081C" w:rsidRDefault="008464C5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B081C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42149621" w14:textId="77777777" w:rsidR="009E45D4" w:rsidRPr="00AB081C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B081C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2AD034D9" w14:textId="77777777" w:rsidR="009E45D4" w:rsidRPr="00AB081C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B081C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เงินลงทุนในบริษัทร่วม</w:t>
      </w:r>
      <w:r w:rsidR="00F011F6" w:rsidRPr="00AB081C">
        <w:rPr>
          <w:rFonts w:asciiTheme="majorBidi" w:hAnsiTheme="majorBidi" w:cstheme="majorBidi"/>
          <w:sz w:val="30"/>
          <w:szCs w:val="30"/>
          <w:cs/>
          <w:lang w:bidi="th-TH"/>
        </w:rPr>
        <w:t>และการร่วมค้า</w:t>
      </w:r>
    </w:p>
    <w:p w14:paraId="10883FE7" w14:textId="1FF4269F" w:rsidR="00E533B4" w:rsidRPr="00AB081C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B081C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747A7202" w14:textId="612C5465" w:rsidR="008464C5" w:rsidRPr="00AB081C" w:rsidRDefault="008464C5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B081C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สินทรัพย์สิทธิการใช้</w:t>
      </w:r>
    </w:p>
    <w:p w14:paraId="3ABCB57C" w14:textId="6EEF7F9C" w:rsidR="00D77FEE" w:rsidRPr="00AB081C" w:rsidRDefault="00D77FEE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B081C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สินทรัพย์ไม่มีตัวตน</w:t>
      </w:r>
    </w:p>
    <w:p w14:paraId="560836F1" w14:textId="41F877BE" w:rsidR="009E45D4" w:rsidRPr="00AB081C" w:rsidRDefault="005E4182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B081C">
        <w:rPr>
          <w:rFonts w:asciiTheme="majorBidi" w:hAnsiTheme="majorBidi" w:cstheme="majorBidi"/>
          <w:sz w:val="30"/>
          <w:szCs w:val="30"/>
          <w:cs/>
          <w:lang w:bidi="th-TH"/>
        </w:rPr>
        <w:t>เงินกู้ยืมและหุ้นกู้</w:t>
      </w:r>
    </w:p>
    <w:p w14:paraId="30A384AA" w14:textId="2DEE32B0" w:rsidR="001100D6" w:rsidRPr="00AB081C" w:rsidRDefault="001100D6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B081C">
        <w:rPr>
          <w:rFonts w:asciiTheme="majorBidi" w:hAnsiTheme="majorBidi" w:cstheme="majorBidi" w:hint="cs"/>
          <w:sz w:val="30"/>
          <w:szCs w:val="30"/>
          <w:cs/>
          <w:lang w:bidi="th-TH"/>
        </w:rPr>
        <w:t>หุ้นทุนซื้อคืน</w:t>
      </w:r>
    </w:p>
    <w:p w14:paraId="429852B3" w14:textId="1CFEB9FE" w:rsidR="009E45D4" w:rsidRPr="00AB081C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B081C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BF55F0" w:rsidRPr="00AB081C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68A98553" w14:textId="0BD1BDA6" w:rsidR="009E45D4" w:rsidRPr="00AB081C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B081C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6DFCD8E0" w14:textId="30778495" w:rsidR="00CE103F" w:rsidRPr="00AB081C" w:rsidRDefault="0006794F" w:rsidP="00F83D5F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B081C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</w:t>
      </w:r>
    </w:p>
    <w:p w14:paraId="018540DA" w14:textId="24B015D4" w:rsidR="001100D6" w:rsidRPr="00AB081C" w:rsidRDefault="001100D6" w:rsidP="00F83D5F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B081C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25C4C5C8" w14:textId="6703D7AD" w:rsidR="008464C5" w:rsidRPr="00AB081C" w:rsidRDefault="008464C5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B081C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6E578F3A" w14:textId="77777777" w:rsidR="008C1C02" w:rsidRPr="00AB081C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B081C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85C9C14" w14:textId="4CC090EF" w:rsidR="009E45D4" w:rsidRPr="00AB081C" w:rsidRDefault="008C1C02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B081C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หนี้สินที่อาจเกิดขึ้นและสินทรัพย์ที่อาจเกิดขึ้น</w:t>
      </w:r>
    </w:p>
    <w:p w14:paraId="6A1278D5" w14:textId="4C4A09FA" w:rsidR="009D2FFF" w:rsidRPr="00AB081C" w:rsidRDefault="009D2FFF" w:rsidP="009D2FFF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B081C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bookmarkEnd w:id="0"/>
    <w:p w14:paraId="73867978" w14:textId="77777777" w:rsidR="009E45D4" w:rsidRPr="00AB081C" w:rsidRDefault="004762B0" w:rsidP="009255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firstLine="540"/>
        <w:jc w:val="thaiDistribute"/>
        <w:rPr>
          <w:rFonts w:asciiTheme="majorBidi" w:hAnsiTheme="majorBidi" w:cstheme="majorBidi"/>
        </w:rPr>
      </w:pPr>
      <w:r w:rsidRPr="00AB081C">
        <w:rPr>
          <w:rFonts w:asciiTheme="majorBidi" w:hAnsiTheme="majorBidi" w:cstheme="majorBidi"/>
          <w:cs/>
        </w:rPr>
        <w:br w:type="page"/>
      </w:r>
      <w:r w:rsidRPr="00AB081C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</w:t>
      </w:r>
      <w:r w:rsidR="0025700A" w:rsidRPr="00AB081C">
        <w:rPr>
          <w:rFonts w:asciiTheme="majorBidi" w:hAnsiTheme="majorBidi" w:cstheme="majorBidi"/>
          <w:cs/>
        </w:rPr>
        <w:t>ระหว่างกาล</w:t>
      </w:r>
      <w:r w:rsidRPr="00AB081C">
        <w:rPr>
          <w:rFonts w:asciiTheme="majorBidi" w:hAnsiTheme="majorBidi" w:cstheme="majorBidi"/>
          <w:cs/>
        </w:rPr>
        <w:t>นี้</w:t>
      </w:r>
    </w:p>
    <w:p w14:paraId="08EEE1BD" w14:textId="5A89BCB4" w:rsidR="009E45D4" w:rsidRPr="00AB081C" w:rsidRDefault="009E45D4" w:rsidP="007A5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35A33798" w14:textId="6462A63E" w:rsidR="006C42C3" w:rsidRPr="00AB081C" w:rsidRDefault="004762B0" w:rsidP="006C42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AB081C">
        <w:rPr>
          <w:rFonts w:asciiTheme="majorBidi" w:hAnsiTheme="majorBidi" w:cstheme="majorBidi"/>
          <w:cs/>
        </w:rPr>
        <w:t>งบการเงิน</w:t>
      </w:r>
      <w:r w:rsidR="0025700A" w:rsidRPr="00AB081C">
        <w:rPr>
          <w:rFonts w:asciiTheme="majorBidi" w:hAnsiTheme="majorBidi" w:cstheme="majorBidi"/>
          <w:cs/>
        </w:rPr>
        <w:t>ระหว่างกาล</w:t>
      </w:r>
      <w:r w:rsidRPr="00AB081C">
        <w:rPr>
          <w:rFonts w:asciiTheme="majorBidi" w:hAnsiTheme="majorBidi" w:cstheme="majorBidi"/>
          <w:cs/>
        </w:rPr>
        <w:t>นี้ได้รับอนุมัติให้ออกงบการเงินจากคณะกรรมการ</w:t>
      </w:r>
      <w:r w:rsidR="006A6A70" w:rsidRPr="00AB081C">
        <w:rPr>
          <w:rFonts w:asciiTheme="majorBidi" w:hAnsiTheme="majorBidi" w:cstheme="majorBidi"/>
          <w:cs/>
        </w:rPr>
        <w:t>บริษัท</w:t>
      </w:r>
      <w:r w:rsidRPr="00AB081C">
        <w:rPr>
          <w:rFonts w:asciiTheme="majorBidi" w:hAnsiTheme="majorBidi" w:cstheme="majorBidi"/>
          <w:cs/>
        </w:rPr>
        <w:t>เมื่อวันที่</w:t>
      </w:r>
      <w:r w:rsidR="008D290F" w:rsidRPr="00AB081C">
        <w:rPr>
          <w:rFonts w:asciiTheme="majorBidi" w:hAnsiTheme="majorBidi" w:cstheme="majorBidi"/>
          <w:cs/>
        </w:rPr>
        <w:t xml:space="preserve"> </w:t>
      </w:r>
      <w:r w:rsidR="004F7584" w:rsidRPr="00AB081C">
        <w:rPr>
          <w:rFonts w:asciiTheme="majorBidi" w:hAnsiTheme="majorBidi" w:cstheme="majorBidi"/>
        </w:rPr>
        <w:t xml:space="preserve">8 </w:t>
      </w:r>
      <w:r w:rsidR="004F7584" w:rsidRPr="00AB081C">
        <w:rPr>
          <w:rFonts w:asciiTheme="majorBidi" w:hAnsiTheme="majorBidi" w:cstheme="majorBidi" w:hint="cs"/>
          <w:cs/>
        </w:rPr>
        <w:t xml:space="preserve">พฤศจิกายน </w:t>
      </w:r>
      <w:r w:rsidR="00754688" w:rsidRPr="00AB081C">
        <w:rPr>
          <w:rFonts w:asciiTheme="majorBidi" w:hAnsiTheme="majorBidi" w:cstheme="majorBidi"/>
        </w:rPr>
        <w:t>256</w:t>
      </w:r>
      <w:r w:rsidR="00475764" w:rsidRPr="00AB081C">
        <w:rPr>
          <w:rFonts w:asciiTheme="majorBidi" w:hAnsiTheme="majorBidi" w:cstheme="majorBidi"/>
        </w:rPr>
        <w:t>6</w:t>
      </w:r>
    </w:p>
    <w:p w14:paraId="66A7BD1E" w14:textId="77777777" w:rsidR="006C42C3" w:rsidRPr="00AB081C" w:rsidRDefault="006C42C3" w:rsidP="006C42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7CBD2A9B" w14:textId="51989C0F" w:rsidR="009E45D4" w:rsidRPr="00AB081C" w:rsidRDefault="004762B0" w:rsidP="00CD38C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B081C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ข้อมูลทั่วไป</w:t>
      </w:r>
    </w:p>
    <w:p w14:paraId="0018807C" w14:textId="77777777" w:rsidR="009E45D4" w:rsidRPr="00AB081C" w:rsidRDefault="009E45D4" w:rsidP="007A5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4705D868" w14:textId="7825CE91" w:rsidR="00B1391E" w:rsidRPr="00AB081C" w:rsidRDefault="000B5614" w:rsidP="00250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AB081C">
        <w:rPr>
          <w:rFonts w:asciiTheme="majorBidi" w:hAnsiTheme="majorBidi" w:cstheme="majorBidi"/>
          <w:cs/>
        </w:rPr>
        <w:t>กลุ่มบริษัทดำเนินธุรกิจหลักเกี่ยวกับการบริหารโรงกลั่นน้ำมันและจำหน่ายน้ำมันสำเร็จรูปผ่านสถานีบริการภายใต้เครื่องหมายการค้าของบริษัท โดยจำหน่ายให้ผู้ใช้ในภาคขนส่ง สายการบิน เรือเดินสมุทร ภาคก่อสร้าง ภาคอุตสาหกรรม ภาคเกษตร และการจำหน่าย</w:t>
      </w:r>
      <w:r w:rsidR="001D0AEF" w:rsidRPr="00AB081C">
        <w:rPr>
          <w:rFonts w:asciiTheme="majorBidi" w:hAnsiTheme="majorBidi" w:cstheme="majorBidi"/>
        </w:rPr>
        <w:tab/>
      </w:r>
      <w:r w:rsidR="001D0AEF" w:rsidRPr="00AB081C">
        <w:rPr>
          <w:rFonts w:asciiTheme="majorBidi" w:hAnsiTheme="majorBidi" w:cstheme="majorBidi"/>
        </w:rPr>
        <w:tab/>
      </w:r>
      <w:r w:rsidRPr="00AB081C">
        <w:rPr>
          <w:rFonts w:asciiTheme="majorBidi" w:hAnsiTheme="majorBidi" w:cstheme="majorBidi"/>
          <w:cs/>
        </w:rPr>
        <w:t>ผ่านผู้ค้าน้ำมันรายใหญ่ รายเล็ก และลูกค้ารายย่อยทั่วไป การผลิตและจำหน่ายพลังงานไฟฟ้า</w:t>
      </w:r>
      <w:r w:rsidR="007F2CA4" w:rsidRPr="00AB081C">
        <w:rPr>
          <w:rFonts w:asciiTheme="majorBidi" w:hAnsiTheme="majorBidi" w:cstheme="majorBidi"/>
          <w:cs/>
        </w:rPr>
        <w:t>จากพลังงานสะอาด</w:t>
      </w:r>
      <w:r w:rsidRPr="00AB081C">
        <w:rPr>
          <w:rFonts w:asciiTheme="majorBidi" w:hAnsiTheme="majorBidi" w:cstheme="majorBidi"/>
          <w:cs/>
        </w:rPr>
        <w:t xml:space="preserve"> การลงทุนในธุรกิจพลังงานทางเลือก การผลิตและจำหน่ายผลิตภัณฑ์</w:t>
      </w:r>
      <w:r w:rsidR="00250644" w:rsidRPr="00AB081C">
        <w:rPr>
          <w:rFonts w:asciiTheme="majorBidi" w:hAnsiTheme="majorBidi" w:cstheme="majorBidi"/>
        </w:rPr>
        <w:t xml:space="preserve">  </w:t>
      </w:r>
      <w:r w:rsidRPr="00AB081C">
        <w:rPr>
          <w:rFonts w:asciiTheme="majorBidi" w:hAnsiTheme="majorBidi" w:cstheme="majorBidi"/>
          <w:cs/>
        </w:rPr>
        <w:t>ไบโอฟูเอลและผลิตภัณฑ์เกี่ยวเนื่อง และดำเนินธุรกิจเกี่ยวกับด้านการสำรวจและผลิตปิโตรเลียม</w:t>
      </w:r>
    </w:p>
    <w:p w14:paraId="464BF2F0" w14:textId="77777777" w:rsidR="00DC62CA" w:rsidRPr="00AB081C" w:rsidRDefault="00DC62CA" w:rsidP="007A5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6AB3AA8A" w14:textId="77777777" w:rsidR="00AB0686" w:rsidRPr="00AB081C" w:rsidRDefault="00AB0686" w:rsidP="00CD38C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B081C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เกณฑ์การจัดทำงบการเงิน</w:t>
      </w:r>
      <w:r w:rsidR="0025700A" w:rsidRPr="00AB081C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ระหว่างกาล</w:t>
      </w:r>
    </w:p>
    <w:p w14:paraId="09A269AC" w14:textId="77777777" w:rsidR="0036548A" w:rsidRPr="00AB081C" w:rsidRDefault="0036548A" w:rsidP="007A576E">
      <w:pPr>
        <w:tabs>
          <w:tab w:val="decimal" w:pos="540"/>
        </w:tabs>
        <w:ind w:left="540"/>
        <w:rPr>
          <w:rFonts w:asciiTheme="majorBidi" w:hAnsiTheme="majorBidi" w:cstheme="majorBidi"/>
        </w:rPr>
      </w:pPr>
    </w:p>
    <w:p w14:paraId="67178587" w14:textId="498E5053" w:rsidR="006D63C1" w:rsidRPr="00AB081C" w:rsidRDefault="006D63C1" w:rsidP="006D6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bookmarkStart w:id="1" w:name="_Hlk66464858"/>
      <w:r w:rsidRPr="00AB081C">
        <w:rPr>
          <w:rFonts w:asciiTheme="majorBidi" w:hAnsiTheme="majorBidi" w:cstheme="majorBidi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6F1E95" w:rsidRPr="00AB081C">
        <w:rPr>
          <w:rFonts w:asciiTheme="majorBidi" w:hAnsiTheme="majorBidi" w:cstheme="majorBidi"/>
        </w:rPr>
        <w:t>34</w:t>
      </w:r>
      <w:r w:rsidRPr="00AB081C">
        <w:rPr>
          <w:rFonts w:asciiTheme="majorBidi" w:hAnsiTheme="majorBidi" w:cstheme="majorBidi"/>
        </w:rPr>
        <w:t xml:space="preserve"> </w:t>
      </w:r>
      <w:r w:rsidRPr="00AB081C">
        <w:rPr>
          <w:rFonts w:asciiTheme="majorBidi" w:hAnsiTheme="majorBidi" w:cstheme="majorBidi"/>
          <w:cs/>
        </w:rPr>
        <w:t xml:space="preserve">เรื่อง </w:t>
      </w:r>
      <w:r w:rsidRPr="00AB081C">
        <w:rPr>
          <w:rFonts w:asciiTheme="majorBidi" w:hAnsiTheme="majorBidi" w:cstheme="majorBidi"/>
          <w:i/>
          <w:iCs/>
          <w:cs/>
        </w:rPr>
        <w:t>การรายงานทางการเงินระหว่างกาล</w:t>
      </w:r>
      <w:r w:rsidRPr="00AB081C">
        <w:rPr>
          <w:rFonts w:asciiTheme="majorBidi" w:hAnsiTheme="majorBidi" w:cstheme="majorBidi"/>
          <w:cs/>
        </w:rPr>
        <w:t xml:space="preserve"> </w:t>
      </w:r>
      <w:bookmarkEnd w:id="1"/>
      <w:r w:rsidRPr="00AB081C">
        <w:rPr>
          <w:rFonts w:asciiTheme="majorBidi" w:hAnsiTheme="majorBidi" w:cstheme="majorBidi"/>
          <w:cs/>
        </w:rPr>
        <w:t>รวมถึงแนวปฏิบัติทางกา</w:t>
      </w:r>
      <w:r w:rsidR="007154FC" w:rsidRPr="00AB081C">
        <w:rPr>
          <w:rFonts w:asciiTheme="majorBidi" w:hAnsiTheme="majorBidi" w:cstheme="majorBidi"/>
          <w:cs/>
        </w:rPr>
        <w:t>รบัญชีที่ประกาศใช้โดยสภาวิชาชีพ</w:t>
      </w:r>
      <w:r w:rsidRPr="00AB081C">
        <w:rPr>
          <w:rFonts w:asciiTheme="majorBidi" w:hAnsiTheme="majorBidi" w:cstheme="majorBidi"/>
          <w:cs/>
        </w:rPr>
        <w:t>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AB081C">
        <w:rPr>
          <w:rFonts w:asciiTheme="majorBidi" w:hAnsiTheme="majorBidi" w:cstheme="majorBidi"/>
        </w:rPr>
        <w:t xml:space="preserve"> </w:t>
      </w:r>
      <w:r w:rsidRPr="00AB081C">
        <w:rPr>
          <w:rFonts w:asciiTheme="majorBidi" w:hAnsiTheme="majorBidi" w:cstheme="majorBidi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0B3E22" w:rsidRPr="00AB081C">
        <w:rPr>
          <w:rFonts w:asciiTheme="majorBidi" w:hAnsiTheme="majorBidi" w:cstheme="majorBidi" w:hint="cs"/>
          <w:cs/>
        </w:rPr>
        <w:t xml:space="preserve"> </w:t>
      </w:r>
      <w:r w:rsidRPr="00AB081C">
        <w:rPr>
          <w:rFonts w:asciiTheme="majorBidi" w:hAnsiTheme="majorBidi" w:cstheme="majorBidi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AB081C">
        <w:rPr>
          <w:rFonts w:asciiTheme="majorBidi" w:hAnsiTheme="majorBidi" w:cstheme="majorBidi"/>
        </w:rPr>
        <w:t xml:space="preserve"> </w:t>
      </w:r>
      <w:r w:rsidR="006F1E95" w:rsidRPr="00AB081C">
        <w:rPr>
          <w:rFonts w:asciiTheme="majorBidi" w:hAnsiTheme="majorBidi" w:cstheme="majorBidi"/>
        </w:rPr>
        <w:t>31</w:t>
      </w:r>
      <w:r w:rsidRPr="00AB081C">
        <w:rPr>
          <w:rFonts w:asciiTheme="majorBidi" w:hAnsiTheme="majorBidi" w:cstheme="majorBidi"/>
        </w:rPr>
        <w:t xml:space="preserve"> </w:t>
      </w:r>
      <w:r w:rsidRPr="00AB081C">
        <w:rPr>
          <w:rFonts w:asciiTheme="majorBidi" w:hAnsiTheme="majorBidi" w:cstheme="majorBidi"/>
          <w:cs/>
        </w:rPr>
        <w:t>ธันวาคม</w:t>
      </w:r>
      <w:r w:rsidRPr="00AB081C">
        <w:rPr>
          <w:rFonts w:asciiTheme="majorBidi" w:hAnsiTheme="majorBidi" w:cstheme="majorBidi"/>
        </w:rPr>
        <w:t xml:space="preserve"> </w:t>
      </w:r>
      <w:r w:rsidR="006F1E95" w:rsidRPr="00AB081C">
        <w:rPr>
          <w:rFonts w:asciiTheme="majorBidi" w:hAnsiTheme="majorBidi" w:cstheme="majorBidi"/>
        </w:rPr>
        <w:t>256</w:t>
      </w:r>
      <w:r w:rsidR="007F3C25" w:rsidRPr="00AB081C">
        <w:rPr>
          <w:rFonts w:asciiTheme="majorBidi" w:hAnsiTheme="majorBidi" w:cstheme="majorBidi"/>
        </w:rPr>
        <w:t>5</w:t>
      </w:r>
    </w:p>
    <w:p w14:paraId="20C72082" w14:textId="3CBF0605" w:rsidR="003C0357" w:rsidRPr="00AB081C" w:rsidRDefault="003C0357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4E3403DF" w14:textId="2776C906" w:rsidR="006D63C1" w:rsidRPr="00AB081C" w:rsidRDefault="006D63C1" w:rsidP="006D6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AB081C">
        <w:rPr>
          <w:rFonts w:asciiTheme="majorBidi" w:hAnsiTheme="majorBidi" w:cstheme="majorBidi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F1E95" w:rsidRPr="00AB081C">
        <w:rPr>
          <w:rFonts w:asciiTheme="majorBidi" w:hAnsiTheme="majorBidi" w:cstheme="majorBidi"/>
        </w:rPr>
        <w:t>31</w:t>
      </w:r>
      <w:r w:rsidRPr="00AB081C">
        <w:rPr>
          <w:rFonts w:asciiTheme="majorBidi" w:hAnsiTheme="majorBidi" w:cstheme="majorBidi"/>
        </w:rPr>
        <w:t xml:space="preserve"> </w:t>
      </w:r>
      <w:r w:rsidRPr="00AB081C">
        <w:rPr>
          <w:rFonts w:asciiTheme="majorBidi" w:hAnsiTheme="majorBidi" w:cstheme="majorBidi"/>
          <w:cs/>
        </w:rPr>
        <w:t xml:space="preserve">ธันวาคม </w:t>
      </w:r>
      <w:r w:rsidR="006F1E95" w:rsidRPr="00AB081C">
        <w:rPr>
          <w:rFonts w:asciiTheme="majorBidi" w:hAnsiTheme="majorBidi" w:cstheme="majorBidi"/>
        </w:rPr>
        <w:t>256</w:t>
      </w:r>
      <w:r w:rsidR="007F3C25" w:rsidRPr="00AB081C">
        <w:rPr>
          <w:rFonts w:asciiTheme="majorBidi" w:hAnsiTheme="majorBidi" w:cstheme="majorBidi"/>
        </w:rPr>
        <w:t>5</w:t>
      </w:r>
    </w:p>
    <w:p w14:paraId="261A636B" w14:textId="416443B1" w:rsidR="006D63C1" w:rsidRPr="00AB081C" w:rsidRDefault="006D6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5E74C988" w14:textId="77777777" w:rsidR="00E903A1" w:rsidRPr="00AB081C" w:rsidRDefault="00E903A1" w:rsidP="00E903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05F82F50" w14:textId="77777777" w:rsidR="007F3C25" w:rsidRPr="00AB081C" w:rsidRDefault="007F3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s/>
          <w:lang w:val="en-GB"/>
        </w:rPr>
      </w:pPr>
      <w:r w:rsidRPr="00AB081C">
        <w:rPr>
          <w:rFonts w:asciiTheme="majorBidi" w:hAnsiTheme="majorBidi" w:cstheme="majorBidi"/>
          <w:b/>
          <w:bCs/>
          <w:cs/>
        </w:rPr>
        <w:br w:type="page"/>
      </w:r>
    </w:p>
    <w:p w14:paraId="37D88288" w14:textId="5773D864" w:rsidR="002667D7" w:rsidRPr="00AB081C" w:rsidRDefault="00255060" w:rsidP="00CD38C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B081C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การ</w:t>
      </w:r>
      <w:r w:rsidR="0010200A" w:rsidRPr="00AB081C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ซื้อ</w:t>
      </w:r>
      <w:r w:rsidR="00066865" w:rsidRPr="00AB081C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ธุรกิจ</w:t>
      </w:r>
    </w:p>
    <w:p w14:paraId="327BB9E4" w14:textId="2D2BC773" w:rsidR="0030778B" w:rsidRPr="00AB081C" w:rsidRDefault="0030778B" w:rsidP="00A65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p w14:paraId="531B39EE" w14:textId="4A695A66" w:rsidR="00A65AE1" w:rsidRPr="00AB081C" w:rsidRDefault="008A7B82" w:rsidP="008A7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lang w:val="en-GB"/>
        </w:rPr>
      </w:pPr>
      <w:r w:rsidRPr="00AB081C">
        <w:rPr>
          <w:rFonts w:asciiTheme="majorBidi" w:hAnsiTheme="majorBidi" w:cstheme="majorBidi"/>
          <w:lang w:val="en-GB"/>
        </w:rPr>
        <w:t xml:space="preserve">3.1 </w:t>
      </w:r>
      <w:r w:rsidRPr="00AB081C">
        <w:rPr>
          <w:rFonts w:asciiTheme="majorBidi" w:hAnsiTheme="majorBidi" w:cstheme="majorBidi"/>
          <w:lang w:val="en-GB"/>
        </w:rPr>
        <w:tab/>
      </w:r>
      <w:r w:rsidR="00A65AE1" w:rsidRPr="00AB081C">
        <w:rPr>
          <w:rFonts w:asciiTheme="majorBidi" w:hAnsiTheme="majorBidi" w:cstheme="majorBidi"/>
          <w:lang w:val="en-GB"/>
        </w:rPr>
        <w:t>OKEA ASA</w:t>
      </w:r>
    </w:p>
    <w:p w14:paraId="3E0D1830" w14:textId="77777777" w:rsidR="00043F77" w:rsidRPr="00AB081C" w:rsidRDefault="00043F77" w:rsidP="00A50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</w:p>
    <w:p w14:paraId="48E6E15D" w14:textId="773E24DE" w:rsidR="00917169" w:rsidRPr="00AB081C" w:rsidRDefault="00917169" w:rsidP="00917169">
      <w:pPr>
        <w:tabs>
          <w:tab w:val="clear" w:pos="227"/>
          <w:tab w:val="clear" w:pos="454"/>
          <w:tab w:val="decimal" w:pos="540"/>
        </w:tabs>
        <w:spacing w:line="240" w:lineRule="auto"/>
        <w:ind w:left="540"/>
        <w:jc w:val="thaiDistribute"/>
      </w:pPr>
      <w:r w:rsidRPr="00AB081C">
        <w:rPr>
          <w:rFonts w:hint="cs"/>
          <w:cs/>
        </w:rPr>
        <w:t xml:space="preserve">เมื่อวันที่ </w:t>
      </w:r>
      <w:r w:rsidRPr="00AB081C">
        <w:t xml:space="preserve">1 </w:t>
      </w:r>
      <w:r w:rsidRPr="00AB081C">
        <w:rPr>
          <w:rFonts w:hint="cs"/>
          <w:cs/>
        </w:rPr>
        <w:t xml:space="preserve">พฤศจิกายน </w:t>
      </w:r>
      <w:r w:rsidRPr="00AB081C">
        <w:t>2565</w:t>
      </w:r>
      <w:r w:rsidRPr="00AB081C">
        <w:rPr>
          <w:rFonts w:hint="cs"/>
          <w:cs/>
        </w:rPr>
        <w:t xml:space="preserve"> </w:t>
      </w:r>
      <w:r w:rsidR="00066865" w:rsidRPr="00AB081C">
        <w:t>OKEA ASA (“</w:t>
      </w:r>
      <w:r w:rsidRPr="00AB081C">
        <w:t>OKEA</w:t>
      </w:r>
      <w:r w:rsidR="00066865" w:rsidRPr="00AB081C">
        <w:t xml:space="preserve">”) </w:t>
      </w:r>
      <w:r w:rsidR="00066865" w:rsidRPr="00AB081C">
        <w:rPr>
          <w:rFonts w:hint="cs"/>
          <w:cs/>
        </w:rPr>
        <w:t>ซึ่งเป็นบริษัทย่อยทางอ้อมของกลุ่มบริษัท</w:t>
      </w:r>
      <w:r w:rsidRPr="00AB081C">
        <w:t xml:space="preserve"> </w:t>
      </w:r>
      <w:r w:rsidRPr="00AB081C">
        <w:rPr>
          <w:rFonts w:hint="cs"/>
          <w:cs/>
        </w:rPr>
        <w:t xml:space="preserve">ซื้อส่วนได้เสียในหลุม </w:t>
      </w:r>
      <w:r w:rsidRPr="00AB081C">
        <w:t xml:space="preserve">Brage </w:t>
      </w:r>
      <w:r w:rsidRPr="00AB081C">
        <w:rPr>
          <w:rFonts w:hint="cs"/>
          <w:cs/>
        </w:rPr>
        <w:t xml:space="preserve">ร้อยละ </w:t>
      </w:r>
      <w:r w:rsidRPr="00AB081C">
        <w:t xml:space="preserve">35.20 </w:t>
      </w:r>
      <w:r w:rsidRPr="00AB081C">
        <w:rPr>
          <w:rFonts w:hint="cs"/>
          <w:cs/>
        </w:rPr>
        <w:t xml:space="preserve">หลุม </w:t>
      </w:r>
      <w:r w:rsidRPr="00AB081C">
        <w:t xml:space="preserve">Ivar </w:t>
      </w:r>
      <w:r w:rsidRPr="00AB081C">
        <w:rPr>
          <w:rFonts w:hint="cs"/>
          <w:cs/>
        </w:rPr>
        <w:t>ร้อยละ</w:t>
      </w:r>
      <w:r w:rsidR="008A7B82" w:rsidRPr="00AB081C">
        <w:t xml:space="preserve"> </w:t>
      </w:r>
      <w:r w:rsidRPr="00AB081C">
        <w:t>6.46</w:t>
      </w:r>
      <w:r w:rsidRPr="00AB081C">
        <w:rPr>
          <w:rFonts w:hint="cs"/>
          <w:cs/>
        </w:rPr>
        <w:t xml:space="preserve"> และหลุม </w:t>
      </w:r>
      <w:r w:rsidRPr="00AB081C">
        <w:t xml:space="preserve">Nova </w:t>
      </w:r>
      <w:r w:rsidRPr="00AB081C">
        <w:rPr>
          <w:rFonts w:hint="cs"/>
          <w:cs/>
        </w:rPr>
        <w:t xml:space="preserve">ร้อยละ </w:t>
      </w:r>
      <w:r w:rsidRPr="00AB081C">
        <w:t xml:space="preserve">6.00 </w:t>
      </w:r>
      <w:r w:rsidRPr="00AB081C">
        <w:rPr>
          <w:rFonts w:hint="cs"/>
          <w:cs/>
        </w:rPr>
        <w:t>จาก</w:t>
      </w:r>
      <w:r w:rsidRPr="00AB081C">
        <w:t xml:space="preserve"> </w:t>
      </w:r>
      <w:proofErr w:type="spellStart"/>
      <w:r w:rsidRPr="00AB081C">
        <w:t>Wintershall</w:t>
      </w:r>
      <w:proofErr w:type="spellEnd"/>
      <w:r w:rsidRPr="00AB081C">
        <w:t xml:space="preserve"> </w:t>
      </w:r>
      <w:proofErr w:type="spellStart"/>
      <w:r w:rsidRPr="00AB081C">
        <w:t>Dea</w:t>
      </w:r>
      <w:proofErr w:type="spellEnd"/>
      <w:r w:rsidRPr="00AB081C">
        <w:t xml:space="preserve"> Norge AS</w:t>
      </w:r>
      <w:r w:rsidRPr="00AB081C">
        <w:rPr>
          <w:rFonts w:hint="cs"/>
          <w:cs/>
        </w:rPr>
        <w:t xml:space="preserve"> (</w:t>
      </w:r>
      <w:r w:rsidRPr="00AB081C">
        <w:t>“</w:t>
      </w:r>
      <w:proofErr w:type="spellStart"/>
      <w:r w:rsidRPr="00AB081C">
        <w:t>Wintershall</w:t>
      </w:r>
      <w:proofErr w:type="spellEnd"/>
      <w:r w:rsidRPr="00AB081C">
        <w:t xml:space="preserve"> </w:t>
      </w:r>
      <w:proofErr w:type="spellStart"/>
      <w:r w:rsidRPr="00AB081C">
        <w:t>Dea</w:t>
      </w:r>
      <w:proofErr w:type="spellEnd"/>
      <w:r w:rsidRPr="00AB081C">
        <w:t>”</w:t>
      </w:r>
      <w:r w:rsidRPr="00AB081C">
        <w:rPr>
          <w:rFonts w:hint="cs"/>
          <w:cs/>
        </w:rPr>
        <w:t xml:space="preserve">) ฝ่ายบริหารคาดว่าหากกลุ่มบริษัทได้มีการซื้อธุรกิจตั้งแต่วันที่ </w:t>
      </w:r>
      <w:r w:rsidRPr="00AB081C">
        <w:t>1</w:t>
      </w:r>
      <w:r w:rsidRPr="00AB081C">
        <w:rPr>
          <w:rFonts w:hint="cs"/>
          <w:cs/>
        </w:rPr>
        <w:t xml:space="preserve"> มกราคม </w:t>
      </w:r>
      <w:r w:rsidRPr="00AB081C">
        <w:t>2565</w:t>
      </w:r>
      <w:r w:rsidRPr="00AB081C">
        <w:rPr>
          <w:rFonts w:hint="cs"/>
          <w:cs/>
        </w:rPr>
        <w:t xml:space="preserve"> จะมีรายได้รวมเพิ่มขึ้นจำนวน </w:t>
      </w:r>
      <w:r w:rsidRPr="00AB081C">
        <w:t>5,142</w:t>
      </w:r>
      <w:r w:rsidRPr="00AB081C">
        <w:rPr>
          <w:rFonts w:hint="cs"/>
          <w:cs/>
        </w:rPr>
        <w:t xml:space="preserve"> ล้านบาท และกำไรก่อนภาษีเงินได้เพิ่มขึ้นจำนวน </w:t>
      </w:r>
      <w:r w:rsidRPr="00AB081C">
        <w:t>2,255</w:t>
      </w:r>
      <w:r w:rsidRPr="00AB081C">
        <w:rPr>
          <w:rFonts w:hint="cs"/>
          <w:cs/>
        </w:rPr>
        <w:t xml:space="preserve"> ล้านบาท</w:t>
      </w:r>
    </w:p>
    <w:p w14:paraId="1F277A07" w14:textId="77777777" w:rsidR="009D3B51" w:rsidRPr="00AB081C" w:rsidRDefault="009D3B51" w:rsidP="00A50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</w:p>
    <w:p w14:paraId="004A0095" w14:textId="46B7810C" w:rsidR="00917169" w:rsidRPr="00AB081C" w:rsidRDefault="00917169" w:rsidP="00917169">
      <w:pPr>
        <w:tabs>
          <w:tab w:val="clear" w:pos="227"/>
          <w:tab w:val="clear" w:pos="454"/>
          <w:tab w:val="decimal" w:pos="540"/>
        </w:tabs>
        <w:spacing w:line="240" w:lineRule="auto"/>
        <w:ind w:left="540"/>
        <w:jc w:val="thaiDistribute"/>
      </w:pPr>
      <w:r w:rsidRPr="00AB081C">
        <w:rPr>
          <w:rFonts w:hint="cs"/>
          <w:cs/>
        </w:rPr>
        <w:t>การประเมินมูลค่ายุติธรรมของสินทรัพย์สุทธิที่ได้มาจากการซื้อธุรกิจยังไม่แล้วเสร็จ ดังนั้นสินทรัพย์สุทธิที่ได้มา  ณ วันที่ซื้อธุรกิจจึงใช้มูลค่าที่ประเมินโดยฝ่ายจัดการ</w:t>
      </w:r>
      <w:r w:rsidRPr="00AB081C">
        <w:t xml:space="preserve"> </w:t>
      </w:r>
      <w:r w:rsidRPr="00AB081C">
        <w:rPr>
          <w:rFonts w:hint="cs"/>
          <w:cs/>
        </w:rPr>
        <w:t xml:space="preserve">ในระหว่างไตรมาสที่ </w:t>
      </w:r>
      <w:r w:rsidR="00E11382" w:rsidRPr="00AB081C">
        <w:t>1</w:t>
      </w:r>
      <w:r w:rsidRPr="00AB081C">
        <w:t xml:space="preserve"> </w:t>
      </w:r>
      <w:r w:rsidRPr="00AB081C">
        <w:rPr>
          <w:rFonts w:hint="cs"/>
          <w:cs/>
        </w:rPr>
        <w:t xml:space="preserve">ปี </w:t>
      </w:r>
      <w:r w:rsidRPr="00AB081C">
        <w:t xml:space="preserve">2566 </w:t>
      </w:r>
      <w:r w:rsidRPr="00AB081C">
        <w:rPr>
          <w:rFonts w:hint="cs"/>
          <w:cs/>
        </w:rPr>
        <w:t>ได้มีการปรับปรุงมูลค่ายุติธรรมของสินทรัพย์สุทธิที่ได้มาและสิ่งตอบแทนที่จะโอนให้ ทั้งนี้ เมื่อผลการประเมินมูลค่ายุติธรรมเสร็จสิ้นสมบูรณ์แล้ว จะมีการปรับปรุงมูลค่ายุติธรรมของสินทรัพย์สุทธิที่ได้มาต่อไป</w:t>
      </w:r>
    </w:p>
    <w:p w14:paraId="52E19647" w14:textId="77777777" w:rsidR="001100D6" w:rsidRPr="00AB081C" w:rsidRDefault="001100D6" w:rsidP="00A50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</w:p>
    <w:p w14:paraId="7AD8C1F4" w14:textId="08741AAB" w:rsidR="001100D6" w:rsidRPr="00AB081C" w:rsidRDefault="001100D6" w:rsidP="001100D6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B081C">
        <w:rPr>
          <w:rFonts w:asciiTheme="majorBidi" w:hAnsiTheme="majorBidi" w:cstheme="majorBidi"/>
          <w:sz w:val="30"/>
          <w:szCs w:val="30"/>
          <w:cs/>
        </w:rPr>
        <w:t>ไม่มีการเปลี่ยนแปลง</w:t>
      </w:r>
      <w:r w:rsidRPr="00AB081C">
        <w:rPr>
          <w:rFonts w:asciiTheme="majorBidi" w:hAnsiTheme="majorBidi" w:cstheme="majorBidi" w:hint="cs"/>
          <w:sz w:val="30"/>
          <w:szCs w:val="30"/>
          <w:cs/>
        </w:rPr>
        <w:t>ในมูลค่ายุติธรรมของสินทรัพย์สุทธิที่ได้มาและสิ่งตอบแทนที่จะโอนให้</w:t>
      </w:r>
      <w:r w:rsidRPr="00AB081C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EC6BF1" w:rsidRPr="00AB081C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AB081C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C46509" w:rsidRPr="00AB081C">
        <w:rPr>
          <w:rFonts w:asciiTheme="majorBidi" w:hAnsiTheme="majorBidi" w:cstheme="majorBidi"/>
          <w:sz w:val="30"/>
          <w:szCs w:val="30"/>
        </w:rPr>
        <w:t xml:space="preserve">30 </w:t>
      </w:r>
      <w:r w:rsidR="00C46509" w:rsidRPr="00AB081C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AB08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B081C">
        <w:rPr>
          <w:rFonts w:asciiTheme="majorBidi" w:hAnsiTheme="majorBidi" w:cstheme="majorBidi"/>
          <w:sz w:val="30"/>
          <w:szCs w:val="30"/>
        </w:rPr>
        <w:t>2566</w:t>
      </w:r>
    </w:p>
    <w:p w14:paraId="3205092E" w14:textId="77777777" w:rsidR="00917169" w:rsidRPr="00AB081C" w:rsidRDefault="00917169" w:rsidP="00A50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</w:p>
    <w:tbl>
      <w:tblPr>
        <w:tblW w:w="9180" w:type="dxa"/>
        <w:tblInd w:w="450" w:type="dxa"/>
        <w:shd w:val="clear" w:color="auto" w:fill="FFFF00"/>
        <w:tblLook w:val="01E0" w:firstRow="1" w:lastRow="1" w:firstColumn="1" w:lastColumn="1" w:noHBand="0" w:noVBand="0"/>
      </w:tblPr>
      <w:tblGrid>
        <w:gridCol w:w="4410"/>
        <w:gridCol w:w="1620"/>
        <w:gridCol w:w="1530"/>
        <w:gridCol w:w="1620"/>
      </w:tblGrid>
      <w:tr w:rsidR="00C85A15" w:rsidRPr="00AB081C" w14:paraId="4D937777" w14:textId="77777777" w:rsidTr="00917169">
        <w:trPr>
          <w:tblHeader/>
        </w:trPr>
        <w:tc>
          <w:tcPr>
            <w:tcW w:w="4410" w:type="dxa"/>
            <w:shd w:val="clear" w:color="auto" w:fill="auto"/>
            <w:hideMark/>
          </w:tcPr>
          <w:p w14:paraId="063DF445" w14:textId="77777777" w:rsidR="00C85A15" w:rsidRPr="00AB081C" w:rsidRDefault="00C85A15" w:rsidP="00C85A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color w:val="0000FF"/>
                <w:cs/>
              </w:rPr>
            </w:pPr>
            <w:r w:rsidRPr="00AB081C">
              <w:rPr>
                <w:rFonts w:hint="cs"/>
                <w:b/>
                <w:bCs/>
                <w:i/>
                <w:iCs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1620" w:type="dxa"/>
            <w:shd w:val="clear" w:color="auto" w:fill="auto"/>
          </w:tcPr>
          <w:p w14:paraId="11D0B2AB" w14:textId="28061813" w:rsidR="00C85A15" w:rsidRPr="00AB081C" w:rsidRDefault="00C85A15" w:rsidP="00C85A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b/>
                <w:bCs/>
              </w:rPr>
            </w:pPr>
            <w:r w:rsidRPr="00AB081C">
              <w:rPr>
                <w:rFonts w:hint="cs"/>
                <w:b/>
                <w:bCs/>
                <w:cs/>
              </w:rPr>
              <w:t>มูลค่ายุติธรรม</w:t>
            </w:r>
          </w:p>
        </w:tc>
        <w:tc>
          <w:tcPr>
            <w:tcW w:w="1530" w:type="dxa"/>
            <w:shd w:val="clear" w:color="auto" w:fill="auto"/>
          </w:tcPr>
          <w:p w14:paraId="0E62F50F" w14:textId="0CD65B76" w:rsidR="00C85A15" w:rsidRPr="00AB081C" w:rsidRDefault="00C85A15" w:rsidP="00C85A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b/>
                <w:bCs/>
              </w:rPr>
            </w:pPr>
            <w:r w:rsidRPr="00AB081C">
              <w:rPr>
                <w:rFonts w:hint="cs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  <w:shd w:val="clear" w:color="auto" w:fill="auto"/>
            <w:hideMark/>
          </w:tcPr>
          <w:p w14:paraId="055FF700" w14:textId="2F436AE1" w:rsidR="00C85A15" w:rsidRPr="00AB081C" w:rsidRDefault="00C85A15" w:rsidP="00C85A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b/>
                <w:bCs/>
              </w:rPr>
            </w:pPr>
            <w:r w:rsidRPr="00AB081C">
              <w:rPr>
                <w:rFonts w:hint="cs"/>
                <w:b/>
                <w:bCs/>
                <w:cs/>
              </w:rPr>
              <w:t>มูลค่ายุติธรรม</w:t>
            </w:r>
          </w:p>
        </w:tc>
      </w:tr>
      <w:tr w:rsidR="00C85A15" w:rsidRPr="00AB081C" w14:paraId="0745DD06" w14:textId="77777777" w:rsidTr="00917169">
        <w:trPr>
          <w:tblHeader/>
        </w:trPr>
        <w:tc>
          <w:tcPr>
            <w:tcW w:w="4410" w:type="dxa"/>
            <w:shd w:val="clear" w:color="auto" w:fill="auto"/>
          </w:tcPr>
          <w:p w14:paraId="25B1B71F" w14:textId="77777777" w:rsidR="00C85A15" w:rsidRPr="00AB081C" w:rsidRDefault="00C85A15" w:rsidP="00C85A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DCAE20D" w14:textId="66ACBA38" w:rsidR="00C85A15" w:rsidRPr="00AB081C" w:rsidRDefault="00C85A15" w:rsidP="00C85A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b/>
                <w:bCs/>
              </w:rPr>
            </w:pPr>
            <w:r w:rsidRPr="00AB081C">
              <w:t>31</w:t>
            </w:r>
            <w:r w:rsidRPr="00AB081C">
              <w:rPr>
                <w:rFonts w:hint="cs"/>
                <w:cs/>
              </w:rPr>
              <w:t xml:space="preserve"> ธันวาคม </w:t>
            </w:r>
            <w:r w:rsidRPr="00AB081C">
              <w:t>2565</w:t>
            </w:r>
          </w:p>
        </w:tc>
        <w:tc>
          <w:tcPr>
            <w:tcW w:w="1530" w:type="dxa"/>
            <w:shd w:val="clear" w:color="auto" w:fill="auto"/>
          </w:tcPr>
          <w:p w14:paraId="5B4ED2A1" w14:textId="1EE8468B" w:rsidR="00C85A15" w:rsidRPr="00AB081C" w:rsidRDefault="00C85A15" w:rsidP="00C85A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b/>
                <w:bCs/>
              </w:rPr>
            </w:pPr>
            <w:r w:rsidRPr="00AB081C">
              <w:rPr>
                <w:rFonts w:hint="cs"/>
                <w:b/>
                <w:bCs/>
                <w:cs/>
              </w:rPr>
              <w:t>ปรับปรุง</w:t>
            </w:r>
          </w:p>
        </w:tc>
        <w:tc>
          <w:tcPr>
            <w:tcW w:w="1620" w:type="dxa"/>
            <w:shd w:val="clear" w:color="auto" w:fill="auto"/>
          </w:tcPr>
          <w:p w14:paraId="79F35662" w14:textId="0D739536" w:rsidR="00C85A15" w:rsidRPr="00AB081C" w:rsidRDefault="00C46509" w:rsidP="00C85A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b/>
                <w:bCs/>
                <w:cs/>
              </w:rPr>
            </w:pPr>
            <w:r w:rsidRPr="00AB081C">
              <w:t xml:space="preserve">30 </w:t>
            </w:r>
            <w:r w:rsidRPr="00AB081C">
              <w:rPr>
                <w:cs/>
              </w:rPr>
              <w:t>กันยายน</w:t>
            </w:r>
            <w:r w:rsidR="00E11382" w:rsidRPr="00AB081C">
              <w:rPr>
                <w:rFonts w:hint="cs"/>
                <w:cs/>
              </w:rPr>
              <w:t xml:space="preserve"> </w:t>
            </w:r>
            <w:r w:rsidR="00C63585" w:rsidRPr="00AB081C">
              <w:t>2566</w:t>
            </w:r>
          </w:p>
        </w:tc>
      </w:tr>
      <w:tr w:rsidR="00C85A15" w:rsidRPr="00AB081C" w14:paraId="0AF1385B" w14:textId="77777777" w:rsidTr="00917169">
        <w:trPr>
          <w:tblHeader/>
        </w:trPr>
        <w:tc>
          <w:tcPr>
            <w:tcW w:w="4410" w:type="dxa"/>
            <w:shd w:val="clear" w:color="auto" w:fill="auto"/>
          </w:tcPr>
          <w:p w14:paraId="221C2F31" w14:textId="77777777" w:rsidR="00C85A15" w:rsidRPr="00AB081C" w:rsidRDefault="00C85A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E4B1D4E" w14:textId="77777777" w:rsidR="00C85A15" w:rsidRPr="00AB081C" w:rsidRDefault="00C85A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b/>
                <w:bCs/>
              </w:rPr>
            </w:pPr>
          </w:p>
        </w:tc>
        <w:tc>
          <w:tcPr>
            <w:tcW w:w="1530" w:type="dxa"/>
            <w:shd w:val="clear" w:color="auto" w:fill="auto"/>
          </w:tcPr>
          <w:p w14:paraId="12AFFD26" w14:textId="5CA149E8" w:rsidR="00C85A15" w:rsidRPr="00AB081C" w:rsidRDefault="00EA28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b/>
                <w:bCs/>
              </w:rPr>
            </w:pPr>
            <w:r w:rsidRPr="00AB081C">
              <w:rPr>
                <w:rFonts w:hint="cs"/>
                <w:i/>
                <w:iCs/>
                <w:cs/>
              </w:rPr>
              <w:t>(ล้านบาท)</w:t>
            </w:r>
          </w:p>
        </w:tc>
        <w:tc>
          <w:tcPr>
            <w:tcW w:w="1620" w:type="dxa"/>
            <w:shd w:val="clear" w:color="auto" w:fill="auto"/>
          </w:tcPr>
          <w:p w14:paraId="048F5D0C" w14:textId="77777777" w:rsidR="00C85A15" w:rsidRPr="00AB081C" w:rsidRDefault="00C85A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b/>
                <w:bCs/>
                <w:cs/>
              </w:rPr>
            </w:pPr>
          </w:p>
        </w:tc>
      </w:tr>
      <w:tr w:rsidR="00E11382" w:rsidRPr="00AB081C" w14:paraId="36F2C6C3" w14:textId="77777777" w:rsidTr="00177B73">
        <w:tc>
          <w:tcPr>
            <w:tcW w:w="4410" w:type="dxa"/>
            <w:shd w:val="clear" w:color="auto" w:fill="auto"/>
            <w:hideMark/>
          </w:tcPr>
          <w:p w14:paraId="5EC98A94" w14:textId="53C6ED55" w:rsidR="00E11382" w:rsidRPr="00AB081C" w:rsidRDefault="00E11382" w:rsidP="00E1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</w:pPr>
            <w:r w:rsidRPr="00AB081C">
              <w:rPr>
                <w:rFonts w:hint="cs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  <w:shd w:val="clear" w:color="auto" w:fill="auto"/>
          </w:tcPr>
          <w:p w14:paraId="74D630B8" w14:textId="37831066" w:rsidR="00E11382" w:rsidRPr="00AB081C" w:rsidRDefault="00E11382" w:rsidP="00E1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AB081C">
              <w:t>6,392</w:t>
            </w:r>
          </w:p>
        </w:tc>
        <w:tc>
          <w:tcPr>
            <w:tcW w:w="1530" w:type="dxa"/>
            <w:shd w:val="clear" w:color="auto" w:fill="auto"/>
          </w:tcPr>
          <w:p w14:paraId="581804B1" w14:textId="01EE59A6" w:rsidR="00E11382" w:rsidRPr="00AB081C" w:rsidRDefault="00E11382" w:rsidP="00E1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AB081C">
              <w:rPr>
                <w:rFonts w:hint="cs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2C78F243" w14:textId="3394B7F4" w:rsidR="00E11382" w:rsidRPr="00AB081C" w:rsidRDefault="00E11382" w:rsidP="00E1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AB081C">
              <w:t>6,392</w:t>
            </w:r>
          </w:p>
        </w:tc>
      </w:tr>
      <w:tr w:rsidR="00E11382" w:rsidRPr="00AB081C" w14:paraId="5D46BDDA" w14:textId="77777777" w:rsidTr="004D2E0D">
        <w:tc>
          <w:tcPr>
            <w:tcW w:w="4410" w:type="dxa"/>
            <w:shd w:val="clear" w:color="auto" w:fill="auto"/>
            <w:hideMark/>
          </w:tcPr>
          <w:p w14:paraId="1ABFF930" w14:textId="77777777" w:rsidR="00E11382" w:rsidRPr="00AB081C" w:rsidRDefault="00E11382" w:rsidP="00E11382">
            <w:pPr>
              <w:spacing w:line="360" w:lineRule="exact"/>
            </w:pPr>
            <w:r w:rsidRPr="00AB081C">
              <w:rPr>
                <w:rFonts w:hint="cs"/>
                <w:cs/>
              </w:rPr>
              <w:t>ภาษีเงินได้รอขอคืน</w:t>
            </w:r>
          </w:p>
        </w:tc>
        <w:tc>
          <w:tcPr>
            <w:tcW w:w="1620" w:type="dxa"/>
            <w:shd w:val="clear" w:color="auto" w:fill="auto"/>
          </w:tcPr>
          <w:p w14:paraId="51C771D1" w14:textId="69C95142" w:rsidR="00E11382" w:rsidRPr="00AB081C" w:rsidRDefault="00E11382" w:rsidP="00E1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AB081C">
              <w:t>592</w:t>
            </w:r>
          </w:p>
        </w:tc>
        <w:tc>
          <w:tcPr>
            <w:tcW w:w="1530" w:type="dxa"/>
            <w:shd w:val="clear" w:color="auto" w:fill="auto"/>
          </w:tcPr>
          <w:p w14:paraId="6B662E6C" w14:textId="75A84274" w:rsidR="00E11382" w:rsidRPr="00AB081C" w:rsidRDefault="00E11382" w:rsidP="00E1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B081C">
              <w:t>55</w:t>
            </w:r>
          </w:p>
        </w:tc>
        <w:tc>
          <w:tcPr>
            <w:tcW w:w="1620" w:type="dxa"/>
            <w:shd w:val="clear" w:color="auto" w:fill="auto"/>
          </w:tcPr>
          <w:p w14:paraId="4A0FDAB9" w14:textId="6B61D18C" w:rsidR="00E11382" w:rsidRPr="00AB081C" w:rsidRDefault="00E11382" w:rsidP="00E1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B081C">
              <w:t>647</w:t>
            </w:r>
          </w:p>
        </w:tc>
      </w:tr>
      <w:tr w:rsidR="00E11382" w:rsidRPr="00AB081C" w14:paraId="72AA83FC" w14:textId="77777777" w:rsidTr="00177B73">
        <w:tc>
          <w:tcPr>
            <w:tcW w:w="4410" w:type="dxa"/>
            <w:shd w:val="clear" w:color="auto" w:fill="auto"/>
            <w:hideMark/>
          </w:tcPr>
          <w:p w14:paraId="7DEE3B71" w14:textId="5DCFA2F8" w:rsidR="00E11382" w:rsidRPr="00AB081C" w:rsidRDefault="00E11382" w:rsidP="00E11382">
            <w:pPr>
              <w:spacing w:line="360" w:lineRule="exact"/>
            </w:pPr>
            <w:r w:rsidRPr="00AB081C">
              <w:rPr>
                <w:rFonts w:hint="cs"/>
                <w:cs/>
              </w:rPr>
              <w:t>สินทรัพย์หมุนเวียนอื่น</w:t>
            </w:r>
          </w:p>
        </w:tc>
        <w:tc>
          <w:tcPr>
            <w:tcW w:w="1620" w:type="dxa"/>
            <w:shd w:val="clear" w:color="auto" w:fill="auto"/>
          </w:tcPr>
          <w:p w14:paraId="376B69CB" w14:textId="75093B2D" w:rsidR="00E11382" w:rsidRPr="00AB081C" w:rsidRDefault="00E11382" w:rsidP="00E1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AB081C">
              <w:t>1,575</w:t>
            </w:r>
          </w:p>
        </w:tc>
        <w:tc>
          <w:tcPr>
            <w:tcW w:w="1530" w:type="dxa"/>
            <w:shd w:val="clear" w:color="auto" w:fill="auto"/>
          </w:tcPr>
          <w:p w14:paraId="2EC66172" w14:textId="6F1FBCA0" w:rsidR="00E11382" w:rsidRPr="00AB081C" w:rsidRDefault="00E11382" w:rsidP="00E1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B081C">
              <w:t>-</w:t>
            </w:r>
          </w:p>
        </w:tc>
        <w:tc>
          <w:tcPr>
            <w:tcW w:w="1620" w:type="dxa"/>
            <w:shd w:val="clear" w:color="auto" w:fill="auto"/>
          </w:tcPr>
          <w:p w14:paraId="0B951DF2" w14:textId="22B0D3C2" w:rsidR="00E11382" w:rsidRPr="00AB081C" w:rsidRDefault="00E11382" w:rsidP="00E1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B081C">
              <w:t>1,575</w:t>
            </w:r>
          </w:p>
        </w:tc>
      </w:tr>
      <w:tr w:rsidR="00E11382" w:rsidRPr="00AB081C" w14:paraId="7D3B6D7E" w14:textId="77777777" w:rsidTr="00177B73">
        <w:tc>
          <w:tcPr>
            <w:tcW w:w="4410" w:type="dxa"/>
            <w:shd w:val="clear" w:color="auto" w:fill="auto"/>
            <w:hideMark/>
          </w:tcPr>
          <w:p w14:paraId="129647CC" w14:textId="061D57DC" w:rsidR="00E11382" w:rsidRPr="00AB081C" w:rsidRDefault="00E11382" w:rsidP="00E11382">
            <w:pPr>
              <w:spacing w:line="360" w:lineRule="exact"/>
              <w:rPr>
                <w:strike/>
              </w:rPr>
            </w:pPr>
            <w:r w:rsidRPr="00AB081C">
              <w:rPr>
                <w:rFonts w:hint="cs"/>
                <w:cs/>
              </w:rPr>
              <w:t>สินทรัพย์ไม่หมุนเวียนอื่น</w:t>
            </w:r>
            <w:r w:rsidRPr="00AB081C">
              <w:rPr>
                <w:vertAlign w:val="superscript"/>
              </w:rPr>
              <w:t>*</w:t>
            </w:r>
          </w:p>
        </w:tc>
        <w:tc>
          <w:tcPr>
            <w:tcW w:w="1620" w:type="dxa"/>
            <w:shd w:val="clear" w:color="auto" w:fill="auto"/>
          </w:tcPr>
          <w:p w14:paraId="2A4D0A4B" w14:textId="17EBDC02" w:rsidR="00E11382" w:rsidRPr="00AB081C" w:rsidRDefault="00E11382" w:rsidP="00E1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strike/>
              </w:rPr>
            </w:pPr>
            <w:r w:rsidRPr="00AB081C">
              <w:t>3,380</w:t>
            </w:r>
          </w:p>
        </w:tc>
        <w:tc>
          <w:tcPr>
            <w:tcW w:w="1530" w:type="dxa"/>
            <w:shd w:val="clear" w:color="auto" w:fill="auto"/>
          </w:tcPr>
          <w:p w14:paraId="6890A706" w14:textId="2F9433F9" w:rsidR="00E11382" w:rsidRPr="00AB081C" w:rsidRDefault="00E11382" w:rsidP="00E1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B081C">
              <w:t>-</w:t>
            </w:r>
          </w:p>
        </w:tc>
        <w:tc>
          <w:tcPr>
            <w:tcW w:w="1620" w:type="dxa"/>
            <w:shd w:val="clear" w:color="auto" w:fill="auto"/>
          </w:tcPr>
          <w:p w14:paraId="106491D6" w14:textId="74B88287" w:rsidR="00E11382" w:rsidRPr="00AB081C" w:rsidRDefault="00E11382" w:rsidP="00E1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B081C">
              <w:t>3,380</w:t>
            </w:r>
          </w:p>
        </w:tc>
      </w:tr>
      <w:tr w:rsidR="00E11382" w:rsidRPr="00AB081C" w14:paraId="6FBE15D5" w14:textId="77777777" w:rsidTr="00177B73">
        <w:tc>
          <w:tcPr>
            <w:tcW w:w="4410" w:type="dxa"/>
            <w:shd w:val="clear" w:color="auto" w:fill="auto"/>
            <w:hideMark/>
          </w:tcPr>
          <w:p w14:paraId="6BE48829" w14:textId="77777777" w:rsidR="00E11382" w:rsidRPr="00AB081C" w:rsidRDefault="00E11382" w:rsidP="00E11382">
            <w:pPr>
              <w:spacing w:line="360" w:lineRule="exact"/>
            </w:pPr>
            <w:r w:rsidRPr="00AB081C">
              <w:rPr>
                <w:rFonts w:hint="cs"/>
                <w:cs/>
              </w:rPr>
              <w:t>สินทรัพย์สิทธิการใช้</w:t>
            </w:r>
          </w:p>
        </w:tc>
        <w:tc>
          <w:tcPr>
            <w:tcW w:w="1620" w:type="dxa"/>
            <w:shd w:val="clear" w:color="auto" w:fill="auto"/>
          </w:tcPr>
          <w:p w14:paraId="394883CE" w14:textId="6D3DB7F8" w:rsidR="00E11382" w:rsidRPr="00AB081C" w:rsidRDefault="00E11382" w:rsidP="00E1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AB081C">
              <w:t>62</w:t>
            </w:r>
          </w:p>
        </w:tc>
        <w:tc>
          <w:tcPr>
            <w:tcW w:w="1530" w:type="dxa"/>
            <w:shd w:val="clear" w:color="auto" w:fill="auto"/>
          </w:tcPr>
          <w:p w14:paraId="2DF559DE" w14:textId="639A9605" w:rsidR="00E11382" w:rsidRPr="00AB081C" w:rsidRDefault="00E11382" w:rsidP="00E1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B081C">
              <w:t>-</w:t>
            </w:r>
          </w:p>
        </w:tc>
        <w:tc>
          <w:tcPr>
            <w:tcW w:w="1620" w:type="dxa"/>
            <w:shd w:val="clear" w:color="auto" w:fill="auto"/>
          </w:tcPr>
          <w:p w14:paraId="38855FEF" w14:textId="65747911" w:rsidR="00E11382" w:rsidRPr="00AB081C" w:rsidRDefault="00E11382" w:rsidP="00E1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B081C">
              <w:t>62</w:t>
            </w:r>
          </w:p>
        </w:tc>
      </w:tr>
      <w:tr w:rsidR="00E11382" w:rsidRPr="00AB081C" w14:paraId="3E79F724" w14:textId="77777777" w:rsidTr="00177B73">
        <w:tc>
          <w:tcPr>
            <w:tcW w:w="4410" w:type="dxa"/>
            <w:shd w:val="clear" w:color="auto" w:fill="auto"/>
            <w:hideMark/>
          </w:tcPr>
          <w:p w14:paraId="6A588D8E" w14:textId="77777777" w:rsidR="00E11382" w:rsidRPr="00AB081C" w:rsidRDefault="00E11382" w:rsidP="00E11382">
            <w:pPr>
              <w:spacing w:line="360" w:lineRule="exact"/>
            </w:pPr>
            <w:r w:rsidRPr="00AB081C">
              <w:rPr>
                <w:rFonts w:hint="cs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shd w:val="clear" w:color="auto" w:fill="auto"/>
          </w:tcPr>
          <w:p w14:paraId="623B601E" w14:textId="4CA46BCA" w:rsidR="00E11382" w:rsidRPr="00AB081C" w:rsidRDefault="00E11382" w:rsidP="00E1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AB081C">
              <w:t>(2,260)</w:t>
            </w:r>
          </w:p>
        </w:tc>
        <w:tc>
          <w:tcPr>
            <w:tcW w:w="1530" w:type="dxa"/>
            <w:shd w:val="clear" w:color="auto" w:fill="auto"/>
          </w:tcPr>
          <w:p w14:paraId="1AE34F71" w14:textId="3C7A315B" w:rsidR="00E11382" w:rsidRPr="00AB081C" w:rsidRDefault="00E11382" w:rsidP="00E1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AB081C">
              <w:t>-</w:t>
            </w:r>
          </w:p>
        </w:tc>
        <w:tc>
          <w:tcPr>
            <w:tcW w:w="1620" w:type="dxa"/>
            <w:shd w:val="clear" w:color="auto" w:fill="auto"/>
          </w:tcPr>
          <w:p w14:paraId="1D6B7526" w14:textId="40555D1D" w:rsidR="00E11382" w:rsidRPr="00AB081C" w:rsidRDefault="00E11382" w:rsidP="00E1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AB081C">
              <w:t>(2,260)</w:t>
            </w:r>
          </w:p>
        </w:tc>
      </w:tr>
      <w:tr w:rsidR="00E11382" w:rsidRPr="00AB081C" w14:paraId="2823D39D" w14:textId="77777777" w:rsidTr="00177B73">
        <w:tc>
          <w:tcPr>
            <w:tcW w:w="4410" w:type="dxa"/>
            <w:shd w:val="clear" w:color="auto" w:fill="auto"/>
            <w:hideMark/>
          </w:tcPr>
          <w:p w14:paraId="680AECBA" w14:textId="77777777" w:rsidR="00E11382" w:rsidRPr="00AB081C" w:rsidRDefault="00E11382" w:rsidP="00E11382">
            <w:pPr>
              <w:spacing w:line="360" w:lineRule="exact"/>
              <w:rPr>
                <w:cs/>
              </w:rPr>
            </w:pPr>
            <w:r w:rsidRPr="00AB081C">
              <w:rPr>
                <w:rFonts w:hint="cs"/>
                <w:cs/>
              </w:rPr>
              <w:t>ประมาณการหนี้สินสำหรับต้นทุนในการรื้อถอน</w:t>
            </w:r>
          </w:p>
        </w:tc>
        <w:tc>
          <w:tcPr>
            <w:tcW w:w="1620" w:type="dxa"/>
            <w:shd w:val="clear" w:color="auto" w:fill="auto"/>
          </w:tcPr>
          <w:p w14:paraId="062894CF" w14:textId="439EF754" w:rsidR="00E11382" w:rsidRPr="00AB081C" w:rsidRDefault="00E11382" w:rsidP="00E1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AB081C">
              <w:t>(6,875)</w:t>
            </w:r>
          </w:p>
        </w:tc>
        <w:tc>
          <w:tcPr>
            <w:tcW w:w="1530" w:type="dxa"/>
            <w:shd w:val="clear" w:color="auto" w:fill="auto"/>
          </w:tcPr>
          <w:p w14:paraId="5DE178A1" w14:textId="36C44D58" w:rsidR="00E11382" w:rsidRPr="00AB081C" w:rsidRDefault="00E11382" w:rsidP="00E1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AB081C">
              <w:t>-</w:t>
            </w:r>
          </w:p>
        </w:tc>
        <w:tc>
          <w:tcPr>
            <w:tcW w:w="1620" w:type="dxa"/>
            <w:shd w:val="clear" w:color="auto" w:fill="auto"/>
          </w:tcPr>
          <w:p w14:paraId="2DDD9181" w14:textId="25E1F681" w:rsidR="00E11382" w:rsidRPr="00AB081C" w:rsidRDefault="00E11382" w:rsidP="00E1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B081C">
              <w:t>(6,875)</w:t>
            </w:r>
          </w:p>
        </w:tc>
      </w:tr>
      <w:tr w:rsidR="00E11382" w:rsidRPr="00AB081C" w14:paraId="5AD21CF6" w14:textId="77777777" w:rsidTr="00177B73">
        <w:tc>
          <w:tcPr>
            <w:tcW w:w="4410" w:type="dxa"/>
            <w:shd w:val="clear" w:color="auto" w:fill="auto"/>
            <w:hideMark/>
          </w:tcPr>
          <w:p w14:paraId="0179E809" w14:textId="77777777" w:rsidR="00E11382" w:rsidRPr="00AB081C" w:rsidRDefault="00E11382" w:rsidP="00E11382">
            <w:pPr>
              <w:spacing w:line="360" w:lineRule="exact"/>
            </w:pPr>
            <w:r w:rsidRPr="00AB081C">
              <w:rPr>
                <w:rFonts w:hint="cs"/>
                <w:cs/>
              </w:rPr>
              <w:t>หนี้สินตามสัญญาเช่า</w:t>
            </w:r>
          </w:p>
        </w:tc>
        <w:tc>
          <w:tcPr>
            <w:tcW w:w="1620" w:type="dxa"/>
            <w:shd w:val="clear" w:color="auto" w:fill="auto"/>
          </w:tcPr>
          <w:p w14:paraId="3CC74503" w14:textId="4658915B" w:rsidR="00E11382" w:rsidRPr="00AB081C" w:rsidRDefault="00E11382" w:rsidP="00E113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AB081C">
              <w:t>(62)</w:t>
            </w:r>
          </w:p>
        </w:tc>
        <w:tc>
          <w:tcPr>
            <w:tcW w:w="1530" w:type="dxa"/>
            <w:shd w:val="clear" w:color="auto" w:fill="auto"/>
          </w:tcPr>
          <w:p w14:paraId="43AF5038" w14:textId="23D80848" w:rsidR="00E11382" w:rsidRPr="00AB081C" w:rsidRDefault="00E11382" w:rsidP="00E113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AB081C">
              <w:t>-</w:t>
            </w:r>
          </w:p>
        </w:tc>
        <w:tc>
          <w:tcPr>
            <w:tcW w:w="1620" w:type="dxa"/>
            <w:shd w:val="clear" w:color="auto" w:fill="auto"/>
          </w:tcPr>
          <w:p w14:paraId="37A54844" w14:textId="68BA8BF3" w:rsidR="00E11382" w:rsidRPr="00AB081C" w:rsidRDefault="00E11382" w:rsidP="00E113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AB081C">
              <w:t>(62)</w:t>
            </w:r>
          </w:p>
        </w:tc>
      </w:tr>
      <w:tr w:rsidR="00E11382" w:rsidRPr="00AB081C" w14:paraId="01818EA3" w14:textId="77777777" w:rsidTr="00177B73">
        <w:tc>
          <w:tcPr>
            <w:tcW w:w="4410" w:type="dxa"/>
            <w:shd w:val="clear" w:color="auto" w:fill="auto"/>
            <w:hideMark/>
          </w:tcPr>
          <w:p w14:paraId="49ADF56A" w14:textId="77777777" w:rsidR="00E11382" w:rsidRPr="00AB081C" w:rsidRDefault="00E11382" w:rsidP="00E11382">
            <w:pPr>
              <w:spacing w:line="360" w:lineRule="exact"/>
              <w:rPr>
                <w:b/>
                <w:bCs/>
                <w:cs/>
              </w:rPr>
            </w:pPr>
            <w:r w:rsidRPr="00AB081C">
              <w:rPr>
                <w:rFonts w:hint="cs"/>
                <w:b/>
                <w:bCs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620" w:type="dxa"/>
            <w:shd w:val="clear" w:color="auto" w:fill="auto"/>
          </w:tcPr>
          <w:p w14:paraId="31ACBA80" w14:textId="38DFB5E0" w:rsidR="00E11382" w:rsidRPr="00AB081C" w:rsidRDefault="00E11382" w:rsidP="00E1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  <w:r w:rsidRPr="00AB081C">
              <w:rPr>
                <w:b/>
                <w:bCs/>
              </w:rPr>
              <w:t>2,</w:t>
            </w:r>
            <w:r w:rsidRPr="00AB081C">
              <w:rPr>
                <w:rFonts w:hint="cs"/>
                <w:b/>
                <w:bCs/>
                <w:cs/>
              </w:rPr>
              <w:t>804</w:t>
            </w:r>
          </w:p>
        </w:tc>
        <w:tc>
          <w:tcPr>
            <w:tcW w:w="1530" w:type="dxa"/>
            <w:shd w:val="clear" w:color="auto" w:fill="auto"/>
          </w:tcPr>
          <w:p w14:paraId="4A7B95EB" w14:textId="3B72A70D" w:rsidR="00E11382" w:rsidRPr="00AB081C" w:rsidRDefault="00E11382" w:rsidP="00E1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  <w:r w:rsidRPr="00AB081C">
              <w:rPr>
                <w:b/>
                <w:bCs/>
              </w:rPr>
              <w:t>55</w:t>
            </w:r>
          </w:p>
        </w:tc>
        <w:tc>
          <w:tcPr>
            <w:tcW w:w="1620" w:type="dxa"/>
            <w:shd w:val="clear" w:color="auto" w:fill="auto"/>
          </w:tcPr>
          <w:p w14:paraId="023334E9" w14:textId="5797E85B" w:rsidR="00E11382" w:rsidRPr="00AB081C" w:rsidRDefault="00E11382" w:rsidP="00E1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  <w:r w:rsidRPr="00AB081C">
              <w:rPr>
                <w:b/>
                <w:bCs/>
              </w:rPr>
              <w:t>2,</w:t>
            </w:r>
            <w:r w:rsidRPr="00AB081C">
              <w:rPr>
                <w:rFonts w:hint="cs"/>
                <w:b/>
                <w:bCs/>
                <w:cs/>
              </w:rPr>
              <w:t>859</w:t>
            </w:r>
          </w:p>
        </w:tc>
      </w:tr>
      <w:tr w:rsidR="00E11382" w:rsidRPr="00AB081C" w14:paraId="7824C130" w14:textId="77777777" w:rsidTr="00177B73">
        <w:tc>
          <w:tcPr>
            <w:tcW w:w="4410" w:type="dxa"/>
            <w:shd w:val="clear" w:color="auto" w:fill="auto"/>
            <w:hideMark/>
          </w:tcPr>
          <w:p w14:paraId="6249BB56" w14:textId="77777777" w:rsidR="00E11382" w:rsidRPr="00AB081C" w:rsidRDefault="00E11382" w:rsidP="00E11382">
            <w:pPr>
              <w:spacing w:line="360" w:lineRule="exact"/>
            </w:pPr>
            <w:r w:rsidRPr="00AB081C">
              <w:rPr>
                <w:rFonts w:hint="cs"/>
                <w:cs/>
              </w:rPr>
              <w:t>ค่าความนิยม</w:t>
            </w:r>
          </w:p>
        </w:tc>
        <w:tc>
          <w:tcPr>
            <w:tcW w:w="1620" w:type="dxa"/>
            <w:shd w:val="clear" w:color="auto" w:fill="auto"/>
          </w:tcPr>
          <w:p w14:paraId="41A4C4F4" w14:textId="26E9E70F" w:rsidR="00E11382" w:rsidRPr="00AB081C" w:rsidRDefault="00E11382" w:rsidP="00E113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AB081C">
              <w:t>1,768</w:t>
            </w:r>
          </w:p>
        </w:tc>
        <w:tc>
          <w:tcPr>
            <w:tcW w:w="1530" w:type="dxa"/>
            <w:shd w:val="clear" w:color="auto" w:fill="auto"/>
          </w:tcPr>
          <w:p w14:paraId="69248EE4" w14:textId="397C9DB3" w:rsidR="00E11382" w:rsidRPr="00AB081C" w:rsidRDefault="00E11382" w:rsidP="00E113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B081C">
              <w:t>(15)</w:t>
            </w:r>
          </w:p>
        </w:tc>
        <w:tc>
          <w:tcPr>
            <w:tcW w:w="1620" w:type="dxa"/>
            <w:shd w:val="clear" w:color="auto" w:fill="auto"/>
          </w:tcPr>
          <w:p w14:paraId="3A8AC142" w14:textId="79B9C74B" w:rsidR="00E11382" w:rsidRPr="00AB081C" w:rsidRDefault="00E11382" w:rsidP="00E113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B081C">
              <w:t>1,753</w:t>
            </w:r>
          </w:p>
        </w:tc>
      </w:tr>
      <w:tr w:rsidR="00E11382" w:rsidRPr="00AB081C" w14:paraId="3A9CA27E" w14:textId="77777777" w:rsidTr="00177B73">
        <w:trPr>
          <w:trHeight w:val="525"/>
        </w:trPr>
        <w:tc>
          <w:tcPr>
            <w:tcW w:w="4410" w:type="dxa"/>
            <w:shd w:val="clear" w:color="auto" w:fill="auto"/>
            <w:hideMark/>
          </w:tcPr>
          <w:p w14:paraId="351441D4" w14:textId="77777777" w:rsidR="00E11382" w:rsidRPr="00AB081C" w:rsidRDefault="00E11382" w:rsidP="00E11382">
            <w:pPr>
              <w:spacing w:line="360" w:lineRule="exact"/>
              <w:rPr>
                <w:b/>
                <w:bCs/>
              </w:rPr>
            </w:pPr>
            <w:r w:rsidRPr="00AB081C">
              <w:rPr>
                <w:rFonts w:hint="cs"/>
                <w:b/>
                <w:bCs/>
                <w:cs/>
              </w:rPr>
              <w:t>สิ่งตอบแทนที่จะโอนให้</w:t>
            </w:r>
          </w:p>
        </w:tc>
        <w:tc>
          <w:tcPr>
            <w:tcW w:w="1620" w:type="dxa"/>
            <w:shd w:val="clear" w:color="auto" w:fill="auto"/>
          </w:tcPr>
          <w:p w14:paraId="652E315D" w14:textId="06E24F87" w:rsidR="00E11382" w:rsidRPr="00AB081C" w:rsidRDefault="00E11382" w:rsidP="00E113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  <w:cs/>
              </w:rPr>
            </w:pPr>
            <w:r w:rsidRPr="00AB081C">
              <w:rPr>
                <w:b/>
                <w:bCs/>
              </w:rPr>
              <w:t>4,</w:t>
            </w:r>
            <w:r w:rsidRPr="00AB081C">
              <w:rPr>
                <w:rFonts w:hint="cs"/>
                <w:b/>
                <w:bCs/>
                <w:cs/>
              </w:rPr>
              <w:t>572</w:t>
            </w:r>
          </w:p>
        </w:tc>
        <w:tc>
          <w:tcPr>
            <w:tcW w:w="1530" w:type="dxa"/>
            <w:shd w:val="clear" w:color="auto" w:fill="auto"/>
          </w:tcPr>
          <w:p w14:paraId="3828A456" w14:textId="0FD5F30F" w:rsidR="00E11382" w:rsidRPr="00AB081C" w:rsidRDefault="00E11382" w:rsidP="00E113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  <w:r w:rsidRPr="00AB081C">
              <w:rPr>
                <w:b/>
                <w:bCs/>
              </w:rPr>
              <w:t>40</w:t>
            </w:r>
          </w:p>
        </w:tc>
        <w:tc>
          <w:tcPr>
            <w:tcW w:w="1620" w:type="dxa"/>
            <w:shd w:val="clear" w:color="auto" w:fill="auto"/>
          </w:tcPr>
          <w:p w14:paraId="0A355222" w14:textId="671F7916" w:rsidR="00E11382" w:rsidRPr="00AB081C" w:rsidRDefault="00E11382" w:rsidP="00E113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  <w:cs/>
              </w:rPr>
            </w:pPr>
            <w:r w:rsidRPr="00AB081C">
              <w:rPr>
                <w:b/>
                <w:bCs/>
              </w:rPr>
              <w:t>4,</w:t>
            </w:r>
            <w:r w:rsidRPr="00AB081C">
              <w:rPr>
                <w:rFonts w:hint="cs"/>
                <w:b/>
                <w:bCs/>
                <w:cs/>
              </w:rPr>
              <w:t>612</w:t>
            </w:r>
          </w:p>
        </w:tc>
      </w:tr>
    </w:tbl>
    <w:p w14:paraId="78BFA82E" w14:textId="77777777" w:rsidR="00A50AE2" w:rsidRPr="00AB081C" w:rsidRDefault="00A50AE2" w:rsidP="00A50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</w:p>
    <w:p w14:paraId="4766A8F0" w14:textId="4C80801D" w:rsidR="00D65FE2" w:rsidRPr="00AB081C" w:rsidRDefault="00917169" w:rsidP="00A65AE1">
      <w:pPr>
        <w:tabs>
          <w:tab w:val="clear" w:pos="227"/>
          <w:tab w:val="clear" w:pos="454"/>
          <w:tab w:val="decimal" w:pos="540"/>
        </w:tabs>
        <w:spacing w:line="240" w:lineRule="auto"/>
        <w:ind w:left="540"/>
        <w:jc w:val="thaiDistribute"/>
        <w:rPr>
          <w:b/>
          <w:strike/>
          <w:color w:val="000000"/>
        </w:rPr>
      </w:pPr>
      <w:r w:rsidRPr="00AB081C">
        <w:t xml:space="preserve">* </w:t>
      </w:r>
      <w:r w:rsidRPr="00AB081C">
        <w:rPr>
          <w:rFonts w:hint="cs"/>
          <w:cs/>
        </w:rPr>
        <w:t>สินทรัพย์ไม่หมุนเวียนอื่น ประกอบด้วยสินทรัพย์ที่ได้มาจากการค้ำประกันซึ่งเป็นค่าใช้จ่ายที่เกี่ยวข้องกับการปิดหลุมน้ำมันและรื้อถอนอุปกรณ์ของหลุมน้ำมันที่สามารถเรียกเก็บจากผู้ขายหลุมน้ำมันรายหนึ่ง</w:t>
      </w:r>
      <w:r w:rsidRPr="00AB081C">
        <w:rPr>
          <w:rFonts w:hint="cs"/>
          <w:b/>
          <w:strike/>
          <w:color w:val="000000"/>
          <w:cs/>
        </w:rPr>
        <w:t xml:space="preserve"> </w:t>
      </w:r>
    </w:p>
    <w:p w14:paraId="4D109EEB" w14:textId="375B5F60" w:rsidR="00E174CD" w:rsidRPr="00AB081C" w:rsidRDefault="00E174CD" w:rsidP="00E174CD">
      <w:pPr>
        <w:ind w:left="540"/>
        <w:jc w:val="thaiDistribute"/>
      </w:pPr>
      <w:r w:rsidRPr="00AB081C">
        <w:rPr>
          <w:rFonts w:hint="cs"/>
          <w:cs/>
        </w:rPr>
        <w:lastRenderedPageBreak/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</w:t>
      </w:r>
      <w:r w:rsidR="00D64C20" w:rsidRPr="00AB081C">
        <w:br/>
      </w:r>
      <w:r w:rsidRPr="00AB081C">
        <w:rPr>
          <w:rFonts w:hint="cs"/>
          <w:cs/>
        </w:rPr>
        <w:t>แต่ละประเภทที่สำคัญ มีดังนี้</w:t>
      </w:r>
    </w:p>
    <w:p w14:paraId="11AD6EBF" w14:textId="77777777" w:rsidR="00E174CD" w:rsidRPr="00AB081C" w:rsidRDefault="00E174CD" w:rsidP="00E174CD">
      <w:pPr>
        <w:ind w:left="540"/>
        <w:jc w:val="thaiDistribute"/>
      </w:pPr>
    </w:p>
    <w:p w14:paraId="457E52E7" w14:textId="77777777" w:rsidR="00E174CD" w:rsidRPr="00AB081C" w:rsidRDefault="00E174CD" w:rsidP="00E174CD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AB081C">
        <w:rPr>
          <w:rFonts w:ascii="Angsana New" w:hAnsi="Angsana New" w:hint="cs"/>
          <w:i/>
          <w:iCs/>
          <w:sz w:val="30"/>
          <w:szCs w:val="30"/>
          <w:cs/>
          <w:lang w:val="th-TH"/>
        </w:rPr>
        <w:t>สิ่งตอบแทนที่จะโอนให้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89"/>
        <w:gridCol w:w="1999"/>
      </w:tblGrid>
      <w:tr w:rsidR="00E174CD" w:rsidRPr="00AB081C" w14:paraId="7EAA4B15" w14:textId="77777777" w:rsidTr="008F4372">
        <w:trPr>
          <w:trHeight w:val="408"/>
          <w:tblHeader/>
        </w:trPr>
        <w:tc>
          <w:tcPr>
            <w:tcW w:w="3924" w:type="pct"/>
          </w:tcPr>
          <w:p w14:paraId="1A3F46A1" w14:textId="77777777" w:rsidR="00E174CD" w:rsidRPr="00AB081C" w:rsidRDefault="00E174CD" w:rsidP="008F4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088558BF" w14:textId="77777777" w:rsidR="00E174CD" w:rsidRPr="00AB081C" w:rsidRDefault="00E174CD" w:rsidP="008F4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08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มูลค่าที่รับรู้</w:t>
            </w:r>
          </w:p>
        </w:tc>
      </w:tr>
      <w:tr w:rsidR="00E174CD" w:rsidRPr="00AB081C" w14:paraId="740C2A65" w14:textId="77777777" w:rsidTr="008F4372">
        <w:trPr>
          <w:trHeight w:val="408"/>
        </w:trPr>
        <w:tc>
          <w:tcPr>
            <w:tcW w:w="3924" w:type="pct"/>
          </w:tcPr>
          <w:p w14:paraId="660F7191" w14:textId="77777777" w:rsidR="00E174CD" w:rsidRPr="00AB081C" w:rsidRDefault="00E174CD" w:rsidP="008F4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7984BB23" w14:textId="4712FF53" w:rsidR="00E174CD" w:rsidRPr="00AB081C" w:rsidRDefault="00E174CD" w:rsidP="008F4372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</w:tabs>
              <w:spacing w:line="330" w:lineRule="exact"/>
              <w:contextualSpacing/>
              <w:jc w:val="center"/>
            </w:pPr>
            <w:r w:rsidRPr="00AB081C">
              <w:rPr>
                <w:rFonts w:hint="cs"/>
                <w:i/>
                <w:iCs/>
                <w:cs/>
                <w:lang w:val="th-TH"/>
              </w:rPr>
              <w:t>(</w:t>
            </w:r>
            <w:r w:rsidR="00193DF1" w:rsidRPr="00AB081C">
              <w:rPr>
                <w:rFonts w:hint="cs"/>
                <w:i/>
                <w:iCs/>
                <w:cs/>
                <w:lang w:val="th-TH"/>
              </w:rPr>
              <w:t>ล้าน</w:t>
            </w:r>
            <w:r w:rsidRPr="00AB081C">
              <w:rPr>
                <w:rFonts w:hint="cs"/>
                <w:i/>
                <w:iCs/>
                <w:cs/>
                <w:lang w:val="th-TH"/>
              </w:rPr>
              <w:t>บาท)</w:t>
            </w:r>
          </w:p>
        </w:tc>
      </w:tr>
      <w:tr w:rsidR="00AD1634" w:rsidRPr="00AB081C" w14:paraId="25B3EB11" w14:textId="77777777" w:rsidTr="008F4372">
        <w:trPr>
          <w:trHeight w:val="408"/>
        </w:trPr>
        <w:tc>
          <w:tcPr>
            <w:tcW w:w="3924" w:type="pct"/>
          </w:tcPr>
          <w:p w14:paraId="2F8D151D" w14:textId="7CCCD6CE" w:rsidR="00AD1634" w:rsidRPr="00AB081C" w:rsidRDefault="00CB07A3" w:rsidP="008F4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</w:rPr>
            </w:pPr>
            <w:r w:rsidRPr="00AB081C">
              <w:rPr>
                <w:rFonts w:ascii="Angsana New" w:hAnsi="Angsana New" w:hint="cs"/>
                <w:sz w:val="30"/>
                <w:szCs w:val="30"/>
                <w:cs/>
              </w:rPr>
              <w:t>เงินสด</w:t>
            </w:r>
          </w:p>
        </w:tc>
        <w:tc>
          <w:tcPr>
            <w:tcW w:w="1076" w:type="pct"/>
          </w:tcPr>
          <w:p w14:paraId="526FCA62" w14:textId="25B3C45B" w:rsidR="00AD1634" w:rsidRPr="00AB081C" w:rsidRDefault="001825EF" w:rsidP="00CD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  <w:rPr>
                <w:cs/>
              </w:rPr>
            </w:pPr>
            <w:r w:rsidRPr="00AB081C">
              <w:t>4,198</w:t>
            </w:r>
          </w:p>
        </w:tc>
      </w:tr>
      <w:tr w:rsidR="00AD1634" w:rsidRPr="00AB081C" w14:paraId="37DF1528" w14:textId="77777777" w:rsidTr="008F4372">
        <w:trPr>
          <w:trHeight w:val="408"/>
        </w:trPr>
        <w:tc>
          <w:tcPr>
            <w:tcW w:w="3924" w:type="pct"/>
          </w:tcPr>
          <w:p w14:paraId="4334072C" w14:textId="658843AD" w:rsidR="00AD1634" w:rsidRPr="00AB081C" w:rsidRDefault="00CB07A3" w:rsidP="008F4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AB081C">
              <w:rPr>
                <w:rFonts w:ascii="Angsana New" w:hAnsi="Angsana New" w:hint="cs"/>
                <w:sz w:val="30"/>
                <w:szCs w:val="30"/>
                <w:cs/>
              </w:rPr>
              <w:t>สิ่งตอบแทนที่คาดว่าจะต้องจ่าย</w:t>
            </w:r>
          </w:p>
        </w:tc>
        <w:tc>
          <w:tcPr>
            <w:tcW w:w="1076" w:type="pct"/>
          </w:tcPr>
          <w:p w14:paraId="3E03EE70" w14:textId="786D3AE6" w:rsidR="00AD1634" w:rsidRPr="00AB081C" w:rsidRDefault="00B320B3" w:rsidP="00CD38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  <w:rPr>
                <w:cs/>
              </w:rPr>
            </w:pPr>
            <w:r w:rsidRPr="00AB081C">
              <w:t>414</w:t>
            </w:r>
          </w:p>
        </w:tc>
      </w:tr>
      <w:tr w:rsidR="00AD1634" w:rsidRPr="00AB081C" w14:paraId="32A64860" w14:textId="77777777" w:rsidTr="00DD3337">
        <w:trPr>
          <w:trHeight w:val="434"/>
        </w:trPr>
        <w:tc>
          <w:tcPr>
            <w:tcW w:w="3924" w:type="pct"/>
          </w:tcPr>
          <w:p w14:paraId="7109D407" w14:textId="37F07E4A" w:rsidR="00AD1634" w:rsidRPr="00AB081C" w:rsidRDefault="00CB07A3" w:rsidP="008F4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08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pct"/>
          </w:tcPr>
          <w:p w14:paraId="21180C8D" w14:textId="63FB873D" w:rsidR="00AD1634" w:rsidRPr="00AB081C" w:rsidRDefault="0037660E" w:rsidP="00CD38C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  <w:rPr>
                <w:b/>
                <w:bCs/>
              </w:rPr>
            </w:pPr>
            <w:r w:rsidRPr="00AB081C">
              <w:rPr>
                <w:b/>
                <w:bCs/>
              </w:rPr>
              <w:t>4,612</w:t>
            </w:r>
          </w:p>
        </w:tc>
      </w:tr>
    </w:tbl>
    <w:p w14:paraId="083C9384" w14:textId="77777777" w:rsidR="00E174CD" w:rsidRPr="00AB081C" w:rsidRDefault="00E174CD" w:rsidP="00E174CD">
      <w:pPr>
        <w:tabs>
          <w:tab w:val="clear" w:pos="454"/>
          <w:tab w:val="left" w:pos="540"/>
        </w:tabs>
        <w:ind w:left="540"/>
        <w:jc w:val="thaiDistribute"/>
        <w:rPr>
          <w:cs/>
        </w:rPr>
      </w:pPr>
    </w:p>
    <w:p w14:paraId="16F3F64A" w14:textId="77777777" w:rsidR="00E174CD" w:rsidRPr="00AB081C" w:rsidRDefault="00E174CD" w:rsidP="00E17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  <w:r w:rsidRPr="00AB081C">
        <w:rPr>
          <w:rFonts w:hint="cs"/>
          <w:i/>
          <w:iCs/>
          <w:cs/>
        </w:rPr>
        <w:t>สิ่งตอบแทนที่คาดว่าจะต้องจ่าย</w:t>
      </w:r>
    </w:p>
    <w:p w14:paraId="283C255D" w14:textId="77777777" w:rsidR="00E174CD" w:rsidRPr="00AB081C" w:rsidRDefault="00E174CD" w:rsidP="00E174CD">
      <w:pPr>
        <w:tabs>
          <w:tab w:val="clear" w:pos="454"/>
          <w:tab w:val="left" w:pos="540"/>
        </w:tabs>
        <w:ind w:left="540"/>
        <w:jc w:val="thaiDistribute"/>
      </w:pPr>
    </w:p>
    <w:p w14:paraId="26722845" w14:textId="77777777" w:rsidR="00E174CD" w:rsidRPr="00AB081C" w:rsidRDefault="00E174CD" w:rsidP="00E174CD">
      <w:pPr>
        <w:tabs>
          <w:tab w:val="clear" w:pos="454"/>
          <w:tab w:val="left" w:pos="540"/>
        </w:tabs>
        <w:ind w:left="540"/>
        <w:jc w:val="thaiDistribute"/>
      </w:pPr>
      <w:r w:rsidRPr="00AB081C">
        <w:rPr>
          <w:rFonts w:hint="cs"/>
        </w:rPr>
        <w:t xml:space="preserve">OKEA </w:t>
      </w:r>
      <w:r w:rsidRPr="00AB081C">
        <w:rPr>
          <w:rFonts w:hint="cs"/>
          <w:cs/>
        </w:rPr>
        <w:t xml:space="preserve">จะต้องจ่ายสิ่งตอบแทนเพิ่มเติมให้แก่ </w:t>
      </w:r>
      <w:proofErr w:type="spellStart"/>
      <w:r w:rsidRPr="00AB081C">
        <w:rPr>
          <w:rFonts w:hint="cs"/>
        </w:rPr>
        <w:t>Wintershall</w:t>
      </w:r>
      <w:proofErr w:type="spellEnd"/>
      <w:r w:rsidRPr="00AB081C">
        <w:rPr>
          <w:rFonts w:hint="cs"/>
        </w:rPr>
        <w:t xml:space="preserve"> </w:t>
      </w:r>
      <w:proofErr w:type="spellStart"/>
      <w:r w:rsidRPr="00AB081C">
        <w:rPr>
          <w:rFonts w:hint="cs"/>
        </w:rPr>
        <w:t>Dea</w:t>
      </w:r>
      <w:proofErr w:type="spellEnd"/>
      <w:r w:rsidRPr="00AB081C">
        <w:rPr>
          <w:rFonts w:hint="cs"/>
          <w:cs/>
        </w:rPr>
        <w:t xml:space="preserve"> ตามสัญญา </w:t>
      </w:r>
      <w:r w:rsidRPr="00AB081C">
        <w:rPr>
          <w:rFonts w:hint="cs"/>
        </w:rPr>
        <w:t xml:space="preserve">Upside Sharing Arrangement </w:t>
      </w:r>
      <w:r w:rsidRPr="00AB081C">
        <w:rPr>
          <w:rFonts w:hint="cs"/>
          <w:cs/>
        </w:rPr>
        <w:t xml:space="preserve">ซึ่งขึ้นอยู่กับระดับราคาน้ำมันในระหว่างปี </w:t>
      </w:r>
      <w:r w:rsidRPr="00AB081C">
        <w:rPr>
          <w:rFonts w:hint="cs"/>
        </w:rPr>
        <w:t>2565 - 2567</w:t>
      </w:r>
      <w:r w:rsidRPr="00AB081C">
        <w:rPr>
          <w:rFonts w:hint="cs"/>
          <w:cs/>
        </w:rPr>
        <w:t xml:space="preserve"> ซึ่งสิ่งตอบแทนที่คาดว่าจะต้องจ่ายวัดด้วยมูลค่ายุติธรรมผ่านกำไรขาดทุน มูลค่ายุติธรรมประมาณโดยใช้วิธี </w:t>
      </w:r>
      <w:r w:rsidRPr="00AB081C">
        <w:rPr>
          <w:rFonts w:hint="cs"/>
        </w:rPr>
        <w:t>Option Pricing Model</w:t>
      </w:r>
    </w:p>
    <w:p w14:paraId="047F9D7C" w14:textId="77777777" w:rsidR="00E174CD" w:rsidRPr="00AB081C" w:rsidRDefault="00E174CD" w:rsidP="00E17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p w14:paraId="2EC95D4A" w14:textId="77777777" w:rsidR="00E174CD" w:rsidRPr="00AB081C" w:rsidRDefault="00E174CD" w:rsidP="00E174CD">
      <w:pPr>
        <w:tabs>
          <w:tab w:val="clear" w:pos="454"/>
          <w:tab w:val="left" w:pos="540"/>
        </w:tabs>
        <w:ind w:left="540"/>
        <w:jc w:val="thaiDistribute"/>
        <w:rPr>
          <w:i/>
          <w:iCs/>
        </w:rPr>
      </w:pPr>
      <w:r w:rsidRPr="00AB081C">
        <w:rPr>
          <w:rFonts w:hint="cs"/>
          <w:i/>
          <w:iCs/>
          <w:cs/>
        </w:rPr>
        <w:t>การกระทบยอดสิ่งตอบแทนที่คาดว่าจะต้องจ่าย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89"/>
        <w:gridCol w:w="1999"/>
      </w:tblGrid>
      <w:tr w:rsidR="00E174CD" w:rsidRPr="00AB081C" w14:paraId="070BB335" w14:textId="77777777" w:rsidTr="008F4372">
        <w:trPr>
          <w:trHeight w:val="408"/>
          <w:tblHeader/>
        </w:trPr>
        <w:tc>
          <w:tcPr>
            <w:tcW w:w="3924" w:type="pct"/>
          </w:tcPr>
          <w:p w14:paraId="7E0C9F0B" w14:textId="77777777" w:rsidR="00E174CD" w:rsidRPr="00AB081C" w:rsidRDefault="00E174CD" w:rsidP="008F4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453E6DEB" w14:textId="77777777" w:rsidR="00E174CD" w:rsidRPr="00AB081C" w:rsidRDefault="00E174CD" w:rsidP="008F4372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</w:tabs>
              <w:spacing w:line="330" w:lineRule="exact"/>
              <w:contextualSpacing/>
              <w:jc w:val="center"/>
              <w:rPr>
                <w:i/>
                <w:iCs/>
                <w:cs/>
                <w:lang w:val="th-TH"/>
              </w:rPr>
            </w:pPr>
            <w:r w:rsidRPr="00AB081C">
              <w:rPr>
                <w:rFonts w:hint="cs"/>
                <w:i/>
                <w:iCs/>
                <w:cs/>
                <w:lang w:val="th-TH"/>
              </w:rPr>
              <w:t>(ล้านบาท)</w:t>
            </w:r>
          </w:p>
        </w:tc>
      </w:tr>
      <w:tr w:rsidR="0096472A" w:rsidRPr="00AB081C" w14:paraId="74A956FC" w14:textId="77777777" w:rsidTr="008831C3">
        <w:trPr>
          <w:trHeight w:val="408"/>
        </w:trPr>
        <w:tc>
          <w:tcPr>
            <w:tcW w:w="3924" w:type="pct"/>
          </w:tcPr>
          <w:p w14:paraId="66E69BC5" w14:textId="77777777" w:rsidR="0096472A" w:rsidRPr="00AB081C" w:rsidRDefault="0096472A" w:rsidP="00964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AB08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08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AB08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พฤศจิกายน</w:t>
            </w:r>
            <w:r w:rsidRPr="00AB08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2565</w:t>
            </w:r>
          </w:p>
        </w:tc>
        <w:tc>
          <w:tcPr>
            <w:tcW w:w="1076" w:type="pct"/>
          </w:tcPr>
          <w:p w14:paraId="37F2B227" w14:textId="1E4694E1" w:rsidR="0096472A" w:rsidRPr="00AB081C" w:rsidRDefault="0096472A" w:rsidP="00870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</w:pPr>
            <w:r w:rsidRPr="00AB081C">
              <w:t>414</w:t>
            </w:r>
          </w:p>
        </w:tc>
      </w:tr>
      <w:tr w:rsidR="0096472A" w:rsidRPr="00AB081C" w14:paraId="7E0D79EC" w14:textId="77777777" w:rsidTr="008831C3">
        <w:trPr>
          <w:trHeight w:val="408"/>
        </w:trPr>
        <w:tc>
          <w:tcPr>
            <w:tcW w:w="3924" w:type="pct"/>
          </w:tcPr>
          <w:p w14:paraId="1F7AF311" w14:textId="77777777" w:rsidR="0096472A" w:rsidRPr="00AB081C" w:rsidRDefault="0096472A" w:rsidP="00964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AB081C">
              <w:rPr>
                <w:rFonts w:ascii="Angsana New" w:hAnsi="Angsana New" w:hint="cs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076" w:type="pct"/>
          </w:tcPr>
          <w:p w14:paraId="4ACB8DD8" w14:textId="30226D5F" w:rsidR="0096472A" w:rsidRPr="00AB081C" w:rsidRDefault="0096472A" w:rsidP="0096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</w:pPr>
            <w:r w:rsidRPr="00AB081C">
              <w:rPr>
                <w:rFonts w:hint="cs"/>
                <w:cs/>
              </w:rPr>
              <w:t>(124)</w:t>
            </w:r>
          </w:p>
        </w:tc>
      </w:tr>
      <w:tr w:rsidR="0096472A" w:rsidRPr="00AB081C" w14:paraId="093A9302" w14:textId="77777777" w:rsidTr="008831C3">
        <w:trPr>
          <w:trHeight w:val="408"/>
        </w:trPr>
        <w:tc>
          <w:tcPr>
            <w:tcW w:w="3924" w:type="pct"/>
          </w:tcPr>
          <w:p w14:paraId="39C6BA26" w14:textId="555BDEED" w:rsidR="0096472A" w:rsidRPr="00AB081C" w:rsidRDefault="0096472A" w:rsidP="00964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AB081C">
              <w:rPr>
                <w:rFonts w:ascii="Angsana New" w:hAnsi="Angsana New" w:hint="cs"/>
                <w:sz w:val="30"/>
                <w:szCs w:val="30"/>
                <w:cs/>
              </w:rPr>
              <w:t>ปรับมูลค่ายุติธรรม</w:t>
            </w:r>
          </w:p>
        </w:tc>
        <w:tc>
          <w:tcPr>
            <w:tcW w:w="1076" w:type="pct"/>
          </w:tcPr>
          <w:p w14:paraId="17E00C0A" w14:textId="33CAA503" w:rsidR="0096472A" w:rsidRPr="00AB081C" w:rsidRDefault="0096472A" w:rsidP="0096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</w:pPr>
            <w:r w:rsidRPr="00AB081C">
              <w:t>(44)</w:t>
            </w:r>
          </w:p>
        </w:tc>
      </w:tr>
      <w:tr w:rsidR="0096472A" w:rsidRPr="00AB081C" w14:paraId="19A17C8C" w14:textId="77777777" w:rsidTr="008831C3">
        <w:trPr>
          <w:trHeight w:val="408"/>
        </w:trPr>
        <w:tc>
          <w:tcPr>
            <w:tcW w:w="3924" w:type="pct"/>
          </w:tcPr>
          <w:p w14:paraId="62D72D8F" w14:textId="4084085C" w:rsidR="0096472A" w:rsidRPr="00AB081C" w:rsidRDefault="0096472A" w:rsidP="00964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AB081C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ผลกระทบจากการแปลงค่างบการเงิน</w:t>
            </w:r>
          </w:p>
        </w:tc>
        <w:tc>
          <w:tcPr>
            <w:tcW w:w="1076" w:type="pct"/>
          </w:tcPr>
          <w:p w14:paraId="73FBB025" w14:textId="00293338" w:rsidR="0096472A" w:rsidRPr="00AB081C" w:rsidRDefault="0096472A" w:rsidP="008700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</w:pPr>
            <w:r w:rsidRPr="00AB081C">
              <w:t>(</w:t>
            </w:r>
            <w:r w:rsidRPr="00AB081C">
              <w:rPr>
                <w:rFonts w:hint="cs"/>
                <w:cs/>
              </w:rPr>
              <w:t>3</w:t>
            </w:r>
            <w:r w:rsidRPr="00AB081C">
              <w:t>)</w:t>
            </w:r>
          </w:p>
        </w:tc>
      </w:tr>
      <w:tr w:rsidR="0096472A" w:rsidRPr="00AB081C" w14:paraId="0F1BD0C1" w14:textId="77777777" w:rsidTr="008831C3">
        <w:trPr>
          <w:trHeight w:val="408"/>
        </w:trPr>
        <w:tc>
          <w:tcPr>
            <w:tcW w:w="3924" w:type="pct"/>
          </w:tcPr>
          <w:p w14:paraId="6A4804B7" w14:textId="7728F8D9" w:rsidR="0096472A" w:rsidRPr="00AB081C" w:rsidRDefault="0096472A" w:rsidP="00964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AB08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08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B08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B081C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076" w:type="pct"/>
          </w:tcPr>
          <w:p w14:paraId="67E9CAF4" w14:textId="479E97A0" w:rsidR="0096472A" w:rsidRPr="00AB081C" w:rsidRDefault="0096472A" w:rsidP="0096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  <w:rPr>
                <w:b/>
                <w:bCs/>
              </w:rPr>
            </w:pPr>
            <w:r w:rsidRPr="00AB081C">
              <w:rPr>
                <w:b/>
                <w:bCs/>
              </w:rPr>
              <w:t>243</w:t>
            </w:r>
          </w:p>
        </w:tc>
      </w:tr>
      <w:tr w:rsidR="00113F4B" w:rsidRPr="00AB081C" w14:paraId="5B6FB23D" w14:textId="77777777" w:rsidTr="008831C3">
        <w:trPr>
          <w:trHeight w:val="408"/>
        </w:trPr>
        <w:tc>
          <w:tcPr>
            <w:tcW w:w="3924" w:type="pct"/>
          </w:tcPr>
          <w:p w14:paraId="5937011B" w14:textId="409F3A84" w:rsidR="00113F4B" w:rsidRPr="00AB081C" w:rsidRDefault="00113F4B" w:rsidP="00113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AB081C">
              <w:rPr>
                <w:rFonts w:ascii="Angsana New" w:hAnsi="Angsana New" w:hint="cs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076" w:type="pct"/>
          </w:tcPr>
          <w:p w14:paraId="2E32518F" w14:textId="0593CB2D" w:rsidR="00113F4B" w:rsidRPr="00AB081C" w:rsidRDefault="00113F4B" w:rsidP="00113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</w:pPr>
            <w:r w:rsidRPr="00AB081C">
              <w:t>(70)</w:t>
            </w:r>
          </w:p>
        </w:tc>
      </w:tr>
      <w:tr w:rsidR="0096472A" w:rsidRPr="00AB081C" w14:paraId="605E1155" w14:textId="77777777" w:rsidTr="008831C3">
        <w:trPr>
          <w:trHeight w:val="408"/>
        </w:trPr>
        <w:tc>
          <w:tcPr>
            <w:tcW w:w="3924" w:type="pct"/>
          </w:tcPr>
          <w:p w14:paraId="660B467F" w14:textId="77777777" w:rsidR="0096472A" w:rsidRPr="00AB081C" w:rsidRDefault="0096472A" w:rsidP="00964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</w:rPr>
            </w:pPr>
            <w:r w:rsidRPr="00AB081C">
              <w:rPr>
                <w:rFonts w:ascii="Angsana New" w:hAnsi="Angsana New" w:hint="cs"/>
                <w:sz w:val="30"/>
                <w:szCs w:val="30"/>
                <w:cs/>
              </w:rPr>
              <w:t>ปรับมูลค่ายุติธรรม</w:t>
            </w:r>
          </w:p>
        </w:tc>
        <w:tc>
          <w:tcPr>
            <w:tcW w:w="1076" w:type="pct"/>
          </w:tcPr>
          <w:p w14:paraId="599C6867" w14:textId="05E82D18" w:rsidR="0096472A" w:rsidRPr="00AB081C" w:rsidRDefault="00991BD4" w:rsidP="0096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  <w:rPr>
                <w:cs/>
              </w:rPr>
            </w:pPr>
            <w:r w:rsidRPr="00AB081C">
              <w:t>124</w:t>
            </w:r>
          </w:p>
        </w:tc>
      </w:tr>
      <w:tr w:rsidR="0096472A" w:rsidRPr="00AB081C" w14:paraId="0A317218" w14:textId="77777777" w:rsidTr="008831C3">
        <w:trPr>
          <w:trHeight w:val="408"/>
        </w:trPr>
        <w:tc>
          <w:tcPr>
            <w:tcW w:w="3924" w:type="pct"/>
          </w:tcPr>
          <w:p w14:paraId="13CBC286" w14:textId="77777777" w:rsidR="0096472A" w:rsidRPr="00AB081C" w:rsidRDefault="0096472A" w:rsidP="00964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AB081C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ผลกระทบจากการแปลงค่างบการเงิน</w:t>
            </w:r>
          </w:p>
        </w:tc>
        <w:tc>
          <w:tcPr>
            <w:tcW w:w="1076" w:type="pct"/>
          </w:tcPr>
          <w:p w14:paraId="0AF23D97" w14:textId="1C494997" w:rsidR="0096472A" w:rsidRPr="00AB081C" w:rsidRDefault="00991BD4" w:rsidP="0096472A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</w:pPr>
            <w:r w:rsidRPr="00AB081C">
              <w:t>(10)</w:t>
            </w:r>
          </w:p>
        </w:tc>
      </w:tr>
      <w:tr w:rsidR="0096472A" w:rsidRPr="00AB081C" w14:paraId="0D6717D9" w14:textId="77777777" w:rsidTr="008F4372">
        <w:trPr>
          <w:trHeight w:val="423"/>
        </w:trPr>
        <w:tc>
          <w:tcPr>
            <w:tcW w:w="3924" w:type="pct"/>
          </w:tcPr>
          <w:p w14:paraId="25F2CAF4" w14:textId="1A97A2D4" w:rsidR="0096472A" w:rsidRPr="00AB081C" w:rsidRDefault="0096472A" w:rsidP="00964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08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46509" w:rsidRPr="00AB08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C46509" w:rsidRPr="00AB08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="00C63585" w:rsidRPr="00AB08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C63585" w:rsidRPr="00AB081C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076" w:type="pct"/>
            <w:vAlign w:val="bottom"/>
          </w:tcPr>
          <w:p w14:paraId="6E60AA03" w14:textId="323B579E" w:rsidR="0096472A" w:rsidRPr="00AB081C" w:rsidRDefault="0078580D" w:rsidP="0096472A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  <w:rPr>
                <w:b/>
                <w:bCs/>
              </w:rPr>
            </w:pPr>
            <w:r w:rsidRPr="00AB081C">
              <w:rPr>
                <w:b/>
                <w:bCs/>
              </w:rPr>
              <w:t>2</w:t>
            </w:r>
            <w:r w:rsidR="00991BD4" w:rsidRPr="00AB081C">
              <w:rPr>
                <w:b/>
                <w:bCs/>
              </w:rPr>
              <w:t>87</w:t>
            </w:r>
          </w:p>
        </w:tc>
      </w:tr>
    </w:tbl>
    <w:p w14:paraId="470AA2E5" w14:textId="77777777" w:rsidR="00E174CD" w:rsidRPr="00AB081C" w:rsidRDefault="00E174CD" w:rsidP="00A65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</w:pPr>
    </w:p>
    <w:p w14:paraId="5C191178" w14:textId="77777777" w:rsidR="00A44C52" w:rsidRPr="00AB081C" w:rsidRDefault="00A44C52" w:rsidP="00A65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</w:pPr>
    </w:p>
    <w:p w14:paraId="0B327697" w14:textId="77777777" w:rsidR="00A44C52" w:rsidRPr="00AB081C" w:rsidRDefault="00A44C52" w:rsidP="00A65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</w:pPr>
    </w:p>
    <w:p w14:paraId="4E45B478" w14:textId="77777777" w:rsidR="00A44C52" w:rsidRPr="00AB081C" w:rsidRDefault="00A44C52" w:rsidP="00A65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</w:pPr>
    </w:p>
    <w:p w14:paraId="44AA1C68" w14:textId="77777777" w:rsidR="00E174CD" w:rsidRPr="00AB081C" w:rsidRDefault="00E174CD" w:rsidP="00A65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b/>
          <w:color w:val="000000"/>
        </w:rPr>
      </w:pPr>
    </w:p>
    <w:p w14:paraId="28DDAF92" w14:textId="0AD0E66F" w:rsidR="00306187" w:rsidRPr="00AB081C" w:rsidRDefault="00BE5877" w:rsidP="00BE5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lang w:val="en-GB"/>
        </w:rPr>
      </w:pPr>
      <w:r w:rsidRPr="00AB081C">
        <w:rPr>
          <w:rFonts w:asciiTheme="majorBidi" w:hAnsiTheme="majorBidi" w:cstheme="majorBidi"/>
          <w:lang w:val="en-GB"/>
        </w:rPr>
        <w:lastRenderedPageBreak/>
        <w:t xml:space="preserve">3.2 </w:t>
      </w:r>
      <w:r w:rsidRPr="00AB081C">
        <w:rPr>
          <w:rFonts w:asciiTheme="majorBidi" w:hAnsiTheme="majorBidi" w:cstheme="majorBidi"/>
          <w:lang w:val="en-GB"/>
        </w:rPr>
        <w:tab/>
      </w:r>
      <w:r w:rsidR="00306187" w:rsidRPr="00AB081C">
        <w:rPr>
          <w:rFonts w:asciiTheme="majorBidi" w:hAnsiTheme="majorBidi" w:cstheme="majorBidi" w:hint="cs"/>
          <w:cs/>
          <w:lang w:val="en-GB"/>
        </w:rPr>
        <w:t>บริษัท เอเชียลิงค์ เทอมินัล จำกัด</w:t>
      </w:r>
    </w:p>
    <w:p w14:paraId="47D8C583" w14:textId="77777777" w:rsidR="0036360A" w:rsidRPr="00AB081C" w:rsidRDefault="0036360A" w:rsidP="0036360A">
      <w:pPr>
        <w:tabs>
          <w:tab w:val="clear" w:pos="454"/>
          <w:tab w:val="left" w:pos="540"/>
        </w:tabs>
        <w:ind w:left="540"/>
        <w:jc w:val="thaiDistribute"/>
      </w:pPr>
    </w:p>
    <w:p w14:paraId="3B5DB0D0" w14:textId="026EB52E" w:rsidR="0036360A" w:rsidRPr="00AB081C" w:rsidRDefault="0036360A" w:rsidP="0036360A">
      <w:pPr>
        <w:tabs>
          <w:tab w:val="clear" w:pos="454"/>
          <w:tab w:val="left" w:pos="540"/>
        </w:tabs>
        <w:ind w:left="540"/>
        <w:jc w:val="thaiDistribute"/>
      </w:pPr>
      <w:r w:rsidRPr="00AB081C">
        <w:rPr>
          <w:rFonts w:asciiTheme="majorBidi" w:hAnsiTheme="majorBidi" w:cstheme="majorBidi"/>
          <w:cs/>
          <w:lang w:val="en-GB"/>
        </w:rPr>
        <w:t xml:space="preserve">เมื่อวันที่ </w:t>
      </w:r>
      <w:r w:rsidRPr="00AB081C">
        <w:rPr>
          <w:rFonts w:asciiTheme="majorBidi" w:hAnsiTheme="majorBidi" w:cstheme="majorBidi"/>
          <w:lang w:val="en-GB"/>
        </w:rPr>
        <w:t xml:space="preserve">30 </w:t>
      </w:r>
      <w:r w:rsidRPr="00AB081C">
        <w:rPr>
          <w:rFonts w:asciiTheme="majorBidi" w:hAnsiTheme="majorBidi" w:cstheme="majorBidi" w:hint="cs"/>
          <w:cs/>
          <w:lang w:val="en-GB"/>
        </w:rPr>
        <w:t>ธันวาคม</w:t>
      </w:r>
      <w:r w:rsidRPr="00AB081C">
        <w:rPr>
          <w:rFonts w:asciiTheme="majorBidi" w:hAnsiTheme="majorBidi" w:cstheme="majorBidi"/>
          <w:lang w:val="en-GB"/>
        </w:rPr>
        <w:t xml:space="preserve"> 2565 </w:t>
      </w:r>
      <w:r w:rsidRPr="00AB081C">
        <w:rPr>
          <w:rFonts w:asciiTheme="majorBidi" w:hAnsiTheme="majorBidi" w:cstheme="majorBidi" w:hint="cs"/>
          <w:cs/>
          <w:lang w:val="en-GB"/>
        </w:rPr>
        <w:t>บริษัทได้ลงนามในสัญญาซื้อขายหุ้น เพื่อเข้าซื้อหุ้นทั้งหมดในบริษัท เอเชียลิงค์</w:t>
      </w:r>
      <w:r w:rsidRPr="00AB081C">
        <w:rPr>
          <w:rFonts w:hint="cs"/>
          <w:cs/>
        </w:rPr>
        <w:t xml:space="preserve"> </w:t>
      </w:r>
      <w:r w:rsidRPr="00AB081C">
        <w:rPr>
          <w:rFonts w:hint="cs"/>
          <w:spacing w:val="2"/>
          <w:cs/>
        </w:rPr>
        <w:t xml:space="preserve">เทอมินัล จำกัด </w:t>
      </w:r>
      <w:r w:rsidRPr="00AB081C">
        <w:rPr>
          <w:spacing w:val="2"/>
        </w:rPr>
        <w:t xml:space="preserve">(“ALT”) </w:t>
      </w:r>
      <w:r w:rsidRPr="00AB081C">
        <w:rPr>
          <w:rFonts w:hint="cs"/>
          <w:spacing w:val="2"/>
          <w:cs/>
        </w:rPr>
        <w:t>จากบริษัท แพนเอเชียสตอเรจแอนด์เทอร์มินัล จำกัด (</w:t>
      </w:r>
      <w:r w:rsidRPr="00AB081C">
        <w:rPr>
          <w:spacing w:val="2"/>
        </w:rPr>
        <w:t>“</w:t>
      </w:r>
      <w:r w:rsidRPr="00AB081C">
        <w:rPr>
          <w:rFonts w:hint="cs"/>
          <w:spacing w:val="2"/>
          <w:cs/>
        </w:rPr>
        <w:t>ผู้ขาย</w:t>
      </w:r>
      <w:r w:rsidRPr="00AB081C">
        <w:rPr>
          <w:spacing w:val="2"/>
        </w:rPr>
        <w:t>”</w:t>
      </w:r>
      <w:r w:rsidRPr="00AB081C">
        <w:rPr>
          <w:rFonts w:hint="cs"/>
          <w:spacing w:val="2"/>
          <w:cs/>
        </w:rPr>
        <w:t>)</w:t>
      </w:r>
      <w:r w:rsidR="00EC6BF1" w:rsidRPr="00AB081C">
        <w:rPr>
          <w:spacing w:val="2"/>
        </w:rPr>
        <w:t xml:space="preserve"> </w:t>
      </w:r>
      <w:r w:rsidRPr="00AB081C">
        <w:rPr>
          <w:rFonts w:hint="cs"/>
          <w:spacing w:val="2"/>
          <w:cs/>
        </w:rPr>
        <w:t>ในวงเงินไม่เกิน</w:t>
      </w:r>
      <w:r w:rsidRPr="00AB081C">
        <w:rPr>
          <w:spacing w:val="2"/>
        </w:rPr>
        <w:t xml:space="preserve"> 9,000 </w:t>
      </w:r>
      <w:r w:rsidRPr="00AB081C">
        <w:rPr>
          <w:rFonts w:hint="cs"/>
          <w:spacing w:val="2"/>
          <w:cs/>
        </w:rPr>
        <w:t>ล้าน</w:t>
      </w:r>
      <w:r w:rsidRPr="00AB081C">
        <w:rPr>
          <w:rFonts w:hint="cs"/>
          <w:cs/>
        </w:rPr>
        <w:t>บาท และ</w:t>
      </w:r>
      <w:r w:rsidRPr="00AB081C">
        <w:rPr>
          <w:cs/>
        </w:rPr>
        <w:t>เมื่อวันที่</w:t>
      </w:r>
      <w:r w:rsidRPr="00AB081C">
        <w:t xml:space="preserve"> 22 </w:t>
      </w:r>
      <w:r w:rsidRPr="00AB081C">
        <w:rPr>
          <w:rFonts w:hint="cs"/>
          <w:cs/>
        </w:rPr>
        <w:t>พฤษภาคม</w:t>
      </w:r>
      <w:r w:rsidRPr="00AB081C">
        <w:t xml:space="preserve"> 2566 </w:t>
      </w:r>
      <w:r w:rsidRPr="00AB081C">
        <w:rPr>
          <w:rFonts w:hint="cs"/>
          <w:cs/>
        </w:rPr>
        <w:t>ที่ประชุมคณะกรรมการบริษัทมีมติอนุมัติให้บริษัทจัดตั้งบริษัท</w:t>
      </w:r>
      <w:r w:rsidRPr="00AB081C">
        <w:t xml:space="preserve"> </w:t>
      </w:r>
      <w:r w:rsidRPr="00AB081C">
        <w:rPr>
          <w:rFonts w:hint="cs"/>
          <w:cs/>
        </w:rPr>
        <w:t>บีซีพีจี เอ็น</w:t>
      </w:r>
      <w:r w:rsidRPr="00AB081C">
        <w:rPr>
          <w:rFonts w:hint="cs"/>
          <w:spacing w:val="4"/>
          <w:cs/>
        </w:rPr>
        <w:t xml:space="preserve">เนอร์ยี โลจิสติกส์ จำกัด </w:t>
      </w:r>
      <w:r w:rsidRPr="00AB081C">
        <w:rPr>
          <w:spacing w:val="4"/>
        </w:rPr>
        <w:t xml:space="preserve">(“BCPGEL”) </w:t>
      </w:r>
      <w:r w:rsidRPr="00AB081C">
        <w:rPr>
          <w:rFonts w:hint="cs"/>
          <w:spacing w:val="4"/>
          <w:cs/>
        </w:rPr>
        <w:t>ในประเทศไทย เพื่อวัตถุประสงค์ในการลงทุนธุรกิจคลังจัดเก็บน้ำมันและท่า</w:t>
      </w:r>
      <w:r w:rsidRPr="00AB081C">
        <w:rPr>
          <w:rFonts w:hint="cs"/>
          <w:cs/>
        </w:rPr>
        <w:t>เทียบเรือที่จังหวัดเพชรบุรี โดยบริษัทถือหุ้นร้อยละ</w:t>
      </w:r>
      <w:r w:rsidRPr="00AB081C">
        <w:t xml:space="preserve"> 100 </w:t>
      </w:r>
      <w:r w:rsidRPr="00AB081C">
        <w:rPr>
          <w:rFonts w:hint="cs"/>
          <w:cs/>
        </w:rPr>
        <w:t xml:space="preserve">และมีทุนจดทะเบียนจำนวน </w:t>
      </w:r>
      <w:r w:rsidRPr="00AB081C">
        <w:t xml:space="preserve">1 </w:t>
      </w:r>
      <w:r w:rsidRPr="00AB081C">
        <w:rPr>
          <w:rFonts w:hint="cs"/>
          <w:cs/>
        </w:rPr>
        <w:t xml:space="preserve">ล้านบาท </w:t>
      </w:r>
    </w:p>
    <w:p w14:paraId="1455006B" w14:textId="77777777" w:rsidR="0036360A" w:rsidRPr="00AB081C" w:rsidRDefault="0036360A" w:rsidP="0036360A">
      <w:pPr>
        <w:tabs>
          <w:tab w:val="clear" w:pos="454"/>
          <w:tab w:val="left" w:pos="540"/>
        </w:tabs>
        <w:ind w:left="540"/>
        <w:jc w:val="thaiDistribute"/>
      </w:pPr>
    </w:p>
    <w:p w14:paraId="1BFDCF15" w14:textId="3CCDFB7B" w:rsidR="0036360A" w:rsidRPr="00AB081C" w:rsidRDefault="0036360A" w:rsidP="0036360A">
      <w:pPr>
        <w:tabs>
          <w:tab w:val="clear" w:pos="454"/>
          <w:tab w:val="left" w:pos="540"/>
        </w:tabs>
        <w:ind w:left="540"/>
        <w:jc w:val="thaiDistribute"/>
      </w:pPr>
      <w:r w:rsidRPr="00AB081C">
        <w:rPr>
          <w:cs/>
        </w:rPr>
        <w:t xml:space="preserve">ต่อมาเมื่อวันที่ </w:t>
      </w:r>
      <w:r w:rsidRPr="00AB081C">
        <w:t xml:space="preserve">31 </w:t>
      </w:r>
      <w:r w:rsidRPr="00AB081C">
        <w:rPr>
          <w:rFonts w:hint="cs"/>
          <w:cs/>
        </w:rPr>
        <w:t xml:space="preserve">พฤษภาคม </w:t>
      </w:r>
      <w:r w:rsidRPr="00AB081C">
        <w:t xml:space="preserve">2566 </w:t>
      </w:r>
      <w:r w:rsidRPr="00AB081C">
        <w:rPr>
          <w:rFonts w:hint="cs"/>
          <w:cs/>
        </w:rPr>
        <w:t xml:space="preserve">กลุ่มบริษัทและผู้ขายได้บรรลุเงื่อนไขตามสัญญาซื้อขายหุ้น และ </w:t>
      </w:r>
      <w:r w:rsidRPr="00AB081C">
        <w:t xml:space="preserve">BCPGEL </w:t>
      </w:r>
      <w:r w:rsidRPr="00AB081C">
        <w:rPr>
          <w:rFonts w:hint="cs"/>
          <w:cs/>
        </w:rPr>
        <w:t>ได้รับโอนหุ้นทั้งหมดของบริษัท</w:t>
      </w:r>
      <w:r w:rsidRPr="00AB081C">
        <w:t xml:space="preserve"> ALT </w:t>
      </w:r>
      <w:r w:rsidRPr="00AB081C">
        <w:rPr>
          <w:rFonts w:hint="cs"/>
          <w:cs/>
        </w:rPr>
        <w:t xml:space="preserve">เรียบร้อยแล้ว </w:t>
      </w:r>
      <w:r w:rsidRPr="00AB081C">
        <w:rPr>
          <w:cs/>
        </w:rPr>
        <w:t xml:space="preserve">ในระหว่างงวดนับตั้งแต่วันที่ซื้อกิจการจนถึงวันที่ </w:t>
      </w:r>
      <w:r w:rsidRPr="00AB081C">
        <w:t>30</w:t>
      </w:r>
      <w:r w:rsidRPr="00AB081C">
        <w:rPr>
          <w:rFonts w:hint="cs"/>
          <w:cs/>
        </w:rPr>
        <w:t xml:space="preserve"> กันยายน </w:t>
      </w:r>
      <w:r w:rsidRPr="00AB081C">
        <w:t xml:space="preserve">2566 </w:t>
      </w:r>
      <w:r w:rsidRPr="00AB081C">
        <w:rPr>
          <w:rFonts w:hint="cs"/>
          <w:cs/>
        </w:rPr>
        <w:t>ธุรกิจดังกล่าวมีรายได้จำนวน</w:t>
      </w:r>
      <w:r w:rsidRPr="00AB081C">
        <w:t xml:space="preserve"> 284</w:t>
      </w:r>
      <w:r w:rsidRPr="00AB081C">
        <w:rPr>
          <w:rFonts w:hint="cs"/>
          <w:cs/>
        </w:rPr>
        <w:t xml:space="preserve"> ล้านบาท และกำไรสุทธิจำนวน </w:t>
      </w:r>
      <w:r w:rsidRPr="00AB081C">
        <w:t xml:space="preserve">54 </w:t>
      </w:r>
      <w:r w:rsidRPr="00AB081C">
        <w:rPr>
          <w:rFonts w:hint="cs"/>
          <w:cs/>
        </w:rPr>
        <w:t xml:space="preserve">ล้านบาท ซึ่งรวมเป็นส่วนหนึ่งของผลการดำเนินงานของกลุ่มบริษัท </w:t>
      </w:r>
    </w:p>
    <w:p w14:paraId="72FE13AB" w14:textId="77777777" w:rsidR="0036360A" w:rsidRPr="00AB081C" w:rsidRDefault="0036360A" w:rsidP="0036360A">
      <w:pPr>
        <w:tabs>
          <w:tab w:val="clear" w:pos="454"/>
          <w:tab w:val="left" w:pos="540"/>
        </w:tabs>
        <w:ind w:left="540"/>
        <w:jc w:val="thaiDistribute"/>
      </w:pPr>
    </w:p>
    <w:p w14:paraId="18458C6C" w14:textId="453569A9" w:rsidR="0036360A" w:rsidRPr="00AB081C" w:rsidRDefault="0036360A" w:rsidP="0036360A">
      <w:pPr>
        <w:tabs>
          <w:tab w:val="clear" w:pos="454"/>
          <w:tab w:val="left" w:pos="540"/>
        </w:tabs>
        <w:ind w:left="540"/>
        <w:jc w:val="thaiDistribute"/>
      </w:pPr>
      <w:r w:rsidRPr="00AB081C">
        <w:rPr>
          <w:cs/>
        </w:rPr>
        <w:t>ผู้บริหารเชื่อว่าการเข้าลงทุนในบริษัทดังกล่าวซึ่งดำเนินธุรกิจคลังจัดเก็บน้ำมันและท่าเทียบเรือที่จังหวัดเพชรบุรี เป็นโครงการสาธารณูปโภคเกี่ยวเนื่องกับพลังงานจะสามารถต่อยอดเพื่อรองรับธุรกิจอื่น</w:t>
      </w:r>
      <w:r w:rsidRPr="00AB081C">
        <w:t xml:space="preserve"> </w:t>
      </w:r>
      <w:r w:rsidRPr="00AB081C">
        <w:rPr>
          <w:cs/>
        </w:rPr>
        <w:t>ๆ ในอนาคต</w:t>
      </w:r>
    </w:p>
    <w:p w14:paraId="3F28C41B" w14:textId="77777777" w:rsidR="0036360A" w:rsidRPr="00AB081C" w:rsidRDefault="0036360A" w:rsidP="0036360A">
      <w:pPr>
        <w:tabs>
          <w:tab w:val="clear" w:pos="454"/>
          <w:tab w:val="left" w:pos="540"/>
        </w:tabs>
        <w:ind w:left="540"/>
        <w:jc w:val="thaiDistribute"/>
      </w:pPr>
    </w:p>
    <w:p w14:paraId="19F8147B" w14:textId="77777777" w:rsidR="0036360A" w:rsidRPr="00AB081C" w:rsidRDefault="0036360A" w:rsidP="0036360A">
      <w:pPr>
        <w:tabs>
          <w:tab w:val="clear" w:pos="454"/>
          <w:tab w:val="left" w:pos="540"/>
        </w:tabs>
        <w:ind w:left="540"/>
        <w:jc w:val="thaiDistribute"/>
      </w:pPr>
      <w:r w:rsidRPr="00AB081C">
        <w:rPr>
          <w:spacing w:val="-4"/>
          <w:cs/>
        </w:rPr>
        <w:t>กลุ่มบริษัทได้จ้างผู้ประเมินราคาอิสระเพื่อหามูลค่ายุติธรรมของสินทรัพย์และหนี้สินที่ได้มา ณ วันที่ซื้อ อย่างไรก็</w:t>
      </w:r>
      <w:r w:rsidRPr="00AB081C">
        <w:rPr>
          <w:cs/>
        </w:rPr>
        <w:t>ตามการประเมินมูลค่ายุติธรรมของสินทรัพย์สุทธิที่ได้มาจากการซื้อเงินลงทุนในบริษัทย่อยยังไม่แล้วเสร็จ ดังนั้นสินทรัพย์สุทธิที่ได้มา ณ วันที่ซื้อเงินลงทุนจึงใช้มูลค่าที่ประเมินโดยฝ่ายจัดการ เมื่อผลการประเมินมูลค่ายุติธรรมจากผู้ประเมินราคาอิสระเสร็จสิ้นสมบูรณ์แล้ว จึงจะมีการปรับปรุงมูลค่ายุติธรรมของสินทรัพย์สุทธิที่ได้มาต่อไป</w:t>
      </w:r>
    </w:p>
    <w:p w14:paraId="5D366FE6" w14:textId="77777777" w:rsidR="0036360A" w:rsidRPr="00AB081C" w:rsidRDefault="0036360A" w:rsidP="0036360A">
      <w:pPr>
        <w:tabs>
          <w:tab w:val="clear" w:pos="454"/>
          <w:tab w:val="left" w:pos="540"/>
        </w:tabs>
        <w:ind w:left="540"/>
        <w:jc w:val="thaiDistribute"/>
        <w:rPr>
          <w:cs/>
        </w:rPr>
      </w:pPr>
    </w:p>
    <w:p w14:paraId="0C6FB3C2" w14:textId="77777777" w:rsidR="0036360A" w:rsidRPr="00AB081C" w:rsidRDefault="0036360A" w:rsidP="0036360A">
      <w:pPr>
        <w:tabs>
          <w:tab w:val="clear" w:pos="454"/>
          <w:tab w:val="left" w:pos="540"/>
        </w:tabs>
        <w:ind w:left="540"/>
        <w:jc w:val="thaiDistribute"/>
      </w:pPr>
      <w:r w:rsidRPr="00AB081C">
        <w:rPr>
          <w:cs/>
        </w:rPr>
        <w:t>ข้อมูลของสิ่งตอบแทนทั้งหมดที่โอนให้และมูลค่าที่รับรู้</w:t>
      </w:r>
      <w:r w:rsidRPr="00AB081C">
        <w:t xml:space="preserve"> </w:t>
      </w:r>
      <w:r w:rsidRPr="00AB081C">
        <w:rPr>
          <w:cs/>
        </w:rPr>
        <w:t>ณ</w:t>
      </w:r>
      <w:r w:rsidRPr="00AB081C">
        <w:t xml:space="preserve"> </w:t>
      </w:r>
      <w:r w:rsidRPr="00AB081C">
        <w:rPr>
          <w:cs/>
        </w:rPr>
        <w:t>วันที่ซื้อสำหรับสินทรัพย์ที่ได้มาและหนี้สินที่รับมา</w:t>
      </w:r>
      <w:r w:rsidRPr="00AB081C">
        <w:t xml:space="preserve"> </w:t>
      </w:r>
      <w:r w:rsidRPr="00AB081C">
        <w:br/>
      </w:r>
      <w:r w:rsidRPr="00AB081C">
        <w:rPr>
          <w:cs/>
        </w:rPr>
        <w:t>แต่ละประเภทที่สำคัญ มีดังนี้</w:t>
      </w:r>
    </w:p>
    <w:p w14:paraId="18B8D31F" w14:textId="77777777" w:rsidR="0036360A" w:rsidRPr="00AB081C" w:rsidRDefault="0036360A" w:rsidP="0036360A">
      <w:pPr>
        <w:ind w:left="540"/>
        <w:jc w:val="thaiDistribute"/>
      </w:pPr>
    </w:p>
    <w:p w14:paraId="05880570" w14:textId="77777777" w:rsidR="0036360A" w:rsidRPr="00AB081C" w:rsidRDefault="0036360A" w:rsidP="0036360A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AB081C">
        <w:rPr>
          <w:rFonts w:ascii="Angsana New" w:hAnsi="Angsana New" w:hint="cs"/>
          <w:i/>
          <w:iCs/>
          <w:sz w:val="30"/>
          <w:szCs w:val="30"/>
          <w:cs/>
          <w:lang w:val="th-TH"/>
        </w:rPr>
        <w:t>สิ่งตอบแทนที่จะโอนให้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89"/>
        <w:gridCol w:w="1861"/>
      </w:tblGrid>
      <w:tr w:rsidR="0036360A" w:rsidRPr="00AB081C" w14:paraId="510FB1B3" w14:textId="77777777" w:rsidTr="00DA5F7B">
        <w:trPr>
          <w:trHeight w:val="408"/>
          <w:tblHeader/>
        </w:trPr>
        <w:tc>
          <w:tcPr>
            <w:tcW w:w="3983" w:type="pct"/>
          </w:tcPr>
          <w:p w14:paraId="4E453D81" w14:textId="77777777" w:rsidR="0036360A" w:rsidRPr="00AB081C" w:rsidRDefault="0036360A" w:rsidP="00DA5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7" w:type="pct"/>
          </w:tcPr>
          <w:p w14:paraId="515550F5" w14:textId="77777777" w:rsidR="0036360A" w:rsidRPr="00AB081C" w:rsidRDefault="0036360A" w:rsidP="00DA5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08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มูลค่าที่รับรู้</w:t>
            </w:r>
          </w:p>
        </w:tc>
      </w:tr>
      <w:tr w:rsidR="0036360A" w:rsidRPr="00AB081C" w14:paraId="393E9D71" w14:textId="77777777" w:rsidTr="00DA5F7B">
        <w:trPr>
          <w:trHeight w:val="408"/>
        </w:trPr>
        <w:tc>
          <w:tcPr>
            <w:tcW w:w="3983" w:type="pct"/>
          </w:tcPr>
          <w:p w14:paraId="6221130A" w14:textId="77777777" w:rsidR="0036360A" w:rsidRPr="00AB081C" w:rsidRDefault="0036360A" w:rsidP="00DA5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7" w:type="pct"/>
          </w:tcPr>
          <w:p w14:paraId="29E45FDE" w14:textId="77777777" w:rsidR="0036360A" w:rsidRPr="00AB081C" w:rsidRDefault="0036360A" w:rsidP="00DA5F7B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</w:tabs>
              <w:spacing w:line="330" w:lineRule="exact"/>
              <w:contextualSpacing/>
              <w:jc w:val="center"/>
            </w:pPr>
            <w:r w:rsidRPr="00AB081C">
              <w:rPr>
                <w:rFonts w:hint="cs"/>
                <w:i/>
                <w:iCs/>
                <w:cs/>
                <w:lang w:val="th-TH"/>
              </w:rPr>
              <w:t>(ล้านบาท)</w:t>
            </w:r>
          </w:p>
        </w:tc>
      </w:tr>
      <w:tr w:rsidR="0036360A" w:rsidRPr="00AB081C" w14:paraId="267E2018" w14:textId="77777777" w:rsidTr="00DA5F7B">
        <w:trPr>
          <w:trHeight w:val="408"/>
        </w:trPr>
        <w:tc>
          <w:tcPr>
            <w:tcW w:w="3983" w:type="pct"/>
          </w:tcPr>
          <w:p w14:paraId="322AD111" w14:textId="77777777" w:rsidR="0036360A" w:rsidRPr="00AB081C" w:rsidRDefault="0036360A" w:rsidP="00DA5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</w:rPr>
            </w:pPr>
            <w:r w:rsidRPr="00AB081C">
              <w:rPr>
                <w:rFonts w:ascii="Angsana New" w:hAnsi="Angsana New" w:hint="cs"/>
                <w:sz w:val="30"/>
                <w:szCs w:val="30"/>
                <w:cs/>
              </w:rPr>
              <w:t>เงินสด</w:t>
            </w:r>
          </w:p>
        </w:tc>
        <w:tc>
          <w:tcPr>
            <w:tcW w:w="1017" w:type="pct"/>
          </w:tcPr>
          <w:p w14:paraId="2FA34AED" w14:textId="77777777" w:rsidR="0036360A" w:rsidRPr="00AB081C" w:rsidRDefault="0036360A" w:rsidP="00DA5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jc w:val="center"/>
            </w:pPr>
            <w:r w:rsidRPr="00AB081C">
              <w:rPr>
                <w:rFonts w:hint="cs"/>
                <w:cs/>
              </w:rPr>
              <w:t>8</w:t>
            </w:r>
            <w:r w:rsidRPr="00AB081C">
              <w:t>,858</w:t>
            </w:r>
          </w:p>
        </w:tc>
      </w:tr>
      <w:tr w:rsidR="0036360A" w:rsidRPr="00AB081C" w14:paraId="31B6D51D" w14:textId="77777777" w:rsidTr="00DA5F7B">
        <w:trPr>
          <w:trHeight w:val="408"/>
        </w:trPr>
        <w:tc>
          <w:tcPr>
            <w:tcW w:w="3983" w:type="pct"/>
          </w:tcPr>
          <w:p w14:paraId="4FA202D2" w14:textId="77777777" w:rsidR="0036360A" w:rsidRPr="00AB081C" w:rsidRDefault="0036360A" w:rsidP="00DA5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AB081C">
              <w:rPr>
                <w:rFonts w:ascii="Angsana New" w:hAnsi="Angsana New" w:hint="cs"/>
                <w:sz w:val="30"/>
                <w:szCs w:val="30"/>
                <w:cs/>
              </w:rPr>
              <w:t>สิ่งตอบแทนที่คาดว่าจะต้องจ่าย</w:t>
            </w:r>
          </w:p>
        </w:tc>
        <w:tc>
          <w:tcPr>
            <w:tcW w:w="1017" w:type="pct"/>
          </w:tcPr>
          <w:p w14:paraId="155324C8" w14:textId="77777777" w:rsidR="0036360A" w:rsidRPr="00AB081C" w:rsidRDefault="0036360A" w:rsidP="00DA5F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jc w:val="center"/>
            </w:pPr>
            <w:r w:rsidRPr="00AB081C">
              <w:t>140</w:t>
            </w:r>
          </w:p>
        </w:tc>
      </w:tr>
      <w:tr w:rsidR="0036360A" w:rsidRPr="00AB081C" w14:paraId="2457450A" w14:textId="77777777" w:rsidTr="00DA5F7B">
        <w:trPr>
          <w:trHeight w:val="434"/>
        </w:trPr>
        <w:tc>
          <w:tcPr>
            <w:tcW w:w="3983" w:type="pct"/>
          </w:tcPr>
          <w:p w14:paraId="4E1A85D0" w14:textId="77777777" w:rsidR="0036360A" w:rsidRPr="00AB081C" w:rsidRDefault="0036360A" w:rsidP="00DA5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08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7" w:type="pct"/>
          </w:tcPr>
          <w:p w14:paraId="6A8C52F4" w14:textId="77777777" w:rsidR="0036360A" w:rsidRPr="00AB081C" w:rsidRDefault="0036360A" w:rsidP="00DA5F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jc w:val="center"/>
              <w:rPr>
                <w:b/>
                <w:bCs/>
              </w:rPr>
            </w:pPr>
            <w:r w:rsidRPr="00AB081C">
              <w:rPr>
                <w:b/>
                <w:bCs/>
              </w:rPr>
              <w:t>8,998</w:t>
            </w:r>
          </w:p>
        </w:tc>
      </w:tr>
    </w:tbl>
    <w:p w14:paraId="430067C6" w14:textId="77777777" w:rsidR="0036360A" w:rsidRPr="00AB081C" w:rsidRDefault="0036360A" w:rsidP="0036360A">
      <w:pPr>
        <w:tabs>
          <w:tab w:val="clear" w:pos="680"/>
          <w:tab w:val="left" w:pos="540"/>
        </w:tabs>
        <w:spacing w:line="240" w:lineRule="auto"/>
        <w:ind w:right="-27"/>
        <w:jc w:val="thaiDistribute"/>
      </w:pPr>
      <w:r w:rsidRPr="00AB081C">
        <w:rPr>
          <w:cs/>
        </w:rPr>
        <w:tab/>
      </w:r>
      <w:r w:rsidRPr="00AB081C">
        <w:rPr>
          <w:cs/>
        </w:rPr>
        <w:tab/>
      </w:r>
    </w:p>
    <w:p w14:paraId="0199FA4A" w14:textId="6218186F" w:rsidR="0036360A" w:rsidRPr="00AB081C" w:rsidRDefault="0036360A" w:rsidP="0036360A">
      <w:pPr>
        <w:ind w:left="540"/>
        <w:jc w:val="thaiDistribute"/>
      </w:pPr>
      <w:r w:rsidRPr="00AB081C">
        <w:rPr>
          <w:cs/>
        </w:rPr>
        <w:t xml:space="preserve">ณ วันที่ </w:t>
      </w:r>
      <w:r w:rsidRPr="00AB081C">
        <w:t xml:space="preserve">30 </w:t>
      </w:r>
      <w:r w:rsidR="006D4859" w:rsidRPr="00AB081C">
        <w:rPr>
          <w:rFonts w:hint="cs"/>
          <w:cs/>
        </w:rPr>
        <w:t>กันยายน</w:t>
      </w:r>
      <w:r w:rsidRPr="00AB081C">
        <w:rPr>
          <w:cs/>
        </w:rPr>
        <w:t xml:space="preserve"> </w:t>
      </w:r>
      <w:r w:rsidRPr="00AB081C">
        <w:t>2566</w:t>
      </w:r>
      <w:r w:rsidRPr="00AB081C">
        <w:rPr>
          <w:cs/>
        </w:rPr>
        <w:t xml:space="preserve"> กลุ่มบริษัทได้ชำระเงินแล้วเป็นจำนวน </w:t>
      </w:r>
      <w:r w:rsidRPr="00AB081C">
        <w:t>8,858</w:t>
      </w:r>
      <w:r w:rsidRPr="00AB081C">
        <w:rPr>
          <w:cs/>
        </w:rPr>
        <w:t xml:space="preserve"> ล้านบาท</w:t>
      </w:r>
      <w:r w:rsidRPr="00AB081C">
        <w:t xml:space="preserve"> </w:t>
      </w:r>
    </w:p>
    <w:p w14:paraId="0B2396D1" w14:textId="77777777" w:rsidR="0036360A" w:rsidRPr="00AB081C" w:rsidRDefault="0036360A" w:rsidP="0036360A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AB081C">
        <w:rPr>
          <w:rFonts w:ascii="Angsana New" w:hAnsi="Angsana New"/>
          <w:i/>
          <w:iCs/>
          <w:sz w:val="30"/>
          <w:szCs w:val="30"/>
          <w:cs/>
          <w:lang w:val="th-TH"/>
        </w:rPr>
        <w:lastRenderedPageBreak/>
        <w:t xml:space="preserve">สิ่งตอบแทนที่คาดว่าจะต้องจ่าย </w:t>
      </w:r>
    </w:p>
    <w:p w14:paraId="6F5D90AA" w14:textId="77777777" w:rsidR="0036360A" w:rsidRPr="00AB081C" w:rsidRDefault="0036360A" w:rsidP="0036360A">
      <w:pPr>
        <w:tabs>
          <w:tab w:val="clear" w:pos="454"/>
          <w:tab w:val="clear" w:pos="680"/>
        </w:tabs>
        <w:spacing w:line="240" w:lineRule="auto"/>
        <w:ind w:left="567" w:right="-472"/>
        <w:jc w:val="thaiDistribute"/>
        <w:rPr>
          <w:rFonts w:asciiTheme="majorBidi" w:hAnsiTheme="majorBidi" w:cstheme="majorBidi"/>
          <w:sz w:val="20"/>
          <w:szCs w:val="20"/>
        </w:rPr>
      </w:pPr>
    </w:p>
    <w:p w14:paraId="7383ACB3" w14:textId="3B53C36A" w:rsidR="0036360A" w:rsidRPr="00AB081C" w:rsidRDefault="0036360A" w:rsidP="0036360A">
      <w:pPr>
        <w:ind w:left="540"/>
        <w:jc w:val="thaiDistribute"/>
      </w:pPr>
      <w:r w:rsidRPr="00AB081C">
        <w:rPr>
          <w:cs/>
        </w:rPr>
        <w:t xml:space="preserve">กลุ่มบริษัทมีสิ่งตอบแทนที่คาดว่าจะต้องจ่ายตามเงื่อนไขภายใต้สัญญาซื้อขายหุ้นจำนวน </w:t>
      </w:r>
      <w:r w:rsidRPr="00AB081C">
        <w:t xml:space="preserve">140 </w:t>
      </w:r>
      <w:r w:rsidRPr="00AB081C">
        <w:rPr>
          <w:cs/>
        </w:rPr>
        <w:t xml:space="preserve">ล้านบาท </w:t>
      </w:r>
      <w:r w:rsidRPr="00AB081C">
        <w:rPr>
          <w:rFonts w:hint="cs"/>
          <w:cs/>
        </w:rPr>
        <w:t xml:space="preserve">โดยจะชำระต่อเมื่อผู้ขายได้บรรลุเงื่อนไขตามที่กำหนดไว้ภายใต้สัญญาซื้อขายหุ้นภายในระยะเวลา </w:t>
      </w:r>
      <w:r w:rsidRPr="00AB081C">
        <w:t xml:space="preserve">1 </w:t>
      </w:r>
      <w:r w:rsidRPr="00AB081C">
        <w:rPr>
          <w:rFonts w:hint="cs"/>
          <w:cs/>
        </w:rPr>
        <w:t xml:space="preserve">ปี นับจากวันซื้อธุรกิจ </w:t>
      </w:r>
      <w:r w:rsidRPr="00AB081C">
        <w:rPr>
          <w:cs/>
        </w:rPr>
        <w:br/>
        <w:t xml:space="preserve">กลุ่มบริษัทได้รับรู้สิ่งตอบแทนที่คาดว่าจะต้องจ่ายดังกล่าวในงบแสดงฐานะการเงินรวม ณ วันที่ </w:t>
      </w:r>
      <w:r w:rsidRPr="00AB081C">
        <w:t xml:space="preserve">30 </w:t>
      </w:r>
      <w:r w:rsidR="00051B12" w:rsidRPr="00AB081C">
        <w:rPr>
          <w:rFonts w:hint="cs"/>
          <w:cs/>
        </w:rPr>
        <w:t>กันยายน</w:t>
      </w:r>
      <w:r w:rsidRPr="00AB081C">
        <w:rPr>
          <w:rFonts w:hint="cs"/>
          <w:cs/>
        </w:rPr>
        <w:t xml:space="preserve"> </w:t>
      </w:r>
      <w:r w:rsidRPr="00AB081C">
        <w:t>2566</w:t>
      </w:r>
    </w:p>
    <w:p w14:paraId="1D8536A8" w14:textId="77777777" w:rsidR="0036360A" w:rsidRPr="00AB081C" w:rsidRDefault="0036360A" w:rsidP="0036360A">
      <w:pPr>
        <w:tabs>
          <w:tab w:val="clear" w:pos="454"/>
          <w:tab w:val="clear" w:pos="680"/>
        </w:tabs>
        <w:spacing w:line="240" w:lineRule="auto"/>
        <w:ind w:left="567" w:right="50"/>
        <w:jc w:val="thaiDistribute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shd w:val="clear" w:color="auto" w:fill="FFFF00"/>
        <w:tblLook w:val="01E0" w:firstRow="1" w:lastRow="1" w:firstColumn="1" w:lastColumn="1" w:noHBand="0" w:noVBand="0"/>
      </w:tblPr>
      <w:tblGrid>
        <w:gridCol w:w="4410"/>
        <w:gridCol w:w="1620"/>
        <w:gridCol w:w="1530"/>
        <w:gridCol w:w="1620"/>
      </w:tblGrid>
      <w:tr w:rsidR="0036360A" w:rsidRPr="00AB081C" w14:paraId="30AAC0AF" w14:textId="77777777" w:rsidTr="00DA5F7B">
        <w:trPr>
          <w:tblHeader/>
        </w:trPr>
        <w:tc>
          <w:tcPr>
            <w:tcW w:w="4410" w:type="dxa"/>
            <w:shd w:val="clear" w:color="auto" w:fill="auto"/>
            <w:hideMark/>
          </w:tcPr>
          <w:p w14:paraId="1A8E869A" w14:textId="77777777" w:rsidR="0036360A" w:rsidRPr="00AB081C" w:rsidRDefault="0036360A" w:rsidP="00DA5F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color w:val="0000FF"/>
                <w:cs/>
              </w:rPr>
            </w:pPr>
            <w:r w:rsidRPr="00AB081C">
              <w:rPr>
                <w:rFonts w:hint="cs"/>
                <w:b/>
                <w:bCs/>
                <w:i/>
                <w:iCs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1620" w:type="dxa"/>
            <w:shd w:val="clear" w:color="auto" w:fill="auto"/>
          </w:tcPr>
          <w:p w14:paraId="68CE84EE" w14:textId="77777777" w:rsidR="0036360A" w:rsidRPr="00AB081C" w:rsidRDefault="0036360A" w:rsidP="00DA5F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b/>
                <w:bCs/>
                <w:cs/>
              </w:rPr>
            </w:pPr>
            <w:r w:rsidRPr="00AB081C">
              <w:rPr>
                <w:rFonts w:hint="cs"/>
                <w:b/>
                <w:bCs/>
                <w:cs/>
              </w:rPr>
              <w:t>มูลค่าตามบัญชี</w:t>
            </w:r>
          </w:p>
        </w:tc>
        <w:tc>
          <w:tcPr>
            <w:tcW w:w="1530" w:type="dxa"/>
            <w:shd w:val="clear" w:color="auto" w:fill="auto"/>
          </w:tcPr>
          <w:p w14:paraId="55CE8722" w14:textId="77777777" w:rsidR="0036360A" w:rsidRPr="00AB081C" w:rsidRDefault="0036360A" w:rsidP="00DA5F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b/>
                <w:bCs/>
              </w:rPr>
            </w:pPr>
            <w:r w:rsidRPr="00AB081C">
              <w:rPr>
                <w:rFonts w:hint="cs"/>
                <w:b/>
                <w:bCs/>
                <w:cs/>
              </w:rPr>
              <w:t>รายการปรับปรุง</w:t>
            </w:r>
          </w:p>
        </w:tc>
        <w:tc>
          <w:tcPr>
            <w:tcW w:w="1620" w:type="dxa"/>
            <w:shd w:val="clear" w:color="auto" w:fill="auto"/>
            <w:hideMark/>
          </w:tcPr>
          <w:p w14:paraId="6F231A09" w14:textId="77777777" w:rsidR="0036360A" w:rsidRPr="00AB081C" w:rsidRDefault="0036360A" w:rsidP="00DA5F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b/>
                <w:bCs/>
              </w:rPr>
            </w:pPr>
            <w:r w:rsidRPr="00AB081C">
              <w:rPr>
                <w:rFonts w:hint="cs"/>
                <w:b/>
                <w:bCs/>
                <w:cs/>
              </w:rPr>
              <w:t>มูลค่ายุติธรรม</w:t>
            </w:r>
          </w:p>
        </w:tc>
      </w:tr>
      <w:tr w:rsidR="0036360A" w:rsidRPr="00AB081C" w14:paraId="2B4064DE" w14:textId="77777777" w:rsidTr="00DA5F7B">
        <w:trPr>
          <w:tblHeader/>
        </w:trPr>
        <w:tc>
          <w:tcPr>
            <w:tcW w:w="4410" w:type="dxa"/>
            <w:shd w:val="clear" w:color="auto" w:fill="auto"/>
          </w:tcPr>
          <w:p w14:paraId="21AEC554" w14:textId="77777777" w:rsidR="0036360A" w:rsidRPr="00AB081C" w:rsidRDefault="0036360A" w:rsidP="00DA5F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8D4F37E" w14:textId="77777777" w:rsidR="0036360A" w:rsidRPr="00AB081C" w:rsidRDefault="0036360A" w:rsidP="00DA5F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b/>
                <w:bCs/>
              </w:rPr>
            </w:pPr>
          </w:p>
        </w:tc>
        <w:tc>
          <w:tcPr>
            <w:tcW w:w="1530" w:type="dxa"/>
            <w:shd w:val="clear" w:color="auto" w:fill="auto"/>
          </w:tcPr>
          <w:p w14:paraId="2C8E09A8" w14:textId="77777777" w:rsidR="0036360A" w:rsidRPr="00AB081C" w:rsidRDefault="0036360A" w:rsidP="00DA5F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b/>
                <w:bCs/>
              </w:rPr>
            </w:pPr>
            <w:r w:rsidRPr="00AB081C">
              <w:rPr>
                <w:rFonts w:hint="cs"/>
                <w:i/>
                <w:iCs/>
                <w:cs/>
              </w:rPr>
              <w:t>(ล้านบาท)</w:t>
            </w:r>
          </w:p>
        </w:tc>
        <w:tc>
          <w:tcPr>
            <w:tcW w:w="1620" w:type="dxa"/>
            <w:shd w:val="clear" w:color="auto" w:fill="auto"/>
          </w:tcPr>
          <w:p w14:paraId="6015468C" w14:textId="77777777" w:rsidR="0036360A" w:rsidRPr="00AB081C" w:rsidRDefault="0036360A" w:rsidP="00DA5F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b/>
                <w:bCs/>
                <w:cs/>
              </w:rPr>
            </w:pPr>
          </w:p>
        </w:tc>
      </w:tr>
      <w:tr w:rsidR="0036360A" w:rsidRPr="00AB081C" w14:paraId="57A6560E" w14:textId="77777777" w:rsidTr="00DA5F7B">
        <w:tc>
          <w:tcPr>
            <w:tcW w:w="4410" w:type="dxa"/>
            <w:shd w:val="clear" w:color="auto" w:fill="auto"/>
            <w:hideMark/>
          </w:tcPr>
          <w:p w14:paraId="606A63BA" w14:textId="77777777" w:rsidR="0036360A" w:rsidRPr="00AB081C" w:rsidRDefault="0036360A" w:rsidP="00DA5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</w:pPr>
            <w:r w:rsidRPr="00AB081C">
              <w:rPr>
                <w:rFonts w:hint="cs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  <w:shd w:val="clear" w:color="auto" w:fill="auto"/>
          </w:tcPr>
          <w:p w14:paraId="6C80B08F" w14:textId="77777777" w:rsidR="0036360A" w:rsidRPr="00AB081C" w:rsidRDefault="0036360A" w:rsidP="00DA5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AB081C">
              <w:t>8,937</w:t>
            </w:r>
          </w:p>
        </w:tc>
        <w:tc>
          <w:tcPr>
            <w:tcW w:w="1530" w:type="dxa"/>
            <w:shd w:val="clear" w:color="auto" w:fill="auto"/>
          </w:tcPr>
          <w:p w14:paraId="20023D8F" w14:textId="77777777" w:rsidR="0036360A" w:rsidRPr="00AB081C" w:rsidRDefault="0036360A" w:rsidP="00DA5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AB081C">
              <w:t>(2,450)</w:t>
            </w:r>
          </w:p>
        </w:tc>
        <w:tc>
          <w:tcPr>
            <w:tcW w:w="1620" w:type="dxa"/>
            <w:shd w:val="clear" w:color="auto" w:fill="auto"/>
          </w:tcPr>
          <w:p w14:paraId="1100681A" w14:textId="77777777" w:rsidR="0036360A" w:rsidRPr="00AB081C" w:rsidRDefault="0036360A" w:rsidP="00DA5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AB081C">
              <w:t>6,487</w:t>
            </w:r>
          </w:p>
        </w:tc>
      </w:tr>
      <w:tr w:rsidR="00C15818" w:rsidRPr="00AB081C" w14:paraId="7C0FF9EC" w14:textId="77777777" w:rsidTr="00DA5F7B">
        <w:tc>
          <w:tcPr>
            <w:tcW w:w="4410" w:type="dxa"/>
            <w:shd w:val="clear" w:color="auto" w:fill="auto"/>
            <w:hideMark/>
          </w:tcPr>
          <w:p w14:paraId="23404229" w14:textId="77777777" w:rsidR="00C15818" w:rsidRPr="00AB081C" w:rsidRDefault="00C15818" w:rsidP="00C15818">
            <w:pPr>
              <w:spacing w:line="360" w:lineRule="exact"/>
              <w:rPr>
                <w:cs/>
              </w:rPr>
            </w:pPr>
            <w:r w:rsidRPr="00AB081C">
              <w:rPr>
                <w:rFonts w:hint="cs"/>
                <w:cs/>
              </w:rPr>
              <w:t>สินทรัพย์ไม่มีตัวตน</w:t>
            </w:r>
          </w:p>
        </w:tc>
        <w:tc>
          <w:tcPr>
            <w:tcW w:w="1620" w:type="dxa"/>
            <w:shd w:val="clear" w:color="auto" w:fill="auto"/>
          </w:tcPr>
          <w:p w14:paraId="7336E806" w14:textId="77777777" w:rsidR="00C15818" w:rsidRPr="00AB081C" w:rsidRDefault="00C15818" w:rsidP="00C15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B081C">
              <w:t>-</w:t>
            </w:r>
          </w:p>
        </w:tc>
        <w:tc>
          <w:tcPr>
            <w:tcW w:w="1530" w:type="dxa"/>
            <w:shd w:val="clear" w:color="auto" w:fill="auto"/>
          </w:tcPr>
          <w:p w14:paraId="1C7012D0" w14:textId="55AF4554" w:rsidR="00C15818" w:rsidRPr="00AB081C" w:rsidRDefault="00C15818" w:rsidP="00C15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B081C">
              <w:t>651</w:t>
            </w:r>
          </w:p>
        </w:tc>
        <w:tc>
          <w:tcPr>
            <w:tcW w:w="1620" w:type="dxa"/>
            <w:shd w:val="clear" w:color="auto" w:fill="auto"/>
          </w:tcPr>
          <w:p w14:paraId="128E66F1" w14:textId="616C72E5" w:rsidR="00C15818" w:rsidRPr="00AB081C" w:rsidRDefault="00C15818" w:rsidP="00C15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B081C">
              <w:t>651</w:t>
            </w:r>
          </w:p>
        </w:tc>
      </w:tr>
      <w:tr w:rsidR="0036360A" w:rsidRPr="00AB081C" w14:paraId="484CB62D" w14:textId="77777777" w:rsidTr="00DA5F7B">
        <w:tc>
          <w:tcPr>
            <w:tcW w:w="4410" w:type="dxa"/>
            <w:shd w:val="clear" w:color="auto" w:fill="auto"/>
            <w:hideMark/>
          </w:tcPr>
          <w:p w14:paraId="0BF3D2CA" w14:textId="77777777" w:rsidR="0036360A" w:rsidRPr="00AB081C" w:rsidRDefault="0036360A" w:rsidP="00DA5F7B">
            <w:pPr>
              <w:spacing w:line="360" w:lineRule="exact"/>
              <w:rPr>
                <w:cs/>
              </w:rPr>
            </w:pPr>
            <w:r w:rsidRPr="00AB081C">
              <w:rPr>
                <w:rFonts w:hint="cs"/>
                <w:cs/>
              </w:rPr>
              <w:t>ลูกหนี้หมุนเวียนอื่น</w:t>
            </w:r>
          </w:p>
        </w:tc>
        <w:tc>
          <w:tcPr>
            <w:tcW w:w="1620" w:type="dxa"/>
            <w:shd w:val="clear" w:color="auto" w:fill="auto"/>
          </w:tcPr>
          <w:p w14:paraId="23EA5332" w14:textId="77777777" w:rsidR="0036360A" w:rsidRPr="00AB081C" w:rsidRDefault="0036360A" w:rsidP="00DA5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AB081C">
              <w:t>65</w:t>
            </w:r>
          </w:p>
        </w:tc>
        <w:tc>
          <w:tcPr>
            <w:tcW w:w="1530" w:type="dxa"/>
            <w:shd w:val="clear" w:color="auto" w:fill="auto"/>
          </w:tcPr>
          <w:p w14:paraId="6F866766" w14:textId="77777777" w:rsidR="0036360A" w:rsidRPr="00AB081C" w:rsidRDefault="0036360A" w:rsidP="00DA5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B081C">
              <w:t>-</w:t>
            </w:r>
          </w:p>
        </w:tc>
        <w:tc>
          <w:tcPr>
            <w:tcW w:w="1620" w:type="dxa"/>
            <w:shd w:val="clear" w:color="auto" w:fill="auto"/>
          </w:tcPr>
          <w:p w14:paraId="1239A3C7" w14:textId="77777777" w:rsidR="0036360A" w:rsidRPr="00AB081C" w:rsidRDefault="0036360A" w:rsidP="00DA5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B081C">
              <w:t>65</w:t>
            </w:r>
          </w:p>
        </w:tc>
      </w:tr>
      <w:tr w:rsidR="0036360A" w:rsidRPr="00AB081C" w14:paraId="16C6639F" w14:textId="77777777" w:rsidTr="00DA5F7B">
        <w:tc>
          <w:tcPr>
            <w:tcW w:w="4410" w:type="dxa"/>
            <w:shd w:val="clear" w:color="auto" w:fill="auto"/>
            <w:hideMark/>
          </w:tcPr>
          <w:p w14:paraId="41F5AE9E" w14:textId="77777777" w:rsidR="0036360A" w:rsidRPr="00AB081C" w:rsidRDefault="0036360A" w:rsidP="00DA5F7B">
            <w:pPr>
              <w:spacing w:line="360" w:lineRule="exact"/>
            </w:pPr>
            <w:r w:rsidRPr="00AB081C">
              <w:rPr>
                <w:rFonts w:hint="cs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shd w:val="clear" w:color="auto" w:fill="auto"/>
          </w:tcPr>
          <w:p w14:paraId="0938CE2D" w14:textId="77777777" w:rsidR="0036360A" w:rsidRPr="00AB081C" w:rsidRDefault="0036360A" w:rsidP="00DA5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B081C">
              <w:t>-</w:t>
            </w:r>
          </w:p>
        </w:tc>
        <w:tc>
          <w:tcPr>
            <w:tcW w:w="1530" w:type="dxa"/>
            <w:shd w:val="clear" w:color="auto" w:fill="auto"/>
          </w:tcPr>
          <w:p w14:paraId="634A419A" w14:textId="77777777" w:rsidR="0036360A" w:rsidRPr="00AB081C" w:rsidRDefault="0036360A" w:rsidP="00DA5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AB081C">
              <w:t>490</w:t>
            </w:r>
          </w:p>
        </w:tc>
        <w:tc>
          <w:tcPr>
            <w:tcW w:w="1620" w:type="dxa"/>
            <w:shd w:val="clear" w:color="auto" w:fill="auto"/>
          </w:tcPr>
          <w:p w14:paraId="32C3A60F" w14:textId="77777777" w:rsidR="0036360A" w:rsidRPr="00AB081C" w:rsidRDefault="0036360A" w:rsidP="00DA5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AB081C">
              <w:t>490</w:t>
            </w:r>
          </w:p>
        </w:tc>
      </w:tr>
      <w:tr w:rsidR="0036360A" w:rsidRPr="00AB081C" w14:paraId="499D1E19" w14:textId="77777777" w:rsidTr="00DA5F7B">
        <w:tc>
          <w:tcPr>
            <w:tcW w:w="4410" w:type="dxa"/>
            <w:shd w:val="clear" w:color="auto" w:fill="auto"/>
          </w:tcPr>
          <w:p w14:paraId="53E879E4" w14:textId="77777777" w:rsidR="0036360A" w:rsidRPr="00AB081C" w:rsidRDefault="0036360A" w:rsidP="00DA5F7B">
            <w:pPr>
              <w:spacing w:line="360" w:lineRule="exact"/>
              <w:rPr>
                <w:cs/>
              </w:rPr>
            </w:pPr>
            <w:r w:rsidRPr="00AB081C">
              <w:rPr>
                <w:rFonts w:hint="cs"/>
                <w:cs/>
              </w:rPr>
              <w:t>เจ้าหนี้หมุนเวียนอื่น</w:t>
            </w:r>
          </w:p>
        </w:tc>
        <w:tc>
          <w:tcPr>
            <w:tcW w:w="1620" w:type="dxa"/>
            <w:shd w:val="clear" w:color="auto" w:fill="auto"/>
          </w:tcPr>
          <w:p w14:paraId="18990356" w14:textId="77777777" w:rsidR="0036360A" w:rsidRPr="00AB081C" w:rsidRDefault="0036360A" w:rsidP="00DA5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B081C">
              <w:t>(4)</w:t>
            </w:r>
          </w:p>
        </w:tc>
        <w:tc>
          <w:tcPr>
            <w:tcW w:w="1530" w:type="dxa"/>
            <w:shd w:val="clear" w:color="auto" w:fill="auto"/>
          </w:tcPr>
          <w:p w14:paraId="4121B61C" w14:textId="77777777" w:rsidR="0036360A" w:rsidRPr="00AB081C" w:rsidRDefault="0036360A" w:rsidP="00DA5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B081C">
              <w:t>-</w:t>
            </w:r>
          </w:p>
        </w:tc>
        <w:tc>
          <w:tcPr>
            <w:tcW w:w="1620" w:type="dxa"/>
            <w:shd w:val="clear" w:color="auto" w:fill="auto"/>
          </w:tcPr>
          <w:p w14:paraId="45542F08" w14:textId="77777777" w:rsidR="0036360A" w:rsidRPr="00AB081C" w:rsidRDefault="0036360A" w:rsidP="00DA5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B081C">
              <w:t>(4)</w:t>
            </w:r>
          </w:p>
        </w:tc>
      </w:tr>
      <w:tr w:rsidR="0036360A" w:rsidRPr="00AB081C" w14:paraId="412ADCE3" w14:textId="77777777" w:rsidTr="00DA5F7B">
        <w:tc>
          <w:tcPr>
            <w:tcW w:w="4410" w:type="dxa"/>
            <w:shd w:val="clear" w:color="auto" w:fill="auto"/>
          </w:tcPr>
          <w:p w14:paraId="2B9876E8" w14:textId="77777777" w:rsidR="0036360A" w:rsidRPr="00AB081C" w:rsidRDefault="0036360A" w:rsidP="00DA5F7B">
            <w:pPr>
              <w:spacing w:line="360" w:lineRule="exact"/>
              <w:rPr>
                <w:cs/>
              </w:rPr>
            </w:pPr>
            <w:r w:rsidRPr="00AB081C">
              <w:rPr>
                <w:rFonts w:ascii="Calibri" w:hAnsi="Calibri" w:hint="cs"/>
                <w:color w:val="000000"/>
                <w:cs/>
              </w:rPr>
              <w:t>เงินกู้ยืมจากผู้ขาย</w:t>
            </w:r>
          </w:p>
        </w:tc>
        <w:tc>
          <w:tcPr>
            <w:tcW w:w="1620" w:type="dxa"/>
            <w:shd w:val="clear" w:color="auto" w:fill="auto"/>
          </w:tcPr>
          <w:p w14:paraId="1316633F" w14:textId="77777777" w:rsidR="0036360A" w:rsidRPr="00AB081C" w:rsidRDefault="0036360A" w:rsidP="00DA5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B081C">
              <w:t>(4,940)</w:t>
            </w:r>
          </w:p>
        </w:tc>
        <w:tc>
          <w:tcPr>
            <w:tcW w:w="1530" w:type="dxa"/>
            <w:shd w:val="clear" w:color="auto" w:fill="auto"/>
          </w:tcPr>
          <w:p w14:paraId="5CEA2DDE" w14:textId="77777777" w:rsidR="0036360A" w:rsidRPr="00AB081C" w:rsidRDefault="0036360A" w:rsidP="00DA5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B081C">
              <w:t>-</w:t>
            </w:r>
          </w:p>
        </w:tc>
        <w:tc>
          <w:tcPr>
            <w:tcW w:w="1620" w:type="dxa"/>
            <w:shd w:val="clear" w:color="auto" w:fill="auto"/>
          </w:tcPr>
          <w:p w14:paraId="1EEE9084" w14:textId="77777777" w:rsidR="0036360A" w:rsidRPr="00AB081C" w:rsidRDefault="0036360A" w:rsidP="00DA5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B081C">
              <w:t>(4,940)</w:t>
            </w:r>
          </w:p>
        </w:tc>
      </w:tr>
      <w:tr w:rsidR="002B2868" w:rsidRPr="00AB081C" w14:paraId="3735F70B" w14:textId="77777777" w:rsidTr="00DA5F7B">
        <w:tc>
          <w:tcPr>
            <w:tcW w:w="4410" w:type="dxa"/>
            <w:shd w:val="clear" w:color="auto" w:fill="auto"/>
          </w:tcPr>
          <w:p w14:paraId="2468CE80" w14:textId="77777777" w:rsidR="002B2868" w:rsidRPr="00AB081C" w:rsidRDefault="002B2868" w:rsidP="002B2868">
            <w:pPr>
              <w:spacing w:line="360" w:lineRule="exact"/>
              <w:rPr>
                <w:cs/>
              </w:rPr>
            </w:pPr>
            <w:r w:rsidRPr="00AB081C">
              <w:rPr>
                <w:rFonts w:ascii="Calibri" w:hAnsi="Calibri"/>
                <w:color w:val="00000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shd w:val="clear" w:color="auto" w:fill="auto"/>
          </w:tcPr>
          <w:p w14:paraId="63C6DCC3" w14:textId="77777777" w:rsidR="002B2868" w:rsidRPr="00AB081C" w:rsidRDefault="002B2868" w:rsidP="002B28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B081C">
              <w:t>-</w:t>
            </w:r>
          </w:p>
        </w:tc>
        <w:tc>
          <w:tcPr>
            <w:tcW w:w="1530" w:type="dxa"/>
            <w:shd w:val="clear" w:color="auto" w:fill="auto"/>
          </w:tcPr>
          <w:p w14:paraId="5F1023FE" w14:textId="4BD1EB2F" w:rsidR="002B2868" w:rsidRPr="00AB081C" w:rsidRDefault="002B2868" w:rsidP="002B28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B081C">
              <w:t>(131)</w:t>
            </w:r>
          </w:p>
        </w:tc>
        <w:tc>
          <w:tcPr>
            <w:tcW w:w="1620" w:type="dxa"/>
            <w:shd w:val="clear" w:color="auto" w:fill="auto"/>
          </w:tcPr>
          <w:p w14:paraId="0941AA7B" w14:textId="3B926531" w:rsidR="002B2868" w:rsidRPr="00AB081C" w:rsidRDefault="002B2868" w:rsidP="002B28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B081C">
              <w:t>(131)</w:t>
            </w:r>
          </w:p>
        </w:tc>
      </w:tr>
      <w:tr w:rsidR="00C15818" w:rsidRPr="00AB081C" w14:paraId="4F562762" w14:textId="77777777" w:rsidTr="00DA5F7B">
        <w:tc>
          <w:tcPr>
            <w:tcW w:w="4410" w:type="dxa"/>
            <w:shd w:val="clear" w:color="auto" w:fill="auto"/>
            <w:hideMark/>
          </w:tcPr>
          <w:p w14:paraId="2C5329FA" w14:textId="77777777" w:rsidR="00C15818" w:rsidRPr="00AB081C" w:rsidRDefault="00C15818" w:rsidP="00C15818">
            <w:pPr>
              <w:spacing w:line="360" w:lineRule="exact"/>
              <w:rPr>
                <w:b/>
                <w:bCs/>
                <w:cs/>
              </w:rPr>
            </w:pPr>
            <w:r w:rsidRPr="00AB081C">
              <w:rPr>
                <w:rFonts w:hint="cs"/>
                <w:b/>
                <w:bCs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620" w:type="dxa"/>
            <w:shd w:val="clear" w:color="auto" w:fill="auto"/>
          </w:tcPr>
          <w:p w14:paraId="0D7E3284" w14:textId="77777777" w:rsidR="00C15818" w:rsidRPr="00AB081C" w:rsidRDefault="00C15818" w:rsidP="00C15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  <w:r w:rsidRPr="00AB081C">
              <w:rPr>
                <w:b/>
                <w:bCs/>
              </w:rPr>
              <w:t>4,058</w:t>
            </w:r>
          </w:p>
        </w:tc>
        <w:tc>
          <w:tcPr>
            <w:tcW w:w="1530" w:type="dxa"/>
            <w:shd w:val="clear" w:color="auto" w:fill="auto"/>
          </w:tcPr>
          <w:p w14:paraId="3D64AB80" w14:textId="276CA85D" w:rsidR="00C15818" w:rsidRPr="00AB081C" w:rsidRDefault="00C15818" w:rsidP="00C158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  <w:r w:rsidRPr="00AB081C">
              <w:rPr>
                <w:b/>
                <w:bCs/>
              </w:rPr>
              <w:t>(1,440)</w:t>
            </w:r>
          </w:p>
        </w:tc>
        <w:tc>
          <w:tcPr>
            <w:tcW w:w="1620" w:type="dxa"/>
            <w:shd w:val="clear" w:color="auto" w:fill="auto"/>
          </w:tcPr>
          <w:p w14:paraId="5A141428" w14:textId="6F9DF4DC" w:rsidR="00C15818" w:rsidRPr="00AB081C" w:rsidRDefault="00C15818" w:rsidP="00C15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  <w:r w:rsidRPr="00AB081C">
              <w:rPr>
                <w:b/>
                <w:bCs/>
              </w:rPr>
              <w:t>2,618</w:t>
            </w:r>
          </w:p>
        </w:tc>
      </w:tr>
      <w:tr w:rsidR="0036360A" w:rsidRPr="00AB081C" w14:paraId="44C82258" w14:textId="77777777" w:rsidTr="00DA5F7B">
        <w:tc>
          <w:tcPr>
            <w:tcW w:w="4410" w:type="dxa"/>
            <w:shd w:val="clear" w:color="auto" w:fill="auto"/>
          </w:tcPr>
          <w:p w14:paraId="3731C72C" w14:textId="77777777" w:rsidR="0036360A" w:rsidRPr="00AB081C" w:rsidRDefault="0036360A" w:rsidP="00DA5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4" w:hanging="154"/>
              <w:rPr>
                <w:cs/>
              </w:rPr>
            </w:pPr>
            <w:r w:rsidRPr="00AB081C">
              <w:rPr>
                <w:cs/>
              </w:rPr>
              <w:t>ชำระคืนเงินกู้ยืมที่มีกับ</w:t>
            </w:r>
            <w:r w:rsidRPr="00AB081C">
              <w:rPr>
                <w:rStyle w:val="ui-provider"/>
                <w:rFonts w:eastAsiaTheme="majorEastAsia"/>
                <w:cs/>
              </w:rPr>
              <w:t>ผู้ขา</w:t>
            </w:r>
            <w:r w:rsidRPr="00AB081C">
              <w:rPr>
                <w:rStyle w:val="ui-provider"/>
                <w:rFonts w:eastAsiaTheme="majorEastAsia" w:hint="cs"/>
                <w:cs/>
              </w:rPr>
              <w:t>ย</w:t>
            </w:r>
            <w:r w:rsidRPr="00AB081C">
              <w:rPr>
                <w:cs/>
              </w:rPr>
              <w:t>ภายใต</w:t>
            </w:r>
            <w:r w:rsidRPr="00AB081C">
              <w:rPr>
                <w:rFonts w:hint="cs"/>
                <w:cs/>
              </w:rPr>
              <w:t>้</w:t>
            </w:r>
            <w:r w:rsidRPr="00AB081C">
              <w:rPr>
                <w:cs/>
              </w:rPr>
              <w:t>เงื่อนไข</w:t>
            </w:r>
            <w:r w:rsidRPr="00AB081C">
              <w:rPr>
                <w:cs/>
              </w:rPr>
              <w:br/>
              <w:t>การซื้อธุรกิจ</w:t>
            </w:r>
          </w:p>
        </w:tc>
        <w:tc>
          <w:tcPr>
            <w:tcW w:w="1620" w:type="dxa"/>
            <w:shd w:val="clear" w:color="auto" w:fill="auto"/>
          </w:tcPr>
          <w:p w14:paraId="0BB2C465" w14:textId="77777777" w:rsidR="0036360A" w:rsidRPr="00AB081C" w:rsidRDefault="0036360A" w:rsidP="00DA5F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</w:p>
          <w:p w14:paraId="64250F43" w14:textId="77777777" w:rsidR="0036360A" w:rsidRPr="00AB081C" w:rsidRDefault="0036360A" w:rsidP="00DA5F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B081C">
              <w:t>4,940</w:t>
            </w:r>
          </w:p>
        </w:tc>
        <w:tc>
          <w:tcPr>
            <w:tcW w:w="1530" w:type="dxa"/>
            <w:shd w:val="clear" w:color="auto" w:fill="auto"/>
          </w:tcPr>
          <w:p w14:paraId="7CC75C7F" w14:textId="77777777" w:rsidR="0036360A" w:rsidRPr="00AB081C" w:rsidRDefault="0036360A" w:rsidP="00DA5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</w:p>
          <w:p w14:paraId="07346834" w14:textId="77777777" w:rsidR="0036360A" w:rsidRPr="00AB081C" w:rsidRDefault="0036360A" w:rsidP="00DA5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</w:p>
        </w:tc>
        <w:tc>
          <w:tcPr>
            <w:tcW w:w="1620" w:type="dxa"/>
            <w:shd w:val="clear" w:color="auto" w:fill="auto"/>
          </w:tcPr>
          <w:p w14:paraId="008E544F" w14:textId="77777777" w:rsidR="0036360A" w:rsidRPr="00AB081C" w:rsidRDefault="0036360A" w:rsidP="00DA5F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</w:p>
          <w:p w14:paraId="6F44FDC3" w14:textId="77777777" w:rsidR="0036360A" w:rsidRPr="00AB081C" w:rsidRDefault="0036360A" w:rsidP="00DA5F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B081C">
              <w:t>4,940</w:t>
            </w:r>
          </w:p>
        </w:tc>
      </w:tr>
      <w:tr w:rsidR="00C15818" w:rsidRPr="00AB081C" w14:paraId="171BDEF5" w14:textId="77777777" w:rsidTr="00DA5F7B">
        <w:tc>
          <w:tcPr>
            <w:tcW w:w="4410" w:type="dxa"/>
            <w:shd w:val="clear" w:color="auto" w:fill="auto"/>
          </w:tcPr>
          <w:p w14:paraId="4CDA5CC4" w14:textId="77777777" w:rsidR="00C15818" w:rsidRPr="00AB081C" w:rsidRDefault="00C15818" w:rsidP="00C15818">
            <w:pPr>
              <w:spacing w:line="360" w:lineRule="exact"/>
              <w:rPr>
                <w:cs/>
              </w:rPr>
            </w:pPr>
            <w:r w:rsidRPr="00AB081C">
              <w:rPr>
                <w:b/>
                <w:bCs/>
                <w:cs/>
              </w:rPr>
              <w:t>สินทรัพย์และหนี้สินที่กลุ่มบริษัทได้มาสุทธิ</w:t>
            </w:r>
          </w:p>
        </w:tc>
        <w:tc>
          <w:tcPr>
            <w:tcW w:w="1620" w:type="dxa"/>
            <w:shd w:val="clear" w:color="auto" w:fill="auto"/>
          </w:tcPr>
          <w:p w14:paraId="70259A06" w14:textId="77777777" w:rsidR="00C15818" w:rsidRPr="00AB081C" w:rsidRDefault="00C15818" w:rsidP="00C158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  <w:r w:rsidRPr="00AB081C">
              <w:rPr>
                <w:b/>
                <w:bCs/>
              </w:rPr>
              <w:t>8,998</w:t>
            </w:r>
          </w:p>
        </w:tc>
        <w:tc>
          <w:tcPr>
            <w:tcW w:w="1530" w:type="dxa"/>
            <w:shd w:val="clear" w:color="auto" w:fill="auto"/>
          </w:tcPr>
          <w:p w14:paraId="6D92DBAD" w14:textId="77777777" w:rsidR="00C15818" w:rsidRPr="00AB081C" w:rsidRDefault="00C15818" w:rsidP="00C15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</w:p>
        </w:tc>
        <w:tc>
          <w:tcPr>
            <w:tcW w:w="1620" w:type="dxa"/>
            <w:shd w:val="clear" w:color="auto" w:fill="auto"/>
          </w:tcPr>
          <w:p w14:paraId="360273A9" w14:textId="7B6A6553" w:rsidR="00C15818" w:rsidRPr="00AB081C" w:rsidRDefault="00C15818" w:rsidP="00C15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  <w:r w:rsidRPr="00AB081C">
              <w:rPr>
                <w:b/>
                <w:bCs/>
              </w:rPr>
              <w:t>7,558</w:t>
            </w:r>
          </w:p>
        </w:tc>
      </w:tr>
      <w:tr w:rsidR="00C15818" w:rsidRPr="00AB081C" w14:paraId="34EEE720" w14:textId="77777777" w:rsidTr="00DA5F7B">
        <w:tc>
          <w:tcPr>
            <w:tcW w:w="4410" w:type="dxa"/>
            <w:shd w:val="clear" w:color="auto" w:fill="auto"/>
            <w:hideMark/>
          </w:tcPr>
          <w:p w14:paraId="23451833" w14:textId="77777777" w:rsidR="00C15818" w:rsidRPr="00AB081C" w:rsidRDefault="00C15818" w:rsidP="00C15818">
            <w:pPr>
              <w:spacing w:line="360" w:lineRule="exact"/>
            </w:pPr>
            <w:r w:rsidRPr="00AB081C">
              <w:rPr>
                <w:rFonts w:hint="cs"/>
                <w:cs/>
              </w:rPr>
              <w:t>ค่าความนิยม</w:t>
            </w:r>
          </w:p>
        </w:tc>
        <w:tc>
          <w:tcPr>
            <w:tcW w:w="1620" w:type="dxa"/>
            <w:shd w:val="clear" w:color="auto" w:fill="auto"/>
          </w:tcPr>
          <w:p w14:paraId="2CBE2309" w14:textId="77777777" w:rsidR="00C15818" w:rsidRPr="00AB081C" w:rsidRDefault="00C15818" w:rsidP="00C15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</w:p>
        </w:tc>
        <w:tc>
          <w:tcPr>
            <w:tcW w:w="1530" w:type="dxa"/>
            <w:shd w:val="clear" w:color="auto" w:fill="auto"/>
          </w:tcPr>
          <w:p w14:paraId="1552E730" w14:textId="77777777" w:rsidR="00C15818" w:rsidRPr="00AB081C" w:rsidRDefault="00C15818" w:rsidP="00C15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</w:p>
        </w:tc>
        <w:tc>
          <w:tcPr>
            <w:tcW w:w="1620" w:type="dxa"/>
            <w:shd w:val="clear" w:color="auto" w:fill="auto"/>
          </w:tcPr>
          <w:p w14:paraId="287BEAE4" w14:textId="081271CF" w:rsidR="00C15818" w:rsidRPr="00AB081C" w:rsidRDefault="00C15818" w:rsidP="00C158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B081C">
              <w:t>1,440</w:t>
            </w:r>
          </w:p>
        </w:tc>
      </w:tr>
      <w:tr w:rsidR="00C15818" w:rsidRPr="00AB081C" w14:paraId="4A98ADB4" w14:textId="77777777" w:rsidTr="00DA5F7B">
        <w:trPr>
          <w:trHeight w:val="425"/>
        </w:trPr>
        <w:tc>
          <w:tcPr>
            <w:tcW w:w="4410" w:type="dxa"/>
            <w:shd w:val="clear" w:color="auto" w:fill="auto"/>
            <w:hideMark/>
          </w:tcPr>
          <w:p w14:paraId="4C25763D" w14:textId="77777777" w:rsidR="00C15818" w:rsidRPr="00AB081C" w:rsidRDefault="00C15818" w:rsidP="00C15818">
            <w:pPr>
              <w:spacing w:line="360" w:lineRule="exact"/>
              <w:rPr>
                <w:b/>
                <w:bCs/>
              </w:rPr>
            </w:pPr>
            <w:r w:rsidRPr="00AB081C">
              <w:rPr>
                <w:rFonts w:hint="cs"/>
                <w:b/>
                <w:bCs/>
                <w:cs/>
              </w:rPr>
              <w:t>สิ่งตอบแทนที่จะโอนให้</w:t>
            </w:r>
          </w:p>
        </w:tc>
        <w:tc>
          <w:tcPr>
            <w:tcW w:w="1620" w:type="dxa"/>
            <w:shd w:val="clear" w:color="auto" w:fill="auto"/>
          </w:tcPr>
          <w:p w14:paraId="5435E42A" w14:textId="77777777" w:rsidR="00C15818" w:rsidRPr="00AB081C" w:rsidRDefault="00C15818" w:rsidP="00C15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27F0F94" w14:textId="77777777" w:rsidR="00C15818" w:rsidRPr="00AB081C" w:rsidRDefault="00C15818" w:rsidP="00C15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4F855EF5" w14:textId="3B3A6445" w:rsidR="00C15818" w:rsidRPr="00AB081C" w:rsidRDefault="00C15818" w:rsidP="00C158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  <w:cs/>
              </w:rPr>
            </w:pPr>
            <w:r w:rsidRPr="00AB081C">
              <w:rPr>
                <w:b/>
                <w:bCs/>
              </w:rPr>
              <w:t>8,998</w:t>
            </w:r>
          </w:p>
        </w:tc>
      </w:tr>
    </w:tbl>
    <w:p w14:paraId="5E4C9DEB" w14:textId="77777777" w:rsidR="0036360A" w:rsidRPr="00AB081C" w:rsidRDefault="0036360A" w:rsidP="0036360A">
      <w:pPr>
        <w:tabs>
          <w:tab w:val="clear" w:pos="454"/>
          <w:tab w:val="clear" w:pos="680"/>
        </w:tabs>
        <w:spacing w:line="240" w:lineRule="auto"/>
        <w:ind w:left="567" w:right="50"/>
        <w:jc w:val="thaiDistribute"/>
        <w:rPr>
          <w:rFonts w:asciiTheme="majorBidi" w:hAnsiTheme="majorBidi" w:cstheme="majorBidi"/>
        </w:rPr>
      </w:pPr>
    </w:p>
    <w:p w14:paraId="3C531DCF" w14:textId="1317ABED" w:rsidR="0036360A" w:rsidRPr="00AB081C" w:rsidRDefault="0036360A" w:rsidP="0036360A">
      <w:pPr>
        <w:ind w:left="540"/>
        <w:jc w:val="thaiDistribute"/>
      </w:pPr>
      <w:bookmarkStart w:id="2" w:name="_Hlk141705550"/>
      <w:r w:rsidRPr="00AB081C">
        <w:rPr>
          <w:cs/>
        </w:rPr>
        <w:t>การประเมินมูลค่ายุติธรรมของสัญญา</w:t>
      </w:r>
      <w:r w:rsidRPr="00AB081C">
        <w:rPr>
          <w:rFonts w:hint="cs"/>
          <w:cs/>
        </w:rPr>
        <w:t>การใช้บริการคลังน้ำมัน</w:t>
      </w:r>
      <w:r w:rsidRPr="00AB081C">
        <w:rPr>
          <w:cs/>
        </w:rPr>
        <w:t xml:space="preserve">ซึ่งจัดประเภทเป็นสินทรัพย์ไม่มีตัวตนใช้วิธีรายได้ </w:t>
      </w:r>
      <w:r w:rsidRPr="00AB081C">
        <w:t xml:space="preserve">(Income approach) </w:t>
      </w:r>
      <w:r w:rsidRPr="00AB081C">
        <w:rPr>
          <w:rFonts w:hint="cs"/>
          <w:cs/>
        </w:rPr>
        <w:t xml:space="preserve">ภายใต้วิธี </w:t>
      </w:r>
      <w:r w:rsidRPr="00AB081C">
        <w:t>Multi-period Excess Earning Method (MEEM</w:t>
      </w:r>
      <w:r w:rsidRPr="00AB081C">
        <w:rPr>
          <w:cs/>
        </w:rPr>
        <w:t>)</w:t>
      </w:r>
      <w:r w:rsidRPr="00AB081C">
        <w:t xml:space="preserve"> </w:t>
      </w:r>
      <w:r w:rsidRPr="00AB081C">
        <w:rPr>
          <w:cs/>
        </w:rPr>
        <w:t>สำหรับสัญญา</w:t>
      </w:r>
      <w:r w:rsidRPr="00AB081C">
        <w:rPr>
          <w:rFonts w:hint="cs"/>
          <w:cs/>
        </w:rPr>
        <w:t>การใช้บริการคลังน้ำมัน</w:t>
      </w:r>
      <w:r w:rsidRPr="00AB081C">
        <w:rPr>
          <w:cs/>
        </w:rPr>
        <w:t>ซึ่งมีอายุสัญญาที่แน่นอน</w:t>
      </w:r>
      <w:r w:rsidRPr="00AB081C">
        <w:rPr>
          <w:rFonts w:hint="cs"/>
          <w:cs/>
        </w:rPr>
        <w:t>และที่คาดว่าจะต่ออายุได้ โดยอายุสัญญา</w:t>
      </w:r>
      <w:r w:rsidRPr="00AB081C">
        <w:rPr>
          <w:cs/>
        </w:rPr>
        <w:t xml:space="preserve">คงเหลือประมาณ </w:t>
      </w:r>
      <w:r w:rsidRPr="00AB081C">
        <w:t>1</w:t>
      </w:r>
      <w:r w:rsidR="00730C61" w:rsidRPr="00AB081C">
        <w:t>.3</w:t>
      </w:r>
      <w:r w:rsidRPr="00AB081C">
        <w:t xml:space="preserve"> </w:t>
      </w:r>
      <w:r w:rsidRPr="00AB081C">
        <w:rPr>
          <w:cs/>
        </w:rPr>
        <w:t>ปี</w:t>
      </w:r>
      <w:r w:rsidRPr="00AB081C">
        <w:rPr>
          <w:rFonts w:hint="cs"/>
          <w:cs/>
        </w:rPr>
        <w:t xml:space="preserve"> ถึง</w:t>
      </w:r>
      <w:r w:rsidRPr="00AB081C">
        <w:t xml:space="preserve"> 1</w:t>
      </w:r>
      <w:r w:rsidR="00730C61" w:rsidRPr="00AB081C">
        <w:t>8.8</w:t>
      </w:r>
      <w:r w:rsidRPr="00AB081C">
        <w:t xml:space="preserve"> </w:t>
      </w:r>
      <w:r w:rsidRPr="00AB081C">
        <w:rPr>
          <w:cs/>
        </w:rPr>
        <w:t xml:space="preserve">ปี ทั้งนี้ </w:t>
      </w:r>
      <w:r w:rsidRPr="00AB081C">
        <w:rPr>
          <w:cs/>
        </w:rPr>
        <w:br/>
        <w:t>ข้อสมมติที่สำคัญอื่น</w:t>
      </w:r>
      <w:r w:rsidRPr="00AB081C">
        <w:rPr>
          <w:rFonts w:hint="cs"/>
          <w:cs/>
        </w:rPr>
        <w:t xml:space="preserve"> </w:t>
      </w:r>
      <w:r w:rsidRPr="00AB081C">
        <w:rPr>
          <w:cs/>
        </w:rPr>
        <w:t>ๆ ที่ใช้ในการคำนวณ ได้แก่</w:t>
      </w:r>
      <w:r w:rsidRPr="00AB081C">
        <w:t xml:space="preserve"> </w:t>
      </w:r>
      <w:r w:rsidRPr="00AB081C">
        <w:rPr>
          <w:cs/>
        </w:rPr>
        <w:t>ประมาณการรายได้ในอนาคตและอัตราคิดลด</w:t>
      </w:r>
    </w:p>
    <w:bookmarkEnd w:id="2"/>
    <w:p w14:paraId="5BAB5514" w14:textId="77777777" w:rsidR="0036360A" w:rsidRPr="00AB081C" w:rsidRDefault="0036360A" w:rsidP="0036360A">
      <w:pPr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56EBDA06" w14:textId="77777777" w:rsidR="0036360A" w:rsidRPr="00AB081C" w:rsidRDefault="0036360A" w:rsidP="0036360A">
      <w:pPr>
        <w:ind w:left="540"/>
        <w:jc w:val="thaiDistribute"/>
        <w:rPr>
          <w:rFonts w:asciiTheme="majorBidi" w:hAnsiTheme="majorBidi" w:cstheme="majorBidi"/>
          <w:i/>
          <w:iCs/>
        </w:rPr>
      </w:pPr>
      <w:r w:rsidRPr="00AB081C">
        <w:rPr>
          <w:rFonts w:asciiTheme="majorBidi" w:hAnsiTheme="majorBidi" w:cstheme="majorBidi"/>
          <w:i/>
          <w:iCs/>
          <w:cs/>
        </w:rPr>
        <w:t>ต้นทุนที่เกี่ยวข้องกับการซื้อ</w:t>
      </w:r>
    </w:p>
    <w:p w14:paraId="3117F864" w14:textId="77777777" w:rsidR="0036360A" w:rsidRPr="00AB081C" w:rsidRDefault="0036360A" w:rsidP="0036360A">
      <w:pPr>
        <w:spacing w:line="240" w:lineRule="auto"/>
        <w:ind w:left="142" w:right="-472"/>
        <w:jc w:val="thaiDistribute"/>
        <w:rPr>
          <w:rFonts w:asciiTheme="majorBidi" w:hAnsiTheme="majorBidi" w:cstheme="majorBidi"/>
        </w:rPr>
      </w:pPr>
    </w:p>
    <w:p w14:paraId="7FA0D07E" w14:textId="77777777" w:rsidR="0036360A" w:rsidRPr="00AB081C" w:rsidRDefault="0036360A" w:rsidP="0036360A">
      <w:pPr>
        <w:ind w:left="540"/>
        <w:jc w:val="thaiDistribute"/>
      </w:pPr>
      <w:r w:rsidRPr="00AB081C">
        <w:rPr>
          <w:cs/>
        </w:rPr>
        <w:t>กลุ่มบริษัทมีค่าใช้จ่ายที่เกี่ยวข้องกับการซื้อประมาณ</w:t>
      </w:r>
      <w:r w:rsidRPr="00AB081C">
        <w:t xml:space="preserve"> 8 </w:t>
      </w:r>
      <w:r w:rsidRPr="00AB081C">
        <w:rPr>
          <w:cs/>
        </w:rPr>
        <w:t>ล้านบาท โดยได้รวมอยู่ในค่าใช้จ่ายในการบริหารใน</w:t>
      </w:r>
      <w:r w:rsidRPr="00AB081C">
        <w:br/>
      </w:r>
      <w:r w:rsidRPr="00AB081C">
        <w:rPr>
          <w:cs/>
        </w:rPr>
        <w:t>งบกำไรขาดทุนรวมของกลุ่มบริษัทในงวดที่เกิดรายการ</w:t>
      </w:r>
    </w:p>
    <w:p w14:paraId="13E70A3E" w14:textId="098EB9CA" w:rsidR="00784B23" w:rsidRPr="00AB081C" w:rsidRDefault="00784B23" w:rsidP="0036360A">
      <w:pPr>
        <w:pStyle w:val="index"/>
        <w:tabs>
          <w:tab w:val="clear" w:pos="1134"/>
          <w:tab w:val="decimal" w:pos="567"/>
          <w:tab w:val="left" w:pos="900"/>
        </w:tabs>
        <w:spacing w:after="0" w:line="240" w:lineRule="auto"/>
        <w:ind w:left="540" w:firstLine="0"/>
        <w:jc w:val="thaiDistribute"/>
        <w:outlineLvl w:val="0"/>
        <w:rPr>
          <w:rFonts w:asciiTheme="majorBidi" w:eastAsia="MS Mincho" w:hAnsiTheme="majorBidi" w:cstheme="majorBidi"/>
          <w:color w:val="000000"/>
          <w:sz w:val="30"/>
          <w:szCs w:val="30"/>
          <w:cs/>
        </w:rPr>
      </w:pPr>
      <w:r w:rsidRPr="00AB081C">
        <w:rPr>
          <w:cs/>
        </w:rPr>
        <w:br w:type="page"/>
      </w:r>
    </w:p>
    <w:p w14:paraId="0BCDB808" w14:textId="49DD0533" w:rsidR="008309A0" w:rsidRPr="00AB081C" w:rsidRDefault="00BE5877" w:rsidP="00BE5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lang w:val="en-GB"/>
        </w:rPr>
      </w:pPr>
      <w:r w:rsidRPr="00AB081C">
        <w:rPr>
          <w:rFonts w:asciiTheme="majorBidi" w:hAnsiTheme="majorBidi" w:cstheme="majorBidi"/>
          <w:lang w:val="en-GB"/>
        </w:rPr>
        <w:lastRenderedPageBreak/>
        <w:t>3.</w:t>
      </w:r>
      <w:r w:rsidR="00220ADC" w:rsidRPr="00AB081C">
        <w:rPr>
          <w:rFonts w:asciiTheme="majorBidi" w:hAnsiTheme="majorBidi" w:cstheme="majorBidi"/>
          <w:lang w:val="en-GB"/>
        </w:rPr>
        <w:t>3</w:t>
      </w:r>
      <w:r w:rsidR="008309A0" w:rsidRPr="00AB081C">
        <w:rPr>
          <w:rFonts w:asciiTheme="majorBidi" w:hAnsiTheme="majorBidi" w:cstheme="majorBidi"/>
          <w:cs/>
          <w:lang w:val="en-GB"/>
        </w:rPr>
        <w:tab/>
      </w:r>
      <w:r w:rsidR="008309A0" w:rsidRPr="00AB081C">
        <w:rPr>
          <w:rFonts w:asciiTheme="majorBidi" w:hAnsiTheme="majorBidi" w:cstheme="majorBidi"/>
          <w:cs/>
          <w:lang w:val="en-GB"/>
        </w:rPr>
        <w:tab/>
      </w:r>
      <w:r w:rsidR="008309A0" w:rsidRPr="00AB081C">
        <w:rPr>
          <w:rFonts w:asciiTheme="majorBidi" w:hAnsiTheme="majorBidi" w:cstheme="majorBidi"/>
          <w:cs/>
          <w:lang w:val="en-GB"/>
        </w:rPr>
        <w:tab/>
        <w:t>บริษัท เอสโซ่ (ประเทศไทย) จำกัด (มหาชน) (“เอสโซ่”)</w:t>
      </w:r>
    </w:p>
    <w:p w14:paraId="6E19B550" w14:textId="77777777" w:rsidR="008309A0" w:rsidRPr="00AB081C" w:rsidRDefault="008309A0" w:rsidP="008309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</w:pPr>
    </w:p>
    <w:p w14:paraId="0FF00C28" w14:textId="298FD3C7" w:rsidR="006A6C4A" w:rsidRPr="00AB081C" w:rsidRDefault="009A0F8F" w:rsidP="006A6C4A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AB081C">
        <w:rPr>
          <w:cs/>
        </w:rPr>
        <w:t xml:space="preserve">เมื่อวันที่ </w:t>
      </w:r>
      <w:r w:rsidR="00730C61" w:rsidRPr="00AB081C">
        <w:t>11</w:t>
      </w:r>
      <w:r w:rsidRPr="00AB081C">
        <w:rPr>
          <w:cs/>
        </w:rPr>
        <w:t xml:space="preserve"> มกราคม </w:t>
      </w:r>
      <w:r w:rsidR="00730C61" w:rsidRPr="00AB081C">
        <w:t>2566</w:t>
      </w:r>
      <w:r w:rsidRPr="00AB081C">
        <w:rPr>
          <w:cs/>
        </w:rPr>
        <w:t xml:space="preserve"> บริษัทได้ลงนามในสัญญาซื้อ</w:t>
      </w:r>
      <w:r w:rsidR="00A44C52" w:rsidRPr="00AB081C">
        <w:rPr>
          <w:rFonts w:hint="cs"/>
          <w:cs/>
        </w:rPr>
        <w:t>ขายหุ้น</w:t>
      </w:r>
      <w:r w:rsidRPr="00AB081C">
        <w:rPr>
          <w:cs/>
        </w:rPr>
        <w:t xml:space="preserve">กับ </w:t>
      </w:r>
      <w:r w:rsidRPr="00AB081C">
        <w:t xml:space="preserve">ExxonMobil Asia Holdings Pte. Ltd. (“ExxonMobil”) </w:t>
      </w:r>
      <w:r w:rsidRPr="00AB081C">
        <w:rPr>
          <w:cs/>
        </w:rPr>
        <w:t>เพื่อซื้อหุ้น</w:t>
      </w:r>
      <w:r w:rsidR="00A44C52" w:rsidRPr="00AB081C">
        <w:rPr>
          <w:cs/>
        </w:rPr>
        <w:t>บริษัท เอสโซ่ (ประเทศไทย) จำกัด (มหาชน) (“เอสโซ่”)</w:t>
      </w:r>
      <w:r w:rsidR="00A44C52" w:rsidRPr="00AB081C">
        <w:t xml:space="preserve"> </w:t>
      </w:r>
      <w:r w:rsidRPr="00AB081C">
        <w:rPr>
          <w:cs/>
        </w:rPr>
        <w:t xml:space="preserve">จำนวน </w:t>
      </w:r>
      <w:r w:rsidR="00730C61" w:rsidRPr="00AB081C">
        <w:t>2</w:t>
      </w:r>
      <w:r w:rsidRPr="00AB081C">
        <w:t>,</w:t>
      </w:r>
      <w:r w:rsidRPr="00AB081C">
        <w:rPr>
          <w:cs/>
        </w:rPr>
        <w:t>283</w:t>
      </w:r>
      <w:r w:rsidRPr="00AB081C">
        <w:t>,</w:t>
      </w:r>
      <w:r w:rsidRPr="00AB081C">
        <w:rPr>
          <w:cs/>
        </w:rPr>
        <w:t>750</w:t>
      </w:r>
      <w:r w:rsidRPr="00AB081C">
        <w:t>,</w:t>
      </w:r>
      <w:r w:rsidR="00A44C52" w:rsidRPr="00AB081C">
        <w:t>000</w:t>
      </w:r>
      <w:r w:rsidRPr="00AB081C">
        <w:rPr>
          <w:cs/>
        </w:rPr>
        <w:t xml:space="preserve"> หุ้น (คิดเป็นสัดส่วนร้อยละ </w:t>
      </w:r>
      <w:r w:rsidR="00730C61" w:rsidRPr="00AB081C">
        <w:t xml:space="preserve">65.99 </w:t>
      </w:r>
      <w:r w:rsidRPr="00AB081C">
        <w:rPr>
          <w:cs/>
        </w:rPr>
        <w:t xml:space="preserve">ของจำนวนหุ้นที่ออกจำหน่ายแล้วของ เอสโซ่ ณ วันที่ </w:t>
      </w:r>
      <w:r w:rsidR="00730C61" w:rsidRPr="00AB081C">
        <w:t>30</w:t>
      </w:r>
      <w:r w:rsidRPr="00AB081C">
        <w:rPr>
          <w:cs/>
        </w:rPr>
        <w:t xml:space="preserve"> กันยายน </w:t>
      </w:r>
      <w:r w:rsidR="00730C61" w:rsidRPr="00AB081C">
        <w:t>2565</w:t>
      </w:r>
      <w:r w:rsidRPr="00AB081C">
        <w:rPr>
          <w:cs/>
        </w:rPr>
        <w:t xml:space="preserve">) </w:t>
      </w:r>
      <w:r w:rsidR="005E339A" w:rsidRPr="00AB081C">
        <w:rPr>
          <w:cs/>
        </w:rPr>
        <w:t>โดยไม่รวมการได้มาซึ่งธุรกิจเกี่ยวกับผลิตภัณฑ์หล่อลื่นและการจำหน่ายเคมีภัณฑ์</w:t>
      </w:r>
      <w:r w:rsidR="005E339A" w:rsidRPr="00AB081C">
        <w:t xml:space="preserve"> </w:t>
      </w:r>
      <w:r w:rsidRPr="00AB081C">
        <w:rPr>
          <w:cs/>
        </w:rPr>
        <w:t xml:space="preserve">และภายหลังจากธุรกรรมซื้อขายหุ้นเสร็จสิ้น บริษัทต้องทำคำเสนอซื้อหุ้นที่เหลือทั้งหมดของเอสโซ่ เป็นจำนวนไม่เกิน </w:t>
      </w:r>
      <w:r w:rsidR="00730C61" w:rsidRPr="00AB081C">
        <w:t>1</w:t>
      </w:r>
      <w:r w:rsidRPr="00AB081C">
        <w:t>,</w:t>
      </w:r>
      <w:r w:rsidRPr="00AB081C">
        <w:rPr>
          <w:cs/>
        </w:rPr>
        <w:t>177</w:t>
      </w:r>
      <w:r w:rsidRPr="00AB081C">
        <w:t>,</w:t>
      </w:r>
      <w:r w:rsidRPr="00AB081C">
        <w:rPr>
          <w:cs/>
        </w:rPr>
        <w:t>108</w:t>
      </w:r>
      <w:r w:rsidRPr="00AB081C">
        <w:t>,</w:t>
      </w:r>
      <w:r w:rsidR="00587FBD" w:rsidRPr="00AB081C">
        <w:t>000</w:t>
      </w:r>
      <w:r w:rsidRPr="00AB081C">
        <w:rPr>
          <w:cs/>
        </w:rPr>
        <w:t xml:space="preserve"> หุ้น (คิดเป็นร้อยละ </w:t>
      </w:r>
      <w:r w:rsidR="00730C61" w:rsidRPr="00AB081C">
        <w:t>34.01</w:t>
      </w:r>
      <w:r w:rsidRPr="00AB081C">
        <w:rPr>
          <w:cs/>
        </w:rPr>
        <w:t xml:space="preserve"> ของหุ้นที่ออกจำหน่ายแล้วทั้งหมดของเอสโซ่ ณ วันที่ </w:t>
      </w:r>
      <w:r w:rsidR="00730C61" w:rsidRPr="00AB081C">
        <w:t>30</w:t>
      </w:r>
      <w:r w:rsidRPr="00AB081C">
        <w:rPr>
          <w:cs/>
        </w:rPr>
        <w:t xml:space="preserve"> กันยายน </w:t>
      </w:r>
      <w:r w:rsidR="00730C61" w:rsidRPr="00AB081C">
        <w:t>2565</w:t>
      </w:r>
      <w:r w:rsidRPr="00AB081C">
        <w:rPr>
          <w:cs/>
        </w:rPr>
        <w:t xml:space="preserve">) เพื่อให้ได้มาซึ่งหุ้นในเอสโซ่ในราคาเดียวกันกับราคาซื้อหุ้นเอสโซ่ในธุรกรรมการซื้อขายหุ้น </w:t>
      </w:r>
      <w:r w:rsidR="004C1C0A" w:rsidRPr="00AB081C">
        <w:rPr>
          <w:rFonts w:hint="cs"/>
          <w:spacing w:val="8"/>
          <w:cs/>
        </w:rPr>
        <w:t xml:space="preserve">และเมื่อวันที่ </w:t>
      </w:r>
      <w:r w:rsidR="004C1C0A" w:rsidRPr="00AB081C">
        <w:rPr>
          <w:spacing w:val="8"/>
        </w:rPr>
        <w:t xml:space="preserve">31 </w:t>
      </w:r>
      <w:r w:rsidR="004C1C0A" w:rsidRPr="00AB081C">
        <w:rPr>
          <w:rFonts w:hint="cs"/>
          <w:spacing w:val="8"/>
          <w:cs/>
        </w:rPr>
        <w:t xml:space="preserve">สิงหาคม </w:t>
      </w:r>
      <w:r w:rsidR="004C1C0A" w:rsidRPr="00AB081C">
        <w:rPr>
          <w:spacing w:val="8"/>
        </w:rPr>
        <w:t xml:space="preserve">2566 </w:t>
      </w:r>
      <w:r w:rsidR="004C1C0A" w:rsidRPr="00AB081C">
        <w:rPr>
          <w:rFonts w:hint="cs"/>
          <w:spacing w:val="8"/>
          <w:cs/>
        </w:rPr>
        <w:t>บริษัทได้รับโอนหุ้น</w:t>
      </w:r>
      <w:r w:rsidR="00A21C3B" w:rsidRPr="00AB081C">
        <w:rPr>
          <w:spacing w:val="8"/>
        </w:rPr>
        <w:t xml:space="preserve"> </w:t>
      </w:r>
      <w:r w:rsidR="00A21C3B" w:rsidRPr="00AB081C">
        <w:rPr>
          <w:rFonts w:hint="cs"/>
          <w:spacing w:val="8"/>
          <w:cs/>
        </w:rPr>
        <w:t xml:space="preserve">จำนวน </w:t>
      </w:r>
      <w:r w:rsidR="00A21C3B" w:rsidRPr="00AB081C">
        <w:rPr>
          <w:spacing w:val="8"/>
        </w:rPr>
        <w:t>2,</w:t>
      </w:r>
      <w:r w:rsidR="00A21C3B" w:rsidRPr="00AB081C">
        <w:rPr>
          <w:rFonts w:hint="cs"/>
          <w:spacing w:val="8"/>
          <w:cs/>
        </w:rPr>
        <w:t>283</w:t>
      </w:r>
      <w:r w:rsidR="00A21C3B" w:rsidRPr="00AB081C">
        <w:rPr>
          <w:spacing w:val="8"/>
        </w:rPr>
        <w:t>,</w:t>
      </w:r>
      <w:r w:rsidR="00A21C3B" w:rsidRPr="00AB081C">
        <w:rPr>
          <w:rFonts w:hint="cs"/>
          <w:spacing w:val="8"/>
          <w:cs/>
        </w:rPr>
        <w:t>750</w:t>
      </w:r>
      <w:r w:rsidR="00A21C3B" w:rsidRPr="00AB081C">
        <w:rPr>
          <w:spacing w:val="8"/>
        </w:rPr>
        <w:t>,000</w:t>
      </w:r>
      <w:r w:rsidR="00A21C3B" w:rsidRPr="00AB081C">
        <w:rPr>
          <w:rFonts w:hint="cs"/>
          <w:spacing w:val="8"/>
          <w:cs/>
        </w:rPr>
        <w:t xml:space="preserve"> หุ้น</w:t>
      </w:r>
      <w:r w:rsidR="005E339A" w:rsidRPr="00AB081C">
        <w:rPr>
          <w:spacing w:val="8"/>
        </w:rPr>
        <w:t xml:space="preserve"> </w:t>
      </w:r>
      <w:r w:rsidR="005E339A" w:rsidRPr="00AB081C">
        <w:rPr>
          <w:rFonts w:hint="cs"/>
          <w:spacing w:val="8"/>
          <w:cs/>
        </w:rPr>
        <w:t xml:space="preserve">รวมทั้งสิ้นเป็นจำนวน </w:t>
      </w:r>
      <w:r w:rsidR="005E339A" w:rsidRPr="00AB081C">
        <w:rPr>
          <w:spacing w:val="8"/>
        </w:rPr>
        <w:t>22,60</w:t>
      </w:r>
      <w:r w:rsidR="00C571D5" w:rsidRPr="00AB081C">
        <w:rPr>
          <w:spacing w:val="8"/>
        </w:rPr>
        <w:t xml:space="preserve">6 </w:t>
      </w:r>
      <w:r w:rsidR="00C571D5" w:rsidRPr="00AB081C">
        <w:rPr>
          <w:rFonts w:hint="cs"/>
          <w:spacing w:val="8"/>
          <w:cs/>
        </w:rPr>
        <w:t>ล้าน</w:t>
      </w:r>
      <w:r w:rsidR="005E339A" w:rsidRPr="00AB081C">
        <w:rPr>
          <w:rFonts w:hint="cs"/>
          <w:spacing w:val="8"/>
          <w:cs/>
        </w:rPr>
        <w:t xml:space="preserve">บาท หรือคิดเป็นประมาณ </w:t>
      </w:r>
      <w:r w:rsidR="005E339A" w:rsidRPr="00AB081C">
        <w:rPr>
          <w:spacing w:val="8"/>
        </w:rPr>
        <w:t xml:space="preserve">9.8986 </w:t>
      </w:r>
      <w:r w:rsidR="005E339A" w:rsidRPr="00AB081C">
        <w:rPr>
          <w:rFonts w:hint="cs"/>
          <w:spacing w:val="8"/>
          <w:cs/>
        </w:rPr>
        <w:t xml:space="preserve">บาทต่อหุ้น </w:t>
      </w:r>
      <w:r w:rsidR="00A21C3B" w:rsidRPr="00AB081C">
        <w:rPr>
          <w:rFonts w:hint="cs"/>
          <w:spacing w:val="8"/>
          <w:cs/>
        </w:rPr>
        <w:t xml:space="preserve">(คิดเป็นสัดส่วนร้อยละ </w:t>
      </w:r>
      <w:r w:rsidR="00A21C3B" w:rsidRPr="00AB081C">
        <w:rPr>
          <w:spacing w:val="8"/>
        </w:rPr>
        <w:t>65</w:t>
      </w:r>
      <w:r w:rsidR="00A21C3B" w:rsidRPr="00AB081C">
        <w:rPr>
          <w:rFonts w:hint="cs"/>
          <w:spacing w:val="8"/>
          <w:cs/>
        </w:rPr>
        <w:t>.</w:t>
      </w:r>
      <w:r w:rsidR="00A21C3B" w:rsidRPr="00AB081C">
        <w:rPr>
          <w:spacing w:val="8"/>
        </w:rPr>
        <w:t>99</w:t>
      </w:r>
      <w:r w:rsidR="00A21C3B" w:rsidRPr="00AB081C">
        <w:rPr>
          <w:rFonts w:hint="cs"/>
          <w:cs/>
        </w:rPr>
        <w:t xml:space="preserve"> ของจำนวนหุ้นที่</w:t>
      </w:r>
      <w:r w:rsidR="00A21C3B" w:rsidRPr="00AB081C">
        <w:rPr>
          <w:rFonts w:hint="cs"/>
          <w:spacing w:val="4"/>
          <w:cs/>
        </w:rPr>
        <w:t>ออกจำหน่ายแล้วของเอสโซ่</w:t>
      </w:r>
      <w:r w:rsidR="00A21C3B" w:rsidRPr="00AB081C">
        <w:rPr>
          <w:spacing w:val="4"/>
        </w:rPr>
        <w:t xml:space="preserve">) </w:t>
      </w:r>
      <w:r w:rsidR="004C1C0A" w:rsidRPr="00AB081C">
        <w:rPr>
          <w:rFonts w:asciiTheme="majorBidi" w:eastAsia="Calibri" w:hAnsiTheme="majorBidi" w:cstheme="majorBidi" w:hint="cs"/>
          <w:color w:val="000000"/>
          <w:spacing w:val="4"/>
          <w:cs/>
        </w:rPr>
        <w:t xml:space="preserve">เรียบร้อยแล้ว </w:t>
      </w:r>
      <w:r w:rsidR="006A6C4A" w:rsidRPr="00AB081C">
        <w:rPr>
          <w:rFonts w:hint="cs"/>
          <w:cs/>
        </w:rPr>
        <w:t>ฝ่ายบริหาร</w:t>
      </w:r>
      <w:r w:rsidR="006A6C4A" w:rsidRPr="00AB081C">
        <w:rPr>
          <w:rFonts w:hint="cs"/>
          <w:spacing w:val="-2"/>
          <w:cs/>
        </w:rPr>
        <w:t>คาดว่าหาก</w:t>
      </w:r>
      <w:r w:rsidR="00A27E62" w:rsidRPr="00AB081C">
        <w:rPr>
          <w:rFonts w:hint="cs"/>
          <w:spacing w:val="-2"/>
          <w:cs/>
        </w:rPr>
        <w:t>กลุ่ม</w:t>
      </w:r>
      <w:r w:rsidR="006A6C4A" w:rsidRPr="00AB081C">
        <w:rPr>
          <w:rFonts w:hint="cs"/>
          <w:spacing w:val="-2"/>
          <w:cs/>
        </w:rPr>
        <w:t>บริษัทได้มีการซื้อธุรกิจตั้งแต่วันที่</w:t>
      </w:r>
      <w:r w:rsidR="004C1C0A" w:rsidRPr="00AB081C">
        <w:rPr>
          <w:rFonts w:asciiTheme="majorBidi" w:hAnsiTheme="majorBidi" w:cstheme="majorBidi"/>
          <w:spacing w:val="-2"/>
          <w:cs/>
        </w:rPr>
        <w:t xml:space="preserve"> </w:t>
      </w:r>
      <w:r w:rsidR="006A6C4A" w:rsidRPr="00AB081C">
        <w:rPr>
          <w:rFonts w:asciiTheme="majorBidi" w:hAnsiTheme="majorBidi" w:cstheme="majorBidi"/>
          <w:spacing w:val="-2"/>
        </w:rPr>
        <w:t xml:space="preserve">1 </w:t>
      </w:r>
      <w:r w:rsidR="006A6C4A" w:rsidRPr="00AB081C">
        <w:rPr>
          <w:rFonts w:asciiTheme="majorBidi" w:hAnsiTheme="majorBidi" w:cstheme="majorBidi" w:hint="cs"/>
          <w:spacing w:val="-2"/>
          <w:cs/>
        </w:rPr>
        <w:t>มกราคม</w:t>
      </w:r>
      <w:r w:rsidR="00AF7C20" w:rsidRPr="00AB081C">
        <w:rPr>
          <w:rFonts w:asciiTheme="majorBidi" w:hAnsiTheme="majorBidi" w:cstheme="majorBidi" w:hint="cs"/>
          <w:spacing w:val="-2"/>
          <w:cs/>
        </w:rPr>
        <w:t xml:space="preserve"> </w:t>
      </w:r>
      <w:r w:rsidR="004C1C0A" w:rsidRPr="00AB081C">
        <w:rPr>
          <w:rFonts w:asciiTheme="majorBidi" w:hAnsiTheme="majorBidi" w:cstheme="majorBidi"/>
          <w:spacing w:val="-2"/>
        </w:rPr>
        <w:t xml:space="preserve">2566 </w:t>
      </w:r>
      <w:r w:rsidR="006A6C4A" w:rsidRPr="00AB081C">
        <w:rPr>
          <w:rFonts w:hint="cs"/>
          <w:spacing w:val="-2"/>
          <w:cs/>
        </w:rPr>
        <w:t>จะมีรายได้รวมเพิ่มขึ้นจำนวน</w:t>
      </w:r>
      <w:r w:rsidR="004C1C0A" w:rsidRPr="00AB081C">
        <w:rPr>
          <w:rFonts w:asciiTheme="majorBidi" w:hAnsiTheme="majorBidi" w:cstheme="majorBidi"/>
          <w:spacing w:val="-2"/>
        </w:rPr>
        <w:t xml:space="preserve"> </w:t>
      </w:r>
      <w:r w:rsidR="00814CDF" w:rsidRPr="00AB081C">
        <w:rPr>
          <w:rFonts w:asciiTheme="majorBidi" w:hAnsiTheme="majorBidi" w:cstheme="majorBidi"/>
          <w:spacing w:val="-2"/>
        </w:rPr>
        <w:t>163,137</w:t>
      </w:r>
      <w:r w:rsidR="004C1C0A" w:rsidRPr="00AB081C">
        <w:rPr>
          <w:rFonts w:asciiTheme="majorBidi" w:hAnsiTheme="majorBidi" w:cstheme="majorBidi" w:hint="cs"/>
          <w:spacing w:val="-2"/>
          <w:cs/>
        </w:rPr>
        <w:t xml:space="preserve"> </w:t>
      </w:r>
      <w:r w:rsidR="004C1C0A" w:rsidRPr="00AB081C">
        <w:rPr>
          <w:rFonts w:asciiTheme="majorBidi" w:hAnsiTheme="majorBidi" w:cstheme="majorBidi"/>
          <w:spacing w:val="-2"/>
          <w:cs/>
        </w:rPr>
        <w:t>ล้าน</w:t>
      </w:r>
      <w:r w:rsidR="004C1C0A" w:rsidRPr="00AB081C">
        <w:rPr>
          <w:rFonts w:asciiTheme="majorBidi" w:hAnsiTheme="majorBidi" w:cstheme="majorBidi"/>
          <w:cs/>
        </w:rPr>
        <w:t xml:space="preserve">บาท </w:t>
      </w:r>
      <w:r w:rsidR="006A6C4A" w:rsidRPr="00AB081C">
        <w:rPr>
          <w:rFonts w:hint="cs"/>
          <w:cs/>
        </w:rPr>
        <w:t>และกำไรก่อนภาษีเงินได้เพิ่มขึ้นจำนวน</w:t>
      </w:r>
      <w:r w:rsidR="004C1C0A" w:rsidRPr="00AB081C">
        <w:rPr>
          <w:rFonts w:asciiTheme="majorBidi" w:hAnsiTheme="majorBidi" w:cstheme="majorBidi"/>
          <w:cs/>
        </w:rPr>
        <w:t xml:space="preserve"> </w:t>
      </w:r>
      <w:r w:rsidR="00814CDF" w:rsidRPr="00AB081C">
        <w:rPr>
          <w:rFonts w:asciiTheme="majorBidi" w:hAnsiTheme="majorBidi" w:cstheme="majorBidi"/>
        </w:rPr>
        <w:t>3,209</w:t>
      </w:r>
      <w:r w:rsidR="004C1C0A" w:rsidRPr="00AB081C">
        <w:rPr>
          <w:rFonts w:asciiTheme="majorBidi" w:hAnsiTheme="majorBidi" w:cstheme="majorBidi" w:hint="cs"/>
          <w:cs/>
        </w:rPr>
        <w:t xml:space="preserve"> </w:t>
      </w:r>
      <w:r w:rsidR="004C1C0A" w:rsidRPr="00AB081C">
        <w:rPr>
          <w:rFonts w:asciiTheme="majorBidi" w:hAnsiTheme="majorBidi" w:cstheme="majorBidi"/>
          <w:cs/>
        </w:rPr>
        <w:t>ล้านบาท</w:t>
      </w:r>
    </w:p>
    <w:p w14:paraId="2C47590D" w14:textId="77777777" w:rsidR="005672A5" w:rsidRPr="00AB081C" w:rsidRDefault="005672A5" w:rsidP="00567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3D1C733B" w14:textId="18C5BB69" w:rsidR="005F1DAF" w:rsidRPr="00AB081C" w:rsidRDefault="005F1DAF" w:rsidP="005F1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color w:val="000000"/>
          <w:cs/>
        </w:rPr>
      </w:pPr>
      <w:r w:rsidRPr="00AB081C">
        <w:rPr>
          <w:rFonts w:asciiTheme="majorBidi" w:eastAsia="Calibri" w:hAnsiTheme="majorBidi" w:cstheme="majorBidi" w:hint="cs"/>
          <w:color w:val="000000"/>
          <w:spacing w:val="4"/>
          <w:cs/>
        </w:rPr>
        <w:t>ผู้บริหารเชื่อว่าการเข้าลงทุนในบริษัทดังกล่าวเพื่อเสริมสร้างความแข็งแกร่งของ</w:t>
      </w:r>
      <w:r w:rsidR="00587FBD" w:rsidRPr="00AB081C">
        <w:rPr>
          <w:rFonts w:asciiTheme="majorBidi" w:eastAsia="Calibri" w:hAnsiTheme="majorBidi" w:cstheme="majorBidi" w:hint="cs"/>
          <w:color w:val="000000"/>
          <w:spacing w:val="4"/>
          <w:cs/>
        </w:rPr>
        <w:t>กลุ่ม</w:t>
      </w:r>
      <w:r w:rsidRPr="00AB081C">
        <w:rPr>
          <w:rFonts w:asciiTheme="majorBidi" w:eastAsia="Calibri" w:hAnsiTheme="majorBidi" w:cstheme="majorBidi" w:hint="cs"/>
          <w:color w:val="000000"/>
          <w:spacing w:val="4"/>
          <w:cs/>
        </w:rPr>
        <w:t>บริษัทในฐานะผู้ประกอบธุรกิจโรง</w:t>
      </w:r>
      <w:r w:rsidRPr="00AB081C">
        <w:rPr>
          <w:rFonts w:asciiTheme="majorBidi" w:eastAsia="Calibri" w:hAnsiTheme="majorBidi" w:cstheme="majorBidi" w:hint="cs"/>
          <w:color w:val="000000"/>
          <w:cs/>
        </w:rPr>
        <w:t>กลั่นและสถานีบริการน้ำมันชั้นนำของประเทศไทย</w:t>
      </w:r>
    </w:p>
    <w:p w14:paraId="1945B6C1" w14:textId="77777777" w:rsidR="005672A5" w:rsidRPr="00AB081C" w:rsidRDefault="005672A5" w:rsidP="00567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4224C3AC" w14:textId="3372243B" w:rsidR="00525D93" w:rsidRPr="00AB081C" w:rsidRDefault="005F1DAF" w:rsidP="00525D93">
      <w:pPr>
        <w:spacing w:line="240" w:lineRule="auto"/>
        <w:ind w:left="567" w:right="-27"/>
        <w:jc w:val="thaiDistribute"/>
        <w:rPr>
          <w:rFonts w:asciiTheme="majorBidi" w:eastAsia="Calibri" w:hAnsiTheme="majorBidi" w:cstheme="majorBidi"/>
          <w:color w:val="000000"/>
        </w:rPr>
      </w:pPr>
      <w:r w:rsidRPr="00AB081C">
        <w:rPr>
          <w:rFonts w:asciiTheme="majorBidi" w:eastAsia="Calibri" w:hAnsiTheme="majorBidi" w:cstheme="majorBidi"/>
          <w:color w:val="000000"/>
          <w:spacing w:val="2"/>
          <w:cs/>
        </w:rPr>
        <w:t>บริษัทได้จ้างผู้ประเมินราคาอิสระเพื่อหามูลค่ายุติธรรมของสินทรัพย์และหนี้สินที่ได้มา ณ วันที่ซื้อ อย่างไรก็ตาม</w:t>
      </w:r>
      <w:r w:rsidRPr="00AB081C">
        <w:rPr>
          <w:rFonts w:asciiTheme="majorBidi" w:eastAsia="Calibri" w:hAnsiTheme="majorBidi" w:cstheme="majorBidi"/>
          <w:color w:val="000000"/>
          <w:spacing w:val="2"/>
        </w:rPr>
        <w:t xml:space="preserve"> </w:t>
      </w:r>
      <w:r w:rsidRPr="00AB081C">
        <w:rPr>
          <w:rFonts w:asciiTheme="majorBidi" w:eastAsia="Calibri" w:hAnsiTheme="majorBidi" w:cstheme="majorBidi"/>
          <w:color w:val="000000"/>
          <w:spacing w:val="2"/>
          <w:cs/>
        </w:rPr>
        <w:t>การ</w:t>
      </w:r>
      <w:r w:rsidRPr="00AB081C">
        <w:rPr>
          <w:rFonts w:asciiTheme="majorBidi" w:eastAsia="Calibri" w:hAnsiTheme="majorBidi" w:cstheme="majorBidi"/>
          <w:color w:val="000000"/>
          <w:cs/>
        </w:rPr>
        <w:t>ประเมินมูลค่ายุติธรรมของสินทรัพย์สุทธิที่ได้มาจากการซื้อเงินลงทุนในบริษัทย่อยยังไม่แล้วเสร็จ ดังนั้นสินทรัพย์สุทธิที่ได้มา ณ วันที่ซื้อเงินลงทุนจึงใช้มูลค่าที่ประเมินโดยฝ่ายจัดการ เมื่อผลการประเมินมูลค่ายุติธรรมจากผู้ประเมินราคาอิสระเสร็จสิ้นสมบูรณ์แล้ว จึงจะมีการปรับปรุงมูลค่ายุติธรรมของสินทรัพย์สุทธิที่ได้มาต่อไป</w:t>
      </w:r>
    </w:p>
    <w:p w14:paraId="0AB23E1B" w14:textId="77777777" w:rsidR="000F3841" w:rsidRPr="00AB081C" w:rsidRDefault="000F3841" w:rsidP="00525D93">
      <w:pPr>
        <w:spacing w:line="240" w:lineRule="auto"/>
        <w:ind w:left="567" w:right="-27"/>
        <w:jc w:val="thaiDistribute"/>
        <w:rPr>
          <w:rFonts w:asciiTheme="majorBidi" w:eastAsia="Calibri" w:hAnsiTheme="majorBidi" w:cstheme="majorBidi"/>
          <w:color w:val="000000"/>
        </w:rPr>
      </w:pPr>
    </w:p>
    <w:p w14:paraId="1128168A" w14:textId="0D8AD132" w:rsidR="005F1DAF" w:rsidRPr="00AB081C" w:rsidRDefault="000F3841" w:rsidP="005F1DAF">
      <w:pPr>
        <w:ind w:left="540"/>
        <w:jc w:val="thaiDistribute"/>
      </w:pPr>
      <w:r w:rsidRPr="00AB081C">
        <w:rPr>
          <w:cs/>
        </w:rPr>
        <w:t xml:space="preserve">เมื่อวันที่ </w:t>
      </w:r>
      <w:r w:rsidRPr="00AB081C">
        <w:t xml:space="preserve">5 </w:t>
      </w:r>
      <w:r w:rsidRPr="00AB081C">
        <w:rPr>
          <w:rFonts w:hint="cs"/>
          <w:cs/>
        </w:rPr>
        <w:t>กันยายน</w:t>
      </w:r>
      <w:r w:rsidRPr="00AB081C">
        <w:rPr>
          <w:cs/>
        </w:rPr>
        <w:t xml:space="preserve"> </w:t>
      </w:r>
      <w:r w:rsidRPr="00AB081C">
        <w:t>2566</w:t>
      </w:r>
      <w:r w:rsidRPr="00AB081C">
        <w:rPr>
          <w:cs/>
        </w:rPr>
        <w:t xml:space="preserve"> บริษัทได้ทำคำเสนอซื้อหลักทรัพย์ที่เหลือขอ</w:t>
      </w:r>
      <w:r w:rsidRPr="00AB081C">
        <w:rPr>
          <w:rFonts w:hint="cs"/>
          <w:cs/>
        </w:rPr>
        <w:t>ง</w:t>
      </w:r>
      <w:r w:rsidRPr="00AB081C">
        <w:rPr>
          <w:cs/>
        </w:rPr>
        <w:t xml:space="preserve">เอสโซ่จากผู้ถือหุ้นของเอสโซ่ โดยราคาเสนอซื้อหลักทรัพย์เท่ากับ </w:t>
      </w:r>
      <w:r w:rsidRPr="00AB081C">
        <w:t>9.8986</w:t>
      </w:r>
      <w:r w:rsidRPr="00AB081C">
        <w:rPr>
          <w:cs/>
        </w:rPr>
        <w:t xml:space="preserve"> บาทต่อหุ้น ซึ่งระยะเวลาในการทำคำเสนอซื้อได้สิ้นสุดแล้ว</w:t>
      </w:r>
      <w:r w:rsidRPr="00AB081C">
        <w:rPr>
          <w:rFonts w:hint="cs"/>
          <w:cs/>
        </w:rPr>
        <w:t xml:space="preserve">เมื่อวันที่ </w:t>
      </w:r>
      <w:r w:rsidRPr="00AB081C">
        <w:t xml:space="preserve">12 </w:t>
      </w:r>
      <w:r w:rsidRPr="00AB081C">
        <w:rPr>
          <w:rFonts w:hint="cs"/>
          <w:cs/>
        </w:rPr>
        <w:t xml:space="preserve">ตุลาคม </w:t>
      </w:r>
      <w:r w:rsidRPr="00AB081C">
        <w:t xml:space="preserve">2566 </w:t>
      </w:r>
      <w:r w:rsidRPr="00AB081C">
        <w:rPr>
          <w:cs/>
        </w:rPr>
        <w:t xml:space="preserve">และมีผู้ถือหุ้นของเอสโซ่ตอบรับคำเสนอซื้อเป็นจำนวน </w:t>
      </w:r>
      <w:r w:rsidRPr="00AB081C">
        <w:t xml:space="preserve">358,407,198 </w:t>
      </w:r>
      <w:r w:rsidRPr="00AB081C">
        <w:rPr>
          <w:cs/>
        </w:rPr>
        <w:t xml:space="preserve">หุ้น คิดเป็นร้อยละ </w:t>
      </w:r>
      <w:r w:rsidRPr="00AB081C">
        <w:t xml:space="preserve">10.36 </w:t>
      </w:r>
      <w:r w:rsidRPr="00AB081C">
        <w:rPr>
          <w:cs/>
        </w:rPr>
        <w:t>ของจำนวนหุ้น</w:t>
      </w:r>
      <w:r w:rsidRPr="00AB081C">
        <w:rPr>
          <w:spacing w:val="-2"/>
          <w:cs/>
        </w:rPr>
        <w:t xml:space="preserve">ที่ออกและจำหน่ายแล้วทั้งหมด รวมเป็นจำนวนเงินทั้งสิ้น </w:t>
      </w:r>
      <w:r w:rsidRPr="00AB081C">
        <w:rPr>
          <w:spacing w:val="-2"/>
        </w:rPr>
        <w:t xml:space="preserve">3,548 </w:t>
      </w:r>
      <w:r w:rsidRPr="00AB081C">
        <w:rPr>
          <w:spacing w:val="-2"/>
          <w:cs/>
        </w:rPr>
        <w:t>ล้านบาท ทำให้</w:t>
      </w:r>
      <w:r w:rsidRPr="00AB081C">
        <w:rPr>
          <w:rFonts w:hint="cs"/>
          <w:spacing w:val="-2"/>
          <w:cs/>
        </w:rPr>
        <w:t>บริษัท</w:t>
      </w:r>
      <w:r w:rsidRPr="00AB081C">
        <w:rPr>
          <w:spacing w:val="-2"/>
          <w:cs/>
        </w:rPr>
        <w:t>มีสัดส่วนการถือหุ้นในเอส</w:t>
      </w:r>
      <w:r w:rsidRPr="00AB081C">
        <w:rPr>
          <w:cs/>
        </w:rPr>
        <w:t>โซ่ทั้งหมด</w:t>
      </w:r>
      <w:r w:rsidRPr="00AB081C">
        <w:rPr>
          <w:rFonts w:hint="cs"/>
          <w:cs/>
        </w:rPr>
        <w:t>ร้อยละ</w:t>
      </w:r>
      <w:r w:rsidRPr="00AB081C">
        <w:rPr>
          <w:cs/>
        </w:rPr>
        <w:t xml:space="preserve"> </w:t>
      </w:r>
      <w:r w:rsidRPr="00AB081C">
        <w:t>76.34</w:t>
      </w:r>
    </w:p>
    <w:p w14:paraId="3CE85E32" w14:textId="77777777" w:rsidR="005E339A" w:rsidRPr="00AB081C" w:rsidRDefault="005E339A" w:rsidP="005F1DAF">
      <w:pPr>
        <w:ind w:left="540"/>
        <w:jc w:val="thaiDistribute"/>
      </w:pPr>
    </w:p>
    <w:p w14:paraId="34B89A58" w14:textId="77777777" w:rsidR="00EA6FAB" w:rsidRPr="00AB081C" w:rsidRDefault="00EA6FAB" w:rsidP="005F1DAF">
      <w:pPr>
        <w:ind w:left="540"/>
        <w:jc w:val="thaiDistribute"/>
      </w:pPr>
    </w:p>
    <w:p w14:paraId="656EE7CF" w14:textId="77777777" w:rsidR="00EA6FAB" w:rsidRPr="00AB081C" w:rsidRDefault="00EA6FAB" w:rsidP="005F1DAF">
      <w:pPr>
        <w:ind w:left="540"/>
        <w:jc w:val="thaiDistribute"/>
      </w:pPr>
    </w:p>
    <w:p w14:paraId="5E292B9A" w14:textId="77777777" w:rsidR="00EA6FAB" w:rsidRPr="00AB081C" w:rsidRDefault="00EA6FAB" w:rsidP="005F1DAF">
      <w:pPr>
        <w:ind w:left="540"/>
        <w:jc w:val="thaiDistribute"/>
      </w:pPr>
    </w:p>
    <w:p w14:paraId="1CC14443" w14:textId="05FB9230" w:rsidR="005E339A" w:rsidRPr="00AB081C" w:rsidRDefault="00362887" w:rsidP="00362887">
      <w:pPr>
        <w:ind w:left="540"/>
        <w:jc w:val="thaiDistribute"/>
      </w:pPr>
      <w:r w:rsidRPr="00AB081C">
        <w:rPr>
          <w:cs/>
        </w:rPr>
        <w:lastRenderedPageBreak/>
        <w:t>บริษัทได้รวมรายการทำคำเสนอซื้อร้อยละ</w:t>
      </w:r>
      <w:r w:rsidRPr="00AB081C">
        <w:t xml:space="preserve"> 10.3</w:t>
      </w:r>
      <w:r w:rsidR="00C571D5" w:rsidRPr="00AB081C">
        <w:rPr>
          <w:rFonts w:hint="cs"/>
          <w:cs/>
        </w:rPr>
        <w:t>6</w:t>
      </w:r>
      <w:r w:rsidRPr="00AB081C">
        <w:t xml:space="preserve"> </w:t>
      </w:r>
      <w:r w:rsidRPr="00AB081C">
        <w:rPr>
          <w:cs/>
        </w:rPr>
        <w:t>ซึ่งเป็นรายการที่มีผู้แสดงเจตนาขายและบริษัทรับซื้อในช่วงการทำคำเสนอซื้อ ซึ่งเกิดขึ้นภายหลังวันสิ้นรอบระยะเวลารายงานเป็นรายการเดียวกันกับการซื้อส่วนได้เสียจาก</w:t>
      </w:r>
      <w:r w:rsidRPr="00AB081C">
        <w:t xml:space="preserve"> ExxonMobil </w:t>
      </w:r>
      <w:r w:rsidRPr="00AB081C">
        <w:rPr>
          <w:cs/>
        </w:rPr>
        <w:t>ร้อยละ</w:t>
      </w:r>
      <w:r w:rsidRPr="00AB081C">
        <w:t xml:space="preserve"> 65.99 </w:t>
      </w:r>
      <w:r w:rsidRPr="00AB081C">
        <w:rPr>
          <w:cs/>
        </w:rPr>
        <w:t>ซึ่งรวมเป็นสัดส่วนร้อยละ</w:t>
      </w:r>
      <w:r w:rsidRPr="00AB081C">
        <w:t xml:space="preserve"> 76.34 </w:t>
      </w:r>
      <w:r w:rsidRPr="00AB081C">
        <w:rPr>
          <w:cs/>
        </w:rPr>
        <w:t>โดยพิจารณาจากภาระที่บริษัทจะต้องจัดทำคำเสนอซื้อตามข้อกำหนดของตลาดหลักทรัพย์แห่งประเทศไทย รวมถึงระยะเวลาในการทำคำเสนอซื้อ และราคาซื้อที่คงที่ และเป็นราคาเดียวกันกับที่ซื้อจาก</w:t>
      </w:r>
      <w:r w:rsidRPr="00AB081C">
        <w:t xml:space="preserve"> ExxonMobil </w:t>
      </w:r>
      <w:r w:rsidRPr="00AB081C">
        <w:rPr>
          <w:cs/>
        </w:rPr>
        <w:t>ดังนั้นบริษัทจึงรับรู้ภาระจากการทำรายการทำคำเสนอซื้อเป็นหนี้สินหมุนเวียนอื่นในงบแสดงฐานะการเงิน ณ วันที่</w:t>
      </w:r>
      <w:r w:rsidRPr="00AB081C">
        <w:t xml:space="preserve"> 30 </w:t>
      </w:r>
      <w:r w:rsidRPr="00AB081C">
        <w:rPr>
          <w:cs/>
        </w:rPr>
        <w:t>กันยายน</w:t>
      </w:r>
      <w:r w:rsidRPr="00AB081C">
        <w:t> 2566</w:t>
      </w:r>
    </w:p>
    <w:p w14:paraId="7EC50C2B" w14:textId="77777777" w:rsidR="000F3841" w:rsidRPr="00AB081C" w:rsidRDefault="000F3841" w:rsidP="008B4853">
      <w:pPr>
        <w:jc w:val="thaiDistribute"/>
      </w:pPr>
    </w:p>
    <w:p w14:paraId="48694054" w14:textId="0631D2A7" w:rsidR="0016117F" w:rsidRPr="00AB081C" w:rsidRDefault="005F1DAF" w:rsidP="00E83A20">
      <w:pPr>
        <w:ind w:left="540"/>
        <w:jc w:val="thaiDistribute"/>
      </w:pPr>
      <w:r w:rsidRPr="00AB081C">
        <w:rPr>
          <w:rFonts w:hint="cs"/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</w:t>
      </w:r>
      <w:r w:rsidRPr="00AB081C">
        <w:br/>
      </w:r>
      <w:r w:rsidRPr="00AB081C">
        <w:rPr>
          <w:rFonts w:hint="cs"/>
          <w:cs/>
        </w:rPr>
        <w:t>แต่ละประเภทที่สำคัญ มีดังนี้</w:t>
      </w:r>
    </w:p>
    <w:p w14:paraId="07855420" w14:textId="77777777" w:rsidR="0016117F" w:rsidRPr="00AB081C" w:rsidRDefault="0016117F" w:rsidP="005F1DAF">
      <w:pPr>
        <w:ind w:left="540"/>
        <w:jc w:val="thaiDistribute"/>
      </w:pPr>
    </w:p>
    <w:p w14:paraId="4A03F362" w14:textId="33BE6810" w:rsidR="0016117F" w:rsidRPr="00AB081C" w:rsidRDefault="005F1DAF" w:rsidP="0016117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AB081C">
        <w:rPr>
          <w:rFonts w:ascii="Angsana New" w:hAnsi="Angsana New" w:hint="cs"/>
          <w:i/>
          <w:iCs/>
          <w:sz w:val="30"/>
          <w:szCs w:val="30"/>
          <w:cs/>
          <w:lang w:val="th-TH"/>
        </w:rPr>
        <w:t>สิ่งตอบแทนที่จะโอนให้</w:t>
      </w:r>
    </w:p>
    <w:tbl>
      <w:tblPr>
        <w:tblW w:w="87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43"/>
        <w:gridCol w:w="1773"/>
      </w:tblGrid>
      <w:tr w:rsidR="005F1DAF" w:rsidRPr="00AB081C" w14:paraId="161793B5" w14:textId="77777777" w:rsidTr="008951C9">
        <w:trPr>
          <w:trHeight w:val="366"/>
          <w:tblHeader/>
        </w:trPr>
        <w:tc>
          <w:tcPr>
            <w:tcW w:w="3983" w:type="pct"/>
          </w:tcPr>
          <w:p w14:paraId="58C89539" w14:textId="77777777" w:rsidR="005F1DAF" w:rsidRPr="00AB081C" w:rsidRDefault="005F1DAF" w:rsidP="009C73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7" w:type="pct"/>
          </w:tcPr>
          <w:p w14:paraId="22118B3E" w14:textId="77777777" w:rsidR="005F1DAF" w:rsidRPr="00AB081C" w:rsidRDefault="005F1DAF" w:rsidP="009C73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08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มูลค่าที่รับรู้</w:t>
            </w:r>
          </w:p>
        </w:tc>
      </w:tr>
      <w:tr w:rsidR="005F1DAF" w:rsidRPr="00AB081C" w14:paraId="0C9D9A0B" w14:textId="77777777" w:rsidTr="008951C9">
        <w:trPr>
          <w:trHeight w:val="366"/>
        </w:trPr>
        <w:tc>
          <w:tcPr>
            <w:tcW w:w="3983" w:type="pct"/>
          </w:tcPr>
          <w:p w14:paraId="218A337D" w14:textId="77777777" w:rsidR="005F1DAF" w:rsidRPr="00AB081C" w:rsidRDefault="005F1DAF" w:rsidP="009C73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7" w:type="pct"/>
          </w:tcPr>
          <w:p w14:paraId="4DE606BF" w14:textId="77777777" w:rsidR="005F1DAF" w:rsidRPr="00AB081C" w:rsidRDefault="005F1DAF" w:rsidP="009C73A3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</w:tabs>
              <w:spacing w:line="330" w:lineRule="exact"/>
              <w:contextualSpacing/>
              <w:jc w:val="center"/>
            </w:pPr>
            <w:r w:rsidRPr="00AB081C">
              <w:rPr>
                <w:rFonts w:hint="cs"/>
                <w:i/>
                <w:iCs/>
                <w:cs/>
                <w:lang w:val="th-TH"/>
              </w:rPr>
              <w:t>(ล้านบาท)</w:t>
            </w:r>
          </w:p>
        </w:tc>
      </w:tr>
      <w:tr w:rsidR="005F1DAF" w:rsidRPr="00AB081C" w14:paraId="083DAC0D" w14:textId="77777777" w:rsidTr="008951C9">
        <w:trPr>
          <w:trHeight w:val="366"/>
        </w:trPr>
        <w:tc>
          <w:tcPr>
            <w:tcW w:w="3983" w:type="pct"/>
          </w:tcPr>
          <w:p w14:paraId="152B4482" w14:textId="77777777" w:rsidR="005F1DAF" w:rsidRPr="00AB081C" w:rsidRDefault="005F1DAF" w:rsidP="009C73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</w:rPr>
            </w:pPr>
            <w:r w:rsidRPr="00AB081C">
              <w:rPr>
                <w:rFonts w:ascii="Angsana New" w:hAnsi="Angsana New" w:hint="cs"/>
                <w:sz w:val="30"/>
                <w:szCs w:val="30"/>
                <w:cs/>
              </w:rPr>
              <w:t>เงินสด</w:t>
            </w:r>
          </w:p>
        </w:tc>
        <w:tc>
          <w:tcPr>
            <w:tcW w:w="1017" w:type="pct"/>
          </w:tcPr>
          <w:p w14:paraId="37EFDEA8" w14:textId="455211FA" w:rsidR="005F1DAF" w:rsidRPr="00AB081C" w:rsidRDefault="00800623" w:rsidP="009C7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jc w:val="center"/>
            </w:pPr>
            <w:r w:rsidRPr="00AB081C">
              <w:rPr>
                <w:rStyle w:val="ui-provider"/>
              </w:rPr>
              <w:t>22,60</w:t>
            </w:r>
            <w:r w:rsidRPr="00AB081C">
              <w:rPr>
                <w:rStyle w:val="ui-provider"/>
                <w:rFonts w:hint="cs"/>
                <w:cs/>
              </w:rPr>
              <w:t>6</w:t>
            </w:r>
          </w:p>
        </w:tc>
      </w:tr>
      <w:tr w:rsidR="005F1DAF" w:rsidRPr="00AB081C" w14:paraId="79F561B9" w14:textId="77777777" w:rsidTr="008951C9">
        <w:trPr>
          <w:trHeight w:val="366"/>
        </w:trPr>
        <w:tc>
          <w:tcPr>
            <w:tcW w:w="3983" w:type="pct"/>
          </w:tcPr>
          <w:p w14:paraId="40FE1A1B" w14:textId="53B165F7" w:rsidR="005F1DAF" w:rsidRPr="00AB081C" w:rsidRDefault="00F43E7D" w:rsidP="009C73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AB081C">
              <w:rPr>
                <w:rFonts w:ascii="Angsana New" w:hAnsi="Angsana New" w:hint="cs"/>
                <w:sz w:val="30"/>
                <w:szCs w:val="30"/>
                <w:cs/>
              </w:rPr>
              <w:t>ภาระจากการทำ</w:t>
            </w:r>
            <w:r w:rsidRPr="00AB081C">
              <w:rPr>
                <w:rFonts w:ascii="Angsana New" w:hAnsi="Angsana New"/>
                <w:sz w:val="30"/>
                <w:szCs w:val="30"/>
                <w:cs/>
              </w:rPr>
              <w:t>คำเสนอซื้อหลักทรัพย์</w:t>
            </w:r>
          </w:p>
        </w:tc>
        <w:tc>
          <w:tcPr>
            <w:tcW w:w="1017" w:type="pct"/>
          </w:tcPr>
          <w:p w14:paraId="6F3C5E2A" w14:textId="22EE7AAE" w:rsidR="005F1DAF" w:rsidRPr="00AB081C" w:rsidRDefault="00D74D33" w:rsidP="009C7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jc w:val="center"/>
            </w:pPr>
            <w:r w:rsidRPr="00AB081C">
              <w:t>3,548</w:t>
            </w:r>
          </w:p>
        </w:tc>
      </w:tr>
      <w:tr w:rsidR="005F1DAF" w:rsidRPr="00AB081C" w14:paraId="3E8E2216" w14:textId="77777777" w:rsidTr="008951C9">
        <w:trPr>
          <w:trHeight w:val="390"/>
        </w:trPr>
        <w:tc>
          <w:tcPr>
            <w:tcW w:w="3983" w:type="pct"/>
          </w:tcPr>
          <w:p w14:paraId="55B2E8C5" w14:textId="77777777" w:rsidR="005F1DAF" w:rsidRPr="00AB081C" w:rsidRDefault="005F1DAF" w:rsidP="009C73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08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7" w:type="pct"/>
          </w:tcPr>
          <w:p w14:paraId="4B98C36E" w14:textId="5229407F" w:rsidR="005F1DAF" w:rsidRPr="00AB081C" w:rsidRDefault="00D74D33" w:rsidP="009C73A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jc w:val="center"/>
              <w:rPr>
                <w:b/>
                <w:bCs/>
              </w:rPr>
            </w:pPr>
            <w:r w:rsidRPr="00AB081C">
              <w:rPr>
                <w:b/>
                <w:bCs/>
              </w:rPr>
              <w:t>26,154</w:t>
            </w:r>
          </w:p>
        </w:tc>
      </w:tr>
    </w:tbl>
    <w:p w14:paraId="6DBE78A3" w14:textId="77777777" w:rsidR="005F1DAF" w:rsidRPr="00AB081C" w:rsidRDefault="005F1DAF" w:rsidP="005F1DAF">
      <w:pPr>
        <w:tabs>
          <w:tab w:val="clear" w:pos="680"/>
          <w:tab w:val="left" w:pos="540"/>
        </w:tabs>
        <w:spacing w:line="240" w:lineRule="auto"/>
        <w:ind w:right="-27"/>
        <w:jc w:val="thaiDistribute"/>
      </w:pPr>
      <w:r w:rsidRPr="00AB081C">
        <w:rPr>
          <w:cs/>
        </w:rPr>
        <w:tab/>
      </w:r>
      <w:r w:rsidRPr="00AB081C">
        <w:rPr>
          <w:cs/>
        </w:rPr>
        <w:tab/>
      </w:r>
    </w:p>
    <w:p w14:paraId="3F26EC77" w14:textId="6E5EC99C" w:rsidR="005F1DAF" w:rsidRPr="00AB081C" w:rsidRDefault="005F1DAF" w:rsidP="005F1DAF">
      <w:pPr>
        <w:ind w:left="540"/>
        <w:jc w:val="thaiDistribute"/>
        <w:rPr>
          <w:cs/>
        </w:rPr>
      </w:pPr>
      <w:r w:rsidRPr="00AB081C">
        <w:rPr>
          <w:spacing w:val="2"/>
          <w:cs/>
        </w:rPr>
        <w:t xml:space="preserve">ณ วันที่ </w:t>
      </w:r>
      <w:r w:rsidRPr="00AB081C">
        <w:rPr>
          <w:spacing w:val="2"/>
        </w:rPr>
        <w:t xml:space="preserve">30 </w:t>
      </w:r>
      <w:r w:rsidR="00800623" w:rsidRPr="00AB081C">
        <w:rPr>
          <w:rFonts w:hint="cs"/>
          <w:spacing w:val="2"/>
          <w:cs/>
        </w:rPr>
        <w:t xml:space="preserve">กันยายน </w:t>
      </w:r>
      <w:r w:rsidRPr="00AB081C">
        <w:rPr>
          <w:spacing w:val="2"/>
        </w:rPr>
        <w:t>2566</w:t>
      </w:r>
      <w:r w:rsidRPr="00AB081C">
        <w:rPr>
          <w:spacing w:val="2"/>
          <w:cs/>
        </w:rPr>
        <w:t xml:space="preserve"> บริษัทได้ชำระเงินแล้วเป็นจำนวน </w:t>
      </w:r>
      <w:r w:rsidR="00800623" w:rsidRPr="00AB081C">
        <w:rPr>
          <w:rStyle w:val="ui-provider"/>
          <w:spacing w:val="2"/>
        </w:rPr>
        <w:t>22,6</w:t>
      </w:r>
      <w:r w:rsidR="00382806" w:rsidRPr="00AB081C">
        <w:rPr>
          <w:rStyle w:val="ui-provider"/>
          <w:spacing w:val="2"/>
        </w:rPr>
        <w:t xml:space="preserve">06 </w:t>
      </w:r>
      <w:r w:rsidRPr="00AB081C">
        <w:rPr>
          <w:spacing w:val="2"/>
          <w:cs/>
        </w:rPr>
        <w:t>ล้านบาท</w:t>
      </w:r>
      <w:r w:rsidRPr="00AB081C">
        <w:rPr>
          <w:spacing w:val="2"/>
        </w:rPr>
        <w:t xml:space="preserve"> </w:t>
      </w:r>
      <w:r w:rsidR="00220ADC" w:rsidRPr="00AB081C">
        <w:rPr>
          <w:rFonts w:hint="cs"/>
          <w:spacing w:val="2"/>
          <w:cs/>
        </w:rPr>
        <w:t xml:space="preserve">และเมื่อวันที่ </w:t>
      </w:r>
      <w:r w:rsidR="00220ADC" w:rsidRPr="00AB081C">
        <w:rPr>
          <w:spacing w:val="2"/>
        </w:rPr>
        <w:t>1</w:t>
      </w:r>
      <w:r w:rsidR="00917778" w:rsidRPr="00AB081C">
        <w:rPr>
          <w:rFonts w:hint="cs"/>
          <w:spacing w:val="2"/>
          <w:cs/>
        </w:rPr>
        <w:t>6</w:t>
      </w:r>
      <w:r w:rsidR="00220ADC" w:rsidRPr="00AB081C">
        <w:rPr>
          <w:spacing w:val="2"/>
        </w:rPr>
        <w:t xml:space="preserve"> </w:t>
      </w:r>
      <w:r w:rsidR="00220ADC" w:rsidRPr="00AB081C">
        <w:rPr>
          <w:rFonts w:hint="cs"/>
          <w:spacing w:val="2"/>
          <w:cs/>
        </w:rPr>
        <w:t xml:space="preserve">ตุลาคม </w:t>
      </w:r>
      <w:r w:rsidR="00220ADC" w:rsidRPr="00AB081C">
        <w:rPr>
          <w:spacing w:val="2"/>
        </w:rPr>
        <w:t xml:space="preserve">2566 </w:t>
      </w:r>
      <w:r w:rsidR="00220ADC" w:rsidRPr="00AB081C">
        <w:rPr>
          <w:spacing w:val="2"/>
          <w:cs/>
        </w:rPr>
        <w:t>บริษัท</w:t>
      </w:r>
      <w:r w:rsidR="00220ADC" w:rsidRPr="00AB081C">
        <w:rPr>
          <w:cs/>
        </w:rPr>
        <w:t xml:space="preserve">ได้ชำระเงินแล้วเป็นจำนวน </w:t>
      </w:r>
      <w:r w:rsidR="00220ADC" w:rsidRPr="00AB081C">
        <w:t xml:space="preserve">3,548 </w:t>
      </w:r>
      <w:r w:rsidR="00220ADC" w:rsidRPr="00AB081C">
        <w:rPr>
          <w:cs/>
        </w:rPr>
        <w:t>ล้านบาท</w:t>
      </w:r>
    </w:p>
    <w:p w14:paraId="6ABACF09" w14:textId="5B140AAF" w:rsidR="00EA6FAB" w:rsidRPr="00AB081C" w:rsidRDefault="00EA6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 w:rsidRPr="00AB081C"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289CE8CB" w14:textId="1766BAAC" w:rsidR="00F04963" w:rsidRPr="00AB081C" w:rsidRDefault="00F04963" w:rsidP="005F1DAF">
      <w:pPr>
        <w:tabs>
          <w:tab w:val="clear" w:pos="454"/>
          <w:tab w:val="clear" w:pos="680"/>
        </w:tabs>
        <w:spacing w:line="240" w:lineRule="auto"/>
        <w:ind w:left="567" w:right="-472"/>
        <w:jc w:val="thaiDistribute"/>
        <w:rPr>
          <w:rStyle w:val="ui-provider"/>
        </w:rPr>
      </w:pPr>
      <w:r w:rsidRPr="00AB081C">
        <w:rPr>
          <w:rStyle w:val="ui-provider"/>
          <w:cs/>
        </w:rPr>
        <w:lastRenderedPageBreak/>
        <w:t>สินทรัพย์</w:t>
      </w:r>
      <w:r w:rsidR="00901736" w:rsidRPr="00AB081C">
        <w:rPr>
          <w:rStyle w:val="ui-provider"/>
          <w:rFonts w:hint="cs"/>
          <w:cs/>
        </w:rPr>
        <w:t>ที่ได้มา</w:t>
      </w:r>
      <w:r w:rsidRPr="00AB081C">
        <w:rPr>
          <w:rStyle w:val="ui-provider"/>
          <w:cs/>
        </w:rPr>
        <w:t>และหนี้สิน</w:t>
      </w:r>
      <w:r w:rsidR="00901736" w:rsidRPr="00AB081C">
        <w:rPr>
          <w:rStyle w:val="ui-provider"/>
          <w:rFonts w:hint="cs"/>
          <w:cs/>
        </w:rPr>
        <w:t>ที่ได้</w:t>
      </w:r>
      <w:r w:rsidR="00EA6FAB" w:rsidRPr="00AB081C">
        <w:rPr>
          <w:rStyle w:val="ui-provider"/>
          <w:rFonts w:hint="cs"/>
          <w:cs/>
        </w:rPr>
        <w:t>รับมา</w:t>
      </w:r>
      <w:r w:rsidRPr="00AB081C">
        <w:rPr>
          <w:rStyle w:val="ui-provider"/>
          <w:cs/>
        </w:rPr>
        <w:t xml:space="preserve"> ณ วันซื้อกิจการ (</w:t>
      </w:r>
      <w:r w:rsidRPr="00AB081C">
        <w:rPr>
          <w:rStyle w:val="ui-provider"/>
        </w:rPr>
        <w:t xml:space="preserve">31 </w:t>
      </w:r>
      <w:r w:rsidRPr="00AB081C">
        <w:rPr>
          <w:rStyle w:val="ui-provider"/>
          <w:cs/>
        </w:rPr>
        <w:t xml:space="preserve">สิงหาคม </w:t>
      </w:r>
      <w:r w:rsidRPr="00AB081C">
        <w:rPr>
          <w:rStyle w:val="ui-provider"/>
        </w:rPr>
        <w:t xml:space="preserve">2566) </w:t>
      </w:r>
      <w:r w:rsidRPr="00AB081C">
        <w:rPr>
          <w:rStyle w:val="ui-provider"/>
          <w:cs/>
        </w:rPr>
        <w:t>แสดงได้ดังนี้</w:t>
      </w:r>
    </w:p>
    <w:p w14:paraId="31FCE557" w14:textId="77777777" w:rsidR="00901736" w:rsidRPr="00AB081C" w:rsidRDefault="00901736" w:rsidP="005F1DAF">
      <w:pPr>
        <w:tabs>
          <w:tab w:val="clear" w:pos="454"/>
          <w:tab w:val="clear" w:pos="680"/>
        </w:tabs>
        <w:spacing w:line="240" w:lineRule="auto"/>
        <w:ind w:left="567" w:right="-472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shd w:val="clear" w:color="auto" w:fill="FFFF00"/>
        <w:tblLook w:val="01E0" w:firstRow="1" w:lastRow="1" w:firstColumn="1" w:lastColumn="1" w:noHBand="0" w:noVBand="0"/>
      </w:tblPr>
      <w:tblGrid>
        <w:gridCol w:w="4410"/>
        <w:gridCol w:w="1620"/>
        <w:gridCol w:w="1530"/>
        <w:gridCol w:w="1620"/>
      </w:tblGrid>
      <w:tr w:rsidR="005F1DAF" w:rsidRPr="00AB081C" w14:paraId="5A0D5334" w14:textId="77777777" w:rsidTr="00345510">
        <w:trPr>
          <w:tblHeader/>
        </w:trPr>
        <w:tc>
          <w:tcPr>
            <w:tcW w:w="4410" w:type="dxa"/>
            <w:shd w:val="clear" w:color="auto" w:fill="auto"/>
            <w:hideMark/>
          </w:tcPr>
          <w:p w14:paraId="366D33F5" w14:textId="77777777" w:rsidR="005F1DAF" w:rsidRPr="00AB081C" w:rsidRDefault="005F1DAF" w:rsidP="009C73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color w:val="0000FF"/>
                <w:cs/>
              </w:rPr>
            </w:pPr>
            <w:r w:rsidRPr="00AB081C">
              <w:rPr>
                <w:rFonts w:hint="cs"/>
                <w:b/>
                <w:bCs/>
                <w:i/>
                <w:iCs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1620" w:type="dxa"/>
            <w:shd w:val="clear" w:color="auto" w:fill="auto"/>
          </w:tcPr>
          <w:p w14:paraId="166F1214" w14:textId="77777777" w:rsidR="005F1DAF" w:rsidRPr="00AB081C" w:rsidRDefault="005F1DAF" w:rsidP="009C73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b/>
                <w:bCs/>
                <w:cs/>
              </w:rPr>
            </w:pPr>
            <w:r w:rsidRPr="00AB081C">
              <w:rPr>
                <w:rFonts w:hint="cs"/>
                <w:b/>
                <w:bCs/>
                <w:cs/>
              </w:rPr>
              <w:t>มูลค่าตามบัญชี</w:t>
            </w:r>
          </w:p>
        </w:tc>
        <w:tc>
          <w:tcPr>
            <w:tcW w:w="1530" w:type="dxa"/>
            <w:shd w:val="clear" w:color="auto" w:fill="auto"/>
          </w:tcPr>
          <w:p w14:paraId="3E153519" w14:textId="77777777" w:rsidR="005F1DAF" w:rsidRPr="00AB081C" w:rsidRDefault="005F1DAF" w:rsidP="009C73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b/>
                <w:bCs/>
              </w:rPr>
            </w:pPr>
            <w:r w:rsidRPr="00AB081C">
              <w:rPr>
                <w:rFonts w:hint="cs"/>
                <w:b/>
                <w:bCs/>
                <w:cs/>
              </w:rPr>
              <w:t>รายการปรับปรุง</w:t>
            </w:r>
          </w:p>
        </w:tc>
        <w:tc>
          <w:tcPr>
            <w:tcW w:w="1620" w:type="dxa"/>
            <w:shd w:val="clear" w:color="auto" w:fill="auto"/>
            <w:hideMark/>
          </w:tcPr>
          <w:p w14:paraId="4EA2E3E3" w14:textId="77777777" w:rsidR="005F1DAF" w:rsidRPr="00AB081C" w:rsidRDefault="005F1DAF" w:rsidP="009C73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b/>
                <w:bCs/>
              </w:rPr>
            </w:pPr>
            <w:r w:rsidRPr="00AB081C">
              <w:rPr>
                <w:rFonts w:hint="cs"/>
                <w:b/>
                <w:bCs/>
                <w:cs/>
              </w:rPr>
              <w:t>มูลค่ายุติธรรม</w:t>
            </w:r>
          </w:p>
        </w:tc>
      </w:tr>
      <w:tr w:rsidR="00345510" w:rsidRPr="00AB081C" w14:paraId="642DE4D5" w14:textId="77777777" w:rsidTr="00D64982">
        <w:trPr>
          <w:tblHeader/>
        </w:trPr>
        <w:tc>
          <w:tcPr>
            <w:tcW w:w="4410" w:type="dxa"/>
            <w:shd w:val="clear" w:color="auto" w:fill="auto"/>
          </w:tcPr>
          <w:p w14:paraId="4C3DE6A1" w14:textId="77777777" w:rsidR="00345510" w:rsidRPr="00AB081C" w:rsidRDefault="00345510" w:rsidP="009C73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14:paraId="69B1C70B" w14:textId="3B6CCC97" w:rsidR="00345510" w:rsidRPr="00AB081C" w:rsidRDefault="00345510" w:rsidP="009C73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b/>
                <w:bCs/>
                <w:cs/>
              </w:rPr>
            </w:pPr>
            <w:r w:rsidRPr="00AB081C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D16001" w:rsidRPr="00AB081C" w14:paraId="2F80F107" w14:textId="77777777" w:rsidTr="00345510">
        <w:tc>
          <w:tcPr>
            <w:tcW w:w="4410" w:type="dxa"/>
            <w:shd w:val="clear" w:color="auto" w:fill="auto"/>
          </w:tcPr>
          <w:p w14:paraId="2E6427BD" w14:textId="26540BE2" w:rsidR="00D16001" w:rsidRPr="00AB081C" w:rsidRDefault="00D16001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cs/>
              </w:rPr>
            </w:pPr>
            <w:r w:rsidRPr="00AB081C">
              <w:rPr>
                <w:rFonts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  <w:shd w:val="clear" w:color="auto" w:fill="auto"/>
          </w:tcPr>
          <w:p w14:paraId="53553FD2" w14:textId="4485FA49" w:rsidR="00D16001" w:rsidRPr="00AB081C" w:rsidRDefault="00D16001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AB081C">
              <w:t>4,23</w:t>
            </w:r>
            <w:r w:rsidR="008B721B" w:rsidRPr="00AB081C">
              <w:t>7</w:t>
            </w:r>
          </w:p>
        </w:tc>
        <w:tc>
          <w:tcPr>
            <w:tcW w:w="1530" w:type="dxa"/>
            <w:shd w:val="clear" w:color="auto" w:fill="auto"/>
          </w:tcPr>
          <w:p w14:paraId="087E440B" w14:textId="64E135B4" w:rsidR="00D16001" w:rsidRPr="00AB081C" w:rsidRDefault="00D16001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  <w:rPr>
                <w:cs/>
              </w:rPr>
            </w:pPr>
            <w:r w:rsidRPr="00AB081C">
              <w:t>-</w:t>
            </w:r>
          </w:p>
        </w:tc>
        <w:tc>
          <w:tcPr>
            <w:tcW w:w="1620" w:type="dxa"/>
            <w:shd w:val="clear" w:color="auto" w:fill="auto"/>
          </w:tcPr>
          <w:p w14:paraId="6F050AEC" w14:textId="3A1C08F6" w:rsidR="00D16001" w:rsidRPr="00AB081C" w:rsidRDefault="00D16001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AB081C">
              <w:t>4,23</w:t>
            </w:r>
            <w:r w:rsidR="008B721B" w:rsidRPr="00AB081C">
              <w:t>7</w:t>
            </w:r>
          </w:p>
        </w:tc>
      </w:tr>
      <w:tr w:rsidR="00D16001" w:rsidRPr="00AB081C" w14:paraId="40A3D6F1" w14:textId="77777777" w:rsidTr="00345510">
        <w:tc>
          <w:tcPr>
            <w:tcW w:w="4410" w:type="dxa"/>
            <w:shd w:val="clear" w:color="auto" w:fill="auto"/>
          </w:tcPr>
          <w:p w14:paraId="3316F006" w14:textId="1929FF2E" w:rsidR="00D16001" w:rsidRPr="00AB081C" w:rsidRDefault="00D16001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cs/>
              </w:rPr>
            </w:pPr>
            <w:r w:rsidRPr="00AB081C">
              <w:rPr>
                <w:rFonts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20" w:type="dxa"/>
            <w:shd w:val="clear" w:color="auto" w:fill="auto"/>
          </w:tcPr>
          <w:p w14:paraId="1202F138" w14:textId="03B8813E" w:rsidR="00D16001" w:rsidRPr="00AB081C" w:rsidRDefault="00D16001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AB081C">
              <w:t>11,</w:t>
            </w:r>
            <w:r w:rsidR="00DF5433" w:rsidRPr="00AB081C">
              <w:t>192</w:t>
            </w:r>
          </w:p>
        </w:tc>
        <w:tc>
          <w:tcPr>
            <w:tcW w:w="1530" w:type="dxa"/>
            <w:shd w:val="clear" w:color="auto" w:fill="auto"/>
          </w:tcPr>
          <w:p w14:paraId="15ECBF6C" w14:textId="2ED61462" w:rsidR="00D16001" w:rsidRPr="00AB081C" w:rsidRDefault="00D16001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  <w:rPr>
                <w:cs/>
              </w:rPr>
            </w:pPr>
            <w:r w:rsidRPr="00AB081C">
              <w:t>-</w:t>
            </w:r>
          </w:p>
        </w:tc>
        <w:tc>
          <w:tcPr>
            <w:tcW w:w="1620" w:type="dxa"/>
            <w:shd w:val="clear" w:color="auto" w:fill="auto"/>
          </w:tcPr>
          <w:p w14:paraId="3678500D" w14:textId="57205607" w:rsidR="00D16001" w:rsidRPr="00AB081C" w:rsidRDefault="00DF5433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AB081C">
              <w:t>11,192</w:t>
            </w:r>
          </w:p>
        </w:tc>
      </w:tr>
      <w:tr w:rsidR="00D16001" w:rsidRPr="00AB081C" w14:paraId="195DD346" w14:textId="77777777" w:rsidTr="00345510">
        <w:tc>
          <w:tcPr>
            <w:tcW w:w="4410" w:type="dxa"/>
            <w:shd w:val="clear" w:color="auto" w:fill="auto"/>
          </w:tcPr>
          <w:p w14:paraId="25E10499" w14:textId="21466877" w:rsidR="00D16001" w:rsidRPr="00AB081C" w:rsidRDefault="00D16001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cs/>
              </w:rPr>
            </w:pPr>
            <w:r w:rsidRPr="00AB081C">
              <w:rPr>
                <w:rFonts w:hint="cs"/>
                <w:cs/>
              </w:rPr>
              <w:t>สินค้าคงเหลือ</w:t>
            </w:r>
          </w:p>
        </w:tc>
        <w:tc>
          <w:tcPr>
            <w:tcW w:w="1620" w:type="dxa"/>
            <w:shd w:val="clear" w:color="auto" w:fill="auto"/>
          </w:tcPr>
          <w:p w14:paraId="447A34FA" w14:textId="3C772E20" w:rsidR="00D16001" w:rsidRPr="00AB081C" w:rsidRDefault="00D16001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AB081C">
              <w:t>21,247</w:t>
            </w:r>
          </w:p>
        </w:tc>
        <w:tc>
          <w:tcPr>
            <w:tcW w:w="1530" w:type="dxa"/>
            <w:shd w:val="clear" w:color="auto" w:fill="auto"/>
          </w:tcPr>
          <w:p w14:paraId="1F4F3B08" w14:textId="3758D363" w:rsidR="00D16001" w:rsidRPr="00AB081C" w:rsidRDefault="00280486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  <w:rPr>
                <w:cs/>
              </w:rPr>
            </w:pPr>
            <w:r w:rsidRPr="00AB081C">
              <w:t>945</w:t>
            </w:r>
          </w:p>
        </w:tc>
        <w:tc>
          <w:tcPr>
            <w:tcW w:w="1620" w:type="dxa"/>
            <w:shd w:val="clear" w:color="auto" w:fill="auto"/>
          </w:tcPr>
          <w:p w14:paraId="3D985E13" w14:textId="256BBD58" w:rsidR="00D16001" w:rsidRPr="00AB081C" w:rsidRDefault="00D16001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AB081C">
              <w:t>2</w:t>
            </w:r>
            <w:r w:rsidR="00280486" w:rsidRPr="00AB081C">
              <w:t>2</w:t>
            </w:r>
            <w:r w:rsidRPr="00AB081C">
              <w:t>,</w:t>
            </w:r>
            <w:r w:rsidR="00280486" w:rsidRPr="00AB081C">
              <w:t>192</w:t>
            </w:r>
          </w:p>
        </w:tc>
      </w:tr>
      <w:tr w:rsidR="00D16001" w:rsidRPr="00AB081C" w14:paraId="2B5910A8" w14:textId="77777777" w:rsidTr="00345510">
        <w:tc>
          <w:tcPr>
            <w:tcW w:w="4410" w:type="dxa"/>
            <w:shd w:val="clear" w:color="auto" w:fill="auto"/>
          </w:tcPr>
          <w:p w14:paraId="5BC973B7" w14:textId="72467BA9" w:rsidR="00D16001" w:rsidRPr="00AB081C" w:rsidRDefault="00D16001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cs/>
              </w:rPr>
            </w:pPr>
            <w:r w:rsidRPr="00AB081C">
              <w:rPr>
                <w:rFonts w:hint="cs"/>
                <w:cs/>
              </w:rPr>
              <w:t>สินทรัพย์ทางการเงินไม่หมุนเวียนอื่น</w:t>
            </w:r>
            <w:r w:rsidRPr="00AB081C"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14:paraId="5A691423" w14:textId="4E702253" w:rsidR="00D16001" w:rsidRPr="00AB081C" w:rsidRDefault="00D16001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AB081C">
              <w:t>1,350</w:t>
            </w:r>
          </w:p>
        </w:tc>
        <w:tc>
          <w:tcPr>
            <w:tcW w:w="1530" w:type="dxa"/>
            <w:shd w:val="clear" w:color="auto" w:fill="auto"/>
          </w:tcPr>
          <w:p w14:paraId="0C3668B2" w14:textId="4A33C8FB" w:rsidR="00D16001" w:rsidRPr="00AB081C" w:rsidRDefault="00D16001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  <w:rPr>
                <w:cs/>
              </w:rPr>
            </w:pPr>
            <w:r w:rsidRPr="00AB081C">
              <w:t>-</w:t>
            </w:r>
          </w:p>
        </w:tc>
        <w:tc>
          <w:tcPr>
            <w:tcW w:w="1620" w:type="dxa"/>
            <w:shd w:val="clear" w:color="auto" w:fill="auto"/>
          </w:tcPr>
          <w:p w14:paraId="1E5B304F" w14:textId="7350ADA9" w:rsidR="00D16001" w:rsidRPr="00AB081C" w:rsidRDefault="00D16001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AB081C">
              <w:t>1,350</w:t>
            </w:r>
          </w:p>
        </w:tc>
      </w:tr>
      <w:tr w:rsidR="00D16001" w:rsidRPr="00AB081C" w14:paraId="336E56F2" w14:textId="77777777" w:rsidTr="00345510">
        <w:tc>
          <w:tcPr>
            <w:tcW w:w="4410" w:type="dxa"/>
            <w:shd w:val="clear" w:color="auto" w:fill="auto"/>
          </w:tcPr>
          <w:p w14:paraId="6E88C69E" w14:textId="72C748A6" w:rsidR="00D16001" w:rsidRPr="00AB081C" w:rsidRDefault="00D16001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cs/>
              </w:rPr>
            </w:pPr>
            <w:r w:rsidRPr="00AB081C">
              <w:rPr>
                <w:rFonts w:hint="cs"/>
                <w:cs/>
              </w:rPr>
              <w:t>เงินลงทุนในบริษัทร่วม</w:t>
            </w:r>
          </w:p>
        </w:tc>
        <w:tc>
          <w:tcPr>
            <w:tcW w:w="1620" w:type="dxa"/>
            <w:shd w:val="clear" w:color="auto" w:fill="auto"/>
          </w:tcPr>
          <w:p w14:paraId="10388C9E" w14:textId="67BE9499" w:rsidR="00D16001" w:rsidRPr="00AB081C" w:rsidRDefault="00D16001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AB081C">
              <w:t>2,149</w:t>
            </w:r>
          </w:p>
        </w:tc>
        <w:tc>
          <w:tcPr>
            <w:tcW w:w="1530" w:type="dxa"/>
            <w:shd w:val="clear" w:color="auto" w:fill="auto"/>
          </w:tcPr>
          <w:p w14:paraId="64774E8E" w14:textId="1053D70D" w:rsidR="00D16001" w:rsidRPr="00AB081C" w:rsidRDefault="00D16001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  <w:rPr>
                <w:cs/>
              </w:rPr>
            </w:pPr>
            <w:r w:rsidRPr="00AB081C">
              <w:t>3,</w:t>
            </w:r>
            <w:r w:rsidR="00280486" w:rsidRPr="00AB081C">
              <w:t>559</w:t>
            </w:r>
          </w:p>
        </w:tc>
        <w:tc>
          <w:tcPr>
            <w:tcW w:w="1620" w:type="dxa"/>
            <w:shd w:val="clear" w:color="auto" w:fill="auto"/>
          </w:tcPr>
          <w:p w14:paraId="500D9086" w14:textId="53A8F744" w:rsidR="00D16001" w:rsidRPr="00AB081C" w:rsidRDefault="00D16001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AB081C">
              <w:t>5,7</w:t>
            </w:r>
            <w:r w:rsidR="00280486" w:rsidRPr="00AB081C">
              <w:t>08</w:t>
            </w:r>
          </w:p>
        </w:tc>
      </w:tr>
      <w:tr w:rsidR="00D16001" w:rsidRPr="00AB081C" w14:paraId="12C695A9" w14:textId="77777777" w:rsidTr="00345510">
        <w:tc>
          <w:tcPr>
            <w:tcW w:w="4410" w:type="dxa"/>
            <w:shd w:val="clear" w:color="auto" w:fill="auto"/>
            <w:hideMark/>
          </w:tcPr>
          <w:p w14:paraId="4FB0B88A" w14:textId="77777777" w:rsidR="00D16001" w:rsidRPr="00AB081C" w:rsidRDefault="00D16001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</w:pPr>
            <w:r w:rsidRPr="00AB081C">
              <w:rPr>
                <w:rFonts w:hint="cs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  <w:shd w:val="clear" w:color="auto" w:fill="auto"/>
          </w:tcPr>
          <w:p w14:paraId="49A454F5" w14:textId="404851AB" w:rsidR="00D16001" w:rsidRPr="00AB081C" w:rsidRDefault="00D16001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AB081C">
              <w:t>22,511</w:t>
            </w:r>
          </w:p>
        </w:tc>
        <w:tc>
          <w:tcPr>
            <w:tcW w:w="1530" w:type="dxa"/>
            <w:shd w:val="clear" w:color="auto" w:fill="auto"/>
          </w:tcPr>
          <w:p w14:paraId="405C1824" w14:textId="02ED1A18" w:rsidR="00D16001" w:rsidRPr="00AB081C" w:rsidRDefault="00D16001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AB081C">
              <w:t>16,</w:t>
            </w:r>
            <w:r w:rsidR="00F46A44" w:rsidRPr="00AB081C">
              <w:t>239</w:t>
            </w:r>
          </w:p>
        </w:tc>
        <w:tc>
          <w:tcPr>
            <w:tcW w:w="1620" w:type="dxa"/>
            <w:shd w:val="clear" w:color="auto" w:fill="auto"/>
          </w:tcPr>
          <w:p w14:paraId="2816EE74" w14:textId="6AFC26D2" w:rsidR="00D16001" w:rsidRPr="00AB081C" w:rsidRDefault="00D16001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  <w:rPr>
                <w:cs/>
              </w:rPr>
            </w:pPr>
            <w:r w:rsidRPr="00AB081C">
              <w:t>38,</w:t>
            </w:r>
            <w:r w:rsidR="00F46A44" w:rsidRPr="00AB081C">
              <w:t>750</w:t>
            </w:r>
          </w:p>
        </w:tc>
      </w:tr>
      <w:tr w:rsidR="00D16001" w:rsidRPr="00AB081C" w14:paraId="41AFA38D" w14:textId="77777777" w:rsidTr="00345510">
        <w:tc>
          <w:tcPr>
            <w:tcW w:w="4410" w:type="dxa"/>
            <w:shd w:val="clear" w:color="auto" w:fill="auto"/>
          </w:tcPr>
          <w:p w14:paraId="5D28CC1E" w14:textId="5380B891" w:rsidR="00D16001" w:rsidRPr="00AB081C" w:rsidRDefault="00D16001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cs/>
              </w:rPr>
            </w:pPr>
            <w:r w:rsidRPr="00AB081C">
              <w:rPr>
                <w:rFonts w:hint="cs"/>
                <w:cs/>
              </w:rPr>
              <w:t>สินทรัพย์สิทธิการใช้</w:t>
            </w:r>
          </w:p>
        </w:tc>
        <w:tc>
          <w:tcPr>
            <w:tcW w:w="1620" w:type="dxa"/>
            <w:shd w:val="clear" w:color="auto" w:fill="auto"/>
          </w:tcPr>
          <w:p w14:paraId="012B9111" w14:textId="5BF08C78" w:rsidR="00D16001" w:rsidRPr="00AB081C" w:rsidRDefault="00D16001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AB081C">
              <w:t>3,591</w:t>
            </w:r>
          </w:p>
        </w:tc>
        <w:tc>
          <w:tcPr>
            <w:tcW w:w="1530" w:type="dxa"/>
            <w:shd w:val="clear" w:color="auto" w:fill="auto"/>
          </w:tcPr>
          <w:p w14:paraId="7F68D771" w14:textId="3FB217E8" w:rsidR="00D16001" w:rsidRPr="00AB081C" w:rsidRDefault="00D16001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AB081C">
              <w:t>-</w:t>
            </w:r>
          </w:p>
        </w:tc>
        <w:tc>
          <w:tcPr>
            <w:tcW w:w="1620" w:type="dxa"/>
            <w:shd w:val="clear" w:color="auto" w:fill="auto"/>
          </w:tcPr>
          <w:p w14:paraId="741E18F0" w14:textId="3BF4883B" w:rsidR="00D16001" w:rsidRPr="00AB081C" w:rsidRDefault="00D16001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AB081C">
              <w:t>3,591</w:t>
            </w:r>
          </w:p>
        </w:tc>
      </w:tr>
      <w:tr w:rsidR="00D16001" w:rsidRPr="00AB081C" w14:paraId="769E43BD" w14:textId="77777777" w:rsidTr="00345510">
        <w:tc>
          <w:tcPr>
            <w:tcW w:w="4410" w:type="dxa"/>
            <w:shd w:val="clear" w:color="auto" w:fill="auto"/>
            <w:hideMark/>
          </w:tcPr>
          <w:p w14:paraId="67682CBD" w14:textId="77777777" w:rsidR="00D16001" w:rsidRPr="00AB081C" w:rsidRDefault="00D16001" w:rsidP="00D16001">
            <w:pPr>
              <w:spacing w:line="360" w:lineRule="exact"/>
              <w:rPr>
                <w:cs/>
              </w:rPr>
            </w:pPr>
            <w:r w:rsidRPr="00AB081C">
              <w:rPr>
                <w:rFonts w:hint="cs"/>
                <w:cs/>
              </w:rPr>
              <w:t>สินทรัพย์ไม่มีตัวตน</w:t>
            </w:r>
          </w:p>
        </w:tc>
        <w:tc>
          <w:tcPr>
            <w:tcW w:w="1620" w:type="dxa"/>
            <w:shd w:val="clear" w:color="auto" w:fill="auto"/>
          </w:tcPr>
          <w:p w14:paraId="22893F48" w14:textId="43AA46B0" w:rsidR="00D16001" w:rsidRPr="00AB081C" w:rsidRDefault="00D16001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B081C">
              <w:t>79</w:t>
            </w:r>
          </w:p>
        </w:tc>
        <w:tc>
          <w:tcPr>
            <w:tcW w:w="1530" w:type="dxa"/>
            <w:shd w:val="clear" w:color="auto" w:fill="auto"/>
          </w:tcPr>
          <w:p w14:paraId="064D60DC" w14:textId="24BC04BA" w:rsidR="00D16001" w:rsidRPr="00AB081C" w:rsidRDefault="008951C9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B081C">
              <w:t>878</w:t>
            </w:r>
          </w:p>
        </w:tc>
        <w:tc>
          <w:tcPr>
            <w:tcW w:w="1620" w:type="dxa"/>
            <w:shd w:val="clear" w:color="auto" w:fill="auto"/>
          </w:tcPr>
          <w:p w14:paraId="61899822" w14:textId="2FFF496F" w:rsidR="00D16001" w:rsidRPr="00AB081C" w:rsidRDefault="008951C9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B081C">
              <w:t>957</w:t>
            </w:r>
          </w:p>
        </w:tc>
      </w:tr>
      <w:tr w:rsidR="00D16001" w:rsidRPr="00AB081C" w14:paraId="0A5E2219" w14:textId="77777777" w:rsidTr="00345510">
        <w:tc>
          <w:tcPr>
            <w:tcW w:w="4410" w:type="dxa"/>
            <w:shd w:val="clear" w:color="auto" w:fill="auto"/>
          </w:tcPr>
          <w:p w14:paraId="5449854A" w14:textId="4AEA39E9" w:rsidR="00D16001" w:rsidRPr="00AB081C" w:rsidRDefault="00D16001" w:rsidP="00D16001">
            <w:pPr>
              <w:spacing w:line="360" w:lineRule="exact"/>
              <w:rPr>
                <w:cs/>
              </w:rPr>
            </w:pPr>
            <w:r w:rsidRPr="00AB081C">
              <w:rPr>
                <w:rFonts w:hint="cs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shd w:val="clear" w:color="auto" w:fill="auto"/>
          </w:tcPr>
          <w:p w14:paraId="238B43E6" w14:textId="321BF44A" w:rsidR="00D16001" w:rsidRPr="00AB081C" w:rsidRDefault="00D16001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B081C">
              <w:t>704</w:t>
            </w:r>
          </w:p>
        </w:tc>
        <w:tc>
          <w:tcPr>
            <w:tcW w:w="1530" w:type="dxa"/>
            <w:shd w:val="clear" w:color="auto" w:fill="auto"/>
          </w:tcPr>
          <w:p w14:paraId="30B88421" w14:textId="6CCE1657" w:rsidR="00D16001" w:rsidRPr="00AB081C" w:rsidRDefault="00F46A44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B081C">
              <w:t>688</w:t>
            </w:r>
          </w:p>
        </w:tc>
        <w:tc>
          <w:tcPr>
            <w:tcW w:w="1620" w:type="dxa"/>
            <w:shd w:val="clear" w:color="auto" w:fill="auto"/>
          </w:tcPr>
          <w:p w14:paraId="31B1BAF5" w14:textId="6CC7506B" w:rsidR="00D16001" w:rsidRPr="00AB081C" w:rsidRDefault="00D16001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B081C">
              <w:t>1,</w:t>
            </w:r>
            <w:r w:rsidR="00BF141F" w:rsidRPr="00AB081C">
              <w:t>3</w:t>
            </w:r>
            <w:r w:rsidR="00F46A44" w:rsidRPr="00AB081C">
              <w:t>92</w:t>
            </w:r>
          </w:p>
        </w:tc>
      </w:tr>
      <w:tr w:rsidR="00D16001" w:rsidRPr="00AB081C" w14:paraId="4BA55D84" w14:textId="77777777" w:rsidTr="00345510">
        <w:tc>
          <w:tcPr>
            <w:tcW w:w="4410" w:type="dxa"/>
            <w:shd w:val="clear" w:color="auto" w:fill="auto"/>
          </w:tcPr>
          <w:p w14:paraId="042EB381" w14:textId="1A54E89A" w:rsidR="00D16001" w:rsidRPr="00AB081C" w:rsidRDefault="00D16001" w:rsidP="00D16001">
            <w:pPr>
              <w:spacing w:line="360" w:lineRule="exact"/>
              <w:rPr>
                <w:cs/>
              </w:rPr>
            </w:pPr>
            <w:r w:rsidRPr="00AB081C">
              <w:rPr>
                <w:rFonts w:hint="cs"/>
                <w:cs/>
              </w:rPr>
              <w:t>สินทรัพย์ไม่หมุนเวียนอื่น</w:t>
            </w:r>
          </w:p>
        </w:tc>
        <w:tc>
          <w:tcPr>
            <w:tcW w:w="1620" w:type="dxa"/>
            <w:shd w:val="clear" w:color="auto" w:fill="auto"/>
          </w:tcPr>
          <w:p w14:paraId="0EA9200D" w14:textId="357E0CEB" w:rsidR="00D16001" w:rsidRPr="00AB081C" w:rsidRDefault="00D16001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B081C">
              <w:t>4,72</w:t>
            </w:r>
            <w:r w:rsidR="008B721B" w:rsidRPr="00AB081C">
              <w:t>0</w:t>
            </w:r>
          </w:p>
        </w:tc>
        <w:tc>
          <w:tcPr>
            <w:tcW w:w="1530" w:type="dxa"/>
            <w:shd w:val="clear" w:color="auto" w:fill="auto"/>
          </w:tcPr>
          <w:p w14:paraId="093F5171" w14:textId="735735B0" w:rsidR="00D16001" w:rsidRPr="00AB081C" w:rsidRDefault="00D16001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B081C">
              <w:t>-</w:t>
            </w:r>
          </w:p>
        </w:tc>
        <w:tc>
          <w:tcPr>
            <w:tcW w:w="1620" w:type="dxa"/>
            <w:shd w:val="clear" w:color="auto" w:fill="auto"/>
          </w:tcPr>
          <w:p w14:paraId="5D2410CD" w14:textId="1D49CBCE" w:rsidR="00D16001" w:rsidRPr="00AB081C" w:rsidRDefault="00D16001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B081C">
              <w:t>4,72</w:t>
            </w:r>
            <w:r w:rsidR="008B721B" w:rsidRPr="00AB081C">
              <w:t>0</w:t>
            </w:r>
          </w:p>
        </w:tc>
      </w:tr>
      <w:tr w:rsidR="00D16001" w:rsidRPr="00AB081C" w14:paraId="3A60DA50" w14:textId="77777777" w:rsidTr="00345510">
        <w:tc>
          <w:tcPr>
            <w:tcW w:w="4410" w:type="dxa"/>
            <w:shd w:val="clear" w:color="auto" w:fill="auto"/>
          </w:tcPr>
          <w:p w14:paraId="4DAC3DAA" w14:textId="17BC0826" w:rsidR="00D16001" w:rsidRPr="00AB081C" w:rsidRDefault="00D16001" w:rsidP="00D16001">
            <w:pPr>
              <w:spacing w:line="360" w:lineRule="exact"/>
              <w:rPr>
                <w:cs/>
              </w:rPr>
            </w:pPr>
            <w:r w:rsidRPr="00AB081C">
              <w:rPr>
                <w:rFonts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620" w:type="dxa"/>
            <w:shd w:val="clear" w:color="auto" w:fill="auto"/>
          </w:tcPr>
          <w:p w14:paraId="63C6855D" w14:textId="622F874A" w:rsidR="00D16001" w:rsidRPr="00AB081C" w:rsidRDefault="00D16001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B081C">
              <w:t>(189)</w:t>
            </w:r>
          </w:p>
        </w:tc>
        <w:tc>
          <w:tcPr>
            <w:tcW w:w="1530" w:type="dxa"/>
            <w:shd w:val="clear" w:color="auto" w:fill="auto"/>
          </w:tcPr>
          <w:p w14:paraId="51F71C1F" w14:textId="73B39539" w:rsidR="00D16001" w:rsidRPr="00AB081C" w:rsidRDefault="00D16001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B081C">
              <w:t>-</w:t>
            </w:r>
          </w:p>
        </w:tc>
        <w:tc>
          <w:tcPr>
            <w:tcW w:w="1620" w:type="dxa"/>
            <w:shd w:val="clear" w:color="auto" w:fill="auto"/>
          </w:tcPr>
          <w:p w14:paraId="0FFEBB37" w14:textId="7A87B499" w:rsidR="00D16001" w:rsidRPr="00AB081C" w:rsidRDefault="00D16001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B081C">
              <w:t>(189)</w:t>
            </w:r>
          </w:p>
        </w:tc>
      </w:tr>
      <w:tr w:rsidR="00D16001" w:rsidRPr="00AB081C" w14:paraId="4F90B5CA" w14:textId="77777777" w:rsidTr="00345510">
        <w:tc>
          <w:tcPr>
            <w:tcW w:w="4410" w:type="dxa"/>
            <w:shd w:val="clear" w:color="auto" w:fill="auto"/>
          </w:tcPr>
          <w:p w14:paraId="4E89269E" w14:textId="25D8C422" w:rsidR="00D16001" w:rsidRPr="00AB081C" w:rsidRDefault="00D16001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9"/>
              </w:tabs>
              <w:spacing w:line="360" w:lineRule="exact"/>
              <w:rPr>
                <w:cs/>
              </w:rPr>
            </w:pPr>
            <w:r w:rsidRPr="00AB081C">
              <w:rPr>
                <w:rFonts w:hint="cs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20" w:type="dxa"/>
            <w:shd w:val="clear" w:color="auto" w:fill="auto"/>
          </w:tcPr>
          <w:p w14:paraId="7E9B5E27" w14:textId="6A1C536F" w:rsidR="00D16001" w:rsidRPr="00AB081C" w:rsidRDefault="00D16001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B081C">
              <w:t>(15,</w:t>
            </w:r>
            <w:r w:rsidR="008B721B" w:rsidRPr="00AB081C">
              <w:t>173</w:t>
            </w:r>
            <w:r w:rsidRPr="00AB081C">
              <w:t>)</w:t>
            </w:r>
          </w:p>
        </w:tc>
        <w:tc>
          <w:tcPr>
            <w:tcW w:w="1530" w:type="dxa"/>
            <w:shd w:val="clear" w:color="auto" w:fill="auto"/>
          </w:tcPr>
          <w:p w14:paraId="2977E772" w14:textId="4B70A850" w:rsidR="00D16001" w:rsidRPr="00AB081C" w:rsidRDefault="00D16001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B081C">
              <w:t>-</w:t>
            </w:r>
          </w:p>
        </w:tc>
        <w:tc>
          <w:tcPr>
            <w:tcW w:w="1620" w:type="dxa"/>
            <w:shd w:val="clear" w:color="auto" w:fill="auto"/>
          </w:tcPr>
          <w:p w14:paraId="77F6BBD4" w14:textId="1AF3D965" w:rsidR="00D16001" w:rsidRPr="00AB081C" w:rsidRDefault="00D16001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B081C">
              <w:t>(15,</w:t>
            </w:r>
            <w:r w:rsidR="008B721B" w:rsidRPr="00AB081C">
              <w:t>173</w:t>
            </w:r>
            <w:r w:rsidRPr="00AB081C">
              <w:t>)</w:t>
            </w:r>
          </w:p>
        </w:tc>
      </w:tr>
      <w:tr w:rsidR="00D16001" w:rsidRPr="00AB081C" w14:paraId="600C87FC" w14:textId="77777777" w:rsidTr="00345510">
        <w:tc>
          <w:tcPr>
            <w:tcW w:w="4410" w:type="dxa"/>
            <w:shd w:val="clear" w:color="auto" w:fill="auto"/>
          </w:tcPr>
          <w:p w14:paraId="7E5836D9" w14:textId="2DDDD6A7" w:rsidR="00D16001" w:rsidRPr="00AB081C" w:rsidRDefault="00D16001" w:rsidP="00D16001">
            <w:pPr>
              <w:spacing w:line="360" w:lineRule="exact"/>
              <w:rPr>
                <w:cs/>
              </w:rPr>
            </w:pPr>
            <w:r w:rsidRPr="00AB081C">
              <w:rPr>
                <w:rFonts w:hint="cs"/>
                <w:cs/>
              </w:rPr>
              <w:t>ภาษีเงินได้ค้างจ่าย</w:t>
            </w:r>
          </w:p>
        </w:tc>
        <w:tc>
          <w:tcPr>
            <w:tcW w:w="1620" w:type="dxa"/>
            <w:shd w:val="clear" w:color="auto" w:fill="auto"/>
          </w:tcPr>
          <w:p w14:paraId="193D29B5" w14:textId="4CEE80E2" w:rsidR="00D16001" w:rsidRPr="00AB081C" w:rsidRDefault="00D16001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B081C">
              <w:t>(755)</w:t>
            </w:r>
          </w:p>
        </w:tc>
        <w:tc>
          <w:tcPr>
            <w:tcW w:w="1530" w:type="dxa"/>
            <w:shd w:val="clear" w:color="auto" w:fill="auto"/>
          </w:tcPr>
          <w:p w14:paraId="5A75C1F8" w14:textId="3BF5E199" w:rsidR="00D16001" w:rsidRPr="00AB081C" w:rsidRDefault="00D16001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B081C">
              <w:t>-</w:t>
            </w:r>
          </w:p>
        </w:tc>
        <w:tc>
          <w:tcPr>
            <w:tcW w:w="1620" w:type="dxa"/>
            <w:shd w:val="clear" w:color="auto" w:fill="auto"/>
          </w:tcPr>
          <w:p w14:paraId="729F304A" w14:textId="7C356501" w:rsidR="00D16001" w:rsidRPr="00AB081C" w:rsidRDefault="00D16001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B081C">
              <w:t>(755)</w:t>
            </w:r>
          </w:p>
        </w:tc>
      </w:tr>
      <w:tr w:rsidR="00D16001" w:rsidRPr="00AB081C" w14:paraId="6A9014F2" w14:textId="77777777" w:rsidTr="00345510">
        <w:tc>
          <w:tcPr>
            <w:tcW w:w="4410" w:type="dxa"/>
            <w:shd w:val="clear" w:color="auto" w:fill="auto"/>
          </w:tcPr>
          <w:p w14:paraId="34CE695E" w14:textId="2E3069AA" w:rsidR="00D16001" w:rsidRPr="00AB081C" w:rsidRDefault="00D16001" w:rsidP="00D16001">
            <w:pPr>
              <w:spacing w:line="360" w:lineRule="exact"/>
              <w:rPr>
                <w:cs/>
              </w:rPr>
            </w:pPr>
            <w:r w:rsidRPr="00AB081C">
              <w:rPr>
                <w:rFonts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20" w:type="dxa"/>
            <w:shd w:val="clear" w:color="auto" w:fill="auto"/>
          </w:tcPr>
          <w:p w14:paraId="6DAD1E0D" w14:textId="2211877F" w:rsidR="00D16001" w:rsidRPr="00AB081C" w:rsidRDefault="00D16001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B081C">
              <w:t>(21,</w:t>
            </w:r>
            <w:r w:rsidR="009C6EDA" w:rsidRPr="00AB081C">
              <w:t>232</w:t>
            </w:r>
            <w:r w:rsidRPr="00AB081C">
              <w:t>)</w:t>
            </w:r>
          </w:p>
        </w:tc>
        <w:tc>
          <w:tcPr>
            <w:tcW w:w="1530" w:type="dxa"/>
            <w:shd w:val="clear" w:color="auto" w:fill="auto"/>
          </w:tcPr>
          <w:p w14:paraId="2566CFEF" w14:textId="42B0FF4F" w:rsidR="00D16001" w:rsidRPr="00AB081C" w:rsidRDefault="00D16001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B081C">
              <w:t>-</w:t>
            </w:r>
          </w:p>
        </w:tc>
        <w:tc>
          <w:tcPr>
            <w:tcW w:w="1620" w:type="dxa"/>
            <w:shd w:val="clear" w:color="auto" w:fill="auto"/>
          </w:tcPr>
          <w:p w14:paraId="7443DD5C" w14:textId="14FB71EF" w:rsidR="00D16001" w:rsidRPr="00AB081C" w:rsidRDefault="00D16001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B081C">
              <w:t>(21,</w:t>
            </w:r>
            <w:r w:rsidR="009C6EDA" w:rsidRPr="00AB081C">
              <w:t>232</w:t>
            </w:r>
            <w:r w:rsidRPr="00AB081C">
              <w:t>)</w:t>
            </w:r>
          </w:p>
        </w:tc>
      </w:tr>
      <w:tr w:rsidR="00D16001" w:rsidRPr="00AB081C" w14:paraId="36D592BD" w14:textId="77777777" w:rsidTr="00345510">
        <w:tc>
          <w:tcPr>
            <w:tcW w:w="4410" w:type="dxa"/>
            <w:shd w:val="clear" w:color="auto" w:fill="auto"/>
          </w:tcPr>
          <w:p w14:paraId="491D6EA6" w14:textId="68B1B919" w:rsidR="00D16001" w:rsidRPr="00AB081C" w:rsidRDefault="00D16001" w:rsidP="00D16001">
            <w:pPr>
              <w:spacing w:line="360" w:lineRule="exact"/>
              <w:rPr>
                <w:cs/>
              </w:rPr>
            </w:pPr>
            <w:r w:rsidRPr="00AB081C">
              <w:rPr>
                <w:rFonts w:hint="cs"/>
                <w:cs/>
              </w:rPr>
              <w:t>หนี้สินตามสัญญาเช่า</w:t>
            </w:r>
          </w:p>
        </w:tc>
        <w:tc>
          <w:tcPr>
            <w:tcW w:w="1620" w:type="dxa"/>
            <w:shd w:val="clear" w:color="auto" w:fill="auto"/>
          </w:tcPr>
          <w:p w14:paraId="092ABB63" w14:textId="6D41FC71" w:rsidR="00D16001" w:rsidRPr="00AB081C" w:rsidRDefault="00D16001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B081C">
              <w:t>(2,2</w:t>
            </w:r>
            <w:r w:rsidR="008951C9" w:rsidRPr="00AB081C">
              <w:t>41</w:t>
            </w:r>
            <w:r w:rsidRPr="00AB081C">
              <w:t>)</w:t>
            </w:r>
          </w:p>
        </w:tc>
        <w:tc>
          <w:tcPr>
            <w:tcW w:w="1530" w:type="dxa"/>
            <w:shd w:val="clear" w:color="auto" w:fill="auto"/>
          </w:tcPr>
          <w:p w14:paraId="476379B7" w14:textId="1B3F556A" w:rsidR="00D16001" w:rsidRPr="00AB081C" w:rsidRDefault="00D16001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B081C">
              <w:t>-</w:t>
            </w:r>
          </w:p>
        </w:tc>
        <w:tc>
          <w:tcPr>
            <w:tcW w:w="1620" w:type="dxa"/>
            <w:shd w:val="clear" w:color="auto" w:fill="auto"/>
          </w:tcPr>
          <w:p w14:paraId="4E413686" w14:textId="2A4D60DA" w:rsidR="00D16001" w:rsidRPr="00AB081C" w:rsidRDefault="00D16001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B081C">
              <w:t>(2,2</w:t>
            </w:r>
            <w:r w:rsidR="008951C9" w:rsidRPr="00AB081C">
              <w:t>41</w:t>
            </w:r>
            <w:r w:rsidRPr="00AB081C">
              <w:t>)</w:t>
            </w:r>
          </w:p>
        </w:tc>
      </w:tr>
      <w:tr w:rsidR="008951C9" w:rsidRPr="00AB081C" w14:paraId="26A1ACBE" w14:textId="77777777" w:rsidTr="00345510">
        <w:tc>
          <w:tcPr>
            <w:tcW w:w="4410" w:type="dxa"/>
            <w:shd w:val="clear" w:color="auto" w:fill="auto"/>
          </w:tcPr>
          <w:p w14:paraId="4F70CA6D" w14:textId="5AA9BA80" w:rsidR="008951C9" w:rsidRPr="00AB081C" w:rsidRDefault="008951C9" w:rsidP="00D16001">
            <w:pPr>
              <w:spacing w:line="360" w:lineRule="exact"/>
            </w:pPr>
            <w:r w:rsidRPr="00AB081C">
              <w:rPr>
                <w:cs/>
              </w:rPr>
              <w:t>ประมาณการหนี้สินสำหรับ</w:t>
            </w:r>
            <w:r w:rsidRPr="00AB081C">
              <w:rPr>
                <w:rFonts w:hint="cs"/>
                <w:cs/>
              </w:rPr>
              <w:t>ผลประโยชน์พนักงาน</w:t>
            </w:r>
          </w:p>
        </w:tc>
        <w:tc>
          <w:tcPr>
            <w:tcW w:w="1620" w:type="dxa"/>
            <w:shd w:val="clear" w:color="auto" w:fill="auto"/>
          </w:tcPr>
          <w:p w14:paraId="35129B07" w14:textId="05A92936" w:rsidR="008951C9" w:rsidRPr="00AB081C" w:rsidRDefault="008951C9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B081C">
              <w:t>(3,503)</w:t>
            </w:r>
          </w:p>
        </w:tc>
        <w:tc>
          <w:tcPr>
            <w:tcW w:w="1530" w:type="dxa"/>
            <w:shd w:val="clear" w:color="auto" w:fill="auto"/>
          </w:tcPr>
          <w:p w14:paraId="25D236CF" w14:textId="459EB6FC" w:rsidR="008951C9" w:rsidRPr="00AB081C" w:rsidRDefault="008951C9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B081C">
              <w:t>-</w:t>
            </w:r>
          </w:p>
        </w:tc>
        <w:tc>
          <w:tcPr>
            <w:tcW w:w="1620" w:type="dxa"/>
            <w:shd w:val="clear" w:color="auto" w:fill="auto"/>
          </w:tcPr>
          <w:p w14:paraId="0C8D5FD2" w14:textId="6C8F0F2B" w:rsidR="008951C9" w:rsidRPr="00AB081C" w:rsidRDefault="008951C9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B081C">
              <w:t>(3,503)</w:t>
            </w:r>
          </w:p>
        </w:tc>
      </w:tr>
      <w:tr w:rsidR="00D16001" w:rsidRPr="00AB081C" w14:paraId="14BFE169" w14:textId="77777777" w:rsidTr="00345510">
        <w:tc>
          <w:tcPr>
            <w:tcW w:w="4410" w:type="dxa"/>
            <w:shd w:val="clear" w:color="auto" w:fill="auto"/>
          </w:tcPr>
          <w:p w14:paraId="31E5DD2C" w14:textId="041AB0F1" w:rsidR="00D16001" w:rsidRPr="00AB081C" w:rsidRDefault="00D16001" w:rsidP="00D16001">
            <w:pPr>
              <w:spacing w:line="360" w:lineRule="exact"/>
              <w:rPr>
                <w:cs/>
              </w:rPr>
            </w:pPr>
            <w:r w:rsidRPr="00AB081C">
              <w:rPr>
                <w:rFonts w:ascii="Calibri" w:hAnsi="Calibri"/>
                <w:color w:val="00000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shd w:val="clear" w:color="auto" w:fill="auto"/>
          </w:tcPr>
          <w:p w14:paraId="5A62B7C0" w14:textId="79FE60D4" w:rsidR="00D16001" w:rsidRPr="00AB081C" w:rsidRDefault="00D16001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B081C">
              <w:rPr>
                <w:rFonts w:hint="cs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183027A1" w14:textId="5B10E1D8" w:rsidR="00D16001" w:rsidRPr="00AB081C" w:rsidRDefault="00D16001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AB081C">
              <w:t>(3,</w:t>
            </w:r>
            <w:r w:rsidR="00BF141F" w:rsidRPr="00AB081C">
              <w:t>6</w:t>
            </w:r>
            <w:r w:rsidR="00280486" w:rsidRPr="00AB081C">
              <w:t>13</w:t>
            </w:r>
            <w:r w:rsidRPr="00AB081C">
              <w:t>)</w:t>
            </w:r>
          </w:p>
        </w:tc>
        <w:tc>
          <w:tcPr>
            <w:tcW w:w="1620" w:type="dxa"/>
            <w:shd w:val="clear" w:color="auto" w:fill="auto"/>
          </w:tcPr>
          <w:p w14:paraId="0A6D0E07" w14:textId="76D6D4AC" w:rsidR="00D16001" w:rsidRPr="00AB081C" w:rsidRDefault="00D16001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B081C">
              <w:t>(3,</w:t>
            </w:r>
            <w:r w:rsidR="00BF141F" w:rsidRPr="00AB081C">
              <w:t>6</w:t>
            </w:r>
            <w:r w:rsidR="00F46A44" w:rsidRPr="00AB081C">
              <w:t>1</w:t>
            </w:r>
            <w:r w:rsidR="00BF141F" w:rsidRPr="00AB081C">
              <w:t>3</w:t>
            </w:r>
            <w:r w:rsidRPr="00AB081C">
              <w:t>)</w:t>
            </w:r>
          </w:p>
        </w:tc>
      </w:tr>
      <w:tr w:rsidR="00D16001" w:rsidRPr="00AB081C" w14:paraId="368FE719" w14:textId="77777777" w:rsidTr="00345510">
        <w:tc>
          <w:tcPr>
            <w:tcW w:w="4410" w:type="dxa"/>
            <w:shd w:val="clear" w:color="auto" w:fill="auto"/>
          </w:tcPr>
          <w:p w14:paraId="54D08E82" w14:textId="30132277" w:rsidR="00D16001" w:rsidRPr="00AB081C" w:rsidRDefault="008951C9" w:rsidP="00D16001">
            <w:pPr>
              <w:spacing w:line="360" w:lineRule="exact"/>
              <w:rPr>
                <w:cs/>
              </w:rPr>
            </w:pPr>
            <w:r w:rsidRPr="00AB081C">
              <w:rPr>
                <w:rFonts w:hint="cs"/>
                <w:cs/>
              </w:rPr>
              <w:t>ประมาณการหนี้สิน</w:t>
            </w:r>
          </w:p>
        </w:tc>
        <w:tc>
          <w:tcPr>
            <w:tcW w:w="1620" w:type="dxa"/>
            <w:shd w:val="clear" w:color="auto" w:fill="auto"/>
          </w:tcPr>
          <w:p w14:paraId="5FF7EF8F" w14:textId="3BE102A7" w:rsidR="00D16001" w:rsidRPr="00AB081C" w:rsidRDefault="00D16001" w:rsidP="00D160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AB081C">
              <w:rPr>
                <w:rFonts w:hint="cs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45AE3517" w14:textId="11EC401A" w:rsidR="00D16001" w:rsidRPr="00AB081C" w:rsidRDefault="00D16001" w:rsidP="00D160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B081C">
              <w:t>(3,</w:t>
            </w:r>
            <w:r w:rsidR="008951C9" w:rsidRPr="00AB081C">
              <w:t>440</w:t>
            </w:r>
            <w:r w:rsidRPr="00AB081C">
              <w:t>)</w:t>
            </w:r>
          </w:p>
        </w:tc>
        <w:tc>
          <w:tcPr>
            <w:tcW w:w="1620" w:type="dxa"/>
            <w:shd w:val="clear" w:color="auto" w:fill="auto"/>
          </w:tcPr>
          <w:p w14:paraId="47377BA9" w14:textId="3AD768A3" w:rsidR="00D16001" w:rsidRPr="00AB081C" w:rsidRDefault="00D16001" w:rsidP="00D160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B081C">
              <w:t>(3,</w:t>
            </w:r>
            <w:r w:rsidR="008951C9" w:rsidRPr="00AB081C">
              <w:t>440</w:t>
            </w:r>
            <w:r w:rsidRPr="00AB081C">
              <w:t>)</w:t>
            </w:r>
          </w:p>
        </w:tc>
      </w:tr>
      <w:tr w:rsidR="00D16001" w:rsidRPr="00AB081C" w14:paraId="74FACDFC" w14:textId="77777777" w:rsidTr="00345510">
        <w:tc>
          <w:tcPr>
            <w:tcW w:w="4410" w:type="dxa"/>
            <w:shd w:val="clear" w:color="auto" w:fill="auto"/>
            <w:hideMark/>
          </w:tcPr>
          <w:p w14:paraId="49A188B7" w14:textId="7C99A5E2" w:rsidR="00D16001" w:rsidRPr="00AB081C" w:rsidRDefault="00D16001" w:rsidP="00D16001">
            <w:pPr>
              <w:spacing w:line="360" w:lineRule="exact"/>
              <w:rPr>
                <w:b/>
                <w:bCs/>
                <w:cs/>
              </w:rPr>
            </w:pPr>
            <w:r w:rsidRPr="00AB081C">
              <w:rPr>
                <w:rFonts w:hint="cs"/>
                <w:b/>
                <w:bCs/>
                <w:cs/>
              </w:rPr>
              <w:t>รวมสินทรัพย์สุทธิที่ระบุได้</w:t>
            </w:r>
          </w:p>
        </w:tc>
        <w:tc>
          <w:tcPr>
            <w:tcW w:w="1620" w:type="dxa"/>
            <w:shd w:val="clear" w:color="auto" w:fill="auto"/>
          </w:tcPr>
          <w:p w14:paraId="5506BE21" w14:textId="412ED884" w:rsidR="00D16001" w:rsidRPr="00AB081C" w:rsidRDefault="00D16001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  <w:r w:rsidRPr="00AB081C">
              <w:rPr>
                <w:b/>
                <w:bCs/>
              </w:rPr>
              <w:t>28,687</w:t>
            </w:r>
          </w:p>
        </w:tc>
        <w:tc>
          <w:tcPr>
            <w:tcW w:w="1530" w:type="dxa"/>
            <w:shd w:val="clear" w:color="auto" w:fill="auto"/>
          </w:tcPr>
          <w:p w14:paraId="7EB8D62B" w14:textId="5A5A7F3B" w:rsidR="00D16001" w:rsidRPr="00AB081C" w:rsidRDefault="00D16001" w:rsidP="00E3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  <w:r w:rsidRPr="00AB081C">
              <w:rPr>
                <w:rFonts w:hint="cs"/>
                <w:b/>
                <w:bCs/>
                <w:cs/>
              </w:rPr>
              <w:t>1</w:t>
            </w:r>
            <w:r w:rsidR="00F46A44" w:rsidRPr="00AB081C">
              <w:rPr>
                <w:b/>
                <w:bCs/>
              </w:rPr>
              <w:t>5</w:t>
            </w:r>
            <w:r w:rsidRPr="00AB081C">
              <w:rPr>
                <w:b/>
                <w:bCs/>
              </w:rPr>
              <w:t>,</w:t>
            </w:r>
            <w:r w:rsidR="00F46A44" w:rsidRPr="00AB081C">
              <w:rPr>
                <w:b/>
                <w:bCs/>
              </w:rPr>
              <w:t>256</w:t>
            </w:r>
          </w:p>
        </w:tc>
        <w:tc>
          <w:tcPr>
            <w:tcW w:w="1620" w:type="dxa"/>
            <w:shd w:val="clear" w:color="auto" w:fill="auto"/>
          </w:tcPr>
          <w:p w14:paraId="13FD3C31" w14:textId="7C08A70A" w:rsidR="00D16001" w:rsidRPr="00AB081C" w:rsidRDefault="00D16001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  <w:r w:rsidRPr="00AB081C">
              <w:rPr>
                <w:b/>
                <w:bCs/>
              </w:rPr>
              <w:t>4</w:t>
            </w:r>
            <w:r w:rsidR="00F46A44" w:rsidRPr="00AB081C">
              <w:rPr>
                <w:b/>
                <w:bCs/>
              </w:rPr>
              <w:t>3</w:t>
            </w:r>
            <w:r w:rsidRPr="00AB081C">
              <w:rPr>
                <w:b/>
                <w:bCs/>
              </w:rPr>
              <w:t>,</w:t>
            </w:r>
            <w:r w:rsidR="00F46A44" w:rsidRPr="00AB081C">
              <w:rPr>
                <w:b/>
                <w:bCs/>
              </w:rPr>
              <w:t>943</w:t>
            </w:r>
          </w:p>
        </w:tc>
      </w:tr>
      <w:tr w:rsidR="00D16001" w:rsidRPr="00AB081C" w14:paraId="4C8AF031" w14:textId="77777777" w:rsidTr="00345510">
        <w:tc>
          <w:tcPr>
            <w:tcW w:w="4410" w:type="dxa"/>
            <w:shd w:val="clear" w:color="auto" w:fill="auto"/>
          </w:tcPr>
          <w:p w14:paraId="54BD2080" w14:textId="3B812916" w:rsidR="00D16001" w:rsidRPr="00AB081C" w:rsidRDefault="00D16001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4" w:hanging="154"/>
              <w:rPr>
                <w:cs/>
              </w:rPr>
            </w:pPr>
            <w:r w:rsidRPr="00AB081C">
              <w:rPr>
                <w:rFonts w:hint="cs"/>
                <w:i/>
                <w:iCs/>
                <w:cs/>
              </w:rPr>
              <w:t>หัก</w:t>
            </w:r>
            <w:r w:rsidRPr="00AB081C">
              <w:rPr>
                <w:rFonts w:hint="cs"/>
                <w:cs/>
              </w:rPr>
              <w:t xml:space="preserve"> ส่วนได้เสียที่ไม่มีอำนาจควบคุม</w:t>
            </w:r>
            <w:r w:rsidRPr="00AB081C">
              <w:t xml:space="preserve"> (</w:t>
            </w:r>
            <w:r w:rsidRPr="00AB081C">
              <w:rPr>
                <w:rFonts w:hint="cs"/>
                <w:cs/>
              </w:rPr>
              <w:t xml:space="preserve">ร้อยละ </w:t>
            </w:r>
            <w:r w:rsidRPr="00AB081C">
              <w:t>23.66)</w:t>
            </w:r>
          </w:p>
        </w:tc>
        <w:tc>
          <w:tcPr>
            <w:tcW w:w="1620" w:type="dxa"/>
            <w:shd w:val="clear" w:color="auto" w:fill="auto"/>
          </w:tcPr>
          <w:p w14:paraId="41D6CE96" w14:textId="710F2050" w:rsidR="00D16001" w:rsidRPr="00AB081C" w:rsidRDefault="00D16001" w:rsidP="0036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</w:p>
        </w:tc>
        <w:tc>
          <w:tcPr>
            <w:tcW w:w="1530" w:type="dxa"/>
            <w:shd w:val="clear" w:color="auto" w:fill="auto"/>
          </w:tcPr>
          <w:p w14:paraId="2E055D7C" w14:textId="7D34E3AB" w:rsidR="00D16001" w:rsidRPr="00AB081C" w:rsidRDefault="00D16001" w:rsidP="0036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</w:p>
        </w:tc>
        <w:tc>
          <w:tcPr>
            <w:tcW w:w="1620" w:type="dxa"/>
            <w:shd w:val="clear" w:color="auto" w:fill="auto"/>
          </w:tcPr>
          <w:p w14:paraId="194022FD" w14:textId="2A0DA2C4" w:rsidR="00D16001" w:rsidRPr="00AB081C" w:rsidRDefault="00D16001" w:rsidP="00D160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B081C">
              <w:t>(10,</w:t>
            </w:r>
            <w:r w:rsidR="00BD74CC" w:rsidRPr="00AB081C">
              <w:t>4</w:t>
            </w:r>
            <w:r w:rsidR="00F46A44" w:rsidRPr="00AB081C">
              <w:t>00</w:t>
            </w:r>
            <w:r w:rsidRPr="00AB081C">
              <w:t>)</w:t>
            </w:r>
          </w:p>
        </w:tc>
      </w:tr>
      <w:tr w:rsidR="00D16001" w:rsidRPr="00AB081C" w14:paraId="69A098A3" w14:textId="77777777" w:rsidTr="00345510">
        <w:tc>
          <w:tcPr>
            <w:tcW w:w="4410" w:type="dxa"/>
            <w:shd w:val="clear" w:color="auto" w:fill="auto"/>
          </w:tcPr>
          <w:p w14:paraId="092D6F0E" w14:textId="503500C7" w:rsidR="00D16001" w:rsidRPr="00AB081C" w:rsidRDefault="00D16001" w:rsidP="00D16001">
            <w:pPr>
              <w:spacing w:line="360" w:lineRule="exact"/>
              <w:rPr>
                <w:cs/>
              </w:rPr>
            </w:pPr>
            <w:r w:rsidRPr="00AB081C">
              <w:rPr>
                <w:rFonts w:hint="cs"/>
                <w:b/>
                <w:bCs/>
                <w:cs/>
              </w:rPr>
              <w:t>รวม</w:t>
            </w:r>
            <w:r w:rsidRPr="00AB081C">
              <w:rPr>
                <w:b/>
                <w:bCs/>
                <w:cs/>
              </w:rPr>
              <w:t>สินทรัพย์และหนี้สินที่</w:t>
            </w:r>
            <w:r w:rsidRPr="00AB081C">
              <w:rPr>
                <w:rFonts w:hint="cs"/>
                <w:b/>
                <w:bCs/>
                <w:cs/>
              </w:rPr>
              <w:t>ระบุได้ที่ได้รับ</w:t>
            </w:r>
          </w:p>
        </w:tc>
        <w:tc>
          <w:tcPr>
            <w:tcW w:w="1620" w:type="dxa"/>
            <w:shd w:val="clear" w:color="auto" w:fill="auto"/>
          </w:tcPr>
          <w:p w14:paraId="2F0A2B1A" w14:textId="75D7A6DD" w:rsidR="00D16001" w:rsidRPr="00AB081C" w:rsidRDefault="00D16001" w:rsidP="0036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1530" w:type="dxa"/>
            <w:shd w:val="clear" w:color="auto" w:fill="auto"/>
          </w:tcPr>
          <w:p w14:paraId="34245512" w14:textId="6C578D61" w:rsidR="00D16001" w:rsidRPr="00AB081C" w:rsidRDefault="00D16001" w:rsidP="0036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70E05819" w14:textId="46925075" w:rsidR="00D16001" w:rsidRPr="00AB081C" w:rsidRDefault="00F46A44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  <w:r w:rsidRPr="00AB081C">
              <w:rPr>
                <w:b/>
                <w:bCs/>
              </w:rPr>
              <w:t>33</w:t>
            </w:r>
            <w:r w:rsidR="00D16001" w:rsidRPr="00AB081C">
              <w:rPr>
                <w:b/>
                <w:bCs/>
              </w:rPr>
              <w:t>,</w:t>
            </w:r>
            <w:r w:rsidRPr="00AB081C">
              <w:rPr>
                <w:b/>
                <w:bCs/>
              </w:rPr>
              <w:t>543</w:t>
            </w:r>
          </w:p>
        </w:tc>
      </w:tr>
      <w:tr w:rsidR="00D16001" w:rsidRPr="00AB081C" w14:paraId="2C3E0998" w14:textId="77777777" w:rsidTr="00345510">
        <w:tc>
          <w:tcPr>
            <w:tcW w:w="4410" w:type="dxa"/>
            <w:shd w:val="clear" w:color="auto" w:fill="auto"/>
            <w:hideMark/>
          </w:tcPr>
          <w:p w14:paraId="510C923C" w14:textId="78BE767E" w:rsidR="00D16001" w:rsidRPr="00AB081C" w:rsidRDefault="00D16001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287"/>
              </w:tabs>
              <w:spacing w:line="360" w:lineRule="exact"/>
            </w:pPr>
            <w:r w:rsidRPr="00AB081C">
              <w:rPr>
                <w:rFonts w:hint="cs"/>
                <w:cs/>
              </w:rPr>
              <w:t>กำไรจากการต่อรองราคาซื้อ</w:t>
            </w:r>
          </w:p>
        </w:tc>
        <w:tc>
          <w:tcPr>
            <w:tcW w:w="1620" w:type="dxa"/>
            <w:shd w:val="clear" w:color="auto" w:fill="auto"/>
          </w:tcPr>
          <w:p w14:paraId="6A52ECA6" w14:textId="793EE309" w:rsidR="00D16001" w:rsidRPr="00AB081C" w:rsidRDefault="00D16001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</w:p>
        </w:tc>
        <w:tc>
          <w:tcPr>
            <w:tcW w:w="1530" w:type="dxa"/>
            <w:shd w:val="clear" w:color="auto" w:fill="auto"/>
          </w:tcPr>
          <w:p w14:paraId="0A4D88E1" w14:textId="77777777" w:rsidR="00D16001" w:rsidRPr="00AB081C" w:rsidRDefault="00D16001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B88DAC8" w14:textId="4B439082" w:rsidR="00D16001" w:rsidRPr="00AB081C" w:rsidRDefault="000A1EB3" w:rsidP="00D434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B081C">
              <w:t>(</w:t>
            </w:r>
            <w:r w:rsidR="00BD74CC" w:rsidRPr="00AB081C">
              <w:t>7</w:t>
            </w:r>
            <w:r w:rsidR="00D16001" w:rsidRPr="00AB081C">
              <w:t>,</w:t>
            </w:r>
            <w:r w:rsidR="00BD74CC" w:rsidRPr="00AB081C">
              <w:t>389</w:t>
            </w:r>
            <w:r w:rsidRPr="00AB081C">
              <w:t>)</w:t>
            </w:r>
          </w:p>
        </w:tc>
      </w:tr>
      <w:tr w:rsidR="00D16001" w:rsidRPr="00AB081C" w14:paraId="668F2837" w14:textId="77777777" w:rsidTr="00345510">
        <w:trPr>
          <w:trHeight w:val="425"/>
        </w:trPr>
        <w:tc>
          <w:tcPr>
            <w:tcW w:w="4410" w:type="dxa"/>
            <w:shd w:val="clear" w:color="auto" w:fill="auto"/>
            <w:hideMark/>
          </w:tcPr>
          <w:p w14:paraId="6302C503" w14:textId="55E04977" w:rsidR="00D16001" w:rsidRPr="00AB081C" w:rsidRDefault="00D16001" w:rsidP="00D16001">
            <w:pPr>
              <w:spacing w:line="360" w:lineRule="exact"/>
              <w:rPr>
                <w:b/>
                <w:bCs/>
              </w:rPr>
            </w:pPr>
            <w:r w:rsidRPr="00AB081C">
              <w:rPr>
                <w:b/>
                <w:bCs/>
                <w:cs/>
              </w:rPr>
              <w:t>สิ่งตอบ</w:t>
            </w:r>
            <w:r w:rsidRPr="00AB081C">
              <w:rPr>
                <w:rFonts w:hint="cs"/>
                <w:b/>
                <w:bCs/>
                <w:cs/>
              </w:rPr>
              <w:t>แทนที่โอนให้</w:t>
            </w:r>
          </w:p>
        </w:tc>
        <w:tc>
          <w:tcPr>
            <w:tcW w:w="1620" w:type="dxa"/>
            <w:shd w:val="clear" w:color="auto" w:fill="auto"/>
          </w:tcPr>
          <w:p w14:paraId="7C4CF827" w14:textId="7C98C8AD" w:rsidR="00D16001" w:rsidRPr="00AB081C" w:rsidRDefault="00D16001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2FD8D7DF" w14:textId="77777777" w:rsidR="00D16001" w:rsidRPr="00AB081C" w:rsidRDefault="00D16001" w:rsidP="00D1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2CDE487A" w14:textId="5086B897" w:rsidR="00D16001" w:rsidRPr="00AB081C" w:rsidRDefault="00D16001" w:rsidP="00D160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  <w:cs/>
              </w:rPr>
            </w:pPr>
            <w:r w:rsidRPr="00AB081C">
              <w:rPr>
                <w:b/>
                <w:bCs/>
              </w:rPr>
              <w:t>26,154</w:t>
            </w:r>
          </w:p>
        </w:tc>
      </w:tr>
    </w:tbl>
    <w:p w14:paraId="4BD516DB" w14:textId="77777777" w:rsidR="00BA2A8E" w:rsidRPr="00AB081C" w:rsidRDefault="00BA2A8E" w:rsidP="006D4859">
      <w:pPr>
        <w:ind w:left="540"/>
        <w:jc w:val="thaiDistribute"/>
      </w:pPr>
    </w:p>
    <w:p w14:paraId="7C320A00" w14:textId="619B7F60" w:rsidR="006D4859" w:rsidRPr="00AB081C" w:rsidRDefault="006D4859" w:rsidP="006D4859">
      <w:pPr>
        <w:ind w:left="540"/>
        <w:jc w:val="thaiDistribute"/>
        <w:rPr>
          <w:cs/>
        </w:rPr>
      </w:pPr>
      <w:r w:rsidRPr="00AB081C">
        <w:rPr>
          <w:rFonts w:hint="cs"/>
          <w:cs/>
        </w:rPr>
        <w:t>กำไรจากการต่อรองราคาซื้อที่รับรู้</w:t>
      </w:r>
      <w:r w:rsidR="00FF3F03" w:rsidRPr="00AB081C">
        <w:rPr>
          <w:rFonts w:hint="cs"/>
          <w:cs/>
        </w:rPr>
        <w:t>ส่วนใหญ่</w:t>
      </w:r>
      <w:r w:rsidRPr="00AB081C">
        <w:rPr>
          <w:rFonts w:hint="cs"/>
          <w:cs/>
        </w:rPr>
        <w:t>เป็นผลมาจากการวัดมูลค่ายุติธรรมของที่ดิน อาคาร และอุปกรณ์</w:t>
      </w:r>
      <w:r w:rsidR="004701BD" w:rsidRPr="00AB081C">
        <w:t xml:space="preserve"> </w:t>
      </w:r>
      <w:r w:rsidR="00F17990" w:rsidRPr="00AB081C">
        <w:rPr>
          <w:rFonts w:hint="cs"/>
          <w:cs/>
        </w:rPr>
        <w:t>โดยเฉพาะที่ดินที่ปรับตัวสูงขึ้นจากราคาทุนเดิม ซึ่ง</w:t>
      </w:r>
      <w:r w:rsidR="004C456E" w:rsidRPr="00AB081C">
        <w:rPr>
          <w:rFonts w:hint="cs"/>
          <w:cs/>
        </w:rPr>
        <w:t>ส่วนใหญ่</w:t>
      </w:r>
      <w:r w:rsidR="00F17990" w:rsidRPr="00AB081C">
        <w:rPr>
          <w:rFonts w:hint="cs"/>
          <w:cs/>
        </w:rPr>
        <w:t xml:space="preserve">เป็นที่ดินที่ซื้อมาตั้งแต่วันก่อตั้งกิจการ </w:t>
      </w:r>
      <w:r w:rsidR="004C456E" w:rsidRPr="00AB081C">
        <w:rPr>
          <w:rFonts w:hint="cs"/>
          <w:cs/>
        </w:rPr>
        <w:t>รวมถึง</w:t>
      </w:r>
      <w:r w:rsidR="004701BD" w:rsidRPr="00AB081C">
        <w:rPr>
          <w:rFonts w:hint="cs"/>
          <w:cs/>
        </w:rPr>
        <w:t>สินค้าคงเหลือจากราคาน้ำมันที่ปรับตัวสูงขึ้น</w:t>
      </w:r>
    </w:p>
    <w:p w14:paraId="1C68D14C" w14:textId="0D4386E2" w:rsidR="00EA6FAB" w:rsidRPr="00AB081C" w:rsidRDefault="00EA6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AB081C">
        <w:rPr>
          <w:cs/>
        </w:rPr>
        <w:br w:type="page"/>
      </w:r>
    </w:p>
    <w:p w14:paraId="2513AB99" w14:textId="339C3A5A" w:rsidR="005F1DAF" w:rsidRPr="00AB081C" w:rsidRDefault="005F1DAF" w:rsidP="005F1DAF">
      <w:pPr>
        <w:ind w:left="540"/>
        <w:jc w:val="thaiDistribute"/>
      </w:pPr>
      <w:r w:rsidRPr="00AB081C">
        <w:rPr>
          <w:cs/>
        </w:rPr>
        <w:lastRenderedPageBreak/>
        <w:t>การประเมินมูลค่ายุติธรรมของ</w:t>
      </w:r>
      <w:r w:rsidR="00E34254" w:rsidRPr="00AB081C">
        <w:rPr>
          <w:rFonts w:hint="cs"/>
          <w:cs/>
        </w:rPr>
        <w:t>สัญญาที่ทำกับคู่ค้า</w:t>
      </w:r>
      <w:r w:rsidRPr="00AB081C">
        <w:rPr>
          <w:cs/>
        </w:rPr>
        <w:t xml:space="preserve">ซึ่งจัดประเภทเป็นสินทรัพย์ไม่มีตัวตนใช้วิธีรายได้ </w:t>
      </w:r>
      <w:r w:rsidRPr="00AB081C">
        <w:t xml:space="preserve">(Income approach) </w:t>
      </w:r>
      <w:r w:rsidR="0059797D" w:rsidRPr="00AB081C">
        <w:rPr>
          <w:rFonts w:hint="cs"/>
          <w:cs/>
        </w:rPr>
        <w:t xml:space="preserve">ภายใต้วิธี </w:t>
      </w:r>
      <w:r w:rsidR="0059797D" w:rsidRPr="00AB081C">
        <w:t>Multi-period Excess Earning Method (MEEM</w:t>
      </w:r>
      <w:r w:rsidR="0059797D" w:rsidRPr="00AB081C">
        <w:rPr>
          <w:cs/>
        </w:rPr>
        <w:t>)</w:t>
      </w:r>
      <w:r w:rsidR="0059797D" w:rsidRPr="00AB081C">
        <w:t xml:space="preserve"> </w:t>
      </w:r>
      <w:r w:rsidR="00E34254" w:rsidRPr="00AB081C">
        <w:rPr>
          <w:rFonts w:hint="cs"/>
          <w:cs/>
        </w:rPr>
        <w:t xml:space="preserve">และสัญญาที่สร้างภาระ </w:t>
      </w:r>
      <w:r w:rsidR="00E34254" w:rsidRPr="00AB081C">
        <w:t xml:space="preserve">(Onerous contract) </w:t>
      </w:r>
      <w:r w:rsidR="00E34254" w:rsidRPr="00AB081C">
        <w:rPr>
          <w:rFonts w:hint="cs"/>
          <w:cs/>
        </w:rPr>
        <w:t>ซึ่ง</w:t>
      </w:r>
      <w:r w:rsidR="00E34254" w:rsidRPr="00AB081C">
        <w:rPr>
          <w:cs/>
        </w:rPr>
        <w:t>จัดประเภท</w:t>
      </w:r>
      <w:r w:rsidR="00E34254" w:rsidRPr="00AB081C">
        <w:rPr>
          <w:rFonts w:hint="cs"/>
          <w:cs/>
        </w:rPr>
        <w:t>เป็น</w:t>
      </w:r>
      <w:r w:rsidR="0059797D" w:rsidRPr="00AB081C">
        <w:rPr>
          <w:rFonts w:hint="cs"/>
          <w:cs/>
        </w:rPr>
        <w:t xml:space="preserve">ประมาณการหนี้สินใช้วิธีรายได้ </w:t>
      </w:r>
      <w:r w:rsidR="0059797D" w:rsidRPr="00AB081C">
        <w:t xml:space="preserve">(Income approach) </w:t>
      </w:r>
      <w:r w:rsidR="0059797D" w:rsidRPr="00AB081C">
        <w:rPr>
          <w:rFonts w:hint="cs"/>
          <w:cs/>
        </w:rPr>
        <w:t>ภายใต้วิธี</w:t>
      </w:r>
      <w:r w:rsidR="0059797D" w:rsidRPr="00AB081C">
        <w:t xml:space="preserve"> D</w:t>
      </w:r>
      <w:r w:rsidR="004C456E" w:rsidRPr="00AB081C">
        <w:t>i</w:t>
      </w:r>
      <w:r w:rsidR="003D39D0" w:rsidRPr="00AB081C">
        <w:t>rect</w:t>
      </w:r>
      <w:r w:rsidR="0059797D" w:rsidRPr="00AB081C">
        <w:t xml:space="preserve"> Cash Flow Method (DCF) </w:t>
      </w:r>
      <w:r w:rsidRPr="00AB081C">
        <w:rPr>
          <w:cs/>
        </w:rPr>
        <w:t>ซึ่งมีอายุสัญญา</w:t>
      </w:r>
      <w:r w:rsidR="00E34254" w:rsidRPr="00AB081C">
        <w:rPr>
          <w:rFonts w:hint="cs"/>
          <w:cs/>
        </w:rPr>
        <w:t>ที่แน่นอนและระบุปริมาณขั้นต่ำที่จะทำการซื้อขาย</w:t>
      </w:r>
      <w:r w:rsidRPr="00AB081C">
        <w:rPr>
          <w:rFonts w:hint="cs"/>
          <w:cs/>
        </w:rPr>
        <w:t xml:space="preserve"> โดยอายุสัญญา</w:t>
      </w:r>
      <w:r w:rsidRPr="00AB081C">
        <w:rPr>
          <w:cs/>
        </w:rPr>
        <w:t xml:space="preserve">คงเหลือประมาณ </w:t>
      </w:r>
      <w:r w:rsidR="00E34254" w:rsidRPr="00AB081C">
        <w:t>10.3</w:t>
      </w:r>
      <w:r w:rsidR="00E34254" w:rsidRPr="00AB081C">
        <w:rPr>
          <w:rFonts w:hint="cs"/>
          <w:cs/>
        </w:rPr>
        <w:t xml:space="preserve"> และ </w:t>
      </w:r>
      <w:r w:rsidR="00790074" w:rsidRPr="00AB081C">
        <w:t>8.3</w:t>
      </w:r>
      <w:r w:rsidRPr="00AB081C">
        <w:t xml:space="preserve"> </w:t>
      </w:r>
      <w:r w:rsidRPr="00AB081C">
        <w:rPr>
          <w:cs/>
        </w:rPr>
        <w:t xml:space="preserve">ปี </w:t>
      </w:r>
      <w:r w:rsidR="00E34254" w:rsidRPr="00AB081C">
        <w:rPr>
          <w:rFonts w:hint="cs"/>
          <w:cs/>
        </w:rPr>
        <w:t xml:space="preserve">ตามลำดับ </w:t>
      </w:r>
      <w:r w:rsidRPr="00AB081C">
        <w:rPr>
          <w:cs/>
        </w:rPr>
        <w:t>ทั้งนี้ ข้อสมมติที่สำคัญอื่น</w:t>
      </w:r>
      <w:r w:rsidRPr="00AB081C">
        <w:rPr>
          <w:rFonts w:hint="cs"/>
          <w:cs/>
        </w:rPr>
        <w:t xml:space="preserve"> </w:t>
      </w:r>
      <w:r w:rsidRPr="00AB081C">
        <w:rPr>
          <w:cs/>
        </w:rPr>
        <w:t>ๆ ที่ใช้ในการคำนวณ ได้แก่</w:t>
      </w:r>
      <w:r w:rsidRPr="00AB081C">
        <w:t xml:space="preserve"> </w:t>
      </w:r>
      <w:r w:rsidRPr="00AB081C">
        <w:rPr>
          <w:cs/>
        </w:rPr>
        <w:t>ประมาณการรายได้ในอนาคตและอัตราคิดลด</w:t>
      </w:r>
    </w:p>
    <w:p w14:paraId="7EAACA8B" w14:textId="77777777" w:rsidR="005F1DAF" w:rsidRPr="00AB081C" w:rsidRDefault="005F1DAF" w:rsidP="006D4859">
      <w:pPr>
        <w:jc w:val="thaiDistribute"/>
        <w:rPr>
          <w:rFonts w:asciiTheme="majorBidi" w:hAnsiTheme="majorBidi" w:cstheme="majorBidi"/>
          <w:i/>
          <w:iCs/>
        </w:rPr>
      </w:pPr>
    </w:p>
    <w:p w14:paraId="79293F03" w14:textId="77777777" w:rsidR="005F1DAF" w:rsidRPr="00AB081C" w:rsidRDefault="005F1DAF" w:rsidP="005F1DAF">
      <w:pPr>
        <w:ind w:left="540"/>
        <w:jc w:val="thaiDistribute"/>
        <w:rPr>
          <w:rFonts w:asciiTheme="majorBidi" w:hAnsiTheme="majorBidi" w:cstheme="majorBidi"/>
          <w:i/>
          <w:iCs/>
        </w:rPr>
      </w:pPr>
      <w:r w:rsidRPr="00AB081C">
        <w:rPr>
          <w:rFonts w:asciiTheme="majorBidi" w:hAnsiTheme="majorBidi" w:cstheme="majorBidi"/>
          <w:i/>
          <w:iCs/>
          <w:cs/>
        </w:rPr>
        <w:t>ต้นทุนที่เกี่ยวข้องกับการซื้อ</w:t>
      </w:r>
    </w:p>
    <w:p w14:paraId="3E63547F" w14:textId="77777777" w:rsidR="005F1DAF" w:rsidRPr="00AB081C" w:rsidRDefault="005F1DAF" w:rsidP="005F1DAF">
      <w:pPr>
        <w:spacing w:line="240" w:lineRule="auto"/>
        <w:ind w:left="142" w:right="-472"/>
        <w:jc w:val="thaiDistribute"/>
        <w:rPr>
          <w:rFonts w:asciiTheme="majorBidi" w:hAnsiTheme="majorBidi" w:cstheme="majorBidi"/>
        </w:rPr>
      </w:pPr>
    </w:p>
    <w:p w14:paraId="68E34CC7" w14:textId="59842652" w:rsidR="00790074" w:rsidRPr="00AB081C" w:rsidRDefault="005F1DAF" w:rsidP="00683297">
      <w:pPr>
        <w:ind w:left="540"/>
        <w:jc w:val="thaiDistribute"/>
      </w:pPr>
      <w:r w:rsidRPr="00AB081C">
        <w:rPr>
          <w:cs/>
        </w:rPr>
        <w:t>กลุ่มบริษัทมีค่าใช้จ่ายที่เกี่ยวข้องกับการซื้อประมาณ</w:t>
      </w:r>
      <w:r w:rsidRPr="00AB081C">
        <w:t xml:space="preserve"> </w:t>
      </w:r>
      <w:r w:rsidR="00790074" w:rsidRPr="00AB081C">
        <w:t>453</w:t>
      </w:r>
      <w:r w:rsidRPr="00AB081C">
        <w:t xml:space="preserve"> </w:t>
      </w:r>
      <w:r w:rsidRPr="00AB081C">
        <w:rPr>
          <w:cs/>
        </w:rPr>
        <w:t>ล้านบาท โดยได้รวมอยู่ในค่าใช้จ่ายในการบริหารใน</w:t>
      </w:r>
      <w:r w:rsidRPr="00AB081C">
        <w:br/>
      </w:r>
      <w:r w:rsidRPr="00AB081C">
        <w:rPr>
          <w:cs/>
        </w:rPr>
        <w:t>งบกำไรขาดทุนรวมของกลุ่มบริษัทในงวดที่เกิดรายการ</w:t>
      </w:r>
    </w:p>
    <w:p w14:paraId="64F474DE" w14:textId="77777777" w:rsidR="00683297" w:rsidRPr="00AB081C" w:rsidRDefault="00683297" w:rsidP="00683297">
      <w:pPr>
        <w:ind w:left="540"/>
        <w:jc w:val="thaiDistribute"/>
        <w:rPr>
          <w:cs/>
        </w:rPr>
      </w:pPr>
    </w:p>
    <w:p w14:paraId="62B1D596" w14:textId="58206390" w:rsidR="00876867" w:rsidRPr="00AB081C" w:rsidRDefault="00BE5877" w:rsidP="00BE5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lang w:val="en-GB"/>
        </w:rPr>
      </w:pPr>
      <w:r w:rsidRPr="00AB081C">
        <w:rPr>
          <w:rFonts w:asciiTheme="majorBidi" w:hAnsiTheme="majorBidi" w:cstheme="majorBidi"/>
          <w:lang w:val="en-GB"/>
        </w:rPr>
        <w:t>3.4</w:t>
      </w:r>
      <w:r w:rsidRPr="00AB081C">
        <w:rPr>
          <w:rFonts w:asciiTheme="majorBidi" w:hAnsiTheme="majorBidi" w:cstheme="majorBidi"/>
          <w:lang w:val="en-GB"/>
        </w:rPr>
        <w:tab/>
      </w:r>
      <w:r w:rsidR="00876867" w:rsidRPr="00AB081C">
        <w:rPr>
          <w:rFonts w:asciiTheme="majorBidi" w:hAnsiTheme="majorBidi" w:cstheme="majorBidi"/>
          <w:lang w:val="en-GB"/>
        </w:rPr>
        <w:t>SMP</w:t>
      </w:r>
      <w:r w:rsidR="005F4B6B" w:rsidRPr="00AB081C">
        <w:rPr>
          <w:rFonts w:asciiTheme="majorBidi" w:hAnsiTheme="majorBidi" w:cstheme="majorBidi" w:hint="cs"/>
          <w:cs/>
          <w:lang w:val="en-GB"/>
        </w:rPr>
        <w:t xml:space="preserve"> </w:t>
      </w:r>
      <w:r w:rsidR="00876867" w:rsidRPr="00AB081C">
        <w:rPr>
          <w:rFonts w:asciiTheme="majorBidi" w:hAnsiTheme="majorBidi" w:cstheme="majorBidi"/>
          <w:lang w:val="en-GB"/>
        </w:rPr>
        <w:t>AS</w:t>
      </w:r>
      <w:r w:rsidR="00682370" w:rsidRPr="00AB081C">
        <w:rPr>
          <w:rFonts w:asciiTheme="majorBidi" w:hAnsiTheme="majorBidi" w:cstheme="majorBidi"/>
          <w:lang w:val="en-GB"/>
        </w:rPr>
        <w:t>.</w:t>
      </w:r>
      <w:r w:rsidR="00876867" w:rsidRPr="00AB081C">
        <w:rPr>
          <w:rFonts w:asciiTheme="majorBidi" w:hAnsiTheme="majorBidi" w:cstheme="majorBidi"/>
          <w:lang w:val="en-GB"/>
        </w:rPr>
        <w:t xml:space="preserve"> Pte.</w:t>
      </w:r>
      <w:r w:rsidR="00E21189" w:rsidRPr="00AB081C">
        <w:rPr>
          <w:rFonts w:asciiTheme="majorBidi" w:hAnsiTheme="majorBidi" w:cstheme="majorBidi" w:hint="cs"/>
          <w:cs/>
          <w:lang w:val="en-GB"/>
        </w:rPr>
        <w:t xml:space="preserve"> </w:t>
      </w:r>
      <w:r w:rsidR="00E21189" w:rsidRPr="00AB081C">
        <w:rPr>
          <w:rFonts w:asciiTheme="majorBidi" w:hAnsiTheme="majorBidi" w:cstheme="majorBidi"/>
          <w:lang w:val="en-GB"/>
        </w:rPr>
        <w:t>Ltd.</w:t>
      </w:r>
    </w:p>
    <w:p w14:paraId="5B5BC1D8" w14:textId="77777777" w:rsidR="00876867" w:rsidRPr="00AB081C" w:rsidRDefault="00876867" w:rsidP="00196D24">
      <w:pPr>
        <w:ind w:left="540"/>
        <w:jc w:val="thaiDistribute"/>
      </w:pPr>
    </w:p>
    <w:p w14:paraId="6A2859F3" w14:textId="212F23B8" w:rsidR="00876867" w:rsidRPr="00AB081C" w:rsidRDefault="00876867" w:rsidP="004D186F">
      <w:pPr>
        <w:ind w:left="540"/>
        <w:jc w:val="thaiDistribute"/>
      </w:pPr>
      <w:r w:rsidRPr="00AB081C">
        <w:rPr>
          <w:cs/>
        </w:rPr>
        <w:t>ในเดือนมีนาคม</w:t>
      </w:r>
      <w:r w:rsidR="00A50151" w:rsidRPr="00AB081C">
        <w:t xml:space="preserve"> </w:t>
      </w:r>
      <w:r w:rsidRPr="00AB081C">
        <w:t xml:space="preserve">2566 Indochina Development and Operation Holdings  Pte. Ltd. (“IDO”) </w:t>
      </w:r>
      <w:r w:rsidRPr="00AB081C">
        <w:rPr>
          <w:rFonts w:hint="cs"/>
          <w:cs/>
        </w:rPr>
        <w:t>ซึ่งเป็นบริษัทย่อยทางอ้อมของ</w:t>
      </w:r>
      <w:r w:rsidR="00616F55" w:rsidRPr="00AB081C">
        <w:rPr>
          <w:rFonts w:hint="cs"/>
          <w:cs/>
        </w:rPr>
        <w:t>กลุ่ม</w:t>
      </w:r>
      <w:r w:rsidRPr="00AB081C">
        <w:rPr>
          <w:rFonts w:hint="cs"/>
          <w:cs/>
        </w:rPr>
        <w:t>บริษัท ได้ลงนามในสัญญาซื้อขายหุ้นทั้งหมดใน</w:t>
      </w:r>
      <w:r w:rsidRPr="00AB081C">
        <w:t xml:space="preserve"> SMP AS</w:t>
      </w:r>
      <w:r w:rsidR="005F4B6B" w:rsidRPr="00AB081C">
        <w:t>.</w:t>
      </w:r>
      <w:r w:rsidRPr="00AB081C">
        <w:t xml:space="preserve"> Pte. </w:t>
      </w:r>
      <w:r w:rsidR="009D7A92" w:rsidRPr="00AB081C">
        <w:t>Ltd.</w:t>
      </w:r>
      <w:r w:rsidR="00CC3239" w:rsidRPr="00AB081C">
        <w:t xml:space="preserve"> </w:t>
      </w:r>
      <w:r w:rsidRPr="00AB081C">
        <w:t xml:space="preserve">(“SMPAS”) </w:t>
      </w:r>
      <w:r w:rsidRPr="00AB081C">
        <w:rPr>
          <w:rFonts w:hint="cs"/>
          <w:cs/>
        </w:rPr>
        <w:t>จาก</w:t>
      </w:r>
      <w:r w:rsidR="00616F55" w:rsidRPr="00AB081C">
        <w:rPr>
          <w:rFonts w:hint="cs"/>
          <w:cs/>
        </w:rPr>
        <w:t xml:space="preserve"> </w:t>
      </w:r>
      <w:r w:rsidRPr="00AB081C">
        <w:t>SMP Consultation Sole Co., Ltd. (“</w:t>
      </w:r>
      <w:r w:rsidRPr="00AB081C">
        <w:rPr>
          <w:rFonts w:hint="cs"/>
          <w:cs/>
        </w:rPr>
        <w:t>ผู้ขาย</w:t>
      </w:r>
      <w:r w:rsidRPr="00AB081C">
        <w:t>”)</w:t>
      </w:r>
      <w:r w:rsidRPr="00AB081C">
        <w:rPr>
          <w:rFonts w:hint="cs"/>
          <w:cs/>
        </w:rPr>
        <w:t xml:space="preserve"> ในวงเงินไม่เกิน</w:t>
      </w:r>
      <w:r w:rsidRPr="00AB081C">
        <w:t xml:space="preserve"> 10 </w:t>
      </w:r>
      <w:r w:rsidRPr="00AB081C">
        <w:rPr>
          <w:rFonts w:hint="cs"/>
          <w:cs/>
        </w:rPr>
        <w:t xml:space="preserve">ล้านเหรียญสหรัฐฯ ซึ่งการลงทุนใน </w:t>
      </w:r>
      <w:r w:rsidRPr="00AB081C">
        <w:t>SMPAS</w:t>
      </w:r>
      <w:r w:rsidRPr="00AB081C">
        <w:rPr>
          <w:rFonts w:hint="cs"/>
          <w:cs/>
        </w:rPr>
        <w:t xml:space="preserve"> </w:t>
      </w:r>
      <w:r w:rsidR="00780BAE" w:rsidRPr="00AB081C">
        <w:br/>
      </w:r>
      <w:r w:rsidRPr="00AB081C">
        <w:rPr>
          <w:rFonts w:hint="cs"/>
          <w:cs/>
        </w:rPr>
        <w:t>ถือเป็นการซื้อสินทรัพย์ ทั้งนี้</w:t>
      </w:r>
      <w:r w:rsidR="00616F55" w:rsidRPr="00AB081C">
        <w:rPr>
          <w:rFonts w:hint="cs"/>
          <w:cs/>
        </w:rPr>
        <w:t xml:space="preserve"> </w:t>
      </w:r>
      <w:r w:rsidRPr="00AB081C">
        <w:t xml:space="preserve">SMPAS </w:t>
      </w:r>
      <w:r w:rsidRPr="00AB081C">
        <w:rPr>
          <w:rFonts w:hint="cs"/>
          <w:cs/>
        </w:rPr>
        <w:t>ได้รับสิทธิในการลงทุนจากรัฐบาลสาธารณรัฐประชาธิปไตยประชาชนลาว (สปป. ลาว</w:t>
      </w:r>
      <w:r w:rsidRPr="00AB081C">
        <w:t xml:space="preserve">) </w:t>
      </w:r>
      <w:r w:rsidRPr="00AB081C">
        <w:rPr>
          <w:rFonts w:hint="cs"/>
          <w:cs/>
        </w:rPr>
        <w:t xml:space="preserve">สำหรับการลงทุนสัดส่วนร้อยละ </w:t>
      </w:r>
      <w:r w:rsidRPr="00AB081C">
        <w:t xml:space="preserve">10 </w:t>
      </w:r>
      <w:r w:rsidRPr="00AB081C">
        <w:rPr>
          <w:rFonts w:hint="cs"/>
          <w:cs/>
        </w:rPr>
        <w:t xml:space="preserve">ใน </w:t>
      </w:r>
      <w:r w:rsidRPr="00AB081C">
        <w:t xml:space="preserve">Monsoon Wind Power Co., Ltd. (“MWP”) </w:t>
      </w:r>
      <w:r w:rsidRPr="00AB081C">
        <w:rPr>
          <w:rFonts w:hint="cs"/>
          <w:cs/>
        </w:rPr>
        <w:t xml:space="preserve">ซึ่งเป็นโครงการโรงไฟฟ้าพลังงานลม </w:t>
      </w:r>
      <w:r w:rsidRPr="00AB081C">
        <w:t xml:space="preserve">600 </w:t>
      </w:r>
      <w:r w:rsidRPr="00AB081C">
        <w:rPr>
          <w:rFonts w:hint="cs"/>
          <w:cs/>
        </w:rPr>
        <w:t xml:space="preserve">เมกะวัตต์ โดยเป็นโครงการที่ได้รับสัมปทานและตั้งอยู่ในสปป. ลาว การเข้าซื้อหุ้นใน </w:t>
      </w:r>
      <w:r w:rsidRPr="00AB081C">
        <w:t xml:space="preserve">SMPAS </w:t>
      </w:r>
      <w:r w:rsidRPr="00AB081C">
        <w:rPr>
          <w:rFonts w:hint="cs"/>
          <w:cs/>
        </w:rPr>
        <w:t xml:space="preserve">ดังกล่าวจะทำให้สัดส่วนการถือหุ้นทั้งหมดของกลุ่มบริษัทใน </w:t>
      </w:r>
      <w:r w:rsidRPr="00AB081C">
        <w:t xml:space="preserve">MWP </w:t>
      </w:r>
      <w:r w:rsidRPr="00AB081C">
        <w:rPr>
          <w:rFonts w:hint="cs"/>
          <w:cs/>
        </w:rPr>
        <w:t>เพิ่มขึ้น จากเดิมสัดส่วนการถือหุ้นทางอ้อมของกลุ่มบริษัทโดยผ่า</w:t>
      </w:r>
      <w:r w:rsidR="000B60FA" w:rsidRPr="00AB081C">
        <w:rPr>
          <w:rFonts w:hint="cs"/>
          <w:cs/>
        </w:rPr>
        <w:t>น</w:t>
      </w:r>
      <w:r w:rsidRPr="00AB081C">
        <w:t xml:space="preserve"> Impact Energy Asia Development Limited</w:t>
      </w:r>
      <w:r w:rsidR="00F65CDE" w:rsidRPr="00AB081C">
        <w:t xml:space="preserve"> </w:t>
      </w:r>
      <w:r w:rsidRPr="00AB081C">
        <w:rPr>
          <w:rFonts w:hint="cs"/>
          <w:cs/>
        </w:rPr>
        <w:t xml:space="preserve">อยู่ที่ร้อยละ </w:t>
      </w:r>
      <w:r w:rsidRPr="00AB081C">
        <w:t>38.25</w:t>
      </w:r>
      <w:r w:rsidRPr="00AB081C">
        <w:rPr>
          <w:rFonts w:hint="cs"/>
          <w:cs/>
        </w:rPr>
        <w:t xml:space="preserve"> เป็น</w:t>
      </w:r>
      <w:r w:rsidRPr="00AB081C">
        <w:rPr>
          <w:cs/>
        </w:rPr>
        <w:t xml:space="preserve">ร้อยละ </w:t>
      </w:r>
      <w:r w:rsidRPr="00AB081C">
        <w:t>48.25</w:t>
      </w:r>
      <w:r w:rsidRPr="00AB081C">
        <w:rPr>
          <w:rFonts w:hint="cs"/>
          <w:cs/>
        </w:rPr>
        <w:t xml:space="preserve"> </w:t>
      </w:r>
      <w:r w:rsidRPr="00AB081C">
        <w:rPr>
          <w:cs/>
        </w:rPr>
        <w:t xml:space="preserve">ต่อมาเมื่อวันที่ </w:t>
      </w:r>
      <w:r w:rsidRPr="00AB081C">
        <w:t xml:space="preserve">17 </w:t>
      </w:r>
      <w:r w:rsidRPr="00AB081C">
        <w:rPr>
          <w:rFonts w:hint="cs"/>
          <w:cs/>
        </w:rPr>
        <w:t xml:space="preserve">พฤษภาคม </w:t>
      </w:r>
      <w:r w:rsidRPr="00AB081C">
        <w:t xml:space="preserve">2566 IDO </w:t>
      </w:r>
      <w:r w:rsidRPr="00AB081C">
        <w:rPr>
          <w:rFonts w:hint="cs"/>
          <w:cs/>
        </w:rPr>
        <w:t xml:space="preserve">และผู้ขายได้บรรลุเงื่อนไขตามสัญญาซื้อขายหุ้น โดย </w:t>
      </w:r>
      <w:r w:rsidRPr="00AB081C">
        <w:t xml:space="preserve">IDO </w:t>
      </w:r>
      <w:r w:rsidRPr="00AB081C">
        <w:rPr>
          <w:rFonts w:hint="cs"/>
          <w:cs/>
        </w:rPr>
        <w:t>ได้ชำระค่าหุ้นและรับโอนหุ้นทั้งหมดของ</w:t>
      </w:r>
      <w:r w:rsidRPr="00AB081C">
        <w:t xml:space="preserve"> SMPAS </w:t>
      </w:r>
      <w:r w:rsidRPr="00AB081C">
        <w:rPr>
          <w:rFonts w:hint="cs"/>
          <w:cs/>
        </w:rPr>
        <w:t xml:space="preserve">เรียบร้อยแล้ว </w:t>
      </w:r>
    </w:p>
    <w:p w14:paraId="128FCF8B" w14:textId="76AF55D9" w:rsidR="00E41E5D" w:rsidRPr="00AB081C" w:rsidRDefault="00E41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AB081C">
        <w:rPr>
          <w:rFonts w:asciiTheme="majorBidi" w:hAnsiTheme="majorBidi" w:cstheme="majorBidi"/>
          <w:cs/>
        </w:rPr>
        <w:br w:type="page"/>
      </w:r>
    </w:p>
    <w:p w14:paraId="540D457D" w14:textId="64B297F0" w:rsidR="00255060" w:rsidRPr="00AB081C" w:rsidRDefault="00255060" w:rsidP="00A9269C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B081C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บุคคลหรือกิจการที่เกี่ยวข้องกัน</w:t>
      </w:r>
    </w:p>
    <w:p w14:paraId="08145A5A" w14:textId="77777777" w:rsidR="00870CCC" w:rsidRPr="00AB081C" w:rsidRDefault="00870CCC" w:rsidP="00E013AF">
      <w:pPr>
        <w:pStyle w:val="BodyText2"/>
        <w:ind w:left="547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5E461241" w14:textId="29A2287F" w:rsidR="006D63C1" w:rsidRPr="00AB081C" w:rsidRDefault="006D63C1" w:rsidP="00272AEF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B081C">
        <w:rPr>
          <w:rFonts w:asciiTheme="majorBidi" w:hAnsiTheme="majorBidi" w:cstheme="majorBidi"/>
          <w:sz w:val="30"/>
          <w:szCs w:val="30"/>
          <w:cs/>
        </w:rPr>
        <w:t xml:space="preserve">ความสัมพันธ์ที่มีกับบริษัทย่อย บริษัทร่วม และการร่วมค้าได้เปิดเผยในหมายเหตุข้อ </w:t>
      </w:r>
      <w:r w:rsidR="006F1E95" w:rsidRPr="00AB081C">
        <w:rPr>
          <w:rFonts w:asciiTheme="majorBidi" w:hAnsiTheme="majorBidi" w:cstheme="majorBidi"/>
          <w:sz w:val="30"/>
          <w:szCs w:val="30"/>
        </w:rPr>
        <w:t>7</w:t>
      </w:r>
      <w:r w:rsidRPr="00AB081C">
        <w:rPr>
          <w:rFonts w:asciiTheme="majorBidi" w:hAnsiTheme="majorBidi" w:cstheme="majorBidi"/>
          <w:sz w:val="30"/>
          <w:szCs w:val="30"/>
        </w:rPr>
        <w:t xml:space="preserve"> </w:t>
      </w:r>
      <w:r w:rsidRPr="00AB081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F1E95" w:rsidRPr="00AB081C">
        <w:rPr>
          <w:rFonts w:asciiTheme="majorBidi" w:hAnsiTheme="majorBidi" w:cstheme="majorBidi"/>
          <w:sz w:val="30"/>
          <w:szCs w:val="30"/>
        </w:rPr>
        <w:t>8</w:t>
      </w:r>
      <w:r w:rsidRPr="00AB081C">
        <w:rPr>
          <w:rFonts w:asciiTheme="majorBidi" w:hAnsiTheme="majorBidi" w:cstheme="majorBidi"/>
          <w:sz w:val="30"/>
          <w:szCs w:val="30"/>
        </w:rPr>
        <w:t xml:space="preserve"> </w:t>
      </w:r>
      <w:r w:rsidR="00A65AE1" w:rsidRPr="00AB081C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AB081C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="00177B73" w:rsidRPr="00AB081C">
        <w:rPr>
          <w:rFonts w:asciiTheme="majorBidi" w:hAnsiTheme="majorBidi" w:cstheme="majorBidi"/>
          <w:sz w:val="30"/>
          <w:szCs w:val="30"/>
          <w:cs/>
        </w:rPr>
        <w:t>งวด</w:t>
      </w:r>
      <w:r w:rsidR="00B65D4F" w:rsidRPr="00AB081C">
        <w:rPr>
          <w:rFonts w:asciiTheme="majorBidi" w:hAnsiTheme="majorBidi" w:cstheme="majorBidi"/>
          <w:sz w:val="30"/>
          <w:szCs w:val="30"/>
          <w:cs/>
        </w:rPr>
        <w:t>เก้าเดือน</w:t>
      </w:r>
      <w:r w:rsidR="00177B73" w:rsidRPr="00AB081C">
        <w:rPr>
          <w:rFonts w:asciiTheme="majorBidi" w:hAnsiTheme="majorBidi" w:cstheme="majorBidi"/>
          <w:sz w:val="30"/>
          <w:szCs w:val="30"/>
          <w:cs/>
        </w:rPr>
        <w:t>สิ้นสุด</w:t>
      </w:r>
      <w:r w:rsidR="00177B73" w:rsidRPr="00AB081C">
        <w:rPr>
          <w:rFonts w:asciiTheme="majorBidi" w:hAnsiTheme="majorBidi" w:cstheme="majorBidi"/>
          <w:spacing w:val="-2"/>
          <w:sz w:val="30"/>
          <w:szCs w:val="30"/>
          <w:cs/>
        </w:rPr>
        <w:t>วันที่</w:t>
      </w:r>
      <w:r w:rsidR="00DA2563" w:rsidRPr="00AB081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46509" w:rsidRPr="00AB081C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C46509" w:rsidRPr="00AB081C">
        <w:rPr>
          <w:rFonts w:asciiTheme="majorBidi" w:hAnsiTheme="majorBidi" w:cstheme="majorBidi"/>
          <w:spacing w:val="-2"/>
          <w:sz w:val="30"/>
          <w:szCs w:val="30"/>
          <w:cs/>
        </w:rPr>
        <w:t>กันยายน</w:t>
      </w:r>
      <w:r w:rsidR="00C63585" w:rsidRPr="00AB081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63585" w:rsidRPr="00AB081C">
        <w:rPr>
          <w:rFonts w:asciiTheme="majorBidi" w:hAnsiTheme="majorBidi" w:cstheme="majorBidi"/>
          <w:spacing w:val="-2"/>
          <w:sz w:val="30"/>
          <w:szCs w:val="30"/>
        </w:rPr>
        <w:t>2566</w:t>
      </w:r>
      <w:r w:rsidRPr="00AB081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F3F03" w:rsidRPr="00AB081C">
        <w:rPr>
          <w:rFonts w:asciiTheme="majorBidi" w:hAnsiTheme="majorBidi" w:cstheme="majorBidi" w:hint="cs"/>
          <w:spacing w:val="-2"/>
          <w:sz w:val="30"/>
          <w:szCs w:val="30"/>
          <w:cs/>
        </w:rPr>
        <w:t>มี</w:t>
      </w:r>
      <w:r w:rsidR="00A65AE1" w:rsidRPr="00AB081C">
        <w:rPr>
          <w:rFonts w:asciiTheme="majorBidi" w:hAnsiTheme="majorBidi" w:cstheme="majorBidi" w:hint="cs"/>
          <w:spacing w:val="-2"/>
          <w:sz w:val="30"/>
          <w:szCs w:val="30"/>
          <w:cs/>
        </w:rPr>
        <w:t>กิจการที่เกี่ยวข้อง</w:t>
      </w:r>
      <w:r w:rsidR="00616F55" w:rsidRPr="00AB081C">
        <w:rPr>
          <w:rFonts w:asciiTheme="majorBidi" w:hAnsiTheme="majorBidi" w:cstheme="majorBidi" w:hint="cs"/>
          <w:spacing w:val="-2"/>
          <w:sz w:val="30"/>
          <w:szCs w:val="30"/>
          <w:cs/>
        </w:rPr>
        <w:t>กัน</w:t>
      </w:r>
      <w:r w:rsidR="00C15818" w:rsidRPr="00AB081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เพิ่ม </w:t>
      </w:r>
      <w:r w:rsidR="00A65AE1" w:rsidRPr="00AB081C">
        <w:rPr>
          <w:rFonts w:asciiTheme="majorBidi" w:hAnsiTheme="majorBidi" w:cstheme="majorBidi" w:hint="cs"/>
          <w:sz w:val="30"/>
          <w:szCs w:val="30"/>
          <w:cs/>
        </w:rPr>
        <w:t>คือ</w:t>
      </w:r>
      <w:r w:rsidR="00D03085" w:rsidRPr="00AB081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A6742" w:rsidRPr="00AB081C">
        <w:rPr>
          <w:rFonts w:asciiTheme="majorBidi" w:hAnsiTheme="majorBidi" w:cstheme="majorBidi"/>
          <w:sz w:val="30"/>
          <w:szCs w:val="30"/>
          <w:cs/>
        </w:rPr>
        <w:tab/>
      </w:r>
      <w:r w:rsidR="007A6742" w:rsidRPr="00AB081C">
        <w:rPr>
          <w:rFonts w:asciiTheme="majorBidi" w:hAnsiTheme="majorBidi" w:cstheme="majorBidi"/>
          <w:sz w:val="30"/>
          <w:szCs w:val="30"/>
          <w:cs/>
        </w:rPr>
        <w:tab/>
        <w:t>บริษัท เอสโซ่ (ประเทศไทย) จำกัด (มหาชน)</w:t>
      </w:r>
      <w:r w:rsidR="00A56C11" w:rsidRPr="00AB081C">
        <w:rPr>
          <w:rFonts w:asciiTheme="majorBidi" w:hAnsiTheme="majorBidi" w:cstheme="majorBidi"/>
          <w:sz w:val="30"/>
          <w:szCs w:val="30"/>
        </w:rPr>
        <w:t xml:space="preserve"> </w:t>
      </w:r>
      <w:r w:rsidR="00A56C11" w:rsidRPr="00AB081C">
        <w:rPr>
          <w:rFonts w:asciiTheme="majorBidi" w:hAnsiTheme="majorBidi"/>
          <w:sz w:val="30"/>
          <w:szCs w:val="30"/>
          <w:cs/>
        </w:rPr>
        <w:t>บริษัท โมบิล เอ็นเทอร์ไพรซิส (ประเทศไทย) จำกัด</w:t>
      </w:r>
      <w:r w:rsidR="00A56C11" w:rsidRPr="00AB081C">
        <w:rPr>
          <w:rFonts w:asciiTheme="majorBidi" w:hAnsiTheme="majorBidi"/>
          <w:sz w:val="30"/>
          <w:szCs w:val="30"/>
        </w:rPr>
        <w:t xml:space="preserve"> </w:t>
      </w:r>
      <w:r w:rsidR="00A56C11" w:rsidRPr="00AB081C">
        <w:rPr>
          <w:rFonts w:asciiTheme="majorBidi" w:hAnsiTheme="majorBidi"/>
          <w:sz w:val="30"/>
          <w:szCs w:val="30"/>
          <w:cs/>
        </w:rPr>
        <w:t>บริษัท วิสาหกิจส่งเสริมอุตสาหกรรม จำกัด</w:t>
      </w:r>
      <w:r w:rsidR="00A56C11" w:rsidRPr="00AB081C">
        <w:rPr>
          <w:rFonts w:asciiTheme="majorBidi" w:hAnsiTheme="majorBidi"/>
          <w:sz w:val="30"/>
          <w:szCs w:val="30"/>
        </w:rPr>
        <w:t xml:space="preserve"> </w:t>
      </w:r>
      <w:r w:rsidR="00A56C11" w:rsidRPr="00AB081C">
        <w:rPr>
          <w:rFonts w:asciiTheme="majorBidi" w:hAnsiTheme="majorBidi"/>
          <w:sz w:val="30"/>
          <w:szCs w:val="30"/>
          <w:cs/>
        </w:rPr>
        <w:t>บริษัท ร่วมพัฒนาอุตสาหกิจ จำกัด</w:t>
      </w:r>
      <w:r w:rsidR="00A56C11" w:rsidRPr="00AB081C">
        <w:rPr>
          <w:rFonts w:asciiTheme="majorBidi" w:hAnsiTheme="majorBidi"/>
          <w:sz w:val="30"/>
          <w:szCs w:val="30"/>
        </w:rPr>
        <w:t xml:space="preserve"> </w:t>
      </w:r>
      <w:r w:rsidR="00A56C11" w:rsidRPr="00AB081C">
        <w:rPr>
          <w:rFonts w:asciiTheme="majorBidi" w:hAnsiTheme="majorBidi"/>
          <w:sz w:val="30"/>
          <w:szCs w:val="30"/>
          <w:cs/>
        </w:rPr>
        <w:t>บริษัท เพซเซตเตอร์ เอ็นเตอร์ไพรเซส จำกัด</w:t>
      </w:r>
      <w:r w:rsidR="00A56C11" w:rsidRPr="00AB081C">
        <w:rPr>
          <w:rFonts w:asciiTheme="majorBidi" w:hAnsiTheme="majorBidi"/>
          <w:sz w:val="30"/>
          <w:szCs w:val="30"/>
        </w:rPr>
        <w:t xml:space="preserve"> </w:t>
      </w:r>
      <w:r w:rsidR="00A56C11" w:rsidRPr="00AB081C">
        <w:rPr>
          <w:rFonts w:asciiTheme="majorBidi" w:hAnsiTheme="majorBidi"/>
          <w:sz w:val="30"/>
          <w:szCs w:val="30"/>
          <w:cs/>
        </w:rPr>
        <w:t>บริษัท ท่อส่งปิโตรเลียมไทย จำกัด</w:t>
      </w:r>
      <w:r w:rsidR="00B80973" w:rsidRPr="00AB081C">
        <w:rPr>
          <w:rFonts w:asciiTheme="majorBidi" w:hAnsiTheme="majorBidi" w:cstheme="majorBidi"/>
          <w:sz w:val="30"/>
          <w:szCs w:val="30"/>
        </w:rPr>
        <w:t xml:space="preserve"> </w:t>
      </w:r>
      <w:r w:rsidR="00D03085" w:rsidRPr="00AB081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บริษัท เอเชียลิงค์ เทอร์มินอล จำกัด </w:t>
      </w:r>
      <w:r w:rsidR="00B41C04" w:rsidRPr="00AB081C">
        <w:rPr>
          <w:rFonts w:asciiTheme="majorBidi" w:hAnsiTheme="majorBidi" w:cstheme="majorBidi"/>
          <w:spacing w:val="-2"/>
          <w:sz w:val="30"/>
          <w:szCs w:val="30"/>
        </w:rPr>
        <w:t>SMP AS</w:t>
      </w:r>
      <w:r w:rsidR="00682370" w:rsidRPr="00AB081C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B41C04" w:rsidRPr="00AB081C">
        <w:rPr>
          <w:rFonts w:asciiTheme="majorBidi" w:hAnsiTheme="majorBidi" w:cstheme="majorBidi"/>
          <w:spacing w:val="-2"/>
          <w:sz w:val="30"/>
          <w:szCs w:val="30"/>
        </w:rPr>
        <w:t xml:space="preserve"> Pte</w:t>
      </w:r>
      <w:r w:rsidR="0032737C" w:rsidRPr="00AB081C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32737C" w:rsidRPr="00AB081C">
        <w:rPr>
          <w:rFonts w:asciiTheme="majorBidi" w:hAnsiTheme="majorBidi" w:cstheme="majorBidi"/>
          <w:spacing w:val="20"/>
          <w:sz w:val="30"/>
          <w:szCs w:val="30"/>
        </w:rPr>
        <w:t xml:space="preserve"> Ltd. </w:t>
      </w:r>
      <w:r w:rsidR="00535C1B" w:rsidRPr="00AB081C">
        <w:rPr>
          <w:rFonts w:asciiTheme="majorBidi" w:hAnsiTheme="majorBidi" w:cstheme="majorBidi" w:hint="cs"/>
          <w:sz w:val="30"/>
          <w:szCs w:val="30"/>
          <w:cs/>
        </w:rPr>
        <w:t xml:space="preserve">บริษัท บางจาก ศูนย์บริหารเงิน จำกัด </w:t>
      </w:r>
      <w:bookmarkStart w:id="3" w:name="_Hlk134374517"/>
      <w:r w:rsidR="00BE0EAD" w:rsidRPr="00AB081C">
        <w:rPr>
          <w:rFonts w:asciiTheme="majorBidi" w:hAnsiTheme="majorBidi" w:cstheme="majorBidi"/>
          <w:sz w:val="30"/>
          <w:szCs w:val="30"/>
        </w:rPr>
        <w:t xml:space="preserve">AP-BCPG CCE Partners LLC </w:t>
      </w:r>
      <w:r w:rsidR="005F4B6B" w:rsidRPr="00AB081C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BE0EAD" w:rsidRPr="00AB081C">
        <w:rPr>
          <w:rFonts w:asciiTheme="majorBidi" w:hAnsiTheme="majorBidi" w:cstheme="majorBidi"/>
          <w:sz w:val="30"/>
          <w:szCs w:val="30"/>
        </w:rPr>
        <w:t xml:space="preserve">AP-BCPG SFE Partners LLC </w:t>
      </w:r>
      <w:bookmarkEnd w:id="3"/>
      <w:r w:rsidR="0059797D" w:rsidRPr="00AB081C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59797D" w:rsidRPr="00AB081C">
        <w:rPr>
          <w:rFonts w:asciiTheme="majorBidi" w:hAnsiTheme="majorBidi" w:cstheme="majorBidi"/>
          <w:sz w:val="30"/>
          <w:szCs w:val="30"/>
        </w:rPr>
        <w:t>Hamilton Holding</w:t>
      </w:r>
      <w:r w:rsidR="0097242A" w:rsidRPr="00AB081C">
        <w:rPr>
          <w:rFonts w:asciiTheme="majorBidi" w:hAnsiTheme="majorBidi" w:cstheme="majorBidi"/>
          <w:sz w:val="30"/>
          <w:szCs w:val="30"/>
        </w:rPr>
        <w:t>s</w:t>
      </w:r>
      <w:r w:rsidR="0059797D" w:rsidRPr="00AB081C">
        <w:rPr>
          <w:rFonts w:asciiTheme="majorBidi" w:hAnsiTheme="majorBidi" w:cstheme="majorBidi"/>
          <w:sz w:val="30"/>
          <w:szCs w:val="30"/>
        </w:rPr>
        <w:t xml:space="preserve"> II LLC </w:t>
      </w:r>
      <w:r w:rsidR="009A0D5F" w:rsidRPr="00AB081C">
        <w:rPr>
          <w:rFonts w:asciiTheme="majorBidi" w:hAnsiTheme="majorBidi" w:cstheme="majorBidi"/>
          <w:sz w:val="30"/>
          <w:szCs w:val="30"/>
        </w:rPr>
        <w:t>(</w:t>
      </w:r>
      <w:r w:rsidR="009A0D5F" w:rsidRPr="00AB081C">
        <w:rPr>
          <w:rFonts w:asciiTheme="majorBidi" w:hAnsiTheme="majorBidi" w:cstheme="majorBidi"/>
          <w:sz w:val="30"/>
          <w:szCs w:val="30"/>
          <w:cs/>
        </w:rPr>
        <w:t xml:space="preserve">ดูหมายเหตุข้อ </w:t>
      </w:r>
      <w:r w:rsidR="00D03085" w:rsidRPr="00AB081C">
        <w:rPr>
          <w:rFonts w:asciiTheme="majorBidi" w:hAnsiTheme="majorBidi" w:cstheme="majorBidi"/>
          <w:sz w:val="30"/>
          <w:szCs w:val="30"/>
        </w:rPr>
        <w:t xml:space="preserve">3 </w:t>
      </w:r>
      <w:r w:rsidR="006F1E95" w:rsidRPr="00AB081C">
        <w:rPr>
          <w:rFonts w:asciiTheme="majorBidi" w:hAnsiTheme="majorBidi" w:cstheme="majorBidi"/>
          <w:sz w:val="30"/>
          <w:szCs w:val="30"/>
        </w:rPr>
        <w:t>7</w:t>
      </w:r>
      <w:r w:rsidR="00BE0EAD" w:rsidRPr="00AB081C">
        <w:rPr>
          <w:rFonts w:asciiTheme="majorBidi" w:hAnsiTheme="majorBidi" w:cstheme="majorBidi"/>
          <w:sz w:val="30"/>
          <w:szCs w:val="30"/>
        </w:rPr>
        <w:t xml:space="preserve"> </w:t>
      </w:r>
      <w:r w:rsidR="00BE0EAD" w:rsidRPr="00AB081C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BE0EAD" w:rsidRPr="00AB081C">
        <w:rPr>
          <w:rFonts w:asciiTheme="majorBidi" w:hAnsiTheme="majorBidi" w:cstheme="majorBidi"/>
          <w:sz w:val="30"/>
          <w:szCs w:val="30"/>
        </w:rPr>
        <w:t>8</w:t>
      </w:r>
      <w:r w:rsidR="009A0D5F" w:rsidRPr="00AB081C">
        <w:rPr>
          <w:rFonts w:asciiTheme="majorBidi" w:hAnsiTheme="majorBidi" w:cstheme="majorBidi"/>
          <w:sz w:val="30"/>
          <w:szCs w:val="30"/>
        </w:rPr>
        <w:t>)</w:t>
      </w:r>
    </w:p>
    <w:p w14:paraId="4CCD807E" w14:textId="77777777" w:rsidR="00E41E5D" w:rsidRPr="00AB081C" w:rsidRDefault="00E41E5D" w:rsidP="00E013AF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1F614D" w14:textId="7AB8A188" w:rsidR="00A931A7" w:rsidRPr="00AB081C" w:rsidRDefault="00A931A7" w:rsidP="00E013AF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B081C">
        <w:rPr>
          <w:rFonts w:asciiTheme="majorBidi" w:hAnsiTheme="majorBidi" w:cstheme="majorBidi"/>
          <w:sz w:val="30"/>
          <w:szCs w:val="30"/>
          <w:cs/>
        </w:rPr>
        <w:t>กลุ่มบริษัทไม่มีการเปลี่ยนแปลงในนโยบายการกำหนดราคาอย่างมีสาระสำคัญในระหว่าง</w:t>
      </w:r>
      <w:r w:rsidR="00177B73" w:rsidRPr="00AB081C">
        <w:rPr>
          <w:rFonts w:asciiTheme="majorBidi" w:hAnsiTheme="majorBidi" w:cstheme="majorBidi"/>
          <w:sz w:val="30"/>
          <w:szCs w:val="30"/>
          <w:cs/>
        </w:rPr>
        <w:t>งวด</w:t>
      </w:r>
      <w:r w:rsidR="00B65D4F" w:rsidRPr="00AB081C">
        <w:rPr>
          <w:rFonts w:asciiTheme="majorBidi" w:hAnsiTheme="majorBidi" w:cstheme="majorBidi"/>
          <w:sz w:val="30"/>
          <w:szCs w:val="30"/>
          <w:cs/>
        </w:rPr>
        <w:t>เก้าเดือน</w:t>
      </w:r>
      <w:r w:rsidR="00177B73" w:rsidRPr="00AB081C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AB08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46509" w:rsidRPr="00AB081C">
        <w:rPr>
          <w:rFonts w:asciiTheme="majorBidi" w:hAnsiTheme="majorBidi" w:cstheme="majorBidi"/>
          <w:sz w:val="30"/>
          <w:szCs w:val="30"/>
        </w:rPr>
        <w:t xml:space="preserve">30 </w:t>
      </w:r>
      <w:r w:rsidR="00C46509" w:rsidRPr="00AB081C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C63585" w:rsidRPr="00AB08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63585" w:rsidRPr="00AB081C">
        <w:rPr>
          <w:rFonts w:asciiTheme="majorBidi" w:hAnsiTheme="majorBidi" w:cstheme="majorBidi"/>
          <w:sz w:val="30"/>
          <w:szCs w:val="30"/>
        </w:rPr>
        <w:t>2566</w:t>
      </w:r>
    </w:p>
    <w:p w14:paraId="1F79C37E" w14:textId="77777777" w:rsidR="009D3B51" w:rsidRPr="00AB081C" w:rsidRDefault="009D3B51" w:rsidP="00E013AF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4"/>
        <w:gridCol w:w="1251"/>
        <w:gridCol w:w="1251"/>
        <w:gridCol w:w="1251"/>
        <w:gridCol w:w="1251"/>
      </w:tblGrid>
      <w:tr w:rsidR="00475764" w:rsidRPr="00AB081C" w14:paraId="5B4827DB" w14:textId="77777777" w:rsidTr="004E3076">
        <w:trPr>
          <w:tblHeader/>
        </w:trPr>
        <w:tc>
          <w:tcPr>
            <w:tcW w:w="2280" w:type="pct"/>
            <w:shd w:val="clear" w:color="auto" w:fill="auto"/>
          </w:tcPr>
          <w:p w14:paraId="6771FE68" w14:textId="77777777" w:rsidR="00475764" w:rsidRPr="00AB081C" w:rsidRDefault="00475764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b/>
                <w:bCs/>
                <w:i/>
                <w:iCs/>
              </w:rPr>
            </w:pPr>
            <w:r w:rsidRPr="00AB081C">
              <w:rPr>
                <w:b/>
                <w:bCs/>
                <w:i/>
                <w:iCs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60" w:type="pct"/>
            <w:gridSpan w:val="2"/>
            <w:shd w:val="clear" w:color="auto" w:fill="auto"/>
          </w:tcPr>
          <w:p w14:paraId="1B39D7CA" w14:textId="77777777" w:rsidR="00475764" w:rsidRPr="00AB081C" w:rsidRDefault="00475764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AB081C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360" w:type="pct"/>
            <w:gridSpan w:val="2"/>
            <w:shd w:val="clear" w:color="auto" w:fill="auto"/>
          </w:tcPr>
          <w:p w14:paraId="15182B77" w14:textId="77777777" w:rsidR="00475764" w:rsidRPr="00AB081C" w:rsidRDefault="00475764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AB081C">
              <w:rPr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475764" w:rsidRPr="00AB081C" w14:paraId="0CA0C970" w14:textId="77777777" w:rsidTr="004E3076">
        <w:trPr>
          <w:tblHeader/>
        </w:trPr>
        <w:tc>
          <w:tcPr>
            <w:tcW w:w="2280" w:type="pct"/>
            <w:shd w:val="clear" w:color="auto" w:fill="auto"/>
          </w:tcPr>
          <w:p w14:paraId="7A2DDC2A" w14:textId="422D9D97" w:rsidR="00475764" w:rsidRPr="00AB081C" w:rsidRDefault="00B65D4F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b/>
                <w:bCs/>
              </w:rPr>
            </w:pPr>
            <w:r w:rsidRPr="00AB081C">
              <w:rPr>
                <w:b/>
                <w:bCs/>
                <w:i/>
                <w:iCs/>
                <w:cs/>
              </w:rPr>
              <w:t>สำหรับงวดเก้าเดือนสิ้นสุดวันที่ 30 กันยายน</w:t>
            </w:r>
          </w:p>
        </w:tc>
        <w:tc>
          <w:tcPr>
            <w:tcW w:w="680" w:type="pct"/>
          </w:tcPr>
          <w:p w14:paraId="4C642EC5" w14:textId="360BB76C" w:rsidR="00475764" w:rsidRPr="00AB081C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AB081C">
              <w:t>256</w:t>
            </w:r>
            <w:r w:rsidRPr="00AB081C">
              <w:rPr>
                <w:rFonts w:hint="cs"/>
                <w:cs/>
              </w:rPr>
              <w:t>6</w:t>
            </w:r>
          </w:p>
        </w:tc>
        <w:tc>
          <w:tcPr>
            <w:tcW w:w="680" w:type="pct"/>
          </w:tcPr>
          <w:p w14:paraId="3A630A9E" w14:textId="632B53F8" w:rsidR="00475764" w:rsidRPr="00AB081C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AB081C">
              <w:t>256</w:t>
            </w:r>
            <w:r w:rsidRPr="00AB081C">
              <w:rPr>
                <w:rFonts w:hint="cs"/>
                <w:cs/>
              </w:rPr>
              <w:t>5</w:t>
            </w:r>
          </w:p>
        </w:tc>
        <w:tc>
          <w:tcPr>
            <w:tcW w:w="680" w:type="pct"/>
          </w:tcPr>
          <w:p w14:paraId="049B1B14" w14:textId="74F0AF1C" w:rsidR="00475764" w:rsidRPr="00AB081C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AB081C">
              <w:t>256</w:t>
            </w:r>
            <w:r w:rsidRPr="00AB081C">
              <w:rPr>
                <w:rFonts w:hint="cs"/>
                <w:cs/>
              </w:rPr>
              <w:t>6</w:t>
            </w:r>
          </w:p>
        </w:tc>
        <w:tc>
          <w:tcPr>
            <w:tcW w:w="680" w:type="pct"/>
            <w:shd w:val="clear" w:color="auto" w:fill="auto"/>
          </w:tcPr>
          <w:p w14:paraId="4D6A9346" w14:textId="10350E29" w:rsidR="00475764" w:rsidRPr="00AB081C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AB081C">
              <w:t>256</w:t>
            </w:r>
            <w:r w:rsidRPr="00AB081C">
              <w:rPr>
                <w:rFonts w:hint="cs"/>
                <w:cs/>
              </w:rPr>
              <w:t>5</w:t>
            </w:r>
          </w:p>
        </w:tc>
      </w:tr>
      <w:tr w:rsidR="00475764" w:rsidRPr="00AB081C" w14:paraId="24408929" w14:textId="77777777" w:rsidTr="004E3076">
        <w:trPr>
          <w:tblHeader/>
        </w:trPr>
        <w:tc>
          <w:tcPr>
            <w:tcW w:w="2280" w:type="pct"/>
            <w:shd w:val="clear" w:color="auto" w:fill="auto"/>
          </w:tcPr>
          <w:p w14:paraId="0F5C7B79" w14:textId="77777777" w:rsidR="00475764" w:rsidRPr="00AB081C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720" w:type="pct"/>
            <w:gridSpan w:val="4"/>
          </w:tcPr>
          <w:p w14:paraId="69F983C2" w14:textId="77777777" w:rsidR="00475764" w:rsidRPr="00AB081C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AB081C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475764" w:rsidRPr="00AB081C" w14:paraId="663C1712" w14:textId="77777777" w:rsidTr="004E3076">
        <w:tc>
          <w:tcPr>
            <w:tcW w:w="2280" w:type="pct"/>
            <w:shd w:val="clear" w:color="auto" w:fill="auto"/>
          </w:tcPr>
          <w:p w14:paraId="5ADAC202" w14:textId="77777777" w:rsidR="00475764" w:rsidRPr="00AB081C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  <w:cs/>
              </w:rPr>
            </w:pPr>
            <w:r w:rsidRPr="00AB081C">
              <w:rPr>
                <w:b/>
                <w:bCs/>
                <w:cs/>
              </w:rPr>
              <w:t>บริษัทย่อยและบริษัทย่อยทางอ้อม</w:t>
            </w:r>
          </w:p>
        </w:tc>
        <w:tc>
          <w:tcPr>
            <w:tcW w:w="680" w:type="pct"/>
            <w:shd w:val="clear" w:color="auto" w:fill="auto"/>
          </w:tcPr>
          <w:p w14:paraId="1551B7F2" w14:textId="77777777" w:rsidR="00475764" w:rsidRPr="00AB081C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7B0A83FF" w14:textId="77777777" w:rsidR="00475764" w:rsidRPr="00AB081C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5D76B99B" w14:textId="77777777" w:rsidR="00475764" w:rsidRPr="00AB081C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2EBB65C6" w14:textId="77777777" w:rsidR="00475764" w:rsidRPr="00AB081C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rPr>
                <w:cs/>
              </w:rPr>
            </w:pPr>
          </w:p>
        </w:tc>
      </w:tr>
      <w:tr w:rsidR="00737C6D" w:rsidRPr="00AB081C" w14:paraId="2543F027" w14:textId="77777777" w:rsidTr="004E3076">
        <w:tc>
          <w:tcPr>
            <w:tcW w:w="2280" w:type="pct"/>
            <w:shd w:val="clear" w:color="auto" w:fill="auto"/>
          </w:tcPr>
          <w:p w14:paraId="2A4E0BF2" w14:textId="77777777" w:rsidR="00737C6D" w:rsidRPr="00AB081C" w:rsidRDefault="00737C6D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AB081C">
              <w:rPr>
                <w:cs/>
              </w:rPr>
              <w:t>ขายสินค้า</w:t>
            </w:r>
          </w:p>
        </w:tc>
        <w:tc>
          <w:tcPr>
            <w:tcW w:w="680" w:type="pct"/>
            <w:shd w:val="clear" w:color="auto" w:fill="auto"/>
          </w:tcPr>
          <w:p w14:paraId="0F2D06CD" w14:textId="19445327" w:rsidR="00737C6D" w:rsidRPr="00AB081C" w:rsidRDefault="00737C6D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B081C">
              <w:t>-</w:t>
            </w:r>
          </w:p>
        </w:tc>
        <w:tc>
          <w:tcPr>
            <w:tcW w:w="680" w:type="pct"/>
            <w:shd w:val="clear" w:color="auto" w:fill="auto"/>
          </w:tcPr>
          <w:p w14:paraId="4D6AAFAD" w14:textId="0D81FB70" w:rsidR="00737C6D" w:rsidRPr="00AB081C" w:rsidRDefault="00737C6D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B081C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10E26B73" w14:textId="789F1087" w:rsidR="00737C6D" w:rsidRPr="00AB081C" w:rsidRDefault="003B6EBB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B081C">
              <w:t>34,692</w:t>
            </w:r>
          </w:p>
        </w:tc>
        <w:tc>
          <w:tcPr>
            <w:tcW w:w="680" w:type="pct"/>
            <w:shd w:val="clear" w:color="auto" w:fill="auto"/>
          </w:tcPr>
          <w:p w14:paraId="5940C7F5" w14:textId="5FD22571" w:rsidR="00737C6D" w:rsidRPr="00AB081C" w:rsidRDefault="00737C6D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B081C">
              <w:t>46,014</w:t>
            </w:r>
          </w:p>
        </w:tc>
      </w:tr>
      <w:tr w:rsidR="00737C6D" w:rsidRPr="00AB081C" w14:paraId="14426A33" w14:textId="77777777" w:rsidTr="004E3076">
        <w:tc>
          <w:tcPr>
            <w:tcW w:w="2280" w:type="pct"/>
            <w:shd w:val="clear" w:color="auto" w:fill="auto"/>
          </w:tcPr>
          <w:p w14:paraId="3A60BC18" w14:textId="77777777" w:rsidR="00737C6D" w:rsidRPr="00AB081C" w:rsidRDefault="00737C6D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AB081C">
              <w:rPr>
                <w:cs/>
              </w:rPr>
              <w:t>ซื้อสินค้า</w:t>
            </w:r>
            <w:r w:rsidRPr="00AB081C">
              <w:rPr>
                <w:rFonts w:hint="cs"/>
                <w:cs/>
              </w:rPr>
              <w:t>และบริการ</w:t>
            </w:r>
          </w:p>
        </w:tc>
        <w:tc>
          <w:tcPr>
            <w:tcW w:w="680" w:type="pct"/>
            <w:shd w:val="clear" w:color="auto" w:fill="auto"/>
          </w:tcPr>
          <w:p w14:paraId="2C1CB9D7" w14:textId="5525EC6F" w:rsidR="00737C6D" w:rsidRPr="00AB081C" w:rsidRDefault="00737C6D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B081C">
              <w:t>-</w:t>
            </w:r>
          </w:p>
        </w:tc>
        <w:tc>
          <w:tcPr>
            <w:tcW w:w="680" w:type="pct"/>
            <w:shd w:val="clear" w:color="auto" w:fill="auto"/>
          </w:tcPr>
          <w:p w14:paraId="65122DC4" w14:textId="2C6E71D8" w:rsidR="00737C6D" w:rsidRPr="00AB081C" w:rsidRDefault="00737C6D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B081C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0572AF0B" w14:textId="03035E3E" w:rsidR="00737C6D" w:rsidRPr="00AB081C" w:rsidRDefault="003B6EBB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B081C">
              <w:t>66,841</w:t>
            </w:r>
          </w:p>
        </w:tc>
        <w:tc>
          <w:tcPr>
            <w:tcW w:w="680" w:type="pct"/>
            <w:shd w:val="clear" w:color="auto" w:fill="auto"/>
          </w:tcPr>
          <w:p w14:paraId="1BB1EF9F" w14:textId="1BF33DF0" w:rsidR="00737C6D" w:rsidRPr="00AB081C" w:rsidRDefault="00737C6D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B081C">
              <w:t>59,219</w:t>
            </w:r>
          </w:p>
        </w:tc>
      </w:tr>
      <w:tr w:rsidR="00737C6D" w:rsidRPr="00AB081C" w14:paraId="20A41C18" w14:textId="77777777" w:rsidTr="004E3076">
        <w:tc>
          <w:tcPr>
            <w:tcW w:w="2280" w:type="pct"/>
            <w:shd w:val="clear" w:color="auto" w:fill="auto"/>
          </w:tcPr>
          <w:p w14:paraId="06F5271F" w14:textId="36C4A793" w:rsidR="00737C6D" w:rsidRPr="00AB081C" w:rsidRDefault="00737C6D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AB081C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680" w:type="pct"/>
            <w:shd w:val="clear" w:color="auto" w:fill="auto"/>
          </w:tcPr>
          <w:p w14:paraId="05EA88D6" w14:textId="1B813123" w:rsidR="00737C6D" w:rsidRPr="00AB081C" w:rsidRDefault="00737C6D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B081C">
              <w:t>-</w:t>
            </w:r>
          </w:p>
        </w:tc>
        <w:tc>
          <w:tcPr>
            <w:tcW w:w="680" w:type="pct"/>
            <w:shd w:val="clear" w:color="auto" w:fill="auto"/>
          </w:tcPr>
          <w:p w14:paraId="1190328A" w14:textId="4646D585" w:rsidR="00737C6D" w:rsidRPr="00AB081C" w:rsidRDefault="00737C6D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AB081C">
              <w:t>-</w:t>
            </w:r>
          </w:p>
        </w:tc>
        <w:tc>
          <w:tcPr>
            <w:tcW w:w="680" w:type="pct"/>
            <w:shd w:val="clear" w:color="auto" w:fill="auto"/>
          </w:tcPr>
          <w:p w14:paraId="63EFA5D5" w14:textId="5425888C" w:rsidR="00737C6D" w:rsidRPr="00AB081C" w:rsidRDefault="003B6EBB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B081C">
              <w:t>50</w:t>
            </w:r>
            <w:r w:rsidR="00E93087" w:rsidRPr="00AB081C">
              <w:rPr>
                <w:rFonts w:hint="cs"/>
                <w:cs/>
              </w:rPr>
              <w:t>5</w:t>
            </w:r>
          </w:p>
        </w:tc>
        <w:tc>
          <w:tcPr>
            <w:tcW w:w="680" w:type="pct"/>
            <w:shd w:val="clear" w:color="auto" w:fill="auto"/>
          </w:tcPr>
          <w:p w14:paraId="7BB9C414" w14:textId="5D9BEA84" w:rsidR="00737C6D" w:rsidRPr="00AB081C" w:rsidRDefault="00737C6D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B081C">
              <w:t>814</w:t>
            </w:r>
          </w:p>
        </w:tc>
      </w:tr>
      <w:tr w:rsidR="00737C6D" w:rsidRPr="00AB081C" w14:paraId="6515BFDB" w14:textId="77777777" w:rsidTr="004E3076">
        <w:tc>
          <w:tcPr>
            <w:tcW w:w="2280" w:type="pct"/>
            <w:shd w:val="clear" w:color="auto" w:fill="auto"/>
          </w:tcPr>
          <w:p w14:paraId="5811983B" w14:textId="77777777" w:rsidR="00737C6D" w:rsidRPr="00AB081C" w:rsidRDefault="00737C6D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AB081C">
              <w:rPr>
                <w:cs/>
              </w:rPr>
              <w:t>รายได้อื่น</w:t>
            </w:r>
          </w:p>
        </w:tc>
        <w:tc>
          <w:tcPr>
            <w:tcW w:w="680" w:type="pct"/>
            <w:shd w:val="clear" w:color="auto" w:fill="auto"/>
          </w:tcPr>
          <w:p w14:paraId="360A0718" w14:textId="42F437C6" w:rsidR="00737C6D" w:rsidRPr="00AB081C" w:rsidRDefault="00737C6D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B081C">
              <w:t>-</w:t>
            </w:r>
          </w:p>
        </w:tc>
        <w:tc>
          <w:tcPr>
            <w:tcW w:w="680" w:type="pct"/>
            <w:shd w:val="clear" w:color="auto" w:fill="auto"/>
          </w:tcPr>
          <w:p w14:paraId="39BF00A1" w14:textId="112CA598" w:rsidR="00737C6D" w:rsidRPr="00AB081C" w:rsidRDefault="00737C6D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B081C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6F880351" w14:textId="591391E4" w:rsidR="00737C6D" w:rsidRPr="00AB081C" w:rsidRDefault="003B6EBB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B081C">
              <w:t>292</w:t>
            </w:r>
          </w:p>
        </w:tc>
        <w:tc>
          <w:tcPr>
            <w:tcW w:w="680" w:type="pct"/>
            <w:shd w:val="clear" w:color="auto" w:fill="auto"/>
          </w:tcPr>
          <w:p w14:paraId="4FF42AAB" w14:textId="4180AAFC" w:rsidR="00737C6D" w:rsidRPr="00AB081C" w:rsidRDefault="00737C6D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B081C">
              <w:t>96</w:t>
            </w:r>
          </w:p>
        </w:tc>
      </w:tr>
      <w:tr w:rsidR="00737C6D" w:rsidRPr="00AB081C" w14:paraId="62AF4B4D" w14:textId="77777777" w:rsidTr="004E3076">
        <w:tc>
          <w:tcPr>
            <w:tcW w:w="2280" w:type="pct"/>
            <w:shd w:val="clear" w:color="auto" w:fill="auto"/>
          </w:tcPr>
          <w:p w14:paraId="0E6E1751" w14:textId="77777777" w:rsidR="00737C6D" w:rsidRPr="00AB081C" w:rsidRDefault="00737C6D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AB081C">
              <w:rPr>
                <w:cs/>
              </w:rPr>
              <w:t>ดอกเบี้ยรับ</w:t>
            </w:r>
          </w:p>
        </w:tc>
        <w:tc>
          <w:tcPr>
            <w:tcW w:w="680" w:type="pct"/>
            <w:shd w:val="clear" w:color="auto" w:fill="auto"/>
          </w:tcPr>
          <w:p w14:paraId="30814157" w14:textId="2F070160" w:rsidR="00737C6D" w:rsidRPr="00AB081C" w:rsidRDefault="00737C6D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B081C">
              <w:t>-</w:t>
            </w:r>
          </w:p>
        </w:tc>
        <w:tc>
          <w:tcPr>
            <w:tcW w:w="680" w:type="pct"/>
            <w:shd w:val="clear" w:color="auto" w:fill="auto"/>
          </w:tcPr>
          <w:p w14:paraId="69B461F2" w14:textId="47F9DDDA" w:rsidR="00737C6D" w:rsidRPr="00AB081C" w:rsidRDefault="00737C6D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B081C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481E7BB9" w14:textId="77A9ECB3" w:rsidR="00737C6D" w:rsidRPr="00AB081C" w:rsidRDefault="003B6EBB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B081C">
              <w:t>24</w:t>
            </w:r>
          </w:p>
        </w:tc>
        <w:tc>
          <w:tcPr>
            <w:tcW w:w="680" w:type="pct"/>
            <w:shd w:val="clear" w:color="auto" w:fill="auto"/>
          </w:tcPr>
          <w:p w14:paraId="547D36E1" w14:textId="002C6802" w:rsidR="00737C6D" w:rsidRPr="00AB081C" w:rsidRDefault="00737C6D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B081C">
              <w:t>47</w:t>
            </w:r>
          </w:p>
        </w:tc>
      </w:tr>
      <w:tr w:rsidR="00737C6D" w:rsidRPr="00AB081C" w14:paraId="230B60F1" w14:textId="77777777" w:rsidTr="004E3076">
        <w:tc>
          <w:tcPr>
            <w:tcW w:w="2280" w:type="pct"/>
            <w:shd w:val="clear" w:color="auto" w:fill="auto"/>
          </w:tcPr>
          <w:p w14:paraId="79E8A295" w14:textId="77777777" w:rsidR="00737C6D" w:rsidRPr="00AB081C" w:rsidRDefault="00737C6D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  <w:cs/>
              </w:rPr>
            </w:pPr>
            <w:r w:rsidRPr="00AB081C">
              <w:rPr>
                <w:cs/>
              </w:rPr>
              <w:t>ค่าใช้จ่ายอื่น</w:t>
            </w:r>
          </w:p>
        </w:tc>
        <w:tc>
          <w:tcPr>
            <w:tcW w:w="680" w:type="pct"/>
            <w:shd w:val="clear" w:color="auto" w:fill="auto"/>
          </w:tcPr>
          <w:p w14:paraId="6CB2379F" w14:textId="2E0C8E42" w:rsidR="00737C6D" w:rsidRPr="00AB081C" w:rsidRDefault="00737C6D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AB081C">
              <w:t>-</w:t>
            </w:r>
          </w:p>
        </w:tc>
        <w:tc>
          <w:tcPr>
            <w:tcW w:w="680" w:type="pct"/>
            <w:shd w:val="clear" w:color="auto" w:fill="auto"/>
          </w:tcPr>
          <w:p w14:paraId="0C0CB498" w14:textId="1D19E502" w:rsidR="00737C6D" w:rsidRPr="00AB081C" w:rsidRDefault="00737C6D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AB081C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5E78D900" w14:textId="19256CE2" w:rsidR="00737C6D" w:rsidRPr="00AB081C" w:rsidRDefault="00152B76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B081C">
              <w:t>45</w:t>
            </w:r>
          </w:p>
        </w:tc>
        <w:tc>
          <w:tcPr>
            <w:tcW w:w="680" w:type="pct"/>
            <w:shd w:val="clear" w:color="auto" w:fill="auto"/>
          </w:tcPr>
          <w:p w14:paraId="5D29AE2A" w14:textId="429EBBC4" w:rsidR="00737C6D" w:rsidRPr="00AB081C" w:rsidRDefault="00737C6D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B081C">
              <w:t>41</w:t>
            </w:r>
          </w:p>
        </w:tc>
      </w:tr>
      <w:tr w:rsidR="00475764" w:rsidRPr="00AB081C" w14:paraId="1242C9BD" w14:textId="77777777" w:rsidTr="004E3076">
        <w:tc>
          <w:tcPr>
            <w:tcW w:w="2280" w:type="pct"/>
            <w:shd w:val="clear" w:color="auto" w:fill="auto"/>
          </w:tcPr>
          <w:p w14:paraId="0692D5AC" w14:textId="77777777" w:rsidR="00475764" w:rsidRPr="00AB081C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4A1BCBF9" w14:textId="77777777" w:rsidR="00475764" w:rsidRPr="00AB081C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276CFAE8" w14:textId="77777777" w:rsidR="00475764" w:rsidRPr="00AB081C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1AE25BE4" w14:textId="77777777" w:rsidR="00475764" w:rsidRPr="00AB081C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78EC09D9" w14:textId="77777777" w:rsidR="00475764" w:rsidRPr="00AB081C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475764" w:rsidRPr="00AB081C" w14:paraId="3740557D" w14:textId="77777777" w:rsidTr="004E3076">
        <w:tc>
          <w:tcPr>
            <w:tcW w:w="2280" w:type="pct"/>
            <w:shd w:val="clear" w:color="auto" w:fill="auto"/>
          </w:tcPr>
          <w:p w14:paraId="27420D89" w14:textId="75962411" w:rsidR="00475764" w:rsidRPr="00AB081C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AB081C">
              <w:rPr>
                <w:b/>
                <w:bCs/>
                <w:cs/>
              </w:rPr>
              <w:t>บริษัทร่วม</w:t>
            </w:r>
            <w:r w:rsidRPr="00AB081C">
              <w:rPr>
                <w:rFonts w:hint="cs"/>
                <w:b/>
                <w:bCs/>
                <w:cs/>
              </w:rPr>
              <w:t>และการร่วมค้า</w:t>
            </w:r>
          </w:p>
        </w:tc>
        <w:tc>
          <w:tcPr>
            <w:tcW w:w="680" w:type="pct"/>
            <w:shd w:val="clear" w:color="auto" w:fill="auto"/>
          </w:tcPr>
          <w:p w14:paraId="2C0E0B40" w14:textId="77777777" w:rsidR="00475764" w:rsidRPr="00AB081C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31D25EDB" w14:textId="77777777" w:rsidR="00475764" w:rsidRPr="00AB081C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6E8DD1C5" w14:textId="77777777" w:rsidR="00475764" w:rsidRPr="00AB081C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51B56714" w14:textId="77777777" w:rsidR="00475764" w:rsidRPr="00AB081C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737C6D" w:rsidRPr="00AB081C" w14:paraId="21571948" w14:textId="77777777" w:rsidTr="004E3076">
        <w:tc>
          <w:tcPr>
            <w:tcW w:w="2280" w:type="pct"/>
            <w:shd w:val="clear" w:color="auto" w:fill="auto"/>
          </w:tcPr>
          <w:p w14:paraId="21614714" w14:textId="77777777" w:rsidR="00737C6D" w:rsidRPr="00AB081C" w:rsidRDefault="00737C6D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AB081C">
              <w:rPr>
                <w:cs/>
              </w:rPr>
              <w:t>ซื้อสินค้า</w:t>
            </w:r>
            <w:r w:rsidRPr="00AB081C">
              <w:rPr>
                <w:rFonts w:hint="cs"/>
                <w:cs/>
              </w:rPr>
              <w:t>และบริการ</w:t>
            </w:r>
          </w:p>
        </w:tc>
        <w:tc>
          <w:tcPr>
            <w:tcW w:w="680" w:type="pct"/>
            <w:shd w:val="clear" w:color="auto" w:fill="auto"/>
          </w:tcPr>
          <w:p w14:paraId="2BF09EF0" w14:textId="6A0BC123" w:rsidR="00737C6D" w:rsidRPr="00AB081C" w:rsidRDefault="00152B76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B081C">
              <w:t>39</w:t>
            </w:r>
          </w:p>
        </w:tc>
        <w:tc>
          <w:tcPr>
            <w:tcW w:w="680" w:type="pct"/>
            <w:shd w:val="clear" w:color="auto" w:fill="auto"/>
          </w:tcPr>
          <w:p w14:paraId="490E1A67" w14:textId="20D0AE9D" w:rsidR="00737C6D" w:rsidRPr="00AB081C" w:rsidRDefault="00E23395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B081C">
              <w:t>232</w:t>
            </w:r>
          </w:p>
        </w:tc>
        <w:tc>
          <w:tcPr>
            <w:tcW w:w="680" w:type="pct"/>
            <w:shd w:val="clear" w:color="auto" w:fill="auto"/>
          </w:tcPr>
          <w:p w14:paraId="3D17CA9E" w14:textId="22037A05" w:rsidR="00737C6D" w:rsidRPr="00AB081C" w:rsidRDefault="0047358D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AB081C">
              <w:t>-</w:t>
            </w:r>
          </w:p>
        </w:tc>
        <w:tc>
          <w:tcPr>
            <w:tcW w:w="680" w:type="pct"/>
            <w:shd w:val="clear" w:color="auto" w:fill="auto"/>
          </w:tcPr>
          <w:p w14:paraId="54C4EA23" w14:textId="071C269A" w:rsidR="00737C6D" w:rsidRPr="00AB081C" w:rsidRDefault="0059797D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AB081C">
              <w:t>232</w:t>
            </w:r>
          </w:p>
        </w:tc>
      </w:tr>
      <w:tr w:rsidR="00737C6D" w:rsidRPr="00AB081C" w14:paraId="457992C9" w14:textId="77777777" w:rsidTr="004E3076">
        <w:tc>
          <w:tcPr>
            <w:tcW w:w="2280" w:type="pct"/>
            <w:shd w:val="clear" w:color="auto" w:fill="auto"/>
          </w:tcPr>
          <w:p w14:paraId="6A0D6D14" w14:textId="431EFD73" w:rsidR="00737C6D" w:rsidRPr="00AB081C" w:rsidRDefault="00737C6D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AB081C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680" w:type="pct"/>
            <w:shd w:val="clear" w:color="auto" w:fill="auto"/>
          </w:tcPr>
          <w:p w14:paraId="201E9A1E" w14:textId="3FEE101E" w:rsidR="00737C6D" w:rsidRPr="00AB081C" w:rsidRDefault="0059797D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B081C">
              <w:t>17</w:t>
            </w:r>
          </w:p>
        </w:tc>
        <w:tc>
          <w:tcPr>
            <w:tcW w:w="680" w:type="pct"/>
            <w:shd w:val="clear" w:color="auto" w:fill="auto"/>
          </w:tcPr>
          <w:p w14:paraId="510B426B" w14:textId="033349B7" w:rsidR="00737C6D" w:rsidRPr="00AB081C" w:rsidRDefault="00E23395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B081C">
              <w:t>-</w:t>
            </w:r>
          </w:p>
        </w:tc>
        <w:tc>
          <w:tcPr>
            <w:tcW w:w="680" w:type="pct"/>
            <w:shd w:val="clear" w:color="auto" w:fill="auto"/>
          </w:tcPr>
          <w:p w14:paraId="37FFF4B0" w14:textId="5AD6EDCD" w:rsidR="00737C6D" w:rsidRPr="00AB081C" w:rsidRDefault="003B6EBB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B081C">
              <w:t>1</w:t>
            </w:r>
          </w:p>
        </w:tc>
        <w:tc>
          <w:tcPr>
            <w:tcW w:w="680" w:type="pct"/>
            <w:shd w:val="clear" w:color="auto" w:fill="auto"/>
          </w:tcPr>
          <w:p w14:paraId="715ADA67" w14:textId="45993BE4" w:rsidR="00737C6D" w:rsidRPr="00AB081C" w:rsidRDefault="00E23395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B081C">
              <w:t>-</w:t>
            </w:r>
          </w:p>
        </w:tc>
      </w:tr>
      <w:tr w:rsidR="00737C6D" w:rsidRPr="00AB081C" w14:paraId="578D4498" w14:textId="77777777" w:rsidTr="004E3076">
        <w:tc>
          <w:tcPr>
            <w:tcW w:w="2280" w:type="pct"/>
            <w:shd w:val="clear" w:color="auto" w:fill="auto"/>
          </w:tcPr>
          <w:p w14:paraId="003CB15E" w14:textId="77777777" w:rsidR="00737C6D" w:rsidRPr="00AB081C" w:rsidRDefault="00737C6D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AB081C">
              <w:rPr>
                <w:rFonts w:hint="cs"/>
                <w:cs/>
              </w:rPr>
              <w:t>รายได้อื่น</w:t>
            </w:r>
          </w:p>
        </w:tc>
        <w:tc>
          <w:tcPr>
            <w:tcW w:w="680" w:type="pct"/>
            <w:shd w:val="clear" w:color="auto" w:fill="auto"/>
          </w:tcPr>
          <w:p w14:paraId="336D053E" w14:textId="495162C8" w:rsidR="00737C6D" w:rsidRPr="00AB081C" w:rsidRDefault="00152B76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B081C">
              <w:t>3</w:t>
            </w:r>
          </w:p>
        </w:tc>
        <w:tc>
          <w:tcPr>
            <w:tcW w:w="680" w:type="pct"/>
            <w:shd w:val="clear" w:color="auto" w:fill="auto"/>
          </w:tcPr>
          <w:p w14:paraId="786EE7CC" w14:textId="199C94A0" w:rsidR="00737C6D" w:rsidRPr="00AB081C" w:rsidRDefault="00E23395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B081C">
              <w:t>6</w:t>
            </w:r>
          </w:p>
        </w:tc>
        <w:tc>
          <w:tcPr>
            <w:tcW w:w="680" w:type="pct"/>
            <w:shd w:val="clear" w:color="auto" w:fill="auto"/>
          </w:tcPr>
          <w:p w14:paraId="51BF8840" w14:textId="36EDBB6B" w:rsidR="00737C6D" w:rsidRPr="00AB081C" w:rsidRDefault="003B6EBB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B081C">
              <w:t>-</w:t>
            </w:r>
          </w:p>
        </w:tc>
        <w:tc>
          <w:tcPr>
            <w:tcW w:w="680" w:type="pct"/>
            <w:shd w:val="clear" w:color="auto" w:fill="auto"/>
          </w:tcPr>
          <w:p w14:paraId="3BDAE4EE" w14:textId="374DE560" w:rsidR="00737C6D" w:rsidRPr="00AB081C" w:rsidRDefault="00737C6D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B081C">
              <w:t>-</w:t>
            </w:r>
          </w:p>
        </w:tc>
      </w:tr>
      <w:tr w:rsidR="00737C6D" w:rsidRPr="00AB081C" w14:paraId="5A0ECF24" w14:textId="77777777" w:rsidTr="004E3076">
        <w:tc>
          <w:tcPr>
            <w:tcW w:w="2280" w:type="pct"/>
            <w:shd w:val="clear" w:color="auto" w:fill="auto"/>
          </w:tcPr>
          <w:p w14:paraId="618D55A8" w14:textId="77777777" w:rsidR="00737C6D" w:rsidRPr="00AB081C" w:rsidRDefault="00737C6D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AB081C">
              <w:rPr>
                <w:rFonts w:hint="cs"/>
                <w:cs/>
              </w:rPr>
              <w:t>ดอกเบี้ยรับ</w:t>
            </w:r>
          </w:p>
        </w:tc>
        <w:tc>
          <w:tcPr>
            <w:tcW w:w="680" w:type="pct"/>
            <w:shd w:val="clear" w:color="auto" w:fill="auto"/>
          </w:tcPr>
          <w:p w14:paraId="061BF117" w14:textId="5EB3757D" w:rsidR="00737C6D" w:rsidRPr="00AB081C" w:rsidRDefault="00152B76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B081C">
              <w:t>76</w:t>
            </w:r>
          </w:p>
        </w:tc>
        <w:tc>
          <w:tcPr>
            <w:tcW w:w="680" w:type="pct"/>
            <w:shd w:val="clear" w:color="auto" w:fill="auto"/>
          </w:tcPr>
          <w:p w14:paraId="78FCB7C6" w14:textId="243F1D30" w:rsidR="00737C6D" w:rsidRPr="00AB081C" w:rsidRDefault="00E23395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B081C">
              <w:t>16</w:t>
            </w:r>
          </w:p>
        </w:tc>
        <w:tc>
          <w:tcPr>
            <w:tcW w:w="680" w:type="pct"/>
            <w:shd w:val="clear" w:color="auto" w:fill="auto"/>
          </w:tcPr>
          <w:p w14:paraId="12231E85" w14:textId="593BD3CF" w:rsidR="00737C6D" w:rsidRPr="00AB081C" w:rsidRDefault="003B6EBB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B081C">
              <w:t>-</w:t>
            </w:r>
          </w:p>
        </w:tc>
        <w:tc>
          <w:tcPr>
            <w:tcW w:w="680" w:type="pct"/>
            <w:shd w:val="clear" w:color="auto" w:fill="auto"/>
          </w:tcPr>
          <w:p w14:paraId="685683E5" w14:textId="42656386" w:rsidR="00737C6D" w:rsidRPr="00AB081C" w:rsidRDefault="00737C6D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AB081C">
              <w:t>-</w:t>
            </w:r>
          </w:p>
        </w:tc>
      </w:tr>
      <w:tr w:rsidR="00737C6D" w:rsidRPr="00AB081C" w14:paraId="2B62DEDB" w14:textId="77777777" w:rsidTr="004E3076">
        <w:tc>
          <w:tcPr>
            <w:tcW w:w="2280" w:type="pct"/>
            <w:shd w:val="clear" w:color="auto" w:fill="auto"/>
          </w:tcPr>
          <w:p w14:paraId="0245324E" w14:textId="37C005E0" w:rsidR="00737C6D" w:rsidRPr="00AB081C" w:rsidRDefault="00737C6D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AB081C">
              <w:rPr>
                <w:cs/>
              </w:rPr>
              <w:t>ค่าใช้จ่ายอื่น</w:t>
            </w:r>
          </w:p>
        </w:tc>
        <w:tc>
          <w:tcPr>
            <w:tcW w:w="680" w:type="pct"/>
            <w:shd w:val="clear" w:color="auto" w:fill="auto"/>
          </w:tcPr>
          <w:p w14:paraId="33A796BB" w14:textId="66ADF68F" w:rsidR="00737C6D" w:rsidRPr="00AB081C" w:rsidRDefault="00152B76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B081C">
              <w:t>1</w:t>
            </w:r>
          </w:p>
        </w:tc>
        <w:tc>
          <w:tcPr>
            <w:tcW w:w="680" w:type="pct"/>
            <w:shd w:val="clear" w:color="auto" w:fill="auto"/>
          </w:tcPr>
          <w:p w14:paraId="3F4E46D9" w14:textId="00C791DC" w:rsidR="00737C6D" w:rsidRPr="00AB081C" w:rsidRDefault="00E23395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3900C52E" w14:textId="5B8514A9" w:rsidR="00737C6D" w:rsidRPr="00AB081C" w:rsidRDefault="004E178B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B081C">
              <w:t>1</w:t>
            </w:r>
          </w:p>
        </w:tc>
        <w:tc>
          <w:tcPr>
            <w:tcW w:w="680" w:type="pct"/>
            <w:shd w:val="clear" w:color="auto" w:fill="auto"/>
          </w:tcPr>
          <w:p w14:paraId="6D994116" w14:textId="46A7E8BE" w:rsidR="00737C6D" w:rsidRPr="00AB081C" w:rsidRDefault="00737C6D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B081C">
              <w:t>-</w:t>
            </w:r>
          </w:p>
        </w:tc>
      </w:tr>
      <w:tr w:rsidR="00475764" w:rsidRPr="00AB081C" w14:paraId="453CEE98" w14:textId="77777777" w:rsidTr="004E3076">
        <w:tc>
          <w:tcPr>
            <w:tcW w:w="2280" w:type="pct"/>
            <w:shd w:val="clear" w:color="auto" w:fill="auto"/>
          </w:tcPr>
          <w:p w14:paraId="7CBFEE0F" w14:textId="77777777" w:rsidR="0059797D" w:rsidRPr="00AB081C" w:rsidRDefault="0059797D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</w:rPr>
            </w:pPr>
          </w:p>
          <w:p w14:paraId="6AF013B9" w14:textId="77777777" w:rsidR="0059797D" w:rsidRPr="00AB081C" w:rsidRDefault="0059797D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</w:rPr>
            </w:pPr>
          </w:p>
          <w:p w14:paraId="765A6332" w14:textId="77777777" w:rsidR="003A0861" w:rsidRPr="00AB081C" w:rsidRDefault="003A0861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</w:rPr>
            </w:pPr>
          </w:p>
          <w:p w14:paraId="66BDC59A" w14:textId="6A1CB8F2" w:rsidR="00475764" w:rsidRPr="00AB081C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  <w:cs/>
              </w:rPr>
            </w:pPr>
            <w:r w:rsidRPr="00AB081C">
              <w:rPr>
                <w:b/>
                <w:bCs/>
                <w:cs/>
              </w:rPr>
              <w:lastRenderedPageBreak/>
              <w:t>ผู้บริหารสำคัญ</w:t>
            </w:r>
          </w:p>
        </w:tc>
        <w:tc>
          <w:tcPr>
            <w:tcW w:w="680" w:type="pct"/>
            <w:shd w:val="clear" w:color="auto" w:fill="auto"/>
          </w:tcPr>
          <w:p w14:paraId="1952A214" w14:textId="77777777" w:rsidR="00475764" w:rsidRPr="00AB081C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122099C8" w14:textId="77777777" w:rsidR="00475764" w:rsidRPr="00AB081C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07B85032" w14:textId="77777777" w:rsidR="00475764" w:rsidRPr="00AB081C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44E94D07" w14:textId="77777777" w:rsidR="00475764" w:rsidRPr="00AB081C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737C6D" w:rsidRPr="00AB081C" w14:paraId="23A2D82C" w14:textId="77777777" w:rsidTr="004E3076">
        <w:tc>
          <w:tcPr>
            <w:tcW w:w="2280" w:type="pct"/>
            <w:shd w:val="clear" w:color="auto" w:fill="auto"/>
          </w:tcPr>
          <w:p w14:paraId="4D9A0A05" w14:textId="77777777" w:rsidR="00737C6D" w:rsidRPr="00AB081C" w:rsidRDefault="00737C6D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AB081C">
              <w:rPr>
                <w:cs/>
              </w:rPr>
              <w:t>ค่าตอบแทนผู้บริหารสำคัญ</w:t>
            </w:r>
          </w:p>
        </w:tc>
        <w:tc>
          <w:tcPr>
            <w:tcW w:w="680" w:type="pct"/>
            <w:shd w:val="clear" w:color="auto" w:fill="auto"/>
          </w:tcPr>
          <w:p w14:paraId="297F42A0" w14:textId="77777777" w:rsidR="00737C6D" w:rsidRPr="00AB081C" w:rsidRDefault="00737C6D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122BC1AE" w14:textId="4C2C985E" w:rsidR="00737C6D" w:rsidRPr="00AB081C" w:rsidRDefault="00737C6D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33B1E39D" w14:textId="77777777" w:rsidR="00737C6D" w:rsidRPr="00AB081C" w:rsidRDefault="00737C6D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4A75C8BD" w14:textId="4BD52D03" w:rsidR="00737C6D" w:rsidRPr="00AB081C" w:rsidRDefault="00737C6D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737C6D" w:rsidRPr="00AB081C" w14:paraId="68DA9050" w14:textId="77777777" w:rsidTr="004E3076">
        <w:tc>
          <w:tcPr>
            <w:tcW w:w="2280" w:type="pct"/>
            <w:shd w:val="clear" w:color="auto" w:fill="auto"/>
          </w:tcPr>
          <w:p w14:paraId="394BDDD6" w14:textId="77777777" w:rsidR="00737C6D" w:rsidRPr="00AB081C" w:rsidRDefault="00737C6D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</w:pPr>
            <w:r w:rsidRPr="00AB081C">
              <w:rPr>
                <w:cs/>
              </w:rPr>
              <w:t xml:space="preserve">     ผลประโยชน์ระยะสั้น</w:t>
            </w:r>
          </w:p>
        </w:tc>
        <w:tc>
          <w:tcPr>
            <w:tcW w:w="680" w:type="pct"/>
            <w:shd w:val="clear" w:color="auto" w:fill="auto"/>
          </w:tcPr>
          <w:p w14:paraId="2E8A2A05" w14:textId="58E17D72" w:rsidR="00737C6D" w:rsidRPr="00AB081C" w:rsidRDefault="00F20281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olor w:val="000000" w:themeColor="text1"/>
                <w:cs/>
              </w:rPr>
            </w:pPr>
            <w:r w:rsidRPr="00AB081C">
              <w:t>3</w:t>
            </w:r>
            <w:r w:rsidR="00B45193" w:rsidRPr="00AB081C">
              <w:rPr>
                <w:rFonts w:hint="cs"/>
                <w:cs/>
              </w:rPr>
              <w:t>57</w:t>
            </w:r>
          </w:p>
        </w:tc>
        <w:tc>
          <w:tcPr>
            <w:tcW w:w="680" w:type="pct"/>
            <w:shd w:val="clear" w:color="auto" w:fill="auto"/>
          </w:tcPr>
          <w:p w14:paraId="057ABC0A" w14:textId="1B773E42" w:rsidR="00737C6D" w:rsidRPr="00AB081C" w:rsidRDefault="003B6EBB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B081C">
              <w:t>366</w:t>
            </w:r>
          </w:p>
        </w:tc>
        <w:tc>
          <w:tcPr>
            <w:tcW w:w="680" w:type="pct"/>
            <w:shd w:val="clear" w:color="auto" w:fill="auto"/>
          </w:tcPr>
          <w:p w14:paraId="508C8447" w14:textId="1EA07D40" w:rsidR="00737C6D" w:rsidRPr="00AB081C" w:rsidRDefault="003B6EBB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B081C">
              <w:t>1</w:t>
            </w:r>
            <w:r w:rsidR="0004051E" w:rsidRPr="00AB081C">
              <w:rPr>
                <w:rFonts w:hint="cs"/>
                <w:cs/>
              </w:rPr>
              <w:t>39</w:t>
            </w:r>
          </w:p>
        </w:tc>
        <w:tc>
          <w:tcPr>
            <w:tcW w:w="680" w:type="pct"/>
            <w:shd w:val="clear" w:color="auto" w:fill="auto"/>
          </w:tcPr>
          <w:p w14:paraId="39BB7DEC" w14:textId="47646646" w:rsidR="00737C6D" w:rsidRPr="00AB081C" w:rsidRDefault="003B6EBB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B081C">
              <w:t>129</w:t>
            </w:r>
          </w:p>
        </w:tc>
      </w:tr>
      <w:tr w:rsidR="00737C6D" w:rsidRPr="00AB081C" w14:paraId="476C4515" w14:textId="77777777" w:rsidTr="004E3076">
        <w:tc>
          <w:tcPr>
            <w:tcW w:w="2280" w:type="pct"/>
            <w:shd w:val="clear" w:color="auto" w:fill="auto"/>
          </w:tcPr>
          <w:p w14:paraId="23DF3524" w14:textId="77777777" w:rsidR="00737C6D" w:rsidRPr="00AB081C" w:rsidRDefault="00737C6D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AB081C">
              <w:rPr>
                <w:cs/>
              </w:rPr>
              <w:t xml:space="preserve">     ผลประโยชน์หลังออกจากงานและ</w:t>
            </w:r>
          </w:p>
        </w:tc>
        <w:tc>
          <w:tcPr>
            <w:tcW w:w="680" w:type="pct"/>
            <w:shd w:val="clear" w:color="auto" w:fill="auto"/>
          </w:tcPr>
          <w:p w14:paraId="45066505" w14:textId="77777777" w:rsidR="00737C6D" w:rsidRPr="00AB081C" w:rsidRDefault="00737C6D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olor w:val="000000" w:themeColor="text1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215E3A79" w14:textId="36AD71CF" w:rsidR="00737C6D" w:rsidRPr="00AB081C" w:rsidRDefault="00737C6D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36F5FCA3" w14:textId="106C63CC" w:rsidR="00737C6D" w:rsidRPr="00AB081C" w:rsidRDefault="00737C6D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15E9DA66" w14:textId="23269412" w:rsidR="00737C6D" w:rsidRPr="00AB081C" w:rsidRDefault="00737C6D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737C6D" w:rsidRPr="00AB081C" w14:paraId="4F400205" w14:textId="77777777" w:rsidTr="00D77555">
        <w:tc>
          <w:tcPr>
            <w:tcW w:w="2280" w:type="pct"/>
            <w:shd w:val="clear" w:color="auto" w:fill="auto"/>
          </w:tcPr>
          <w:p w14:paraId="1FA32227" w14:textId="77777777" w:rsidR="00737C6D" w:rsidRPr="00AB081C" w:rsidRDefault="00737C6D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AB081C">
              <w:rPr>
                <w:cs/>
              </w:rPr>
              <w:t xml:space="preserve">        ผลประโยชน์ระยะยาวอื่น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061FEBE" w14:textId="51CF436D" w:rsidR="00737C6D" w:rsidRPr="00AB081C" w:rsidRDefault="00F20281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olor w:val="000000" w:themeColor="text1"/>
                <w:cs/>
              </w:rPr>
            </w:pPr>
            <w:r w:rsidRPr="00AB081C">
              <w:rPr>
                <w:color w:val="000000" w:themeColor="text1"/>
              </w:rPr>
              <w:t>13</w:t>
            </w:r>
          </w:p>
        </w:tc>
        <w:tc>
          <w:tcPr>
            <w:tcW w:w="680" w:type="pct"/>
            <w:shd w:val="clear" w:color="auto" w:fill="auto"/>
          </w:tcPr>
          <w:p w14:paraId="5A76B14A" w14:textId="23D0E128" w:rsidR="00737C6D" w:rsidRPr="00AB081C" w:rsidRDefault="003B6EBB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AB081C">
              <w:t>10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167C3DCD" w14:textId="162CAC89" w:rsidR="00737C6D" w:rsidRPr="00AB081C" w:rsidRDefault="003B6EBB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AB081C">
              <w:t>4</w:t>
            </w:r>
          </w:p>
        </w:tc>
        <w:tc>
          <w:tcPr>
            <w:tcW w:w="680" w:type="pct"/>
            <w:shd w:val="clear" w:color="auto" w:fill="auto"/>
          </w:tcPr>
          <w:p w14:paraId="375B93C0" w14:textId="33443B38" w:rsidR="00737C6D" w:rsidRPr="00AB081C" w:rsidRDefault="003B6EBB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AB081C">
              <w:t>3</w:t>
            </w:r>
          </w:p>
        </w:tc>
      </w:tr>
      <w:tr w:rsidR="00737C6D" w:rsidRPr="00AB081C" w14:paraId="4935FD76" w14:textId="77777777" w:rsidTr="00D77555">
        <w:tc>
          <w:tcPr>
            <w:tcW w:w="2280" w:type="pct"/>
            <w:shd w:val="clear" w:color="auto" w:fill="auto"/>
          </w:tcPr>
          <w:p w14:paraId="659A486A" w14:textId="6F74AD01" w:rsidR="00737C6D" w:rsidRPr="00AB081C" w:rsidRDefault="00737C6D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AB081C">
              <w:rPr>
                <w:rFonts w:hint="cs"/>
                <w:cs/>
              </w:rPr>
              <w:t xml:space="preserve">     การจ่ายโดยใช้หุ้นเป็นเกณฑ์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AD8F91A" w14:textId="20D4D17D" w:rsidR="00737C6D" w:rsidRPr="00AB081C" w:rsidRDefault="000D738D" w:rsidP="00737C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olor w:val="000000" w:themeColor="text1"/>
                <w:cs/>
              </w:rPr>
            </w:pPr>
            <w:r w:rsidRPr="00AB081C">
              <w:rPr>
                <w:color w:val="000000" w:themeColor="text1"/>
              </w:rPr>
              <w:t>1</w:t>
            </w:r>
          </w:p>
        </w:tc>
        <w:tc>
          <w:tcPr>
            <w:tcW w:w="680" w:type="pct"/>
            <w:shd w:val="clear" w:color="auto" w:fill="auto"/>
          </w:tcPr>
          <w:p w14:paraId="20D9382F" w14:textId="59C560F2" w:rsidR="00737C6D" w:rsidRPr="00AB081C" w:rsidRDefault="003B6EBB" w:rsidP="00737C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AB081C">
              <w:t>2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84D1F8B" w14:textId="1C924237" w:rsidR="00737C6D" w:rsidRPr="00AB081C" w:rsidRDefault="003B6EBB" w:rsidP="00737C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AB081C">
              <w:t>-</w:t>
            </w:r>
          </w:p>
        </w:tc>
        <w:tc>
          <w:tcPr>
            <w:tcW w:w="680" w:type="pct"/>
            <w:shd w:val="clear" w:color="auto" w:fill="auto"/>
          </w:tcPr>
          <w:p w14:paraId="51BFE160" w14:textId="3C0FCD8B" w:rsidR="00737C6D" w:rsidRPr="00AB081C" w:rsidRDefault="003B6EBB" w:rsidP="00737C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AB081C">
              <w:t>-</w:t>
            </w:r>
          </w:p>
        </w:tc>
      </w:tr>
      <w:tr w:rsidR="00737C6D" w:rsidRPr="00AB081C" w14:paraId="472082B6" w14:textId="77777777" w:rsidTr="004E3076">
        <w:tc>
          <w:tcPr>
            <w:tcW w:w="2280" w:type="pct"/>
            <w:shd w:val="clear" w:color="auto" w:fill="auto"/>
          </w:tcPr>
          <w:p w14:paraId="37496CB0" w14:textId="77777777" w:rsidR="00737C6D" w:rsidRPr="00AB081C" w:rsidRDefault="00737C6D" w:rsidP="0073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AB081C">
              <w:rPr>
                <w:b/>
                <w:bCs/>
                <w:cs/>
              </w:rPr>
              <w:t xml:space="preserve">รวมค่าตอบแทนผู้บริหารสำคัญ </w:t>
            </w:r>
          </w:p>
        </w:tc>
        <w:tc>
          <w:tcPr>
            <w:tcW w:w="680" w:type="pct"/>
            <w:shd w:val="clear" w:color="auto" w:fill="auto"/>
          </w:tcPr>
          <w:p w14:paraId="16DB6718" w14:textId="1ABBA7E6" w:rsidR="00737C6D" w:rsidRPr="00AB081C" w:rsidRDefault="00F20281" w:rsidP="00737C6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olor w:val="000000" w:themeColor="text1"/>
                <w:cs/>
              </w:rPr>
            </w:pPr>
            <w:r w:rsidRPr="00AB081C">
              <w:t>3</w:t>
            </w:r>
            <w:r w:rsidR="00B45193" w:rsidRPr="00AB081C">
              <w:rPr>
                <w:rFonts w:hint="cs"/>
                <w:cs/>
              </w:rPr>
              <w:t>71</w:t>
            </w:r>
          </w:p>
        </w:tc>
        <w:tc>
          <w:tcPr>
            <w:tcW w:w="680" w:type="pct"/>
            <w:shd w:val="clear" w:color="auto" w:fill="auto"/>
          </w:tcPr>
          <w:p w14:paraId="7A0EBE4F" w14:textId="07C4B864" w:rsidR="00737C6D" w:rsidRPr="00AB081C" w:rsidRDefault="00737C6D" w:rsidP="00737C6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s/>
              </w:rPr>
            </w:pPr>
            <w:r w:rsidRPr="00AB081C">
              <w:rPr>
                <w:b/>
                <w:bCs/>
              </w:rPr>
              <w:t>3</w:t>
            </w:r>
            <w:r w:rsidR="003B6EBB" w:rsidRPr="00AB081C">
              <w:rPr>
                <w:b/>
                <w:bCs/>
              </w:rPr>
              <w:t>78</w:t>
            </w:r>
          </w:p>
        </w:tc>
        <w:tc>
          <w:tcPr>
            <w:tcW w:w="680" w:type="pct"/>
            <w:shd w:val="clear" w:color="auto" w:fill="auto"/>
          </w:tcPr>
          <w:p w14:paraId="22A7DE8D" w14:textId="4CE4780C" w:rsidR="00737C6D" w:rsidRPr="00AB081C" w:rsidRDefault="0004051E" w:rsidP="00737C6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</w:rPr>
            </w:pPr>
            <w:r w:rsidRPr="00AB081C">
              <w:rPr>
                <w:rFonts w:hint="cs"/>
                <w:b/>
                <w:bCs/>
                <w:cs/>
              </w:rPr>
              <w:t>143</w:t>
            </w:r>
          </w:p>
        </w:tc>
        <w:tc>
          <w:tcPr>
            <w:tcW w:w="680" w:type="pct"/>
            <w:shd w:val="clear" w:color="auto" w:fill="auto"/>
          </w:tcPr>
          <w:p w14:paraId="1D1198D2" w14:textId="4BBCB6BB" w:rsidR="00737C6D" w:rsidRPr="00AB081C" w:rsidRDefault="003B6EBB" w:rsidP="00737C6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s/>
              </w:rPr>
            </w:pPr>
            <w:r w:rsidRPr="00AB081C">
              <w:rPr>
                <w:b/>
                <w:bCs/>
              </w:rPr>
              <w:t>132</w:t>
            </w:r>
          </w:p>
        </w:tc>
      </w:tr>
    </w:tbl>
    <w:p w14:paraId="0B9C30EA" w14:textId="4E2322A1" w:rsidR="0088444A" w:rsidRPr="00AB081C" w:rsidRDefault="0088444A" w:rsidP="00F901EF">
      <w:pPr>
        <w:pStyle w:val="BodyText2"/>
        <w:ind w:left="547" w:firstLine="0"/>
        <w:jc w:val="thaiDistribute"/>
        <w:rPr>
          <w:rFonts w:asciiTheme="majorBidi" w:hAnsiTheme="majorBidi" w:cstheme="majorBidi"/>
          <w:cs/>
        </w:rPr>
      </w:pPr>
    </w:p>
    <w:p w14:paraId="169F9C21" w14:textId="191C8B3E" w:rsidR="007964F3" w:rsidRPr="00AB081C" w:rsidRDefault="00F901EF" w:rsidP="00F901EF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B081C">
        <w:rPr>
          <w:rFonts w:asciiTheme="majorBidi" w:hAnsiTheme="majorBidi" w:cstheme="majorBidi"/>
        </w:rPr>
        <w:tab/>
      </w:r>
      <w:r w:rsidR="007964F3" w:rsidRPr="00AB081C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C46509" w:rsidRPr="00AB081C">
        <w:rPr>
          <w:rFonts w:asciiTheme="majorBidi" w:hAnsiTheme="majorBidi" w:cstheme="majorBidi"/>
          <w:sz w:val="30"/>
          <w:szCs w:val="30"/>
        </w:rPr>
        <w:t xml:space="preserve">30 </w:t>
      </w:r>
      <w:r w:rsidR="00C46509" w:rsidRPr="00AB081C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C63585" w:rsidRPr="00AB08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63585" w:rsidRPr="00AB081C">
        <w:rPr>
          <w:rFonts w:asciiTheme="majorBidi" w:hAnsiTheme="majorBidi" w:cstheme="majorBidi"/>
          <w:sz w:val="30"/>
          <w:szCs w:val="30"/>
        </w:rPr>
        <w:t>2566</w:t>
      </w:r>
      <w:r w:rsidR="007964F3" w:rsidRPr="00AB081C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6F1E95" w:rsidRPr="00AB081C">
        <w:rPr>
          <w:rFonts w:asciiTheme="majorBidi" w:hAnsiTheme="majorBidi" w:cstheme="majorBidi"/>
          <w:sz w:val="30"/>
          <w:szCs w:val="30"/>
        </w:rPr>
        <w:t>31</w:t>
      </w:r>
      <w:r w:rsidR="007964F3" w:rsidRPr="00AB081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F1E95" w:rsidRPr="00AB081C">
        <w:rPr>
          <w:rFonts w:asciiTheme="majorBidi" w:hAnsiTheme="majorBidi" w:cstheme="majorBidi"/>
          <w:sz w:val="30"/>
          <w:szCs w:val="30"/>
        </w:rPr>
        <w:t>256</w:t>
      </w:r>
      <w:r w:rsidR="00475764" w:rsidRPr="00AB081C">
        <w:rPr>
          <w:rFonts w:asciiTheme="majorBidi" w:hAnsiTheme="majorBidi" w:cstheme="majorBidi"/>
          <w:sz w:val="30"/>
          <w:szCs w:val="30"/>
        </w:rPr>
        <w:t>5</w:t>
      </w:r>
      <w:r w:rsidR="007964F3" w:rsidRPr="00AB081C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568CEA05" w14:textId="77777777" w:rsidR="00547E1B" w:rsidRPr="00AB081C" w:rsidRDefault="00547E1B" w:rsidP="00F901EF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09"/>
        <w:gridCol w:w="1240"/>
        <w:gridCol w:w="1242"/>
        <w:gridCol w:w="1240"/>
        <w:gridCol w:w="1240"/>
      </w:tblGrid>
      <w:tr w:rsidR="00C00B0A" w:rsidRPr="00AB081C" w14:paraId="177A0EA9" w14:textId="77777777" w:rsidTr="004235D3">
        <w:trPr>
          <w:tblHeader/>
        </w:trPr>
        <w:tc>
          <w:tcPr>
            <w:tcW w:w="2295" w:type="pct"/>
          </w:tcPr>
          <w:p w14:paraId="79A90249" w14:textId="77777777" w:rsidR="00C00B0A" w:rsidRPr="00AB081C" w:rsidRDefault="00C00B0A" w:rsidP="00E05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3" w:type="pct"/>
            <w:gridSpan w:val="2"/>
            <w:vAlign w:val="bottom"/>
          </w:tcPr>
          <w:p w14:paraId="63C99D28" w14:textId="77777777" w:rsidR="00C00B0A" w:rsidRPr="00AB081C" w:rsidRDefault="00C00B0A" w:rsidP="00E05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2" w:type="pct"/>
            <w:gridSpan w:val="2"/>
            <w:vAlign w:val="bottom"/>
          </w:tcPr>
          <w:p w14:paraId="489F0470" w14:textId="77777777" w:rsidR="00C00B0A" w:rsidRPr="00AB081C" w:rsidRDefault="00C00B0A" w:rsidP="00E05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5764" w:rsidRPr="00AB081C" w14:paraId="6CC4127C" w14:textId="77777777" w:rsidTr="004235D3">
        <w:trPr>
          <w:tblHeader/>
        </w:trPr>
        <w:tc>
          <w:tcPr>
            <w:tcW w:w="2295" w:type="pct"/>
          </w:tcPr>
          <w:p w14:paraId="33468A85" w14:textId="77777777" w:rsidR="00475764" w:rsidRPr="00AB081C" w:rsidRDefault="00475764" w:rsidP="00475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343CD8EC" w14:textId="3802156D" w:rsidR="00475764" w:rsidRPr="00AB081C" w:rsidRDefault="00C46509" w:rsidP="00475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B081C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1D5AAFF3" w14:textId="2AF60AA1" w:rsidR="00475764" w:rsidRPr="00AB081C" w:rsidRDefault="00475764" w:rsidP="00475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B08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76" w:type="pct"/>
            <w:shd w:val="clear" w:color="auto" w:fill="auto"/>
          </w:tcPr>
          <w:p w14:paraId="3B1CCB6E" w14:textId="7825A6BC" w:rsidR="00475764" w:rsidRPr="00AB081C" w:rsidRDefault="00C46509" w:rsidP="00475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B081C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5AB4FFBE" w14:textId="492BFA1F" w:rsidR="00475764" w:rsidRPr="00AB081C" w:rsidRDefault="00475764" w:rsidP="00475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B08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75764" w:rsidRPr="00AB081C" w14:paraId="75AD1B48" w14:textId="77777777" w:rsidTr="004235D3">
        <w:trPr>
          <w:tblHeader/>
        </w:trPr>
        <w:tc>
          <w:tcPr>
            <w:tcW w:w="2295" w:type="pct"/>
          </w:tcPr>
          <w:p w14:paraId="4091384B" w14:textId="77777777" w:rsidR="00475764" w:rsidRPr="00AB081C" w:rsidRDefault="00475764" w:rsidP="00475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1E29795A" w14:textId="2554A280" w:rsidR="00475764" w:rsidRPr="00AB081C" w:rsidRDefault="00475764" w:rsidP="00475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38213EF2" w14:textId="5D8D1136" w:rsidR="00475764" w:rsidRPr="00AB081C" w:rsidRDefault="00475764" w:rsidP="00475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676" w:type="pct"/>
            <w:shd w:val="clear" w:color="auto" w:fill="auto"/>
          </w:tcPr>
          <w:p w14:paraId="6E78AE2A" w14:textId="7A1FE6F6" w:rsidR="00475764" w:rsidRPr="00AB081C" w:rsidRDefault="00475764" w:rsidP="00475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26BE82D0" w14:textId="692D3CB8" w:rsidR="00475764" w:rsidRPr="00AB081C" w:rsidRDefault="00475764" w:rsidP="00475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75764" w:rsidRPr="00AB081C" w14:paraId="5C4DEEE1" w14:textId="77777777" w:rsidTr="00BA558D">
        <w:trPr>
          <w:tblHeader/>
        </w:trPr>
        <w:tc>
          <w:tcPr>
            <w:tcW w:w="2295" w:type="pct"/>
          </w:tcPr>
          <w:p w14:paraId="0CFCA26E" w14:textId="77777777" w:rsidR="00475764" w:rsidRPr="00AB081C" w:rsidRDefault="00475764" w:rsidP="00475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5" w:type="pct"/>
            <w:gridSpan w:val="4"/>
            <w:shd w:val="clear" w:color="auto" w:fill="auto"/>
          </w:tcPr>
          <w:p w14:paraId="52F00072" w14:textId="77777777" w:rsidR="00475764" w:rsidRPr="00AB081C" w:rsidRDefault="00475764" w:rsidP="00475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8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75764" w:rsidRPr="00AB081C" w14:paraId="2177DEB7" w14:textId="77777777" w:rsidTr="00BA558D">
        <w:tc>
          <w:tcPr>
            <w:tcW w:w="2295" w:type="pct"/>
            <w:shd w:val="clear" w:color="auto" w:fill="auto"/>
          </w:tcPr>
          <w:p w14:paraId="34D202EF" w14:textId="77777777" w:rsidR="00475764" w:rsidRPr="00AB081C" w:rsidRDefault="00475764" w:rsidP="0047576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676" w:type="pct"/>
            <w:shd w:val="clear" w:color="auto" w:fill="auto"/>
          </w:tcPr>
          <w:p w14:paraId="77C75274" w14:textId="77777777" w:rsidR="00475764" w:rsidRPr="00AB081C" w:rsidRDefault="00475764" w:rsidP="00475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34B31EDB" w14:textId="77777777" w:rsidR="00475764" w:rsidRPr="00AB081C" w:rsidRDefault="00475764" w:rsidP="00475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6" w:type="pct"/>
            <w:shd w:val="clear" w:color="auto" w:fill="auto"/>
          </w:tcPr>
          <w:p w14:paraId="56B394FE" w14:textId="77777777" w:rsidR="00475764" w:rsidRPr="00AB081C" w:rsidRDefault="00475764" w:rsidP="00475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6" w:type="pct"/>
            <w:shd w:val="clear" w:color="auto" w:fill="auto"/>
          </w:tcPr>
          <w:p w14:paraId="4267C185" w14:textId="77777777" w:rsidR="00475764" w:rsidRPr="00AB081C" w:rsidRDefault="00475764" w:rsidP="00475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37C6D" w:rsidRPr="00AB081C" w14:paraId="6F885BDE" w14:textId="77777777" w:rsidTr="00BA558D">
        <w:tc>
          <w:tcPr>
            <w:tcW w:w="2295" w:type="pct"/>
            <w:shd w:val="clear" w:color="auto" w:fill="auto"/>
          </w:tcPr>
          <w:p w14:paraId="0EA7CC54" w14:textId="77777777" w:rsidR="00737C6D" w:rsidRPr="00AB081C" w:rsidRDefault="00737C6D" w:rsidP="00737C6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บริษัทย่อยและบริษัทย่อยทางอ้อม</w:t>
            </w:r>
          </w:p>
        </w:tc>
        <w:tc>
          <w:tcPr>
            <w:tcW w:w="676" w:type="pct"/>
            <w:shd w:val="clear" w:color="auto" w:fill="auto"/>
          </w:tcPr>
          <w:p w14:paraId="56566EAF" w14:textId="5AB593E3" w:rsidR="00737C6D" w:rsidRPr="00AB081C" w:rsidRDefault="00C2503F" w:rsidP="00737C6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7" w:type="pct"/>
            <w:shd w:val="clear" w:color="auto" w:fill="auto"/>
          </w:tcPr>
          <w:p w14:paraId="4CE103F1" w14:textId="10280057" w:rsidR="00737C6D" w:rsidRPr="00AB081C" w:rsidRDefault="00737C6D" w:rsidP="00737C6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6" w:type="pct"/>
            <w:shd w:val="clear" w:color="auto" w:fill="auto"/>
          </w:tcPr>
          <w:p w14:paraId="6F61229E" w14:textId="432FA5B9" w:rsidR="00737C6D" w:rsidRPr="00AB081C" w:rsidRDefault="003B6EBB" w:rsidP="00737C6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</w:rPr>
              <w:t>2,087</w:t>
            </w:r>
          </w:p>
        </w:tc>
        <w:tc>
          <w:tcPr>
            <w:tcW w:w="676" w:type="pct"/>
            <w:shd w:val="clear" w:color="auto" w:fill="auto"/>
          </w:tcPr>
          <w:p w14:paraId="7C7A0114" w14:textId="56D96B8B" w:rsidR="00737C6D" w:rsidRPr="00AB081C" w:rsidRDefault="00737C6D" w:rsidP="00737C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  <w:rPr>
                <w:rFonts w:asciiTheme="majorBidi" w:hAnsiTheme="majorBidi" w:cstheme="majorBidi"/>
              </w:rPr>
            </w:pPr>
            <w:r w:rsidRPr="00AB081C">
              <w:rPr>
                <w:rFonts w:hint="cs"/>
              </w:rPr>
              <w:t>1,396</w:t>
            </w:r>
          </w:p>
        </w:tc>
      </w:tr>
      <w:tr w:rsidR="00737C6D" w:rsidRPr="00AB081C" w14:paraId="534DB488" w14:textId="77777777" w:rsidTr="00BA558D">
        <w:tc>
          <w:tcPr>
            <w:tcW w:w="2295" w:type="pct"/>
            <w:shd w:val="clear" w:color="auto" w:fill="auto"/>
          </w:tcPr>
          <w:p w14:paraId="7A3F0754" w14:textId="574054B8" w:rsidR="00737C6D" w:rsidRPr="00AB081C" w:rsidRDefault="00737C6D" w:rsidP="00737C6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rtl/>
                <w:cs/>
                <w:lang w:bidi="th-TH"/>
              </w:rPr>
            </w:pPr>
            <w:r w:rsidRPr="00AB08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6" w:type="pct"/>
            <w:shd w:val="clear" w:color="auto" w:fill="auto"/>
          </w:tcPr>
          <w:p w14:paraId="5F091953" w14:textId="67F995AA" w:rsidR="00737C6D" w:rsidRPr="00AB081C" w:rsidRDefault="00C2503F" w:rsidP="00737C6D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677" w:type="pct"/>
            <w:shd w:val="clear" w:color="auto" w:fill="auto"/>
          </w:tcPr>
          <w:p w14:paraId="7B1D7012" w14:textId="1DFDD05F" w:rsidR="00737C6D" w:rsidRPr="00AB081C" w:rsidRDefault="00737C6D" w:rsidP="00737C6D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081C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676" w:type="pct"/>
            <w:shd w:val="clear" w:color="auto" w:fill="auto"/>
          </w:tcPr>
          <w:p w14:paraId="33616A76" w14:textId="1066DFCD" w:rsidR="00737C6D" w:rsidRPr="00AB081C" w:rsidRDefault="003B6EBB" w:rsidP="00737C6D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2,087</w:t>
            </w:r>
          </w:p>
        </w:tc>
        <w:tc>
          <w:tcPr>
            <w:tcW w:w="676" w:type="pct"/>
            <w:shd w:val="clear" w:color="auto" w:fill="auto"/>
          </w:tcPr>
          <w:p w14:paraId="3B3DF786" w14:textId="765F4367" w:rsidR="00737C6D" w:rsidRPr="00AB081C" w:rsidRDefault="00737C6D" w:rsidP="00737C6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  <w:rPr>
                <w:b/>
                <w:bCs/>
              </w:rPr>
            </w:pPr>
            <w:r w:rsidRPr="00AB081C">
              <w:rPr>
                <w:rFonts w:hint="cs"/>
                <w:b/>
                <w:bCs/>
              </w:rPr>
              <w:t>1,396</w:t>
            </w:r>
          </w:p>
        </w:tc>
      </w:tr>
      <w:tr w:rsidR="00475764" w:rsidRPr="00AB081C" w14:paraId="496309C7" w14:textId="77777777" w:rsidTr="00C31FB6">
        <w:trPr>
          <w:tblHeader/>
        </w:trPr>
        <w:tc>
          <w:tcPr>
            <w:tcW w:w="2295" w:type="pct"/>
            <w:shd w:val="clear" w:color="auto" w:fill="auto"/>
          </w:tcPr>
          <w:p w14:paraId="1873B4C9" w14:textId="7D692EA1" w:rsidR="00BA558D" w:rsidRPr="00AB081C" w:rsidRDefault="00BA558D" w:rsidP="00BA558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76" w:type="pct"/>
            <w:shd w:val="clear" w:color="auto" w:fill="auto"/>
          </w:tcPr>
          <w:p w14:paraId="29EB3320" w14:textId="77777777" w:rsidR="00475764" w:rsidRPr="00AB081C" w:rsidRDefault="00475764" w:rsidP="00475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</w:tcPr>
          <w:p w14:paraId="3F151DA1" w14:textId="77777777" w:rsidR="00475764" w:rsidRPr="00AB081C" w:rsidRDefault="00475764" w:rsidP="00475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281E7C83" w14:textId="77777777" w:rsidR="00475764" w:rsidRPr="00AB081C" w:rsidRDefault="00475764" w:rsidP="00475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349B6AF5" w14:textId="77777777" w:rsidR="00475764" w:rsidRPr="00AB081C" w:rsidRDefault="00475764" w:rsidP="00377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</w:pPr>
          </w:p>
        </w:tc>
      </w:tr>
      <w:tr w:rsidR="00475764" w:rsidRPr="00AB081C" w14:paraId="300E6DE2" w14:textId="77777777" w:rsidTr="00C31FB6">
        <w:trPr>
          <w:tblHeader/>
        </w:trPr>
        <w:tc>
          <w:tcPr>
            <w:tcW w:w="2295" w:type="pct"/>
            <w:shd w:val="clear" w:color="auto" w:fill="auto"/>
          </w:tcPr>
          <w:p w14:paraId="414C5BA7" w14:textId="6C609658" w:rsidR="00475764" w:rsidRPr="00AB081C" w:rsidRDefault="00475764" w:rsidP="0047576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676" w:type="pct"/>
            <w:shd w:val="clear" w:color="auto" w:fill="auto"/>
          </w:tcPr>
          <w:p w14:paraId="2964DA9B" w14:textId="77777777" w:rsidR="00475764" w:rsidRPr="00AB081C" w:rsidRDefault="00475764" w:rsidP="00475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</w:tcPr>
          <w:p w14:paraId="1D2323FC" w14:textId="77777777" w:rsidR="00475764" w:rsidRPr="00AB081C" w:rsidRDefault="00475764" w:rsidP="00475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68282C72" w14:textId="77777777" w:rsidR="00475764" w:rsidRPr="00AB081C" w:rsidRDefault="00475764" w:rsidP="00475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683E1091" w14:textId="77777777" w:rsidR="00475764" w:rsidRPr="00AB081C" w:rsidRDefault="00475764" w:rsidP="00377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</w:pPr>
          </w:p>
        </w:tc>
      </w:tr>
      <w:tr w:rsidR="004235D3" w:rsidRPr="00AB081C" w14:paraId="109BEC72" w14:textId="77777777" w:rsidTr="00C31FB6">
        <w:trPr>
          <w:tblHeader/>
        </w:trPr>
        <w:tc>
          <w:tcPr>
            <w:tcW w:w="2295" w:type="pct"/>
            <w:shd w:val="clear" w:color="auto" w:fill="auto"/>
          </w:tcPr>
          <w:p w14:paraId="349A3D76" w14:textId="77777777" w:rsidR="004235D3" w:rsidRPr="00AB081C" w:rsidRDefault="004235D3" w:rsidP="004235D3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บริษัทย่อยและบริษัทย่อยทางอ้อม</w:t>
            </w:r>
          </w:p>
        </w:tc>
        <w:tc>
          <w:tcPr>
            <w:tcW w:w="676" w:type="pct"/>
            <w:shd w:val="clear" w:color="auto" w:fill="auto"/>
          </w:tcPr>
          <w:p w14:paraId="1C34A0DA" w14:textId="2526277E" w:rsidR="004235D3" w:rsidRPr="00AB081C" w:rsidRDefault="00C2503F" w:rsidP="00780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7" w:type="pct"/>
            <w:shd w:val="clear" w:color="auto" w:fill="auto"/>
          </w:tcPr>
          <w:p w14:paraId="2A0B7B87" w14:textId="4EA3FAED" w:rsidR="004235D3" w:rsidRPr="00AB081C" w:rsidRDefault="00780BAE" w:rsidP="00780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6" w:type="pct"/>
            <w:shd w:val="clear" w:color="auto" w:fill="auto"/>
          </w:tcPr>
          <w:p w14:paraId="158EA397" w14:textId="3AE86215" w:rsidR="004235D3" w:rsidRPr="00AB081C" w:rsidRDefault="003B6EBB" w:rsidP="00423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  <w:tc>
          <w:tcPr>
            <w:tcW w:w="676" w:type="pct"/>
            <w:shd w:val="clear" w:color="auto" w:fill="auto"/>
          </w:tcPr>
          <w:p w14:paraId="1C269E84" w14:textId="6DE542B6" w:rsidR="004235D3" w:rsidRPr="00AB081C" w:rsidRDefault="004235D3" w:rsidP="00377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</w:pPr>
            <w:r w:rsidRPr="00AB081C">
              <w:rPr>
                <w:rFonts w:hint="cs"/>
              </w:rPr>
              <w:t>24</w:t>
            </w:r>
          </w:p>
        </w:tc>
      </w:tr>
      <w:tr w:rsidR="004235D3" w:rsidRPr="00AB081C" w14:paraId="53369D9F" w14:textId="77777777" w:rsidTr="00C31FB6">
        <w:trPr>
          <w:tblHeader/>
        </w:trPr>
        <w:tc>
          <w:tcPr>
            <w:tcW w:w="2295" w:type="pct"/>
            <w:shd w:val="clear" w:color="auto" w:fill="auto"/>
          </w:tcPr>
          <w:p w14:paraId="404AE920" w14:textId="764C18BF" w:rsidR="004235D3" w:rsidRPr="00AB081C" w:rsidRDefault="004235D3" w:rsidP="004235D3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B081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บริษัทร่วมและการร่วมค้า</w:t>
            </w:r>
          </w:p>
        </w:tc>
        <w:tc>
          <w:tcPr>
            <w:tcW w:w="676" w:type="pct"/>
            <w:shd w:val="clear" w:color="auto" w:fill="auto"/>
          </w:tcPr>
          <w:p w14:paraId="14DE4EE3" w14:textId="43C5C844" w:rsidR="004235D3" w:rsidRPr="00AB081C" w:rsidRDefault="00C2503F" w:rsidP="00780BA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677" w:type="pct"/>
            <w:shd w:val="clear" w:color="auto" w:fill="auto"/>
          </w:tcPr>
          <w:p w14:paraId="2F852146" w14:textId="1CCB6134" w:rsidR="004235D3" w:rsidRPr="00AB081C" w:rsidRDefault="004235D3" w:rsidP="00780BA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676" w:type="pct"/>
            <w:shd w:val="clear" w:color="auto" w:fill="auto"/>
          </w:tcPr>
          <w:p w14:paraId="215A46DC" w14:textId="000780D2" w:rsidR="004235D3" w:rsidRPr="00AB081C" w:rsidRDefault="003B6EBB" w:rsidP="004235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76" w:type="pct"/>
            <w:shd w:val="clear" w:color="auto" w:fill="auto"/>
          </w:tcPr>
          <w:p w14:paraId="1F5D23E4" w14:textId="3B6380EA" w:rsidR="004235D3" w:rsidRPr="00AB081C" w:rsidRDefault="004235D3" w:rsidP="003770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</w:pPr>
            <w:r w:rsidRPr="00AB081C">
              <w:rPr>
                <w:rFonts w:hint="cs"/>
              </w:rPr>
              <w:t>-</w:t>
            </w:r>
          </w:p>
        </w:tc>
      </w:tr>
      <w:tr w:rsidR="004235D3" w:rsidRPr="00AB081C" w14:paraId="414346F1" w14:textId="77777777" w:rsidTr="007D3404">
        <w:trPr>
          <w:trHeight w:val="509"/>
          <w:tblHeader/>
        </w:trPr>
        <w:tc>
          <w:tcPr>
            <w:tcW w:w="2295" w:type="pct"/>
            <w:shd w:val="clear" w:color="auto" w:fill="auto"/>
            <w:vAlign w:val="center"/>
          </w:tcPr>
          <w:p w14:paraId="40038389" w14:textId="44A735CB" w:rsidR="004235D3" w:rsidRPr="00AB081C" w:rsidRDefault="004235D3" w:rsidP="004235D3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B08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6" w:type="pct"/>
            <w:shd w:val="clear" w:color="auto" w:fill="auto"/>
          </w:tcPr>
          <w:p w14:paraId="61D9E8CC" w14:textId="15A0BB16" w:rsidR="004235D3" w:rsidRPr="00AB081C" w:rsidRDefault="00C2503F" w:rsidP="00780BAE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677" w:type="pct"/>
            <w:shd w:val="clear" w:color="auto" w:fill="auto"/>
          </w:tcPr>
          <w:p w14:paraId="7FC4C5A1" w14:textId="20475765" w:rsidR="004235D3" w:rsidRPr="00AB081C" w:rsidRDefault="004235D3" w:rsidP="00780BAE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081C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676" w:type="pct"/>
            <w:shd w:val="clear" w:color="auto" w:fill="auto"/>
          </w:tcPr>
          <w:p w14:paraId="3ADEA46E" w14:textId="270DF5DF" w:rsidR="004235D3" w:rsidRPr="00AB081C" w:rsidRDefault="003B6EBB" w:rsidP="004235D3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268</w:t>
            </w:r>
          </w:p>
        </w:tc>
        <w:tc>
          <w:tcPr>
            <w:tcW w:w="676" w:type="pct"/>
            <w:shd w:val="clear" w:color="auto" w:fill="auto"/>
          </w:tcPr>
          <w:p w14:paraId="0A56DC04" w14:textId="2D8988AC" w:rsidR="004235D3" w:rsidRPr="00AB081C" w:rsidRDefault="004235D3" w:rsidP="0037705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  <w:rPr>
                <w:b/>
                <w:bCs/>
                <w:cs/>
              </w:rPr>
            </w:pPr>
            <w:r w:rsidRPr="00AB081C">
              <w:rPr>
                <w:rFonts w:hint="cs"/>
                <w:b/>
                <w:bCs/>
              </w:rPr>
              <w:t>24</w:t>
            </w:r>
          </w:p>
        </w:tc>
      </w:tr>
    </w:tbl>
    <w:p w14:paraId="2B86DA5B" w14:textId="77777777" w:rsidR="00C554BB" w:rsidRPr="00AB081C" w:rsidRDefault="00C554BB"/>
    <w:p w14:paraId="3B934ED7" w14:textId="77777777" w:rsidR="00B8509E" w:rsidRPr="00AB081C" w:rsidRDefault="00B8509E"/>
    <w:p w14:paraId="657C9343" w14:textId="77777777" w:rsidR="00B8509E" w:rsidRPr="00AB081C" w:rsidRDefault="00B8509E"/>
    <w:p w14:paraId="31E29836" w14:textId="77777777" w:rsidR="00B8509E" w:rsidRPr="00AB081C" w:rsidRDefault="00B8509E"/>
    <w:p w14:paraId="6BA9B347" w14:textId="77777777" w:rsidR="00B8509E" w:rsidRPr="00AB081C" w:rsidRDefault="00B8509E"/>
    <w:p w14:paraId="392B3FA0" w14:textId="1EA54ECD" w:rsidR="00480B99" w:rsidRPr="00AB081C" w:rsidRDefault="00480B99" w:rsidP="00B8509E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tbl>
      <w:tblPr>
        <w:tblpPr w:leftFromText="180" w:rightFromText="180" w:vertAnchor="text" w:tblpX="450" w:tblpY="1"/>
        <w:tblOverlap w:val="never"/>
        <w:tblW w:w="4797" w:type="pct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0"/>
        <w:gridCol w:w="795"/>
        <w:gridCol w:w="793"/>
        <w:gridCol w:w="803"/>
        <w:gridCol w:w="803"/>
        <w:gridCol w:w="803"/>
        <w:gridCol w:w="803"/>
        <w:gridCol w:w="803"/>
        <w:gridCol w:w="770"/>
      </w:tblGrid>
      <w:tr w:rsidR="00B8509E" w:rsidRPr="00AB081C" w14:paraId="27607EF4" w14:textId="77777777" w:rsidTr="00B8509E">
        <w:trPr>
          <w:trHeight w:val="60"/>
          <w:tblHeader/>
        </w:trPr>
        <w:tc>
          <w:tcPr>
            <w:tcW w:w="1541" w:type="pct"/>
            <w:tcBorders>
              <w:bottom w:val="nil"/>
            </w:tcBorders>
            <w:vAlign w:val="bottom"/>
          </w:tcPr>
          <w:p w14:paraId="3C2C10AD" w14:textId="77777777" w:rsidR="00B8509E" w:rsidRPr="00AB081C" w:rsidRDefault="00B8509E" w:rsidP="004E3076">
            <w:pPr>
              <w:pStyle w:val="block"/>
              <w:spacing w:after="0" w:line="240" w:lineRule="auto"/>
              <w:ind w:left="0" w:hanging="18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861" w:type="pct"/>
            <w:gridSpan w:val="2"/>
            <w:tcBorders>
              <w:bottom w:val="nil"/>
            </w:tcBorders>
          </w:tcPr>
          <w:p w14:paraId="70A7C87E" w14:textId="2D025636" w:rsidR="00B8509E" w:rsidRPr="00AB081C" w:rsidRDefault="00B8509E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B081C">
              <w:rPr>
                <w:rFonts w:asciiTheme="majorBidi" w:hAnsiTheme="majorBidi" w:cstheme="majorBidi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598" w:type="pct"/>
            <w:gridSpan w:val="6"/>
            <w:tcBorders>
              <w:bottom w:val="single" w:sz="4" w:space="0" w:color="auto"/>
            </w:tcBorders>
          </w:tcPr>
          <w:p w14:paraId="4910DFA4" w14:textId="42DBE667" w:rsidR="00B8509E" w:rsidRPr="00AB081C" w:rsidRDefault="00B8509E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B081C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480B99" w:rsidRPr="00AB081C" w14:paraId="3FF00814" w14:textId="77777777" w:rsidTr="00011CF1">
        <w:trPr>
          <w:trHeight w:val="60"/>
          <w:tblHeader/>
        </w:trPr>
        <w:tc>
          <w:tcPr>
            <w:tcW w:w="1541" w:type="pct"/>
            <w:tcBorders>
              <w:bottom w:val="nil"/>
            </w:tcBorders>
            <w:vAlign w:val="bottom"/>
          </w:tcPr>
          <w:p w14:paraId="7CA543FA" w14:textId="1D6A7F0F" w:rsidR="00480B99" w:rsidRPr="00AB081C" w:rsidRDefault="00480B99" w:rsidP="004E3076">
            <w:pPr>
              <w:pStyle w:val="block"/>
              <w:spacing w:after="0" w:line="240" w:lineRule="auto"/>
              <w:ind w:left="0" w:hanging="18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31" w:type="pct"/>
            <w:tcBorders>
              <w:bottom w:val="nil"/>
            </w:tcBorders>
          </w:tcPr>
          <w:p w14:paraId="2D0E790E" w14:textId="77777777" w:rsidR="00480B99" w:rsidRPr="00AB081C" w:rsidRDefault="00480B99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B081C">
              <w:rPr>
                <w:rFonts w:asciiTheme="majorBidi" w:hAnsiTheme="majorBidi" w:cstheme="majorBidi"/>
                <w:cs/>
              </w:rPr>
              <w:br/>
            </w:r>
            <w:r w:rsidRPr="00AB081C">
              <w:rPr>
                <w:rFonts w:asciiTheme="majorBidi" w:hAnsiTheme="majorBidi" w:cstheme="majorBidi"/>
              </w:rPr>
              <w:t>31</w:t>
            </w:r>
            <w:r w:rsidRPr="00AB081C">
              <w:rPr>
                <w:rFonts w:asciiTheme="majorBidi" w:hAnsiTheme="majorBidi" w:cstheme="majorBidi"/>
                <w:cs/>
              </w:rPr>
              <w:t xml:space="preserve"> </w:t>
            </w:r>
          </w:p>
          <w:p w14:paraId="6B2DBD16" w14:textId="0DC08080" w:rsidR="00480B99" w:rsidRPr="00AB081C" w:rsidRDefault="00480B99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430" w:type="pct"/>
            <w:tcBorders>
              <w:bottom w:val="nil"/>
            </w:tcBorders>
          </w:tcPr>
          <w:p w14:paraId="7CB2727C" w14:textId="77777777" w:rsidR="00480B99" w:rsidRPr="00AB081C" w:rsidRDefault="00480B99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B081C">
              <w:rPr>
                <w:rFonts w:asciiTheme="majorBidi" w:hAnsiTheme="majorBidi" w:cstheme="majorBidi"/>
                <w:cs/>
              </w:rPr>
              <w:br/>
            </w:r>
            <w:r w:rsidRPr="00AB081C">
              <w:rPr>
                <w:rFonts w:asciiTheme="majorBidi" w:hAnsiTheme="majorBidi" w:cstheme="majorBidi"/>
              </w:rPr>
              <w:t xml:space="preserve">30 </w:t>
            </w:r>
          </w:p>
          <w:p w14:paraId="54BBEB27" w14:textId="06B91BAC" w:rsidR="00480B99" w:rsidRPr="00AB081C" w:rsidRDefault="00480B99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436" w:type="pct"/>
            <w:vMerge w:val="restart"/>
            <w:tcBorders>
              <w:top w:val="single" w:sz="4" w:space="0" w:color="auto"/>
            </w:tcBorders>
            <w:vAlign w:val="bottom"/>
          </w:tcPr>
          <w:p w14:paraId="5840FF73" w14:textId="7565C92A" w:rsidR="00480B99" w:rsidRPr="00AB081C" w:rsidRDefault="00480B99" w:rsidP="0001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B081C">
              <w:rPr>
                <w:rFonts w:asciiTheme="majorBidi" w:hAnsiTheme="majorBidi" w:cstheme="majorBidi"/>
                <w:cs/>
              </w:rPr>
              <w:br/>
            </w:r>
            <w:r w:rsidRPr="00AB081C">
              <w:rPr>
                <w:rFonts w:asciiTheme="majorBidi" w:hAnsiTheme="majorBidi" w:cstheme="majorBidi"/>
              </w:rPr>
              <w:t>31</w:t>
            </w:r>
          </w:p>
          <w:p w14:paraId="4839223E" w14:textId="64DEF3EF" w:rsidR="00480B99" w:rsidRPr="00AB081C" w:rsidRDefault="00480B99" w:rsidP="0001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436" w:type="pct"/>
            <w:vMerge w:val="restart"/>
            <w:tcBorders>
              <w:top w:val="single" w:sz="4" w:space="0" w:color="auto"/>
            </w:tcBorders>
            <w:vAlign w:val="bottom"/>
          </w:tcPr>
          <w:p w14:paraId="3BAD7874" w14:textId="0C1F33A6" w:rsidR="00480B99" w:rsidRPr="00AB081C" w:rsidRDefault="00480B99" w:rsidP="0074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436" w:type="pct"/>
            <w:vMerge w:val="restart"/>
            <w:tcBorders>
              <w:top w:val="single" w:sz="4" w:space="0" w:color="auto"/>
            </w:tcBorders>
            <w:vAlign w:val="bottom"/>
          </w:tcPr>
          <w:p w14:paraId="3FA52D2A" w14:textId="37FFBF61" w:rsidR="00480B99" w:rsidRPr="00AB081C" w:rsidRDefault="00480B99" w:rsidP="0074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436" w:type="pct"/>
            <w:vMerge w:val="restart"/>
            <w:tcBorders>
              <w:top w:val="single" w:sz="4" w:space="0" w:color="auto"/>
            </w:tcBorders>
            <w:vAlign w:val="bottom"/>
          </w:tcPr>
          <w:p w14:paraId="77243F75" w14:textId="77777777" w:rsidR="00480B99" w:rsidRPr="00AB081C" w:rsidRDefault="00480B99" w:rsidP="00480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/>
                <w:spacing w:val="-16"/>
              </w:rPr>
            </w:pPr>
            <w:r w:rsidRPr="00AB081C">
              <w:rPr>
                <w:rFonts w:asciiTheme="majorBidi" w:hAnsiTheme="majorBidi"/>
                <w:spacing w:val="-16"/>
                <w:cs/>
              </w:rPr>
              <w:t>แปลงเงิน</w:t>
            </w:r>
            <w:r w:rsidRPr="00AB081C">
              <w:rPr>
                <w:rFonts w:asciiTheme="majorBidi" w:hAnsiTheme="majorBidi"/>
                <w:spacing w:val="-16"/>
              </w:rPr>
              <w:br/>
            </w:r>
            <w:r w:rsidRPr="00AB081C">
              <w:rPr>
                <w:rFonts w:asciiTheme="majorBidi" w:hAnsiTheme="majorBidi"/>
                <w:spacing w:val="-16"/>
                <w:cs/>
              </w:rPr>
              <w:t>ให้กู้ยืม</w:t>
            </w:r>
          </w:p>
          <w:p w14:paraId="639EE9CB" w14:textId="198DFCB4" w:rsidR="00480B99" w:rsidRPr="00AB081C" w:rsidRDefault="00480B99" w:rsidP="00480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pacing w:val="-16"/>
              </w:rPr>
            </w:pPr>
            <w:r w:rsidRPr="00AB081C">
              <w:rPr>
                <w:rFonts w:asciiTheme="majorBidi" w:hAnsiTheme="majorBidi"/>
                <w:spacing w:val="-16"/>
                <w:cs/>
              </w:rPr>
              <w:t>เป็นเงินลงทุน</w:t>
            </w:r>
          </w:p>
        </w:tc>
        <w:tc>
          <w:tcPr>
            <w:tcW w:w="436" w:type="pct"/>
            <w:vMerge w:val="restart"/>
            <w:tcBorders>
              <w:top w:val="single" w:sz="4" w:space="0" w:color="auto"/>
            </w:tcBorders>
            <w:vAlign w:val="bottom"/>
          </w:tcPr>
          <w:p w14:paraId="79F2844B" w14:textId="419DF3CD" w:rsidR="00480B99" w:rsidRPr="00AB081C" w:rsidRDefault="00480B99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pacing w:val="-14"/>
              </w:rPr>
            </w:pPr>
            <w:r w:rsidRPr="00AB081C">
              <w:rPr>
                <w:rFonts w:asciiTheme="majorBidi" w:hAnsiTheme="majorBidi" w:cstheme="majorBidi"/>
                <w:spacing w:val="-16"/>
              </w:rPr>
              <w:tab/>
            </w:r>
            <w:r w:rsidRPr="00AB081C">
              <w:rPr>
                <w:rFonts w:asciiTheme="majorBidi" w:hAnsiTheme="majorBidi" w:cstheme="majorBidi"/>
                <w:spacing w:val="-14"/>
                <w:cs/>
              </w:rPr>
              <w:t>ผลกระทบ</w:t>
            </w:r>
          </w:p>
          <w:p w14:paraId="505E6018" w14:textId="77777777" w:rsidR="00480B99" w:rsidRPr="00AB081C" w:rsidRDefault="00480B99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pacing w:val="-14"/>
              </w:rPr>
            </w:pPr>
            <w:r w:rsidRPr="00AB081C">
              <w:rPr>
                <w:rFonts w:asciiTheme="majorBidi" w:hAnsiTheme="majorBidi" w:cstheme="majorBidi"/>
                <w:spacing w:val="-14"/>
                <w:cs/>
              </w:rPr>
              <w:t>จา</w:t>
            </w:r>
            <w:r w:rsidRPr="00AB081C">
              <w:rPr>
                <w:rFonts w:asciiTheme="majorBidi" w:hAnsiTheme="majorBidi" w:cstheme="majorBidi" w:hint="cs"/>
                <w:spacing w:val="-14"/>
                <w:cs/>
              </w:rPr>
              <w:t>กการ</w:t>
            </w:r>
          </w:p>
          <w:p w14:paraId="489C42A3" w14:textId="77777777" w:rsidR="00480B99" w:rsidRPr="00AB081C" w:rsidRDefault="00480B99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pacing w:val="-14"/>
              </w:rPr>
            </w:pPr>
            <w:r w:rsidRPr="00AB081C">
              <w:rPr>
                <w:rFonts w:asciiTheme="majorBidi" w:hAnsiTheme="majorBidi" w:cstheme="majorBidi" w:hint="cs"/>
                <w:spacing w:val="-14"/>
                <w:cs/>
              </w:rPr>
              <w:t>แปลงค่า</w:t>
            </w:r>
          </w:p>
          <w:p w14:paraId="67CA2F46" w14:textId="4F99569A" w:rsidR="00480B99" w:rsidRPr="00AB081C" w:rsidRDefault="00480B99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pacing w:val="-16"/>
                <w:cs/>
              </w:rPr>
            </w:pPr>
            <w:r w:rsidRPr="00AB081C">
              <w:rPr>
                <w:rFonts w:asciiTheme="majorBidi" w:hAnsiTheme="majorBidi" w:cstheme="majorBidi" w:hint="cs"/>
                <w:spacing w:val="-14"/>
                <w:cs/>
              </w:rPr>
              <w:t>งบการเงิน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</w:tcBorders>
            <w:vAlign w:val="bottom"/>
          </w:tcPr>
          <w:p w14:paraId="75AEE93B" w14:textId="1684BE27" w:rsidR="00480B99" w:rsidRPr="00AB081C" w:rsidRDefault="00480B99" w:rsidP="0001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B081C">
              <w:rPr>
                <w:rFonts w:asciiTheme="majorBidi" w:hAnsiTheme="majorBidi" w:cstheme="majorBidi"/>
                <w:cs/>
              </w:rPr>
              <w:br/>
            </w:r>
            <w:r w:rsidRPr="00AB081C">
              <w:rPr>
                <w:rFonts w:asciiTheme="majorBidi" w:hAnsiTheme="majorBidi" w:cstheme="majorBidi"/>
              </w:rPr>
              <w:t>30</w:t>
            </w:r>
          </w:p>
          <w:p w14:paraId="52847E59" w14:textId="3F0DB36B" w:rsidR="00480B99" w:rsidRPr="00AB081C" w:rsidRDefault="00480B99" w:rsidP="0001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</w:tr>
      <w:tr w:rsidR="00480B99" w:rsidRPr="00AB081C" w14:paraId="43B03FC7" w14:textId="77777777" w:rsidTr="00B8509E">
        <w:trPr>
          <w:trHeight w:val="71"/>
          <w:tblHeader/>
        </w:trPr>
        <w:tc>
          <w:tcPr>
            <w:tcW w:w="1541" w:type="pct"/>
            <w:tcBorders>
              <w:bottom w:val="nil"/>
            </w:tcBorders>
            <w:vAlign w:val="bottom"/>
          </w:tcPr>
          <w:p w14:paraId="7672C8BF" w14:textId="77777777" w:rsidR="00480B99" w:rsidRPr="00AB081C" w:rsidRDefault="00480B99" w:rsidP="004E3076">
            <w:pPr>
              <w:pStyle w:val="block"/>
              <w:spacing w:after="0" w:line="240" w:lineRule="auto"/>
              <w:ind w:left="0" w:hanging="18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1" w:type="pct"/>
            <w:tcBorders>
              <w:bottom w:val="nil"/>
            </w:tcBorders>
          </w:tcPr>
          <w:p w14:paraId="2C8C2D4A" w14:textId="04E5DBC9" w:rsidR="00480B99" w:rsidRPr="00AB081C" w:rsidRDefault="00480B99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430" w:type="pct"/>
            <w:tcBorders>
              <w:bottom w:val="nil"/>
            </w:tcBorders>
          </w:tcPr>
          <w:p w14:paraId="18B24AEC" w14:textId="779C30A0" w:rsidR="00480B99" w:rsidRPr="00AB081C" w:rsidRDefault="00480B99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436" w:type="pct"/>
            <w:vMerge/>
            <w:tcBorders>
              <w:bottom w:val="nil"/>
            </w:tcBorders>
          </w:tcPr>
          <w:p w14:paraId="0AF10DD0" w14:textId="42598858" w:rsidR="00480B99" w:rsidRPr="00AB081C" w:rsidRDefault="00480B99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6" w:type="pct"/>
            <w:vMerge/>
            <w:tcBorders>
              <w:bottom w:val="nil"/>
            </w:tcBorders>
          </w:tcPr>
          <w:p w14:paraId="78757A02" w14:textId="77777777" w:rsidR="00480B99" w:rsidRPr="00AB081C" w:rsidRDefault="00480B99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6" w:type="pct"/>
            <w:vMerge/>
            <w:tcBorders>
              <w:bottom w:val="nil"/>
            </w:tcBorders>
          </w:tcPr>
          <w:p w14:paraId="129EB6C7" w14:textId="77777777" w:rsidR="00480B99" w:rsidRPr="00AB081C" w:rsidRDefault="00480B99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6" w:type="pct"/>
            <w:vMerge/>
            <w:tcBorders>
              <w:bottom w:val="nil"/>
            </w:tcBorders>
          </w:tcPr>
          <w:p w14:paraId="4B303CA2" w14:textId="77777777" w:rsidR="00480B99" w:rsidRPr="00AB081C" w:rsidRDefault="00480B99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6" w:type="pct"/>
            <w:vMerge/>
            <w:tcBorders>
              <w:bottom w:val="nil"/>
            </w:tcBorders>
          </w:tcPr>
          <w:p w14:paraId="3F813775" w14:textId="627C0748" w:rsidR="00480B99" w:rsidRPr="00AB081C" w:rsidRDefault="00480B99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19" w:type="pct"/>
            <w:vMerge/>
            <w:tcBorders>
              <w:bottom w:val="nil"/>
            </w:tcBorders>
          </w:tcPr>
          <w:p w14:paraId="5B3963A3" w14:textId="7FD06E5C" w:rsidR="00480B99" w:rsidRPr="00AB081C" w:rsidRDefault="00480B99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</w:p>
        </w:tc>
      </w:tr>
      <w:tr w:rsidR="004D270B" w:rsidRPr="00AB081C" w14:paraId="7D61F39C" w14:textId="77777777" w:rsidTr="00B8509E">
        <w:trPr>
          <w:trHeight w:val="81"/>
          <w:tblHeader/>
        </w:trPr>
        <w:tc>
          <w:tcPr>
            <w:tcW w:w="1541" w:type="pct"/>
            <w:vAlign w:val="bottom"/>
          </w:tcPr>
          <w:p w14:paraId="5B8B8DC8" w14:textId="77777777" w:rsidR="004D270B" w:rsidRPr="00AB081C" w:rsidRDefault="004D270B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</w:t>
            </w:r>
          </w:p>
        </w:tc>
        <w:tc>
          <w:tcPr>
            <w:tcW w:w="861" w:type="pct"/>
            <w:gridSpan w:val="2"/>
          </w:tcPr>
          <w:p w14:paraId="13CB1F5B" w14:textId="77777777" w:rsidR="004D270B" w:rsidRPr="00AB081C" w:rsidRDefault="004D270B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AB081C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598" w:type="pct"/>
            <w:gridSpan w:val="6"/>
          </w:tcPr>
          <w:p w14:paraId="727E9689" w14:textId="77777777" w:rsidR="004D270B" w:rsidRPr="00AB081C" w:rsidRDefault="004D270B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AB081C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480B99" w:rsidRPr="00AB081C" w14:paraId="05DC5A2B" w14:textId="77777777" w:rsidTr="00B8509E">
        <w:tblPrEx>
          <w:tblLook w:val="04A0" w:firstRow="1" w:lastRow="0" w:firstColumn="1" w:lastColumn="0" w:noHBand="0" w:noVBand="1"/>
        </w:tblPrEx>
        <w:trPr>
          <w:trHeight w:val="391"/>
        </w:trPr>
        <w:tc>
          <w:tcPr>
            <w:tcW w:w="1541" w:type="pct"/>
          </w:tcPr>
          <w:p w14:paraId="31CBB2F7" w14:textId="5152FAEA" w:rsidR="00480B99" w:rsidRPr="00AB081C" w:rsidRDefault="00480B99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  <w:b/>
                <w:bCs/>
                <w:cs/>
              </w:rPr>
              <w:t>บริษัทร่วมและ</w:t>
            </w:r>
            <w:r w:rsidRPr="00AB081C">
              <w:rPr>
                <w:rFonts w:asciiTheme="majorBidi" w:hAnsiTheme="majorBidi" w:cstheme="majorBidi"/>
                <w:b/>
                <w:bCs/>
                <w:cs/>
              </w:rPr>
              <w:t>การร่วมค้า</w:t>
            </w:r>
          </w:p>
        </w:tc>
        <w:tc>
          <w:tcPr>
            <w:tcW w:w="431" w:type="pct"/>
            <w:tcBorders>
              <w:bottom w:val="nil"/>
            </w:tcBorders>
          </w:tcPr>
          <w:p w14:paraId="6E9D7AFB" w14:textId="77777777" w:rsidR="00480B99" w:rsidRPr="00AB081C" w:rsidRDefault="00480B99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30" w:type="pct"/>
            <w:tcBorders>
              <w:bottom w:val="nil"/>
            </w:tcBorders>
            <w:shd w:val="clear" w:color="auto" w:fill="auto"/>
          </w:tcPr>
          <w:p w14:paraId="2A83D370" w14:textId="77777777" w:rsidR="00480B99" w:rsidRPr="00AB081C" w:rsidRDefault="00480B99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36" w:type="pct"/>
            <w:tcBorders>
              <w:bottom w:val="nil"/>
            </w:tcBorders>
            <w:shd w:val="clear" w:color="auto" w:fill="auto"/>
          </w:tcPr>
          <w:p w14:paraId="1E534B07" w14:textId="77777777" w:rsidR="00480B99" w:rsidRPr="00AB081C" w:rsidRDefault="00480B99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36" w:type="pct"/>
            <w:tcBorders>
              <w:bottom w:val="nil"/>
            </w:tcBorders>
            <w:shd w:val="clear" w:color="auto" w:fill="auto"/>
          </w:tcPr>
          <w:p w14:paraId="7C720F20" w14:textId="77777777" w:rsidR="00480B99" w:rsidRPr="00AB081C" w:rsidRDefault="00480B99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36" w:type="pct"/>
            <w:tcBorders>
              <w:bottom w:val="nil"/>
            </w:tcBorders>
          </w:tcPr>
          <w:p w14:paraId="45F0A006" w14:textId="77777777" w:rsidR="00480B99" w:rsidRPr="00AB081C" w:rsidRDefault="00480B99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36" w:type="pct"/>
            <w:tcBorders>
              <w:bottom w:val="nil"/>
            </w:tcBorders>
          </w:tcPr>
          <w:p w14:paraId="745353EC" w14:textId="77777777" w:rsidR="00480B99" w:rsidRPr="00AB081C" w:rsidRDefault="00480B99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36" w:type="pct"/>
            <w:tcBorders>
              <w:bottom w:val="nil"/>
            </w:tcBorders>
            <w:shd w:val="clear" w:color="auto" w:fill="auto"/>
          </w:tcPr>
          <w:p w14:paraId="3EBB38AF" w14:textId="141B3F2D" w:rsidR="00480B99" w:rsidRPr="00AB081C" w:rsidRDefault="00480B99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19" w:type="pct"/>
            <w:tcBorders>
              <w:bottom w:val="nil"/>
            </w:tcBorders>
            <w:shd w:val="clear" w:color="auto" w:fill="auto"/>
          </w:tcPr>
          <w:p w14:paraId="2F7A675E" w14:textId="77777777" w:rsidR="00480B99" w:rsidRPr="00AB081C" w:rsidRDefault="00480B99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480B99" w:rsidRPr="00AB081C" w14:paraId="32837E06" w14:textId="77777777" w:rsidTr="00B8509E">
        <w:tblPrEx>
          <w:tblLook w:val="04A0" w:firstRow="1" w:lastRow="0" w:firstColumn="1" w:lastColumn="0" w:noHBand="0" w:noVBand="1"/>
        </w:tblPrEx>
        <w:trPr>
          <w:trHeight w:val="391"/>
        </w:trPr>
        <w:tc>
          <w:tcPr>
            <w:tcW w:w="1541" w:type="pct"/>
          </w:tcPr>
          <w:p w14:paraId="717BCF00" w14:textId="77777777" w:rsidR="00480B99" w:rsidRPr="00AB081C" w:rsidRDefault="00480B99" w:rsidP="003B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Impact Energy Asia Development Limited</w:t>
            </w:r>
          </w:p>
        </w:tc>
        <w:tc>
          <w:tcPr>
            <w:tcW w:w="431" w:type="pct"/>
            <w:tcBorders>
              <w:bottom w:val="nil"/>
            </w:tcBorders>
            <w:vAlign w:val="bottom"/>
          </w:tcPr>
          <w:p w14:paraId="50D03876" w14:textId="4E4D6B60" w:rsidR="00480B99" w:rsidRPr="00AB081C" w:rsidRDefault="00480B99" w:rsidP="003B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"/>
              </w:tabs>
              <w:spacing w:line="240" w:lineRule="auto"/>
              <w:jc w:val="center"/>
            </w:pPr>
            <w:r w:rsidRPr="00AB081C">
              <w:rPr>
                <w:rFonts w:hint="cs"/>
              </w:rPr>
              <w:t>4</w:t>
            </w:r>
            <w:r w:rsidRPr="00AB081C">
              <w:rPr>
                <w:rFonts w:hint="cs"/>
                <w:cs/>
              </w:rPr>
              <w:t>.</w:t>
            </w:r>
            <w:r w:rsidRPr="00AB081C">
              <w:rPr>
                <w:rFonts w:hint="cs"/>
              </w:rPr>
              <w:t>70</w:t>
            </w:r>
          </w:p>
        </w:tc>
        <w:tc>
          <w:tcPr>
            <w:tcW w:w="430" w:type="pct"/>
            <w:tcBorders>
              <w:bottom w:val="nil"/>
            </w:tcBorders>
            <w:shd w:val="clear" w:color="auto" w:fill="auto"/>
            <w:vAlign w:val="bottom"/>
          </w:tcPr>
          <w:p w14:paraId="724BF109" w14:textId="2498665F" w:rsidR="00480B99" w:rsidRPr="00AB081C" w:rsidRDefault="00011CF1" w:rsidP="003B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"/>
              </w:tabs>
              <w:spacing w:line="240" w:lineRule="auto"/>
              <w:jc w:val="center"/>
            </w:pPr>
            <w:r w:rsidRPr="00AB081C">
              <w:t>-</w:t>
            </w:r>
          </w:p>
        </w:tc>
        <w:tc>
          <w:tcPr>
            <w:tcW w:w="436" w:type="pct"/>
            <w:tcBorders>
              <w:bottom w:val="nil"/>
            </w:tcBorders>
            <w:shd w:val="clear" w:color="auto" w:fill="auto"/>
            <w:vAlign w:val="bottom"/>
          </w:tcPr>
          <w:p w14:paraId="2C2CF7BF" w14:textId="114BF809" w:rsidR="00480B99" w:rsidRPr="00AB081C" w:rsidRDefault="00480B99" w:rsidP="0038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652</w:t>
            </w:r>
          </w:p>
        </w:tc>
        <w:tc>
          <w:tcPr>
            <w:tcW w:w="436" w:type="pct"/>
            <w:tcBorders>
              <w:bottom w:val="nil"/>
            </w:tcBorders>
            <w:shd w:val="clear" w:color="auto" w:fill="auto"/>
            <w:vAlign w:val="bottom"/>
          </w:tcPr>
          <w:p w14:paraId="54291B93" w14:textId="49D93F82" w:rsidR="00480B99" w:rsidRPr="00AB081C" w:rsidRDefault="00480B99" w:rsidP="00CC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1,123</w:t>
            </w:r>
          </w:p>
        </w:tc>
        <w:tc>
          <w:tcPr>
            <w:tcW w:w="436" w:type="pct"/>
            <w:tcBorders>
              <w:bottom w:val="nil"/>
            </w:tcBorders>
            <w:vAlign w:val="bottom"/>
          </w:tcPr>
          <w:p w14:paraId="6A6EA7EA" w14:textId="639A361A" w:rsidR="00480B99" w:rsidRPr="00AB081C" w:rsidRDefault="00480B99" w:rsidP="00CC2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</w:rPr>
              <w:t>(1,265)</w:t>
            </w:r>
          </w:p>
        </w:tc>
        <w:tc>
          <w:tcPr>
            <w:tcW w:w="436" w:type="pct"/>
            <w:tcBorders>
              <w:bottom w:val="nil"/>
            </w:tcBorders>
          </w:tcPr>
          <w:p w14:paraId="021F7751" w14:textId="77777777" w:rsidR="00480B99" w:rsidRPr="00AB081C" w:rsidRDefault="00480B99" w:rsidP="00CC2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01F700" w14:textId="05F1CA87" w:rsidR="00480B99" w:rsidRPr="00AB081C" w:rsidRDefault="00480B99" w:rsidP="00CC2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</w:rPr>
              <w:t>(536)</w:t>
            </w:r>
          </w:p>
        </w:tc>
        <w:tc>
          <w:tcPr>
            <w:tcW w:w="436" w:type="pct"/>
            <w:tcBorders>
              <w:bottom w:val="nil"/>
            </w:tcBorders>
            <w:shd w:val="clear" w:color="auto" w:fill="auto"/>
            <w:vAlign w:val="bottom"/>
          </w:tcPr>
          <w:p w14:paraId="4813B14A" w14:textId="6FA6EEC6" w:rsidR="00480B99" w:rsidRPr="00AB081C" w:rsidRDefault="00480B99" w:rsidP="00CC2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419" w:type="pct"/>
            <w:tcBorders>
              <w:bottom w:val="nil"/>
            </w:tcBorders>
            <w:shd w:val="clear" w:color="auto" w:fill="auto"/>
            <w:vAlign w:val="bottom"/>
          </w:tcPr>
          <w:p w14:paraId="36854A63" w14:textId="72231458" w:rsidR="00480B99" w:rsidRPr="00AB081C" w:rsidRDefault="00480B99" w:rsidP="00CC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</w:tr>
      <w:tr w:rsidR="00480B99" w:rsidRPr="00AB081C" w14:paraId="3867F6FA" w14:textId="77777777" w:rsidTr="00B8509E">
        <w:tblPrEx>
          <w:tblLook w:val="04A0" w:firstRow="1" w:lastRow="0" w:firstColumn="1" w:lastColumn="0" w:noHBand="0" w:noVBand="1"/>
        </w:tblPrEx>
        <w:trPr>
          <w:trHeight w:val="539"/>
        </w:trPr>
        <w:tc>
          <w:tcPr>
            <w:tcW w:w="1541" w:type="pct"/>
          </w:tcPr>
          <w:p w14:paraId="79867FA6" w14:textId="77777777" w:rsidR="00480B99" w:rsidRPr="00AB081C" w:rsidRDefault="00480B99" w:rsidP="003B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 xml:space="preserve">Nam Tai Hydropower </w:t>
            </w:r>
          </w:p>
          <w:p w14:paraId="37DBEA7B" w14:textId="77777777" w:rsidR="00480B99" w:rsidRPr="00AB081C" w:rsidRDefault="00480B99" w:rsidP="003B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162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Co., Ltd.</w:t>
            </w:r>
          </w:p>
        </w:tc>
        <w:tc>
          <w:tcPr>
            <w:tcW w:w="431" w:type="pct"/>
            <w:tcBorders>
              <w:bottom w:val="nil"/>
            </w:tcBorders>
            <w:vAlign w:val="bottom"/>
          </w:tcPr>
          <w:p w14:paraId="684D0055" w14:textId="37869909" w:rsidR="00480B99" w:rsidRPr="00AB081C" w:rsidRDefault="00480B99" w:rsidP="003B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"/>
              </w:tabs>
              <w:spacing w:line="240" w:lineRule="auto"/>
              <w:jc w:val="center"/>
            </w:pPr>
            <w:r w:rsidRPr="00AB081C">
              <w:t>5.75</w:t>
            </w:r>
          </w:p>
        </w:tc>
        <w:tc>
          <w:tcPr>
            <w:tcW w:w="430" w:type="pct"/>
            <w:tcBorders>
              <w:bottom w:val="nil"/>
            </w:tcBorders>
            <w:shd w:val="clear" w:color="auto" w:fill="auto"/>
            <w:vAlign w:val="bottom"/>
          </w:tcPr>
          <w:p w14:paraId="7F0FCCC9" w14:textId="3C2A108D" w:rsidR="00480B99" w:rsidRPr="00AB081C" w:rsidRDefault="00480B99" w:rsidP="003B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"/>
              </w:tabs>
              <w:spacing w:line="240" w:lineRule="auto"/>
              <w:jc w:val="center"/>
            </w:pPr>
            <w:r w:rsidRPr="00AB081C">
              <w:t>5.75</w:t>
            </w:r>
          </w:p>
        </w:tc>
        <w:tc>
          <w:tcPr>
            <w:tcW w:w="436" w:type="pct"/>
            <w:tcBorders>
              <w:bottom w:val="nil"/>
            </w:tcBorders>
            <w:shd w:val="clear" w:color="auto" w:fill="auto"/>
            <w:vAlign w:val="bottom"/>
          </w:tcPr>
          <w:p w14:paraId="010C4F14" w14:textId="6C0F6DAA" w:rsidR="00480B99" w:rsidRPr="00AB081C" w:rsidRDefault="00480B99" w:rsidP="00E930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460" w:lineRule="exact"/>
              <w:ind w:left="164" w:hanging="164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1,028</w:t>
            </w:r>
          </w:p>
        </w:tc>
        <w:tc>
          <w:tcPr>
            <w:tcW w:w="436" w:type="pct"/>
            <w:tcBorders>
              <w:bottom w:val="nil"/>
            </w:tcBorders>
            <w:shd w:val="clear" w:color="auto" w:fill="auto"/>
            <w:vAlign w:val="bottom"/>
          </w:tcPr>
          <w:p w14:paraId="50426C8F" w14:textId="27F349ED" w:rsidR="00480B99" w:rsidRPr="00AB081C" w:rsidRDefault="00480B99" w:rsidP="00CC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36" w:type="pct"/>
            <w:tcBorders>
              <w:bottom w:val="nil"/>
            </w:tcBorders>
          </w:tcPr>
          <w:p w14:paraId="273485CF" w14:textId="77777777" w:rsidR="00480B99" w:rsidRPr="00AB081C" w:rsidRDefault="00480B99" w:rsidP="00CC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</w:rPr>
            </w:pPr>
          </w:p>
          <w:p w14:paraId="7976B2B3" w14:textId="2C39245B" w:rsidR="00480B99" w:rsidRPr="00AB081C" w:rsidRDefault="00480B99" w:rsidP="00CC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36" w:type="pct"/>
            <w:tcBorders>
              <w:bottom w:val="nil"/>
            </w:tcBorders>
          </w:tcPr>
          <w:p w14:paraId="45F8E7A4" w14:textId="77777777" w:rsidR="00480B99" w:rsidRPr="00AB081C" w:rsidRDefault="00480B99" w:rsidP="00CC2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602F76" w14:textId="24FE2C5E" w:rsidR="00480B99" w:rsidRPr="00AB081C" w:rsidRDefault="00480B99" w:rsidP="00CC2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36" w:type="pct"/>
            <w:tcBorders>
              <w:bottom w:val="nil"/>
            </w:tcBorders>
            <w:shd w:val="clear" w:color="auto" w:fill="auto"/>
            <w:vAlign w:val="bottom"/>
          </w:tcPr>
          <w:p w14:paraId="1F4B8FEE" w14:textId="4E1A6458" w:rsidR="00480B99" w:rsidRPr="00AB081C" w:rsidRDefault="00011CF1" w:rsidP="00E93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419" w:type="pct"/>
            <w:tcBorders>
              <w:bottom w:val="nil"/>
            </w:tcBorders>
            <w:shd w:val="clear" w:color="auto" w:fill="auto"/>
            <w:vAlign w:val="bottom"/>
          </w:tcPr>
          <w:p w14:paraId="30DD6492" w14:textId="5EC92BCC" w:rsidR="00480B99" w:rsidRPr="00AB081C" w:rsidRDefault="00480B99" w:rsidP="00E930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100" w:afterAutospacing="1" w:line="460" w:lineRule="exact"/>
              <w:ind w:left="164" w:hanging="164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1,08</w:t>
            </w:r>
            <w:r w:rsidR="00011CF1" w:rsidRPr="00AB081C">
              <w:rPr>
                <w:rFonts w:asciiTheme="majorBidi" w:hAnsiTheme="majorBidi" w:cstheme="majorBidi"/>
              </w:rPr>
              <w:t>8</w:t>
            </w:r>
          </w:p>
        </w:tc>
      </w:tr>
      <w:tr w:rsidR="00480B99" w:rsidRPr="00AB081C" w14:paraId="43809E6C" w14:textId="77777777" w:rsidTr="00B8509E">
        <w:tblPrEx>
          <w:tblLook w:val="04A0" w:firstRow="1" w:lastRow="0" w:firstColumn="1" w:lastColumn="0" w:noHBand="0" w:noVBand="1"/>
        </w:tblPrEx>
        <w:trPr>
          <w:trHeight w:val="391"/>
        </w:trPr>
        <w:tc>
          <w:tcPr>
            <w:tcW w:w="1541" w:type="pct"/>
          </w:tcPr>
          <w:p w14:paraId="077AA8AB" w14:textId="77777777" w:rsidR="00480B99" w:rsidRPr="00AB081C" w:rsidRDefault="00480B99" w:rsidP="003B73D5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431" w:type="pct"/>
            <w:tcBorders>
              <w:top w:val="nil"/>
            </w:tcBorders>
          </w:tcPr>
          <w:p w14:paraId="07A5656B" w14:textId="77777777" w:rsidR="00480B99" w:rsidRPr="00AB081C" w:rsidRDefault="00480B99" w:rsidP="003B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"/>
              </w:tabs>
              <w:spacing w:line="240" w:lineRule="auto"/>
              <w:jc w:val="center"/>
            </w:pPr>
          </w:p>
        </w:tc>
        <w:tc>
          <w:tcPr>
            <w:tcW w:w="430" w:type="pct"/>
            <w:tcBorders>
              <w:top w:val="nil"/>
            </w:tcBorders>
            <w:shd w:val="clear" w:color="auto" w:fill="auto"/>
          </w:tcPr>
          <w:p w14:paraId="6F305D4F" w14:textId="77777777" w:rsidR="00480B99" w:rsidRPr="00AB081C" w:rsidRDefault="00480B99" w:rsidP="003B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"/>
              </w:tabs>
              <w:spacing w:line="240" w:lineRule="auto"/>
              <w:jc w:val="center"/>
            </w:pPr>
          </w:p>
        </w:tc>
        <w:tc>
          <w:tcPr>
            <w:tcW w:w="436" w:type="pct"/>
            <w:tcBorders>
              <w:top w:val="nil"/>
            </w:tcBorders>
            <w:shd w:val="clear" w:color="auto" w:fill="auto"/>
          </w:tcPr>
          <w:p w14:paraId="2D789CAE" w14:textId="06A93259" w:rsidR="00480B99" w:rsidRPr="00AB081C" w:rsidRDefault="00480B99" w:rsidP="0038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1,680</w:t>
            </w:r>
          </w:p>
        </w:tc>
        <w:tc>
          <w:tcPr>
            <w:tcW w:w="436" w:type="pct"/>
            <w:tcBorders>
              <w:top w:val="nil"/>
            </w:tcBorders>
            <w:shd w:val="clear" w:color="auto" w:fill="auto"/>
            <w:vAlign w:val="bottom"/>
          </w:tcPr>
          <w:p w14:paraId="071F9828" w14:textId="77777777" w:rsidR="00480B99" w:rsidRPr="00AB081C" w:rsidRDefault="00480B99" w:rsidP="003B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36" w:type="pct"/>
            <w:tcBorders>
              <w:top w:val="nil"/>
            </w:tcBorders>
          </w:tcPr>
          <w:p w14:paraId="2E8F5CC9" w14:textId="77777777" w:rsidR="00480B99" w:rsidRPr="00AB081C" w:rsidRDefault="00480B99" w:rsidP="003B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36" w:type="pct"/>
            <w:tcBorders>
              <w:top w:val="nil"/>
            </w:tcBorders>
          </w:tcPr>
          <w:p w14:paraId="175641AB" w14:textId="77777777" w:rsidR="00480B99" w:rsidRPr="00AB081C" w:rsidRDefault="00480B99" w:rsidP="003B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36" w:type="pct"/>
            <w:tcBorders>
              <w:top w:val="nil"/>
            </w:tcBorders>
            <w:shd w:val="clear" w:color="auto" w:fill="auto"/>
            <w:vAlign w:val="bottom"/>
          </w:tcPr>
          <w:p w14:paraId="621CDAF2" w14:textId="1D09AD9E" w:rsidR="00480B99" w:rsidRPr="00AB081C" w:rsidRDefault="00480B99" w:rsidP="003B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19" w:type="pct"/>
            <w:tcBorders>
              <w:top w:val="nil"/>
            </w:tcBorders>
            <w:shd w:val="clear" w:color="auto" w:fill="auto"/>
            <w:vAlign w:val="bottom"/>
          </w:tcPr>
          <w:p w14:paraId="08085A66" w14:textId="751FD4B1" w:rsidR="00480B99" w:rsidRPr="00AB081C" w:rsidRDefault="00480B99" w:rsidP="00CC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1,08</w:t>
            </w:r>
            <w:r w:rsidR="00011CF1" w:rsidRPr="00AB081C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</w:tr>
      <w:tr w:rsidR="00480B99" w:rsidRPr="00AB081C" w14:paraId="0CFCA231" w14:textId="77777777" w:rsidTr="00B8509E">
        <w:tblPrEx>
          <w:tblLook w:val="04A0" w:firstRow="1" w:lastRow="0" w:firstColumn="1" w:lastColumn="0" w:noHBand="0" w:noVBand="1"/>
        </w:tblPrEx>
        <w:trPr>
          <w:trHeight w:val="807"/>
        </w:trPr>
        <w:tc>
          <w:tcPr>
            <w:tcW w:w="1541" w:type="pct"/>
            <w:tcBorders>
              <w:bottom w:val="nil"/>
            </w:tcBorders>
          </w:tcPr>
          <w:p w14:paraId="384A64E2" w14:textId="77777777" w:rsidR="00480B99" w:rsidRPr="00AB081C" w:rsidRDefault="00480B99" w:rsidP="003B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AB081C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  <w:p w14:paraId="190D0F2A" w14:textId="77777777" w:rsidR="00480B99" w:rsidRPr="00AB081C" w:rsidRDefault="00480B99" w:rsidP="003B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</w:rPr>
            </w:pPr>
            <w:r w:rsidRPr="00AB081C">
              <w:rPr>
                <w:rFonts w:asciiTheme="majorBidi" w:hAnsiTheme="majorBidi" w:cstheme="majorBidi"/>
                <w:cs/>
              </w:rPr>
              <w:t xml:space="preserve">   ที่คาดว่าจะเกิดขึ้น</w:t>
            </w:r>
          </w:p>
        </w:tc>
        <w:tc>
          <w:tcPr>
            <w:tcW w:w="431" w:type="pct"/>
            <w:tcBorders>
              <w:bottom w:val="nil"/>
            </w:tcBorders>
          </w:tcPr>
          <w:p w14:paraId="250B88AA" w14:textId="77777777" w:rsidR="00480B99" w:rsidRPr="00AB081C" w:rsidRDefault="00480B99" w:rsidP="003B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30" w:type="pct"/>
            <w:tcBorders>
              <w:bottom w:val="nil"/>
            </w:tcBorders>
            <w:shd w:val="clear" w:color="auto" w:fill="auto"/>
          </w:tcPr>
          <w:p w14:paraId="4686A365" w14:textId="77777777" w:rsidR="00480B99" w:rsidRPr="00AB081C" w:rsidRDefault="00480B99" w:rsidP="003B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36" w:type="pct"/>
            <w:tcBorders>
              <w:bottom w:val="nil"/>
            </w:tcBorders>
            <w:shd w:val="clear" w:color="auto" w:fill="auto"/>
            <w:vAlign w:val="bottom"/>
          </w:tcPr>
          <w:p w14:paraId="7F6D3251" w14:textId="09C01E62" w:rsidR="00480B99" w:rsidRPr="00AB081C" w:rsidRDefault="00480B99" w:rsidP="003850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(27)</w:t>
            </w:r>
          </w:p>
        </w:tc>
        <w:tc>
          <w:tcPr>
            <w:tcW w:w="436" w:type="pct"/>
            <w:tcBorders>
              <w:bottom w:val="nil"/>
            </w:tcBorders>
            <w:shd w:val="clear" w:color="auto" w:fill="auto"/>
            <w:vAlign w:val="bottom"/>
          </w:tcPr>
          <w:p w14:paraId="1B303C19" w14:textId="77777777" w:rsidR="00480B99" w:rsidRPr="00AB081C" w:rsidRDefault="00480B99" w:rsidP="003B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36" w:type="pct"/>
            <w:tcBorders>
              <w:bottom w:val="nil"/>
            </w:tcBorders>
          </w:tcPr>
          <w:p w14:paraId="63F57F04" w14:textId="77777777" w:rsidR="00480B99" w:rsidRPr="00AB081C" w:rsidRDefault="00480B99" w:rsidP="003B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36" w:type="pct"/>
            <w:tcBorders>
              <w:bottom w:val="nil"/>
            </w:tcBorders>
          </w:tcPr>
          <w:p w14:paraId="2BFD6261" w14:textId="77777777" w:rsidR="00480B99" w:rsidRPr="00AB081C" w:rsidRDefault="00480B99" w:rsidP="003B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36" w:type="pct"/>
            <w:tcBorders>
              <w:bottom w:val="nil"/>
            </w:tcBorders>
            <w:shd w:val="clear" w:color="auto" w:fill="auto"/>
            <w:vAlign w:val="bottom"/>
          </w:tcPr>
          <w:p w14:paraId="247E4980" w14:textId="63220A98" w:rsidR="00480B99" w:rsidRPr="00AB081C" w:rsidRDefault="00480B99" w:rsidP="003B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19" w:type="pct"/>
            <w:tcBorders>
              <w:bottom w:val="nil"/>
            </w:tcBorders>
            <w:shd w:val="clear" w:color="auto" w:fill="auto"/>
            <w:vAlign w:val="bottom"/>
          </w:tcPr>
          <w:p w14:paraId="1BD672BE" w14:textId="70C245FC" w:rsidR="00480B99" w:rsidRPr="00AB081C" w:rsidRDefault="00480B99" w:rsidP="00CC2E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</w:tr>
      <w:tr w:rsidR="00480B99" w:rsidRPr="00AB081C" w14:paraId="54902D7A" w14:textId="77777777" w:rsidTr="00B8509E">
        <w:tblPrEx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1541" w:type="pct"/>
            <w:tcBorders>
              <w:bottom w:val="nil"/>
            </w:tcBorders>
          </w:tcPr>
          <w:p w14:paraId="52E6E9FF" w14:textId="77777777" w:rsidR="00480B99" w:rsidRPr="00AB081C" w:rsidRDefault="00480B99" w:rsidP="003B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B081C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431" w:type="pct"/>
            <w:tcBorders>
              <w:bottom w:val="nil"/>
            </w:tcBorders>
          </w:tcPr>
          <w:p w14:paraId="7FABBE50" w14:textId="77777777" w:rsidR="00480B99" w:rsidRPr="00AB081C" w:rsidRDefault="00480B99" w:rsidP="003B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30" w:type="pct"/>
            <w:tcBorders>
              <w:bottom w:val="nil"/>
            </w:tcBorders>
            <w:shd w:val="clear" w:color="auto" w:fill="auto"/>
          </w:tcPr>
          <w:p w14:paraId="7AB10BBA" w14:textId="77777777" w:rsidR="00480B99" w:rsidRPr="00AB081C" w:rsidRDefault="00480B99" w:rsidP="003B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36" w:type="pct"/>
            <w:tcBorders>
              <w:bottom w:val="nil"/>
            </w:tcBorders>
            <w:shd w:val="clear" w:color="auto" w:fill="auto"/>
          </w:tcPr>
          <w:p w14:paraId="751BEAC2" w14:textId="2D21FF73" w:rsidR="00480B99" w:rsidRPr="00AB081C" w:rsidRDefault="00480B99" w:rsidP="003850F2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1,653</w:t>
            </w:r>
          </w:p>
        </w:tc>
        <w:tc>
          <w:tcPr>
            <w:tcW w:w="436" w:type="pct"/>
            <w:tcBorders>
              <w:bottom w:val="nil"/>
            </w:tcBorders>
            <w:shd w:val="clear" w:color="auto" w:fill="auto"/>
            <w:vAlign w:val="bottom"/>
          </w:tcPr>
          <w:p w14:paraId="4B0A0EFC" w14:textId="77777777" w:rsidR="00480B99" w:rsidRPr="00AB081C" w:rsidRDefault="00480B99" w:rsidP="003B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36" w:type="pct"/>
            <w:tcBorders>
              <w:bottom w:val="nil"/>
            </w:tcBorders>
          </w:tcPr>
          <w:p w14:paraId="6A8AA1AA" w14:textId="77777777" w:rsidR="00480B99" w:rsidRPr="00AB081C" w:rsidRDefault="00480B99" w:rsidP="003B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36" w:type="pct"/>
            <w:tcBorders>
              <w:bottom w:val="nil"/>
            </w:tcBorders>
          </w:tcPr>
          <w:p w14:paraId="3C5A2CF3" w14:textId="77777777" w:rsidR="00480B99" w:rsidRPr="00AB081C" w:rsidRDefault="00480B99" w:rsidP="003B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36" w:type="pct"/>
            <w:tcBorders>
              <w:bottom w:val="nil"/>
            </w:tcBorders>
            <w:shd w:val="clear" w:color="auto" w:fill="auto"/>
            <w:vAlign w:val="bottom"/>
          </w:tcPr>
          <w:p w14:paraId="5BEDB2C9" w14:textId="32B3F210" w:rsidR="00480B99" w:rsidRPr="00AB081C" w:rsidRDefault="00480B99" w:rsidP="003B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19" w:type="pct"/>
            <w:tcBorders>
              <w:bottom w:val="nil"/>
            </w:tcBorders>
            <w:shd w:val="clear" w:color="auto" w:fill="auto"/>
            <w:vAlign w:val="bottom"/>
          </w:tcPr>
          <w:p w14:paraId="48F0AFAC" w14:textId="76463B07" w:rsidR="00480B99" w:rsidRPr="00AB081C" w:rsidRDefault="00480B99" w:rsidP="00CC2E49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1,08</w:t>
            </w:r>
            <w:r w:rsidR="00011CF1" w:rsidRPr="00AB081C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</w:tr>
    </w:tbl>
    <w:p w14:paraId="63C1D028" w14:textId="77777777" w:rsidR="00696A5A" w:rsidRPr="00AB081C" w:rsidRDefault="00696A5A"/>
    <w:tbl>
      <w:tblPr>
        <w:tblpPr w:leftFromText="180" w:rightFromText="180" w:vertAnchor="text" w:tblpX="450" w:tblpY="1"/>
        <w:tblOverlap w:val="never"/>
        <w:tblW w:w="4797" w:type="pct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9"/>
        <w:gridCol w:w="1559"/>
        <w:gridCol w:w="1559"/>
        <w:gridCol w:w="1559"/>
        <w:gridCol w:w="1557"/>
      </w:tblGrid>
      <w:tr w:rsidR="004E3BF2" w:rsidRPr="00AB081C" w14:paraId="33413065" w14:textId="77777777" w:rsidTr="00B8509E">
        <w:trPr>
          <w:trHeight w:val="415"/>
        </w:trPr>
        <w:tc>
          <w:tcPr>
            <w:tcW w:w="1617" w:type="pct"/>
          </w:tcPr>
          <w:p w14:paraId="44F8FF5E" w14:textId="77777777" w:rsidR="004E3BF2" w:rsidRPr="00AB081C" w:rsidRDefault="004E3BF2" w:rsidP="0069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92" w:type="pct"/>
            <w:gridSpan w:val="2"/>
          </w:tcPr>
          <w:p w14:paraId="420E63BD" w14:textId="646B66A3" w:rsidR="004E3BF2" w:rsidRPr="00AB081C" w:rsidRDefault="004E3BF2" w:rsidP="004E3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169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77C87" w14:textId="3C5951A9" w:rsidR="004E3BF2" w:rsidRPr="00AB081C" w:rsidRDefault="004E3BF2" w:rsidP="004E3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AB081C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585E83" w:rsidRPr="00AB081C" w14:paraId="53280566" w14:textId="77777777" w:rsidTr="00B8509E">
        <w:trPr>
          <w:trHeight w:val="415"/>
        </w:trPr>
        <w:tc>
          <w:tcPr>
            <w:tcW w:w="1617" w:type="pct"/>
          </w:tcPr>
          <w:p w14:paraId="40151CDD" w14:textId="77777777" w:rsidR="00696A5A" w:rsidRPr="00AB081C" w:rsidRDefault="00696A5A" w:rsidP="0069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46" w:type="pct"/>
          </w:tcPr>
          <w:p w14:paraId="2E32129C" w14:textId="77777777" w:rsidR="00696A5A" w:rsidRPr="00AB081C" w:rsidRDefault="00696A5A" w:rsidP="0069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15C2C918" w14:textId="7ABAF0E9" w:rsidR="00696A5A" w:rsidRPr="00AB081C" w:rsidRDefault="00696A5A" w:rsidP="0069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 xml:space="preserve">31 </w:t>
            </w:r>
            <w:r w:rsidRPr="00AB081C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846" w:type="pct"/>
          </w:tcPr>
          <w:p w14:paraId="4F4EE555" w14:textId="77777777" w:rsidR="00696A5A" w:rsidRPr="00AB081C" w:rsidRDefault="00696A5A" w:rsidP="0069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3AF24AEB" w14:textId="109D938B" w:rsidR="00696A5A" w:rsidRPr="00AB081C" w:rsidRDefault="00C46509" w:rsidP="0069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 xml:space="preserve">30 </w:t>
            </w:r>
            <w:r w:rsidRPr="00AB081C">
              <w:rPr>
                <w:rFonts w:asciiTheme="majorBidi" w:hAnsiTheme="majorBidi" w:cstheme="majorBidi"/>
                <w:cs/>
              </w:rPr>
              <w:t>กันยายน</w:t>
            </w: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auto"/>
          </w:tcPr>
          <w:p w14:paraId="2951F70B" w14:textId="77777777" w:rsidR="00696A5A" w:rsidRPr="00AB081C" w:rsidRDefault="00696A5A" w:rsidP="0069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7A31CFD7" w14:textId="327BC0F2" w:rsidR="00696A5A" w:rsidRPr="00AB081C" w:rsidRDefault="00696A5A" w:rsidP="0069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 xml:space="preserve">31 </w:t>
            </w:r>
            <w:r w:rsidRPr="00AB081C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8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559FD" w14:textId="77777777" w:rsidR="00696A5A" w:rsidRPr="00AB081C" w:rsidRDefault="00696A5A" w:rsidP="0069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59EF79FF" w14:textId="0010E7F8" w:rsidR="00696A5A" w:rsidRPr="00AB081C" w:rsidRDefault="00C46509" w:rsidP="0069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B081C">
              <w:rPr>
                <w:rFonts w:asciiTheme="majorBidi" w:hAnsiTheme="majorBidi" w:cstheme="majorBidi"/>
              </w:rPr>
              <w:t xml:space="preserve">30 </w:t>
            </w:r>
            <w:r w:rsidRPr="00AB081C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696A5A" w:rsidRPr="00AB081C" w14:paraId="45DFC01E" w14:textId="77777777" w:rsidTr="00585E83">
        <w:trPr>
          <w:trHeight w:val="415"/>
        </w:trPr>
        <w:tc>
          <w:tcPr>
            <w:tcW w:w="1617" w:type="pct"/>
            <w:vAlign w:val="bottom"/>
          </w:tcPr>
          <w:p w14:paraId="381B1713" w14:textId="77777777" w:rsidR="00696A5A" w:rsidRPr="00AB081C" w:rsidRDefault="00696A5A" w:rsidP="0069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46" w:type="pct"/>
          </w:tcPr>
          <w:p w14:paraId="7919143F" w14:textId="51A76DCC" w:rsidR="00696A5A" w:rsidRPr="00AB081C" w:rsidRDefault="00696A5A" w:rsidP="004E3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846" w:type="pct"/>
          </w:tcPr>
          <w:p w14:paraId="522AAB0D" w14:textId="0D167D87" w:rsidR="00696A5A" w:rsidRPr="00AB081C" w:rsidRDefault="00696A5A" w:rsidP="004E3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</w:rPr>
              <w:t>256</w:t>
            </w:r>
            <w:r w:rsidRPr="00AB081C">
              <w:rPr>
                <w:rFonts w:asciiTheme="majorBidi" w:hAnsiTheme="majorBidi" w:cstheme="majorBidi" w:hint="cs"/>
                <w:cs/>
              </w:rPr>
              <w:t>6</w:t>
            </w:r>
          </w:p>
        </w:tc>
        <w:tc>
          <w:tcPr>
            <w:tcW w:w="846" w:type="pct"/>
            <w:shd w:val="clear" w:color="auto" w:fill="auto"/>
          </w:tcPr>
          <w:p w14:paraId="3ACEC1E2" w14:textId="3BD50682" w:rsidR="00696A5A" w:rsidRPr="00AB081C" w:rsidRDefault="00696A5A" w:rsidP="004E3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color w:val="000000" w:themeColor="text1"/>
              </w:rPr>
              <w:t>256</w:t>
            </w:r>
            <w:r w:rsidRPr="00AB081C">
              <w:rPr>
                <w:rFonts w:asciiTheme="majorBidi" w:hAnsiTheme="majorBidi" w:cstheme="majorBidi" w:hint="cs"/>
                <w:color w:val="000000" w:themeColor="text1"/>
                <w:cs/>
              </w:rPr>
              <w:t>5</w:t>
            </w:r>
          </w:p>
        </w:tc>
        <w:tc>
          <w:tcPr>
            <w:tcW w:w="845" w:type="pct"/>
            <w:shd w:val="clear" w:color="auto" w:fill="auto"/>
            <w:vAlign w:val="bottom"/>
          </w:tcPr>
          <w:p w14:paraId="36C1DA48" w14:textId="0CBD6A12" w:rsidR="00696A5A" w:rsidRPr="00AB081C" w:rsidRDefault="00696A5A" w:rsidP="004E3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 w:hint="cs"/>
                <w:color w:val="000000" w:themeColor="text1"/>
                <w:cs/>
              </w:rPr>
              <w:t>2566</w:t>
            </w:r>
          </w:p>
        </w:tc>
      </w:tr>
      <w:tr w:rsidR="00696A5A" w:rsidRPr="00AB081C" w14:paraId="5029EC36" w14:textId="77777777" w:rsidTr="00585E83">
        <w:trPr>
          <w:trHeight w:val="415"/>
        </w:trPr>
        <w:tc>
          <w:tcPr>
            <w:tcW w:w="1617" w:type="pct"/>
            <w:vAlign w:val="bottom"/>
          </w:tcPr>
          <w:p w14:paraId="3B2C1B9B" w14:textId="0CF0D895" w:rsidR="00696A5A" w:rsidRPr="00AB081C" w:rsidRDefault="00696A5A" w:rsidP="0069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cs/>
              </w:rPr>
            </w:pPr>
            <w:r w:rsidRPr="00AB081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เงินให้กู้ยืม</w:t>
            </w:r>
          </w:p>
        </w:tc>
        <w:tc>
          <w:tcPr>
            <w:tcW w:w="1692" w:type="pct"/>
            <w:gridSpan w:val="2"/>
          </w:tcPr>
          <w:p w14:paraId="0C59AF20" w14:textId="78315C1F" w:rsidR="00696A5A" w:rsidRPr="00AB081C" w:rsidRDefault="00696A5A" w:rsidP="004E3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 w:hint="cs"/>
                <w:i/>
                <w:iCs/>
                <w:cs/>
              </w:rPr>
              <w:t>(ร้อยละต่อปี)</w:t>
            </w:r>
          </w:p>
        </w:tc>
        <w:tc>
          <w:tcPr>
            <w:tcW w:w="1691" w:type="pct"/>
            <w:gridSpan w:val="2"/>
            <w:shd w:val="clear" w:color="auto" w:fill="auto"/>
            <w:vAlign w:val="bottom"/>
          </w:tcPr>
          <w:p w14:paraId="049B2D6A" w14:textId="7565DB33" w:rsidR="00696A5A" w:rsidRPr="00AB081C" w:rsidRDefault="00696A5A" w:rsidP="004E3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696A5A" w:rsidRPr="00AB081C" w14:paraId="611239DF" w14:textId="77777777" w:rsidTr="00585E83">
        <w:trPr>
          <w:trHeight w:val="415"/>
        </w:trPr>
        <w:tc>
          <w:tcPr>
            <w:tcW w:w="1617" w:type="pct"/>
          </w:tcPr>
          <w:p w14:paraId="788831B4" w14:textId="35BFC183" w:rsidR="00696A5A" w:rsidRPr="00AB081C" w:rsidRDefault="00696A5A" w:rsidP="0069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846" w:type="pct"/>
          </w:tcPr>
          <w:p w14:paraId="24955429" w14:textId="77777777" w:rsidR="00696A5A" w:rsidRPr="00AB081C" w:rsidRDefault="00696A5A" w:rsidP="0069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46" w:type="pct"/>
          </w:tcPr>
          <w:p w14:paraId="0FCA613E" w14:textId="6FB21842" w:rsidR="00696A5A" w:rsidRPr="00AB081C" w:rsidRDefault="00696A5A" w:rsidP="0069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6" w:type="pct"/>
            <w:shd w:val="clear" w:color="auto" w:fill="auto"/>
          </w:tcPr>
          <w:p w14:paraId="67AB195B" w14:textId="77777777" w:rsidR="00696A5A" w:rsidRPr="00AB081C" w:rsidRDefault="00696A5A" w:rsidP="0069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5" w:type="pct"/>
            <w:shd w:val="clear" w:color="auto" w:fill="auto"/>
            <w:vAlign w:val="bottom"/>
          </w:tcPr>
          <w:p w14:paraId="41EAA03E" w14:textId="77777777" w:rsidR="00696A5A" w:rsidRPr="00AB081C" w:rsidRDefault="00696A5A" w:rsidP="0069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96A5A" w:rsidRPr="00AB081C" w14:paraId="7E168614" w14:textId="77777777" w:rsidTr="00585E83">
        <w:trPr>
          <w:trHeight w:val="415"/>
        </w:trPr>
        <w:tc>
          <w:tcPr>
            <w:tcW w:w="1617" w:type="pct"/>
          </w:tcPr>
          <w:p w14:paraId="745A91E8" w14:textId="186F974F" w:rsidR="00696A5A" w:rsidRPr="00AB081C" w:rsidRDefault="00696A5A" w:rsidP="0069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cs/>
              </w:rPr>
            </w:pPr>
            <w:r w:rsidRPr="00AB081C">
              <w:rPr>
                <w:rFonts w:asciiTheme="majorBidi" w:hAnsiTheme="majorBidi" w:cstheme="majorBidi"/>
                <w:cs/>
              </w:rPr>
              <w:t>บริษัท กรุงเทพขนส่งเชื้อเพลิงทางท่อและโลจิสติกส์ จำกัด</w:t>
            </w:r>
          </w:p>
        </w:tc>
        <w:tc>
          <w:tcPr>
            <w:tcW w:w="846" w:type="pct"/>
            <w:vAlign w:val="bottom"/>
          </w:tcPr>
          <w:p w14:paraId="77B7EADD" w14:textId="7D0C6AA2" w:rsidR="00696A5A" w:rsidRPr="00AB081C" w:rsidRDefault="00696A5A" w:rsidP="004E3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1.75 - 4.00</w:t>
            </w:r>
          </w:p>
        </w:tc>
        <w:tc>
          <w:tcPr>
            <w:tcW w:w="846" w:type="pct"/>
          </w:tcPr>
          <w:p w14:paraId="7DB40E38" w14:textId="77777777" w:rsidR="00696A5A" w:rsidRPr="00AB081C" w:rsidRDefault="00696A5A" w:rsidP="004E3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  <w:p w14:paraId="65BA28CD" w14:textId="6DFC3E53" w:rsidR="00696A5A" w:rsidRPr="00AB081C" w:rsidRDefault="006855D9" w:rsidP="004E3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1.75 - 4.00</w:t>
            </w:r>
          </w:p>
        </w:tc>
        <w:tc>
          <w:tcPr>
            <w:tcW w:w="846" w:type="pct"/>
            <w:shd w:val="clear" w:color="auto" w:fill="auto"/>
            <w:vAlign w:val="bottom"/>
          </w:tcPr>
          <w:p w14:paraId="1DC501A0" w14:textId="42584AE0" w:rsidR="00696A5A" w:rsidRPr="00AB081C" w:rsidRDefault="00696A5A" w:rsidP="005933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ind w:left="162" w:hanging="162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810</w:t>
            </w:r>
          </w:p>
        </w:tc>
        <w:tc>
          <w:tcPr>
            <w:tcW w:w="845" w:type="pct"/>
            <w:shd w:val="clear" w:color="auto" w:fill="auto"/>
            <w:vAlign w:val="bottom"/>
          </w:tcPr>
          <w:p w14:paraId="7CD1221C" w14:textId="5F30970D" w:rsidR="00696A5A" w:rsidRPr="00AB081C" w:rsidRDefault="003B6EBB" w:rsidP="00BE51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ind w:left="162" w:hanging="162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810</w:t>
            </w:r>
          </w:p>
        </w:tc>
      </w:tr>
      <w:tr w:rsidR="00696A5A" w:rsidRPr="00AB081C" w14:paraId="3D68F69A" w14:textId="77777777" w:rsidTr="00585E83">
        <w:trPr>
          <w:trHeight w:val="415"/>
        </w:trPr>
        <w:tc>
          <w:tcPr>
            <w:tcW w:w="1617" w:type="pct"/>
          </w:tcPr>
          <w:p w14:paraId="30B540CB" w14:textId="3B62EF3F" w:rsidR="00696A5A" w:rsidRPr="00AB081C" w:rsidRDefault="00696A5A" w:rsidP="0069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cs/>
              </w:rPr>
            </w:pPr>
            <w:r w:rsidRPr="00AB081C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846" w:type="pct"/>
            <w:vAlign w:val="bottom"/>
          </w:tcPr>
          <w:p w14:paraId="353E1671" w14:textId="77777777" w:rsidR="00696A5A" w:rsidRPr="00AB081C" w:rsidRDefault="00696A5A" w:rsidP="0069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46" w:type="pct"/>
          </w:tcPr>
          <w:p w14:paraId="29EFAFF7" w14:textId="70FA1DAC" w:rsidR="00696A5A" w:rsidRPr="00AB081C" w:rsidRDefault="00696A5A" w:rsidP="0069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6" w:type="pct"/>
            <w:shd w:val="clear" w:color="auto" w:fill="auto"/>
            <w:vAlign w:val="bottom"/>
          </w:tcPr>
          <w:p w14:paraId="50DF7759" w14:textId="69C83090" w:rsidR="00696A5A" w:rsidRPr="00AB081C" w:rsidRDefault="00696A5A" w:rsidP="00593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810</w:t>
            </w:r>
          </w:p>
        </w:tc>
        <w:tc>
          <w:tcPr>
            <w:tcW w:w="845" w:type="pct"/>
            <w:shd w:val="clear" w:color="auto" w:fill="auto"/>
            <w:vAlign w:val="bottom"/>
          </w:tcPr>
          <w:p w14:paraId="185CDBCD" w14:textId="0A6257F9" w:rsidR="00696A5A" w:rsidRPr="00AB081C" w:rsidRDefault="003B6EBB" w:rsidP="00BE5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810</w:t>
            </w:r>
          </w:p>
        </w:tc>
      </w:tr>
      <w:tr w:rsidR="00585E83" w:rsidRPr="00AB081C" w14:paraId="6502CD20" w14:textId="77777777" w:rsidTr="00585E83">
        <w:trPr>
          <w:trHeight w:val="415"/>
        </w:trPr>
        <w:tc>
          <w:tcPr>
            <w:tcW w:w="1617" w:type="pct"/>
            <w:tcBorders>
              <w:bottom w:val="nil"/>
            </w:tcBorders>
          </w:tcPr>
          <w:p w14:paraId="1BBCC8BE" w14:textId="38C3D0E5" w:rsidR="00542A15" w:rsidRPr="00AB081C" w:rsidRDefault="00542A15" w:rsidP="0058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103" w:hanging="160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846" w:type="pct"/>
            <w:tcBorders>
              <w:bottom w:val="nil"/>
            </w:tcBorders>
          </w:tcPr>
          <w:p w14:paraId="76D9A903" w14:textId="77777777" w:rsidR="00542A15" w:rsidRPr="00AB081C" w:rsidRDefault="00542A15" w:rsidP="00542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46" w:type="pct"/>
            <w:tcBorders>
              <w:bottom w:val="nil"/>
            </w:tcBorders>
          </w:tcPr>
          <w:p w14:paraId="1735C26A" w14:textId="33DEB923" w:rsidR="00542A15" w:rsidRPr="00AB081C" w:rsidRDefault="00542A15" w:rsidP="00542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6" w:type="pct"/>
            <w:tcBorders>
              <w:bottom w:val="nil"/>
            </w:tcBorders>
            <w:shd w:val="clear" w:color="auto" w:fill="auto"/>
            <w:vAlign w:val="bottom"/>
          </w:tcPr>
          <w:p w14:paraId="5E71D68E" w14:textId="18405D27" w:rsidR="00542A15" w:rsidRPr="00AB081C" w:rsidRDefault="00542A15" w:rsidP="005933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ind w:left="162" w:hanging="162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5" w:type="pct"/>
            <w:tcBorders>
              <w:bottom w:val="nil"/>
            </w:tcBorders>
            <w:shd w:val="clear" w:color="auto" w:fill="auto"/>
            <w:vAlign w:val="bottom"/>
          </w:tcPr>
          <w:p w14:paraId="6806B962" w14:textId="79D5B209" w:rsidR="00542A15" w:rsidRPr="00AB081C" w:rsidRDefault="003B6EBB" w:rsidP="00BE51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ind w:left="162" w:hanging="162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</w:tr>
      <w:tr w:rsidR="00585E83" w:rsidRPr="00AB081C" w14:paraId="21E9DC4A" w14:textId="77777777" w:rsidTr="00585E83">
        <w:trPr>
          <w:trHeight w:val="415"/>
        </w:trPr>
        <w:tc>
          <w:tcPr>
            <w:tcW w:w="1617" w:type="pct"/>
            <w:tcBorders>
              <w:bottom w:val="nil"/>
            </w:tcBorders>
          </w:tcPr>
          <w:p w14:paraId="27CDFCC3" w14:textId="23B4CE0A" w:rsidR="00542A15" w:rsidRPr="00AB081C" w:rsidRDefault="00542A15" w:rsidP="00542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103" w:hanging="160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846" w:type="pct"/>
            <w:tcBorders>
              <w:bottom w:val="nil"/>
            </w:tcBorders>
          </w:tcPr>
          <w:p w14:paraId="0CDFED8C" w14:textId="77777777" w:rsidR="00542A15" w:rsidRPr="00AB081C" w:rsidRDefault="00542A15" w:rsidP="00542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46" w:type="pct"/>
            <w:tcBorders>
              <w:bottom w:val="nil"/>
            </w:tcBorders>
          </w:tcPr>
          <w:p w14:paraId="05A8BECC" w14:textId="4EE73BB3" w:rsidR="00542A15" w:rsidRPr="00AB081C" w:rsidRDefault="00542A15" w:rsidP="00542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</w:rPr>
            </w:pPr>
          </w:p>
        </w:tc>
        <w:tc>
          <w:tcPr>
            <w:tcW w:w="846" w:type="pct"/>
            <w:tcBorders>
              <w:bottom w:val="nil"/>
            </w:tcBorders>
            <w:shd w:val="clear" w:color="auto" w:fill="auto"/>
          </w:tcPr>
          <w:p w14:paraId="2E5265DD" w14:textId="1E07DF00" w:rsidR="00542A15" w:rsidRPr="00AB081C" w:rsidRDefault="00542A15" w:rsidP="005933A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810</w:t>
            </w:r>
          </w:p>
        </w:tc>
        <w:tc>
          <w:tcPr>
            <w:tcW w:w="845" w:type="pct"/>
            <w:tcBorders>
              <w:bottom w:val="nil"/>
            </w:tcBorders>
            <w:shd w:val="clear" w:color="auto" w:fill="auto"/>
          </w:tcPr>
          <w:p w14:paraId="5972BDD8" w14:textId="1787D1D9" w:rsidR="00542A15" w:rsidRPr="00AB081C" w:rsidRDefault="003B6EBB" w:rsidP="00BE51D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810</w:t>
            </w:r>
          </w:p>
        </w:tc>
      </w:tr>
    </w:tbl>
    <w:p w14:paraId="2EE75247" w14:textId="77777777" w:rsidR="00BF1490" w:rsidRPr="00AB081C" w:rsidRDefault="00BF1490" w:rsidP="00BF1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241"/>
        <w:gridCol w:w="1244"/>
        <w:gridCol w:w="1241"/>
        <w:gridCol w:w="1235"/>
      </w:tblGrid>
      <w:tr w:rsidR="009740B6" w:rsidRPr="00AB081C" w14:paraId="09B6DE1F" w14:textId="77777777" w:rsidTr="00011CF1">
        <w:trPr>
          <w:tblHeader/>
        </w:trPr>
        <w:tc>
          <w:tcPr>
            <w:tcW w:w="2301" w:type="pct"/>
          </w:tcPr>
          <w:p w14:paraId="0AFF8AE7" w14:textId="77777777" w:rsidR="009740B6" w:rsidRPr="00AB081C" w:rsidRDefault="009740B6" w:rsidP="00974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pct"/>
            <w:gridSpan w:val="2"/>
            <w:shd w:val="clear" w:color="auto" w:fill="auto"/>
          </w:tcPr>
          <w:p w14:paraId="432557DF" w14:textId="17F60F9F" w:rsidR="009740B6" w:rsidRPr="00AB081C" w:rsidRDefault="009740B6" w:rsidP="0097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</w:pPr>
            <w:r w:rsidRPr="00AB081C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AB081C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347" w:type="pct"/>
            <w:gridSpan w:val="2"/>
            <w:shd w:val="clear" w:color="auto" w:fill="auto"/>
          </w:tcPr>
          <w:p w14:paraId="0C21DA0D" w14:textId="4FCAA320" w:rsidR="009740B6" w:rsidRPr="00AB081C" w:rsidRDefault="009740B6" w:rsidP="0097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AB081C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9740B6" w:rsidRPr="00AB081C" w14:paraId="6AAE8E27" w14:textId="77777777" w:rsidTr="00011CF1">
        <w:trPr>
          <w:tblHeader/>
        </w:trPr>
        <w:tc>
          <w:tcPr>
            <w:tcW w:w="2301" w:type="pct"/>
          </w:tcPr>
          <w:p w14:paraId="33171E63" w14:textId="77777777" w:rsidR="009740B6" w:rsidRPr="00AB081C" w:rsidRDefault="009740B6" w:rsidP="00974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shd w:val="clear" w:color="auto" w:fill="auto"/>
          </w:tcPr>
          <w:p w14:paraId="18F594D5" w14:textId="415797D0" w:rsidR="009740B6" w:rsidRPr="00AB081C" w:rsidRDefault="00C46509" w:rsidP="00974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081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B081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205B7331" w14:textId="64819DCC" w:rsidR="009740B6" w:rsidRPr="00AB081C" w:rsidRDefault="009740B6" w:rsidP="00974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081C">
              <w:rPr>
                <w:rFonts w:ascii="Angsana New" w:hAnsi="Angsana New"/>
                <w:sz w:val="30"/>
                <w:szCs w:val="30"/>
              </w:rPr>
              <w:t>31</w:t>
            </w:r>
            <w:r w:rsidRPr="00AB081C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75" w:type="pct"/>
            <w:shd w:val="clear" w:color="auto" w:fill="auto"/>
          </w:tcPr>
          <w:p w14:paraId="6F5EE109" w14:textId="214CE14B" w:rsidR="009740B6" w:rsidRPr="00AB081C" w:rsidRDefault="00C46509" w:rsidP="00974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081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B081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25EC05FD" w14:textId="2C40E086" w:rsidR="009740B6" w:rsidRPr="00AB081C" w:rsidRDefault="009740B6" w:rsidP="00974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081C">
              <w:rPr>
                <w:rFonts w:ascii="Angsana New" w:hAnsi="Angsana New"/>
                <w:sz w:val="30"/>
                <w:szCs w:val="30"/>
              </w:rPr>
              <w:t>31</w:t>
            </w:r>
            <w:r w:rsidRPr="00AB081C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740B6" w:rsidRPr="00AB081C" w14:paraId="55186A93" w14:textId="77777777" w:rsidTr="00011CF1">
        <w:trPr>
          <w:tblHeader/>
        </w:trPr>
        <w:tc>
          <w:tcPr>
            <w:tcW w:w="2301" w:type="pct"/>
          </w:tcPr>
          <w:p w14:paraId="4212DE83" w14:textId="77777777" w:rsidR="009740B6" w:rsidRPr="00AB081C" w:rsidRDefault="009740B6" w:rsidP="00974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shd w:val="clear" w:color="auto" w:fill="auto"/>
          </w:tcPr>
          <w:p w14:paraId="68EF31B0" w14:textId="1D117D9F" w:rsidR="009740B6" w:rsidRPr="00AB081C" w:rsidRDefault="009740B6" w:rsidP="00974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081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3B520E92" w14:textId="6449303C" w:rsidR="009740B6" w:rsidRPr="00AB081C" w:rsidRDefault="009740B6" w:rsidP="00974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081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675" w:type="pct"/>
            <w:shd w:val="clear" w:color="auto" w:fill="auto"/>
          </w:tcPr>
          <w:p w14:paraId="5605C484" w14:textId="462CE6A7" w:rsidR="009740B6" w:rsidRPr="00AB081C" w:rsidRDefault="009740B6" w:rsidP="00974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081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3650CEC0" w14:textId="71EECEDA" w:rsidR="009740B6" w:rsidRPr="00AB081C" w:rsidRDefault="009740B6" w:rsidP="00974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081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9740B6" w:rsidRPr="00AB081C" w14:paraId="362871BE" w14:textId="77777777" w:rsidTr="00011CF1">
        <w:trPr>
          <w:tblHeader/>
        </w:trPr>
        <w:tc>
          <w:tcPr>
            <w:tcW w:w="2301" w:type="pct"/>
          </w:tcPr>
          <w:p w14:paraId="24BD668A" w14:textId="77777777" w:rsidR="009740B6" w:rsidRPr="00AB081C" w:rsidRDefault="009740B6" w:rsidP="00974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9" w:type="pct"/>
            <w:gridSpan w:val="4"/>
            <w:shd w:val="clear" w:color="auto" w:fill="auto"/>
          </w:tcPr>
          <w:p w14:paraId="11138D82" w14:textId="77777777" w:rsidR="009740B6" w:rsidRPr="00AB081C" w:rsidRDefault="009740B6" w:rsidP="00974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081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740B6" w:rsidRPr="00AB081C" w14:paraId="0767FD86" w14:textId="77777777" w:rsidTr="00673562">
        <w:tc>
          <w:tcPr>
            <w:tcW w:w="2301" w:type="pct"/>
            <w:shd w:val="clear" w:color="auto" w:fill="auto"/>
          </w:tcPr>
          <w:p w14:paraId="48A064BC" w14:textId="77777777" w:rsidR="009740B6" w:rsidRPr="00AB081C" w:rsidRDefault="009740B6" w:rsidP="009740B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AB08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675" w:type="pct"/>
            <w:shd w:val="clear" w:color="auto" w:fill="auto"/>
          </w:tcPr>
          <w:p w14:paraId="4C454A8D" w14:textId="77777777" w:rsidR="009740B6" w:rsidRPr="00AB081C" w:rsidRDefault="009740B6" w:rsidP="0097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7" w:right="165"/>
              <w:jc w:val="right"/>
            </w:pPr>
          </w:p>
        </w:tc>
        <w:tc>
          <w:tcPr>
            <w:tcW w:w="677" w:type="pct"/>
            <w:shd w:val="clear" w:color="auto" w:fill="auto"/>
          </w:tcPr>
          <w:p w14:paraId="1949DD4A" w14:textId="77777777" w:rsidR="009740B6" w:rsidRPr="00AB081C" w:rsidRDefault="009740B6" w:rsidP="0097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7" w:right="165"/>
              <w:jc w:val="right"/>
            </w:pPr>
          </w:p>
        </w:tc>
        <w:tc>
          <w:tcPr>
            <w:tcW w:w="675" w:type="pct"/>
            <w:shd w:val="clear" w:color="auto" w:fill="auto"/>
          </w:tcPr>
          <w:p w14:paraId="41BB2019" w14:textId="77777777" w:rsidR="009740B6" w:rsidRPr="00AB081C" w:rsidRDefault="009740B6" w:rsidP="0097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7" w:right="165"/>
              <w:jc w:val="right"/>
            </w:pPr>
          </w:p>
        </w:tc>
        <w:tc>
          <w:tcPr>
            <w:tcW w:w="672" w:type="pct"/>
            <w:shd w:val="clear" w:color="auto" w:fill="auto"/>
          </w:tcPr>
          <w:p w14:paraId="42CB2C1C" w14:textId="77777777" w:rsidR="009740B6" w:rsidRPr="00AB081C" w:rsidRDefault="009740B6" w:rsidP="0097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7" w:right="165"/>
              <w:jc w:val="right"/>
            </w:pPr>
          </w:p>
        </w:tc>
      </w:tr>
      <w:tr w:rsidR="00673562" w:rsidRPr="00AB081C" w14:paraId="59243EA2" w14:textId="77777777" w:rsidTr="00673562">
        <w:tc>
          <w:tcPr>
            <w:tcW w:w="2301" w:type="pct"/>
            <w:shd w:val="clear" w:color="auto" w:fill="auto"/>
          </w:tcPr>
          <w:p w14:paraId="6B5C32FA" w14:textId="6D6391C9" w:rsidR="00673562" w:rsidRPr="00AB081C" w:rsidRDefault="00673562" w:rsidP="0067356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AB081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5" w:type="pct"/>
            <w:shd w:val="clear" w:color="auto" w:fill="auto"/>
          </w:tcPr>
          <w:p w14:paraId="4B1CA0F0" w14:textId="00EFEAAC" w:rsidR="00673562" w:rsidRPr="00AB081C" w:rsidRDefault="006855D9" w:rsidP="0067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AB081C">
              <w:t>-</w:t>
            </w:r>
          </w:p>
        </w:tc>
        <w:tc>
          <w:tcPr>
            <w:tcW w:w="677" w:type="pct"/>
            <w:shd w:val="clear" w:color="auto" w:fill="auto"/>
          </w:tcPr>
          <w:p w14:paraId="2456F91F" w14:textId="2B9943AA" w:rsidR="00673562" w:rsidRPr="00AB081C" w:rsidRDefault="00673562" w:rsidP="0067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AB081C">
              <w:rPr>
                <w:rFonts w:hint="cs"/>
                <w:cs/>
              </w:rPr>
              <w:t>-</w:t>
            </w:r>
          </w:p>
        </w:tc>
        <w:tc>
          <w:tcPr>
            <w:tcW w:w="675" w:type="pct"/>
            <w:shd w:val="clear" w:color="auto" w:fill="auto"/>
          </w:tcPr>
          <w:p w14:paraId="379FDD40" w14:textId="4948FC57" w:rsidR="00673562" w:rsidRPr="00AB081C" w:rsidRDefault="003B6EBB" w:rsidP="0067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AB081C">
              <w:t>800</w:t>
            </w:r>
          </w:p>
        </w:tc>
        <w:tc>
          <w:tcPr>
            <w:tcW w:w="672" w:type="pct"/>
            <w:shd w:val="clear" w:color="auto" w:fill="auto"/>
          </w:tcPr>
          <w:p w14:paraId="0AF7A291" w14:textId="2ACCEC68" w:rsidR="00673562" w:rsidRPr="00AB081C" w:rsidRDefault="00673562" w:rsidP="0067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AB081C">
              <w:t>102</w:t>
            </w:r>
          </w:p>
        </w:tc>
      </w:tr>
      <w:tr w:rsidR="00673562" w:rsidRPr="00AB081C" w14:paraId="7C15D722" w14:textId="77777777" w:rsidTr="00673562">
        <w:tc>
          <w:tcPr>
            <w:tcW w:w="2301" w:type="pct"/>
            <w:shd w:val="clear" w:color="auto" w:fill="auto"/>
          </w:tcPr>
          <w:p w14:paraId="7FDF316A" w14:textId="305099AE" w:rsidR="00673562" w:rsidRPr="00AB081C" w:rsidRDefault="008C5689" w:rsidP="0067356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B081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บริษัทร่วมและ</w:t>
            </w:r>
            <w:r w:rsidR="00673562" w:rsidRPr="00AB081C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การร่วมค้า</w:t>
            </w:r>
          </w:p>
        </w:tc>
        <w:tc>
          <w:tcPr>
            <w:tcW w:w="675" w:type="pct"/>
            <w:shd w:val="clear" w:color="auto" w:fill="auto"/>
          </w:tcPr>
          <w:p w14:paraId="3077AA9E" w14:textId="1D1D8241" w:rsidR="00673562" w:rsidRPr="00AB081C" w:rsidRDefault="006855D9" w:rsidP="006735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AB081C">
              <w:t>72</w:t>
            </w:r>
          </w:p>
        </w:tc>
        <w:tc>
          <w:tcPr>
            <w:tcW w:w="677" w:type="pct"/>
            <w:shd w:val="clear" w:color="auto" w:fill="auto"/>
          </w:tcPr>
          <w:p w14:paraId="79D933A8" w14:textId="6AB886B6" w:rsidR="00673562" w:rsidRPr="00AB081C" w:rsidRDefault="00673562" w:rsidP="006735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AB081C">
              <w:t>50</w:t>
            </w:r>
          </w:p>
        </w:tc>
        <w:tc>
          <w:tcPr>
            <w:tcW w:w="675" w:type="pct"/>
            <w:shd w:val="clear" w:color="auto" w:fill="auto"/>
          </w:tcPr>
          <w:p w14:paraId="1C9FA015" w14:textId="10057A50" w:rsidR="00673562" w:rsidRPr="00AB081C" w:rsidRDefault="003B6EBB" w:rsidP="006735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AB081C">
              <w:t>-</w:t>
            </w:r>
          </w:p>
        </w:tc>
        <w:tc>
          <w:tcPr>
            <w:tcW w:w="672" w:type="pct"/>
            <w:shd w:val="clear" w:color="auto" w:fill="auto"/>
          </w:tcPr>
          <w:p w14:paraId="32CCF669" w14:textId="057A90D9" w:rsidR="00673562" w:rsidRPr="00AB081C" w:rsidRDefault="00673562" w:rsidP="006735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AB081C">
              <w:t>-</w:t>
            </w:r>
          </w:p>
        </w:tc>
      </w:tr>
      <w:tr w:rsidR="00673562" w:rsidRPr="00AB081C" w14:paraId="60D6F7FF" w14:textId="77777777" w:rsidTr="00673562">
        <w:trPr>
          <w:trHeight w:val="60"/>
        </w:trPr>
        <w:tc>
          <w:tcPr>
            <w:tcW w:w="2301" w:type="pct"/>
            <w:shd w:val="clear" w:color="auto" w:fill="auto"/>
          </w:tcPr>
          <w:p w14:paraId="47DCBEB2" w14:textId="77777777" w:rsidR="00673562" w:rsidRPr="00AB081C" w:rsidRDefault="00673562" w:rsidP="0067356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08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5" w:type="pct"/>
            <w:shd w:val="clear" w:color="auto" w:fill="auto"/>
          </w:tcPr>
          <w:p w14:paraId="7A8C9471" w14:textId="6C3D5AC7" w:rsidR="00673562" w:rsidRPr="00AB081C" w:rsidRDefault="006855D9" w:rsidP="0067356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AB081C">
              <w:rPr>
                <w:b/>
                <w:bCs/>
              </w:rPr>
              <w:t>72</w:t>
            </w:r>
          </w:p>
        </w:tc>
        <w:tc>
          <w:tcPr>
            <w:tcW w:w="677" w:type="pct"/>
            <w:shd w:val="clear" w:color="auto" w:fill="auto"/>
          </w:tcPr>
          <w:p w14:paraId="7E27B4D3" w14:textId="62F0D6A9" w:rsidR="00673562" w:rsidRPr="00AB081C" w:rsidRDefault="00673562" w:rsidP="0067356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AB081C">
              <w:rPr>
                <w:b/>
                <w:bCs/>
              </w:rPr>
              <w:t>50</w:t>
            </w:r>
          </w:p>
        </w:tc>
        <w:tc>
          <w:tcPr>
            <w:tcW w:w="675" w:type="pct"/>
            <w:shd w:val="clear" w:color="auto" w:fill="auto"/>
          </w:tcPr>
          <w:p w14:paraId="5450F392" w14:textId="7688E63A" w:rsidR="00673562" w:rsidRPr="00AB081C" w:rsidRDefault="003B6EBB" w:rsidP="0067356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AB081C">
              <w:rPr>
                <w:b/>
                <w:bCs/>
              </w:rPr>
              <w:t>800</w:t>
            </w:r>
          </w:p>
        </w:tc>
        <w:tc>
          <w:tcPr>
            <w:tcW w:w="672" w:type="pct"/>
            <w:shd w:val="clear" w:color="auto" w:fill="auto"/>
          </w:tcPr>
          <w:p w14:paraId="409CF7B0" w14:textId="53D17551" w:rsidR="00673562" w:rsidRPr="00AB081C" w:rsidRDefault="00673562" w:rsidP="0067356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AB081C">
              <w:rPr>
                <w:b/>
                <w:bCs/>
              </w:rPr>
              <w:t>102</w:t>
            </w:r>
          </w:p>
        </w:tc>
      </w:tr>
      <w:tr w:rsidR="009740B6" w:rsidRPr="00AB081C" w14:paraId="1555EEE1" w14:textId="77777777" w:rsidTr="00673562">
        <w:tc>
          <w:tcPr>
            <w:tcW w:w="2301" w:type="pct"/>
            <w:shd w:val="clear" w:color="auto" w:fill="auto"/>
          </w:tcPr>
          <w:p w14:paraId="4970846F" w14:textId="77777777" w:rsidR="009740B6" w:rsidRPr="00AB081C" w:rsidRDefault="009740B6" w:rsidP="009740B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75" w:type="pct"/>
            <w:shd w:val="clear" w:color="auto" w:fill="auto"/>
          </w:tcPr>
          <w:p w14:paraId="7C9561EC" w14:textId="77777777" w:rsidR="009740B6" w:rsidRPr="00AB081C" w:rsidRDefault="009740B6" w:rsidP="0097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rPr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09DAA581" w14:textId="77777777" w:rsidR="009740B6" w:rsidRPr="00AB081C" w:rsidRDefault="009740B6" w:rsidP="0097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</w:pPr>
          </w:p>
        </w:tc>
        <w:tc>
          <w:tcPr>
            <w:tcW w:w="675" w:type="pct"/>
            <w:shd w:val="clear" w:color="auto" w:fill="auto"/>
          </w:tcPr>
          <w:p w14:paraId="240C08A0" w14:textId="77777777" w:rsidR="009740B6" w:rsidRPr="00AB081C" w:rsidRDefault="009740B6" w:rsidP="0097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</w:pPr>
          </w:p>
        </w:tc>
        <w:tc>
          <w:tcPr>
            <w:tcW w:w="672" w:type="pct"/>
            <w:shd w:val="clear" w:color="auto" w:fill="auto"/>
          </w:tcPr>
          <w:p w14:paraId="7CB3B5E4" w14:textId="77777777" w:rsidR="009740B6" w:rsidRPr="00AB081C" w:rsidRDefault="009740B6" w:rsidP="00974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1CF1" w:rsidRPr="00AB081C" w14:paraId="651CB47B" w14:textId="77777777" w:rsidTr="00011CF1">
        <w:tc>
          <w:tcPr>
            <w:tcW w:w="2301" w:type="pct"/>
            <w:shd w:val="clear" w:color="auto" w:fill="auto"/>
          </w:tcPr>
          <w:p w14:paraId="4B73E39C" w14:textId="77777777" w:rsidR="00011CF1" w:rsidRPr="00AB081C" w:rsidRDefault="00011CF1" w:rsidP="00011CF1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2" w:type="pct"/>
            <w:gridSpan w:val="2"/>
            <w:shd w:val="clear" w:color="auto" w:fill="auto"/>
          </w:tcPr>
          <w:p w14:paraId="005D2D12" w14:textId="3A52040C" w:rsidR="00011CF1" w:rsidRPr="00AB081C" w:rsidRDefault="00011CF1" w:rsidP="0001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</w:pPr>
            <w:r w:rsidRPr="00AB081C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AB081C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347" w:type="pct"/>
            <w:gridSpan w:val="2"/>
            <w:shd w:val="clear" w:color="auto" w:fill="auto"/>
          </w:tcPr>
          <w:p w14:paraId="5D000716" w14:textId="16A0B990" w:rsidR="00011CF1" w:rsidRPr="00AB081C" w:rsidRDefault="00011CF1" w:rsidP="0001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</w:pPr>
            <w:r w:rsidRPr="00AB081C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AB081C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011CF1" w:rsidRPr="00AB081C" w14:paraId="7CFD3A3D" w14:textId="77777777" w:rsidTr="00552CCC">
        <w:trPr>
          <w:tblHeader/>
        </w:trPr>
        <w:tc>
          <w:tcPr>
            <w:tcW w:w="2301" w:type="pct"/>
          </w:tcPr>
          <w:p w14:paraId="65460555" w14:textId="77777777" w:rsidR="00011CF1" w:rsidRPr="00AB081C" w:rsidRDefault="00011CF1" w:rsidP="00552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shd w:val="clear" w:color="auto" w:fill="auto"/>
          </w:tcPr>
          <w:p w14:paraId="4A47846A" w14:textId="77777777" w:rsidR="00011CF1" w:rsidRPr="00AB081C" w:rsidRDefault="00011CF1" w:rsidP="00552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081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34AFBDFC" w14:textId="77777777" w:rsidR="00011CF1" w:rsidRPr="00AB081C" w:rsidRDefault="00011CF1" w:rsidP="00552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081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675" w:type="pct"/>
            <w:shd w:val="clear" w:color="auto" w:fill="auto"/>
          </w:tcPr>
          <w:p w14:paraId="55184077" w14:textId="77777777" w:rsidR="00011CF1" w:rsidRPr="00AB081C" w:rsidRDefault="00011CF1" w:rsidP="00552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081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1E6DFFDB" w14:textId="77777777" w:rsidR="00011CF1" w:rsidRPr="00AB081C" w:rsidRDefault="00011CF1" w:rsidP="00552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081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CA44BF" w:rsidRPr="00AB081C" w14:paraId="0973D43D" w14:textId="77777777" w:rsidTr="00552CCC">
        <w:trPr>
          <w:tblHeader/>
        </w:trPr>
        <w:tc>
          <w:tcPr>
            <w:tcW w:w="2301" w:type="pct"/>
          </w:tcPr>
          <w:p w14:paraId="333B3336" w14:textId="77777777" w:rsidR="00CA44BF" w:rsidRPr="00AB081C" w:rsidRDefault="00CA44BF" w:rsidP="00552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9" w:type="pct"/>
            <w:gridSpan w:val="4"/>
            <w:shd w:val="clear" w:color="auto" w:fill="auto"/>
          </w:tcPr>
          <w:p w14:paraId="01287DEE" w14:textId="77777777" w:rsidR="00CA44BF" w:rsidRPr="00AB081C" w:rsidRDefault="00CA44BF" w:rsidP="00552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081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740B6" w:rsidRPr="00AB081C" w14:paraId="780756BE" w14:textId="77777777" w:rsidTr="00673562">
        <w:tc>
          <w:tcPr>
            <w:tcW w:w="2301" w:type="pct"/>
            <w:shd w:val="clear" w:color="auto" w:fill="auto"/>
          </w:tcPr>
          <w:p w14:paraId="7D8F84F3" w14:textId="31A38DD5" w:rsidR="009740B6" w:rsidRPr="00AB081C" w:rsidRDefault="009740B6" w:rsidP="009740B6">
            <w:pPr>
              <w:pStyle w:val="block"/>
              <w:spacing w:after="0" w:line="240" w:lineRule="auto"/>
              <w:ind w:left="152" w:hanging="1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lang w:val="en-US"/>
              </w:rPr>
            </w:pPr>
            <w:r w:rsidRPr="00AB08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(กลับรายการ) ผลขาดทุนด้านเครดิตที่คาดว่าจะ</w:t>
            </w:r>
            <w:r w:rsidRPr="00AB08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เกิดขึ้นสำหรับงวด</w:t>
            </w:r>
            <w:r w:rsidR="00B65D4F" w:rsidRPr="00AB08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เก้าเดือน</w:t>
            </w:r>
            <w:r w:rsidRPr="00AB08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Pr="00AB08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br/>
            </w:r>
            <w:r w:rsidR="00C46509" w:rsidRPr="00AB08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30 </w:t>
            </w:r>
            <w:r w:rsidR="00C46509" w:rsidRPr="00AB08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675" w:type="pct"/>
            <w:shd w:val="clear" w:color="auto" w:fill="auto"/>
          </w:tcPr>
          <w:p w14:paraId="05EC5F62" w14:textId="77777777" w:rsidR="009740B6" w:rsidRPr="00AB081C" w:rsidRDefault="009740B6" w:rsidP="0097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  <w:tc>
          <w:tcPr>
            <w:tcW w:w="677" w:type="pct"/>
            <w:shd w:val="clear" w:color="auto" w:fill="auto"/>
          </w:tcPr>
          <w:p w14:paraId="5813E4E1" w14:textId="77777777" w:rsidR="009740B6" w:rsidRPr="00AB081C" w:rsidRDefault="009740B6" w:rsidP="0097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  <w:tc>
          <w:tcPr>
            <w:tcW w:w="675" w:type="pct"/>
            <w:shd w:val="clear" w:color="auto" w:fill="auto"/>
          </w:tcPr>
          <w:p w14:paraId="0E406103" w14:textId="77777777" w:rsidR="009740B6" w:rsidRPr="00AB081C" w:rsidRDefault="009740B6" w:rsidP="0097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  <w:tc>
          <w:tcPr>
            <w:tcW w:w="672" w:type="pct"/>
            <w:shd w:val="clear" w:color="auto" w:fill="auto"/>
          </w:tcPr>
          <w:p w14:paraId="56D65853" w14:textId="77777777" w:rsidR="009740B6" w:rsidRPr="00AB081C" w:rsidRDefault="009740B6" w:rsidP="0097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</w:tr>
      <w:tr w:rsidR="00C43E43" w:rsidRPr="00AB081C" w14:paraId="23A8F21D" w14:textId="77777777" w:rsidTr="00011CF1">
        <w:tc>
          <w:tcPr>
            <w:tcW w:w="2301" w:type="pct"/>
          </w:tcPr>
          <w:p w14:paraId="0353CC3C" w14:textId="77777777" w:rsidR="00C43E43" w:rsidRPr="00AB081C" w:rsidRDefault="00C43E43" w:rsidP="00C43E43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rtl/>
                <w:cs/>
              </w:rPr>
            </w:pPr>
            <w:r w:rsidRPr="00AB081C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เงินให้กู้ยืม</w:t>
            </w:r>
          </w:p>
        </w:tc>
        <w:tc>
          <w:tcPr>
            <w:tcW w:w="675" w:type="pct"/>
          </w:tcPr>
          <w:p w14:paraId="40CEBE36" w14:textId="65137E06" w:rsidR="00C43E43" w:rsidRPr="00AB081C" w:rsidRDefault="006855D9" w:rsidP="00C43E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AB081C">
              <w:t>1</w:t>
            </w:r>
            <w:r w:rsidR="00431CB0" w:rsidRPr="00AB081C">
              <w:t>5</w:t>
            </w:r>
          </w:p>
        </w:tc>
        <w:tc>
          <w:tcPr>
            <w:tcW w:w="677" w:type="pct"/>
            <w:shd w:val="clear" w:color="auto" w:fill="auto"/>
          </w:tcPr>
          <w:p w14:paraId="56640219" w14:textId="63A3BEFA" w:rsidR="00C43E43" w:rsidRPr="00AB081C" w:rsidRDefault="003B6EBB" w:rsidP="00C43E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AB081C">
              <w:t>7</w:t>
            </w:r>
          </w:p>
        </w:tc>
        <w:tc>
          <w:tcPr>
            <w:tcW w:w="675" w:type="pct"/>
            <w:shd w:val="clear" w:color="auto" w:fill="auto"/>
          </w:tcPr>
          <w:p w14:paraId="55B159D0" w14:textId="20E2966B" w:rsidR="00C43E43" w:rsidRPr="00AB081C" w:rsidRDefault="003B6EBB" w:rsidP="00C43E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AB081C">
              <w:t>-</w:t>
            </w:r>
          </w:p>
        </w:tc>
        <w:tc>
          <w:tcPr>
            <w:tcW w:w="672" w:type="pct"/>
            <w:shd w:val="clear" w:color="auto" w:fill="auto"/>
          </w:tcPr>
          <w:p w14:paraId="0FCF6D83" w14:textId="7731DCED" w:rsidR="00C43E43" w:rsidRPr="00AB081C" w:rsidRDefault="00C43E43" w:rsidP="00C43E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AB081C">
              <w:rPr>
                <w:rFonts w:asciiTheme="majorBidi" w:hAnsiTheme="majorBidi" w:cstheme="majorBidi"/>
              </w:rPr>
              <w:t>(985)</w:t>
            </w:r>
          </w:p>
        </w:tc>
      </w:tr>
      <w:tr w:rsidR="00C43E43" w:rsidRPr="00AB081C" w14:paraId="2C83693D" w14:textId="77777777" w:rsidTr="00011CF1">
        <w:tc>
          <w:tcPr>
            <w:tcW w:w="2301" w:type="pct"/>
          </w:tcPr>
          <w:p w14:paraId="07592F1C" w14:textId="2CA9B1F4" w:rsidR="00C43E43" w:rsidRPr="00AB081C" w:rsidRDefault="00C43E43" w:rsidP="00C43E43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B081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5" w:type="pct"/>
          </w:tcPr>
          <w:p w14:paraId="0370F3C8" w14:textId="406C6B1D" w:rsidR="00C43E43" w:rsidRPr="00AB081C" w:rsidRDefault="006855D9" w:rsidP="00C43E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  <w:r w:rsidRPr="00AB081C">
              <w:rPr>
                <w:b/>
                <w:bCs/>
              </w:rPr>
              <w:t>1</w:t>
            </w:r>
            <w:r w:rsidR="00431CB0" w:rsidRPr="00AB081C">
              <w:rPr>
                <w:b/>
                <w:bCs/>
              </w:rPr>
              <w:t>5</w:t>
            </w:r>
          </w:p>
        </w:tc>
        <w:tc>
          <w:tcPr>
            <w:tcW w:w="677" w:type="pct"/>
            <w:shd w:val="clear" w:color="auto" w:fill="auto"/>
          </w:tcPr>
          <w:p w14:paraId="1F44F263" w14:textId="56AA517A" w:rsidR="00C43E43" w:rsidRPr="00AB081C" w:rsidRDefault="003B6EBB" w:rsidP="00C43E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  <w:r w:rsidRPr="00AB081C">
              <w:rPr>
                <w:b/>
                <w:bCs/>
              </w:rPr>
              <w:t>7</w:t>
            </w:r>
          </w:p>
        </w:tc>
        <w:tc>
          <w:tcPr>
            <w:tcW w:w="675" w:type="pct"/>
            <w:shd w:val="clear" w:color="auto" w:fill="auto"/>
          </w:tcPr>
          <w:p w14:paraId="33137251" w14:textId="2FB1424A" w:rsidR="00C43E43" w:rsidRPr="00AB081C" w:rsidRDefault="003B6EBB" w:rsidP="00C43E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AB081C">
              <w:rPr>
                <w:b/>
                <w:bCs/>
              </w:rPr>
              <w:t>-</w:t>
            </w:r>
          </w:p>
        </w:tc>
        <w:tc>
          <w:tcPr>
            <w:tcW w:w="672" w:type="pct"/>
            <w:shd w:val="clear" w:color="auto" w:fill="auto"/>
          </w:tcPr>
          <w:p w14:paraId="0C1569AA" w14:textId="2A4C6996" w:rsidR="00C43E43" w:rsidRPr="00AB081C" w:rsidRDefault="00C43E43" w:rsidP="00C43E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  <w:r w:rsidRPr="00AB081C">
              <w:rPr>
                <w:b/>
                <w:bCs/>
              </w:rPr>
              <w:t>(985)</w:t>
            </w:r>
          </w:p>
        </w:tc>
      </w:tr>
      <w:tr w:rsidR="009740B6" w:rsidRPr="00AB081C" w14:paraId="39173264" w14:textId="77777777" w:rsidTr="00011CF1">
        <w:tc>
          <w:tcPr>
            <w:tcW w:w="2301" w:type="pct"/>
          </w:tcPr>
          <w:p w14:paraId="16489115" w14:textId="77777777" w:rsidR="009740B6" w:rsidRPr="00AB081C" w:rsidRDefault="009740B6" w:rsidP="009740B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5" w:type="pct"/>
          </w:tcPr>
          <w:p w14:paraId="78F28367" w14:textId="77777777" w:rsidR="009740B6" w:rsidRPr="00AB081C" w:rsidRDefault="009740B6" w:rsidP="0097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  <w:tc>
          <w:tcPr>
            <w:tcW w:w="677" w:type="pct"/>
            <w:shd w:val="clear" w:color="auto" w:fill="auto"/>
          </w:tcPr>
          <w:p w14:paraId="0AA81024" w14:textId="77777777" w:rsidR="009740B6" w:rsidRPr="00AB081C" w:rsidRDefault="009740B6" w:rsidP="00974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shd w:val="clear" w:color="auto" w:fill="auto"/>
          </w:tcPr>
          <w:p w14:paraId="6C7FE328" w14:textId="77777777" w:rsidR="009740B6" w:rsidRPr="00AB081C" w:rsidRDefault="009740B6" w:rsidP="00974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013A6A93" w14:textId="77777777" w:rsidR="009740B6" w:rsidRPr="00AB081C" w:rsidRDefault="009740B6" w:rsidP="00974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173D" w:rsidRPr="00AB081C" w14:paraId="27866074" w14:textId="77777777" w:rsidTr="00552CCC">
        <w:trPr>
          <w:tblHeader/>
        </w:trPr>
        <w:tc>
          <w:tcPr>
            <w:tcW w:w="2301" w:type="pct"/>
          </w:tcPr>
          <w:p w14:paraId="67B04C92" w14:textId="77777777" w:rsidR="00A3173D" w:rsidRPr="00AB081C" w:rsidRDefault="00A3173D" w:rsidP="00552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pct"/>
            <w:gridSpan w:val="2"/>
            <w:shd w:val="clear" w:color="auto" w:fill="auto"/>
          </w:tcPr>
          <w:p w14:paraId="71766F9A" w14:textId="77777777" w:rsidR="00A3173D" w:rsidRPr="00AB081C" w:rsidRDefault="00A3173D" w:rsidP="00552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</w:pPr>
            <w:r w:rsidRPr="00AB081C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AB081C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347" w:type="pct"/>
            <w:gridSpan w:val="2"/>
            <w:shd w:val="clear" w:color="auto" w:fill="auto"/>
          </w:tcPr>
          <w:p w14:paraId="67A45CBB" w14:textId="77777777" w:rsidR="00A3173D" w:rsidRPr="00AB081C" w:rsidRDefault="00A3173D" w:rsidP="00552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AB081C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A3173D" w:rsidRPr="00AB081C" w14:paraId="7DBE795C" w14:textId="77777777" w:rsidTr="00552CCC">
        <w:trPr>
          <w:tblHeader/>
        </w:trPr>
        <w:tc>
          <w:tcPr>
            <w:tcW w:w="2301" w:type="pct"/>
          </w:tcPr>
          <w:p w14:paraId="692F18E8" w14:textId="77777777" w:rsidR="00A3173D" w:rsidRPr="00AB081C" w:rsidRDefault="00A3173D" w:rsidP="00552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shd w:val="clear" w:color="auto" w:fill="auto"/>
          </w:tcPr>
          <w:p w14:paraId="4EDB6328" w14:textId="77777777" w:rsidR="00A3173D" w:rsidRPr="00AB081C" w:rsidRDefault="00A3173D" w:rsidP="00552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081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B081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5177DE6E" w14:textId="77777777" w:rsidR="00A3173D" w:rsidRPr="00AB081C" w:rsidRDefault="00A3173D" w:rsidP="00552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081C">
              <w:rPr>
                <w:rFonts w:ascii="Angsana New" w:hAnsi="Angsana New"/>
                <w:sz w:val="30"/>
                <w:szCs w:val="30"/>
              </w:rPr>
              <w:t>31</w:t>
            </w:r>
            <w:r w:rsidRPr="00AB081C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75" w:type="pct"/>
            <w:shd w:val="clear" w:color="auto" w:fill="auto"/>
          </w:tcPr>
          <w:p w14:paraId="7E9D0730" w14:textId="77777777" w:rsidR="00A3173D" w:rsidRPr="00AB081C" w:rsidRDefault="00A3173D" w:rsidP="00552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081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B081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6929A57C" w14:textId="77777777" w:rsidR="00A3173D" w:rsidRPr="00AB081C" w:rsidRDefault="00A3173D" w:rsidP="00552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081C">
              <w:rPr>
                <w:rFonts w:ascii="Angsana New" w:hAnsi="Angsana New"/>
                <w:sz w:val="30"/>
                <w:szCs w:val="30"/>
              </w:rPr>
              <w:t>31</w:t>
            </w:r>
            <w:r w:rsidRPr="00AB081C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3173D" w:rsidRPr="00AB081C" w14:paraId="5B12B8AA" w14:textId="77777777" w:rsidTr="00552CCC">
        <w:trPr>
          <w:tblHeader/>
        </w:trPr>
        <w:tc>
          <w:tcPr>
            <w:tcW w:w="2301" w:type="pct"/>
          </w:tcPr>
          <w:p w14:paraId="0F42AD2B" w14:textId="77777777" w:rsidR="00A3173D" w:rsidRPr="00AB081C" w:rsidRDefault="00A3173D" w:rsidP="00552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shd w:val="clear" w:color="auto" w:fill="auto"/>
          </w:tcPr>
          <w:p w14:paraId="0BFA1015" w14:textId="77777777" w:rsidR="00A3173D" w:rsidRPr="00AB081C" w:rsidRDefault="00A3173D" w:rsidP="00552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081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1347B7B8" w14:textId="77777777" w:rsidR="00A3173D" w:rsidRPr="00AB081C" w:rsidRDefault="00A3173D" w:rsidP="00552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081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675" w:type="pct"/>
            <w:shd w:val="clear" w:color="auto" w:fill="auto"/>
          </w:tcPr>
          <w:p w14:paraId="415FC943" w14:textId="77777777" w:rsidR="00A3173D" w:rsidRPr="00AB081C" w:rsidRDefault="00A3173D" w:rsidP="00552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081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12B8EAC1" w14:textId="77777777" w:rsidR="00A3173D" w:rsidRPr="00AB081C" w:rsidRDefault="00A3173D" w:rsidP="00552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081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3173D" w:rsidRPr="00AB081C" w14:paraId="670DDA13" w14:textId="77777777" w:rsidTr="00552CCC">
        <w:trPr>
          <w:tblHeader/>
        </w:trPr>
        <w:tc>
          <w:tcPr>
            <w:tcW w:w="2301" w:type="pct"/>
          </w:tcPr>
          <w:p w14:paraId="784347B1" w14:textId="77777777" w:rsidR="00A3173D" w:rsidRPr="00AB081C" w:rsidRDefault="00A3173D" w:rsidP="00552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9" w:type="pct"/>
            <w:gridSpan w:val="4"/>
            <w:shd w:val="clear" w:color="auto" w:fill="auto"/>
          </w:tcPr>
          <w:p w14:paraId="48224DC2" w14:textId="77777777" w:rsidR="00A3173D" w:rsidRPr="00AB081C" w:rsidRDefault="00A3173D" w:rsidP="00552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081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740B6" w:rsidRPr="00AB081C" w14:paraId="343B6C0E" w14:textId="77777777" w:rsidTr="00673562">
        <w:tc>
          <w:tcPr>
            <w:tcW w:w="2301" w:type="pct"/>
            <w:shd w:val="clear" w:color="auto" w:fill="auto"/>
          </w:tcPr>
          <w:p w14:paraId="49F4E784" w14:textId="77777777" w:rsidR="009740B6" w:rsidRPr="00AB081C" w:rsidRDefault="009740B6" w:rsidP="009740B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08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75" w:type="pct"/>
            <w:shd w:val="clear" w:color="auto" w:fill="auto"/>
          </w:tcPr>
          <w:p w14:paraId="5362994E" w14:textId="77777777" w:rsidR="009740B6" w:rsidRPr="00AB081C" w:rsidRDefault="009740B6" w:rsidP="0097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08A023D3" w14:textId="77777777" w:rsidR="009740B6" w:rsidRPr="00AB081C" w:rsidRDefault="009740B6" w:rsidP="0097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028B0B01" w14:textId="77777777" w:rsidR="009740B6" w:rsidRPr="00AB081C" w:rsidRDefault="009740B6" w:rsidP="0097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2B31E56E" w14:textId="77777777" w:rsidR="009740B6" w:rsidRPr="00AB081C" w:rsidRDefault="009740B6" w:rsidP="0097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</w:tr>
      <w:tr w:rsidR="009740B6" w:rsidRPr="00AB081C" w14:paraId="365D0767" w14:textId="77777777" w:rsidTr="00673562">
        <w:tc>
          <w:tcPr>
            <w:tcW w:w="2301" w:type="pct"/>
            <w:shd w:val="clear" w:color="auto" w:fill="auto"/>
          </w:tcPr>
          <w:p w14:paraId="66AD1D51" w14:textId="1E94227A" w:rsidR="009740B6" w:rsidRPr="00AB081C" w:rsidRDefault="009740B6" w:rsidP="009740B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081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5" w:type="pct"/>
            <w:shd w:val="clear" w:color="auto" w:fill="auto"/>
          </w:tcPr>
          <w:p w14:paraId="1A4A8A2A" w14:textId="0B08A2D6" w:rsidR="009740B6" w:rsidRPr="00AB081C" w:rsidRDefault="006855D9" w:rsidP="009740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AB081C">
              <w:t>-</w:t>
            </w:r>
          </w:p>
        </w:tc>
        <w:tc>
          <w:tcPr>
            <w:tcW w:w="677" w:type="pct"/>
            <w:shd w:val="clear" w:color="auto" w:fill="auto"/>
          </w:tcPr>
          <w:p w14:paraId="38A329A7" w14:textId="16CD1310" w:rsidR="009740B6" w:rsidRPr="00AB081C" w:rsidRDefault="009740B6" w:rsidP="000B06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AB081C">
              <w:rPr>
                <w:cs/>
              </w:rPr>
              <w:t>-</w:t>
            </w:r>
          </w:p>
        </w:tc>
        <w:tc>
          <w:tcPr>
            <w:tcW w:w="675" w:type="pct"/>
            <w:shd w:val="clear" w:color="auto" w:fill="auto"/>
          </w:tcPr>
          <w:p w14:paraId="6681AE94" w14:textId="671E097B" w:rsidR="009740B6" w:rsidRPr="00AB081C" w:rsidRDefault="003B6EBB" w:rsidP="00CF22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AB081C">
              <w:t>6,135</w:t>
            </w:r>
          </w:p>
        </w:tc>
        <w:tc>
          <w:tcPr>
            <w:tcW w:w="672" w:type="pct"/>
            <w:shd w:val="clear" w:color="auto" w:fill="auto"/>
          </w:tcPr>
          <w:p w14:paraId="1813457A" w14:textId="31E8A8B5" w:rsidR="009740B6" w:rsidRPr="00AB081C" w:rsidRDefault="009740B6" w:rsidP="00CF22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AB081C">
              <w:t>9,371</w:t>
            </w:r>
          </w:p>
        </w:tc>
      </w:tr>
      <w:tr w:rsidR="009740B6" w:rsidRPr="00AB081C" w14:paraId="39830CDB" w14:textId="77777777" w:rsidTr="00673562">
        <w:trPr>
          <w:trHeight w:val="60"/>
        </w:trPr>
        <w:tc>
          <w:tcPr>
            <w:tcW w:w="2301" w:type="pct"/>
            <w:shd w:val="clear" w:color="auto" w:fill="auto"/>
          </w:tcPr>
          <w:p w14:paraId="52B89F3B" w14:textId="77777777" w:rsidR="009740B6" w:rsidRPr="00AB081C" w:rsidRDefault="009740B6" w:rsidP="009740B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08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5" w:type="pct"/>
            <w:shd w:val="clear" w:color="auto" w:fill="auto"/>
          </w:tcPr>
          <w:p w14:paraId="0FC17BFE" w14:textId="2AC5FC26" w:rsidR="009740B6" w:rsidRPr="00AB081C" w:rsidRDefault="00C43E43" w:rsidP="009740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AB081C">
              <w:rPr>
                <w:rFonts w:hint="cs"/>
                <w:b/>
                <w:bCs/>
                <w:cs/>
              </w:rPr>
              <w:t>-</w:t>
            </w:r>
          </w:p>
        </w:tc>
        <w:tc>
          <w:tcPr>
            <w:tcW w:w="677" w:type="pct"/>
            <w:shd w:val="clear" w:color="auto" w:fill="auto"/>
          </w:tcPr>
          <w:p w14:paraId="0CBE85C9" w14:textId="77777777" w:rsidR="009740B6" w:rsidRPr="00AB081C" w:rsidRDefault="009740B6" w:rsidP="000B06C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AB081C">
              <w:rPr>
                <w:b/>
                <w:bCs/>
              </w:rPr>
              <w:t>-</w:t>
            </w:r>
          </w:p>
        </w:tc>
        <w:tc>
          <w:tcPr>
            <w:tcW w:w="675" w:type="pct"/>
            <w:shd w:val="clear" w:color="auto" w:fill="auto"/>
          </w:tcPr>
          <w:p w14:paraId="041F2094" w14:textId="25D46EDD" w:rsidR="009740B6" w:rsidRPr="00AB081C" w:rsidRDefault="003B6EBB" w:rsidP="00CF22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  <w:r w:rsidRPr="00AB081C">
              <w:rPr>
                <w:b/>
                <w:bCs/>
              </w:rPr>
              <w:t>6,135</w:t>
            </w:r>
          </w:p>
        </w:tc>
        <w:tc>
          <w:tcPr>
            <w:tcW w:w="672" w:type="pct"/>
            <w:shd w:val="clear" w:color="auto" w:fill="auto"/>
          </w:tcPr>
          <w:p w14:paraId="393175DA" w14:textId="52C4575E" w:rsidR="009740B6" w:rsidRPr="00AB081C" w:rsidRDefault="009740B6" w:rsidP="00CF22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AB081C">
              <w:rPr>
                <w:b/>
                <w:bCs/>
              </w:rPr>
              <w:t>9,371</w:t>
            </w:r>
          </w:p>
        </w:tc>
      </w:tr>
      <w:tr w:rsidR="009740B6" w:rsidRPr="00AB081C" w14:paraId="630C8401" w14:textId="77777777" w:rsidTr="00673562">
        <w:trPr>
          <w:trHeight w:val="60"/>
        </w:trPr>
        <w:tc>
          <w:tcPr>
            <w:tcW w:w="2301" w:type="pct"/>
            <w:shd w:val="clear" w:color="auto" w:fill="auto"/>
          </w:tcPr>
          <w:p w14:paraId="3CF3284D" w14:textId="77777777" w:rsidR="009740B6" w:rsidRPr="00AB081C" w:rsidRDefault="009740B6" w:rsidP="009740B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575DF540" w14:textId="77777777" w:rsidR="009740B6" w:rsidRPr="00AB081C" w:rsidRDefault="009740B6" w:rsidP="0097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4A968BF0" w14:textId="77777777" w:rsidR="009740B6" w:rsidRPr="00AB081C" w:rsidRDefault="009740B6" w:rsidP="0097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0C83616A" w14:textId="77777777" w:rsidR="009740B6" w:rsidRPr="00AB081C" w:rsidRDefault="009740B6" w:rsidP="0097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</w:pPr>
          </w:p>
        </w:tc>
        <w:tc>
          <w:tcPr>
            <w:tcW w:w="672" w:type="pct"/>
            <w:shd w:val="clear" w:color="auto" w:fill="auto"/>
          </w:tcPr>
          <w:p w14:paraId="273CD037" w14:textId="77777777" w:rsidR="009740B6" w:rsidRPr="00AB081C" w:rsidRDefault="009740B6" w:rsidP="00974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40B6" w:rsidRPr="00AB081C" w14:paraId="2A34A3F9" w14:textId="77777777" w:rsidTr="00AD04A2">
        <w:tc>
          <w:tcPr>
            <w:tcW w:w="2301" w:type="pct"/>
            <w:shd w:val="clear" w:color="auto" w:fill="auto"/>
          </w:tcPr>
          <w:p w14:paraId="3DB729FD" w14:textId="3F7E0078" w:rsidR="009740B6" w:rsidRPr="00AB081C" w:rsidRDefault="009740B6" w:rsidP="009740B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08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675" w:type="pct"/>
            <w:shd w:val="clear" w:color="auto" w:fill="auto"/>
          </w:tcPr>
          <w:p w14:paraId="36D29A70" w14:textId="77777777" w:rsidR="009740B6" w:rsidRPr="00AB081C" w:rsidRDefault="009740B6" w:rsidP="0097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487B981F" w14:textId="77777777" w:rsidR="009740B6" w:rsidRPr="00AB081C" w:rsidRDefault="009740B6" w:rsidP="00974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4887CA82" w14:textId="77777777" w:rsidR="009740B6" w:rsidRPr="00AB081C" w:rsidRDefault="009740B6" w:rsidP="0097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1C70B0A0" w14:textId="77777777" w:rsidR="009740B6" w:rsidRPr="00AB081C" w:rsidRDefault="009740B6" w:rsidP="00974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740B6" w:rsidRPr="00AB081C" w14:paraId="01E9596B" w14:textId="77777777" w:rsidTr="00AD04A2">
        <w:tc>
          <w:tcPr>
            <w:tcW w:w="2301" w:type="pct"/>
            <w:shd w:val="clear" w:color="auto" w:fill="auto"/>
          </w:tcPr>
          <w:p w14:paraId="408343A0" w14:textId="33FB7305" w:rsidR="009740B6" w:rsidRPr="00AB081C" w:rsidRDefault="009740B6" w:rsidP="009740B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081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="00902FD9" w:rsidRPr="00AB081C">
              <w:rPr>
                <w:rFonts w:ascii="Angsana New" w:hAnsi="Angsana New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675" w:type="pct"/>
            <w:shd w:val="clear" w:color="auto" w:fill="auto"/>
          </w:tcPr>
          <w:p w14:paraId="06C62580" w14:textId="19DE5432" w:rsidR="009740B6" w:rsidRPr="00AB081C" w:rsidRDefault="006B394E" w:rsidP="003B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AB081C">
              <w:rPr>
                <w:rFonts w:hint="cs"/>
                <w:cs/>
              </w:rPr>
              <w:t>-</w:t>
            </w:r>
          </w:p>
        </w:tc>
        <w:tc>
          <w:tcPr>
            <w:tcW w:w="677" w:type="pct"/>
            <w:shd w:val="clear" w:color="auto" w:fill="auto"/>
          </w:tcPr>
          <w:p w14:paraId="7A9940D7" w14:textId="08DA316E" w:rsidR="009740B6" w:rsidRPr="00AB081C" w:rsidRDefault="009740B6" w:rsidP="003B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  <w:r w:rsidRPr="00AB081C">
              <w:t>-</w:t>
            </w:r>
          </w:p>
        </w:tc>
        <w:tc>
          <w:tcPr>
            <w:tcW w:w="675" w:type="pct"/>
            <w:shd w:val="clear" w:color="auto" w:fill="auto"/>
          </w:tcPr>
          <w:p w14:paraId="645971CA" w14:textId="299A11C4" w:rsidR="009740B6" w:rsidRPr="00AB081C" w:rsidRDefault="003B6EBB" w:rsidP="003B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  <w:r w:rsidRPr="00AB081C">
              <w:t>167</w:t>
            </w:r>
          </w:p>
        </w:tc>
        <w:tc>
          <w:tcPr>
            <w:tcW w:w="672" w:type="pct"/>
            <w:shd w:val="clear" w:color="auto" w:fill="auto"/>
          </w:tcPr>
          <w:p w14:paraId="566F2B9F" w14:textId="55A0441A" w:rsidR="009740B6" w:rsidRPr="00AB081C" w:rsidRDefault="009740B6" w:rsidP="003B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  <w:r w:rsidRPr="00AB081C">
              <w:t>118</w:t>
            </w:r>
          </w:p>
        </w:tc>
      </w:tr>
      <w:tr w:rsidR="003B6EBB" w:rsidRPr="00AB081C" w14:paraId="4D75E708" w14:textId="77777777" w:rsidTr="00AD04A2">
        <w:tc>
          <w:tcPr>
            <w:tcW w:w="2301" w:type="pct"/>
            <w:shd w:val="clear" w:color="auto" w:fill="auto"/>
          </w:tcPr>
          <w:p w14:paraId="2D66C678" w14:textId="31D29EA0" w:rsidR="003B6EBB" w:rsidRPr="00AB081C" w:rsidRDefault="003B6EBB" w:rsidP="009740B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081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675" w:type="pct"/>
            <w:shd w:val="clear" w:color="auto" w:fill="auto"/>
          </w:tcPr>
          <w:p w14:paraId="5AD8C707" w14:textId="0614E33C" w:rsidR="003B6EBB" w:rsidRPr="00AB081C" w:rsidRDefault="006855D9" w:rsidP="00A428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  <w:r w:rsidRPr="00AB081C">
              <w:t>21</w:t>
            </w:r>
          </w:p>
        </w:tc>
        <w:tc>
          <w:tcPr>
            <w:tcW w:w="677" w:type="pct"/>
            <w:shd w:val="clear" w:color="auto" w:fill="auto"/>
          </w:tcPr>
          <w:p w14:paraId="495844CA" w14:textId="4DD6FF38" w:rsidR="003B6EBB" w:rsidRPr="00AB081C" w:rsidRDefault="00ED1726" w:rsidP="00A428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AB081C">
              <w:t>-</w:t>
            </w:r>
          </w:p>
        </w:tc>
        <w:tc>
          <w:tcPr>
            <w:tcW w:w="675" w:type="pct"/>
            <w:shd w:val="clear" w:color="auto" w:fill="auto"/>
          </w:tcPr>
          <w:p w14:paraId="5A53CCC7" w14:textId="7BF46661" w:rsidR="003B6EBB" w:rsidRPr="00AB081C" w:rsidRDefault="003B6EBB" w:rsidP="00A428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AB081C">
              <w:t>1</w:t>
            </w:r>
          </w:p>
        </w:tc>
        <w:tc>
          <w:tcPr>
            <w:tcW w:w="672" w:type="pct"/>
            <w:shd w:val="clear" w:color="auto" w:fill="auto"/>
          </w:tcPr>
          <w:p w14:paraId="5BE3CE80" w14:textId="6A089378" w:rsidR="003B6EBB" w:rsidRPr="00AB081C" w:rsidRDefault="003B6EBB" w:rsidP="00A428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AB081C">
              <w:t>-</w:t>
            </w:r>
          </w:p>
        </w:tc>
      </w:tr>
      <w:tr w:rsidR="009740B6" w:rsidRPr="00AB081C" w14:paraId="3199B783" w14:textId="77777777" w:rsidTr="00AD04A2">
        <w:trPr>
          <w:trHeight w:val="60"/>
        </w:trPr>
        <w:tc>
          <w:tcPr>
            <w:tcW w:w="2301" w:type="pct"/>
            <w:shd w:val="clear" w:color="auto" w:fill="auto"/>
          </w:tcPr>
          <w:p w14:paraId="1169EF8B" w14:textId="77777777" w:rsidR="009740B6" w:rsidRPr="00AB081C" w:rsidRDefault="009740B6" w:rsidP="009740B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08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5" w:type="pct"/>
            <w:shd w:val="clear" w:color="auto" w:fill="auto"/>
          </w:tcPr>
          <w:p w14:paraId="281768AF" w14:textId="748E5D43" w:rsidR="009740B6" w:rsidRPr="00AB081C" w:rsidRDefault="006855D9" w:rsidP="00A428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  <w:cs/>
              </w:rPr>
            </w:pPr>
            <w:r w:rsidRPr="00AB081C">
              <w:rPr>
                <w:b/>
                <w:bCs/>
              </w:rPr>
              <w:t>21</w:t>
            </w:r>
          </w:p>
        </w:tc>
        <w:tc>
          <w:tcPr>
            <w:tcW w:w="677" w:type="pct"/>
            <w:shd w:val="clear" w:color="auto" w:fill="auto"/>
          </w:tcPr>
          <w:p w14:paraId="2517DC77" w14:textId="7C847783" w:rsidR="009740B6" w:rsidRPr="00AB081C" w:rsidRDefault="009740B6" w:rsidP="00A428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  <w:cs/>
              </w:rPr>
            </w:pPr>
            <w:r w:rsidRPr="00AB081C">
              <w:rPr>
                <w:b/>
                <w:bCs/>
              </w:rPr>
              <w:t>-</w:t>
            </w:r>
          </w:p>
        </w:tc>
        <w:tc>
          <w:tcPr>
            <w:tcW w:w="675" w:type="pct"/>
            <w:shd w:val="clear" w:color="auto" w:fill="auto"/>
          </w:tcPr>
          <w:p w14:paraId="1F71815F" w14:textId="4C22B522" w:rsidR="009740B6" w:rsidRPr="00AB081C" w:rsidRDefault="003B6EBB" w:rsidP="00A428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  <w:cs/>
              </w:rPr>
            </w:pPr>
            <w:r w:rsidRPr="00AB081C">
              <w:rPr>
                <w:b/>
                <w:bCs/>
              </w:rPr>
              <w:t>168</w:t>
            </w:r>
          </w:p>
        </w:tc>
        <w:tc>
          <w:tcPr>
            <w:tcW w:w="672" w:type="pct"/>
            <w:shd w:val="clear" w:color="auto" w:fill="auto"/>
          </w:tcPr>
          <w:p w14:paraId="607CDF91" w14:textId="7A0B6DC1" w:rsidR="009740B6" w:rsidRPr="00AB081C" w:rsidRDefault="009740B6" w:rsidP="00A428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  <w:cs/>
              </w:rPr>
            </w:pPr>
            <w:r w:rsidRPr="00AB081C">
              <w:rPr>
                <w:b/>
                <w:bCs/>
              </w:rPr>
              <w:t>118</w:t>
            </w:r>
          </w:p>
        </w:tc>
      </w:tr>
      <w:tr w:rsidR="009740B6" w:rsidRPr="00AB081C" w14:paraId="021E9618" w14:textId="77777777" w:rsidTr="00AD04A2">
        <w:tc>
          <w:tcPr>
            <w:tcW w:w="2301" w:type="pct"/>
            <w:shd w:val="clear" w:color="auto" w:fill="auto"/>
          </w:tcPr>
          <w:p w14:paraId="4767125D" w14:textId="77777777" w:rsidR="009740B6" w:rsidRPr="00AB081C" w:rsidRDefault="009740B6" w:rsidP="009740B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7121DD66" w14:textId="77777777" w:rsidR="00CA44BF" w:rsidRPr="00AB081C" w:rsidRDefault="00CA44BF" w:rsidP="009740B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3B3796D4" w14:textId="77777777" w:rsidR="009740B6" w:rsidRPr="00AB081C" w:rsidRDefault="009740B6" w:rsidP="00A42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5EA217C2" w14:textId="77777777" w:rsidR="009740B6" w:rsidRPr="00AB081C" w:rsidRDefault="009740B6" w:rsidP="00A42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0B765807" w14:textId="77777777" w:rsidR="009740B6" w:rsidRPr="00AB081C" w:rsidRDefault="009740B6" w:rsidP="00A42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561BC342" w14:textId="77777777" w:rsidR="009740B6" w:rsidRPr="00AB081C" w:rsidRDefault="009740B6" w:rsidP="00974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740B6" w:rsidRPr="00AB081C" w14:paraId="3AA5C9D4" w14:textId="77777777" w:rsidTr="00AD04A2">
        <w:tc>
          <w:tcPr>
            <w:tcW w:w="2301" w:type="pct"/>
            <w:shd w:val="clear" w:color="auto" w:fill="auto"/>
          </w:tcPr>
          <w:p w14:paraId="6A70C566" w14:textId="77777777" w:rsidR="009740B6" w:rsidRPr="00AB081C" w:rsidRDefault="009740B6" w:rsidP="009740B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08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หนี้สินหมุนเวียนอื่น</w:t>
            </w:r>
          </w:p>
        </w:tc>
        <w:tc>
          <w:tcPr>
            <w:tcW w:w="675" w:type="pct"/>
            <w:shd w:val="clear" w:color="auto" w:fill="auto"/>
          </w:tcPr>
          <w:p w14:paraId="0351BA1E" w14:textId="77777777" w:rsidR="009740B6" w:rsidRPr="00AB081C" w:rsidRDefault="009740B6" w:rsidP="00A42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715DD621" w14:textId="77777777" w:rsidR="009740B6" w:rsidRPr="00AB081C" w:rsidRDefault="009740B6" w:rsidP="00A42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37ECA9E6" w14:textId="77777777" w:rsidR="009740B6" w:rsidRPr="00AB081C" w:rsidRDefault="009740B6" w:rsidP="00A42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0D3EBB58" w14:textId="77777777" w:rsidR="009740B6" w:rsidRPr="00AB081C" w:rsidRDefault="009740B6" w:rsidP="00974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740B6" w:rsidRPr="00AB081C" w14:paraId="075B5C11" w14:textId="77777777" w:rsidTr="00AD04A2">
        <w:tc>
          <w:tcPr>
            <w:tcW w:w="2301" w:type="pct"/>
            <w:shd w:val="clear" w:color="auto" w:fill="auto"/>
          </w:tcPr>
          <w:p w14:paraId="053C9FF6" w14:textId="77777777" w:rsidR="009740B6" w:rsidRPr="00AB081C" w:rsidRDefault="009740B6" w:rsidP="009740B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081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5" w:type="pct"/>
            <w:shd w:val="clear" w:color="auto" w:fill="auto"/>
          </w:tcPr>
          <w:p w14:paraId="01D160F6" w14:textId="6E5E7675" w:rsidR="009740B6" w:rsidRPr="00AB081C" w:rsidRDefault="006B394E" w:rsidP="00A428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  <w:r w:rsidRPr="00AB081C">
              <w:rPr>
                <w:rFonts w:hint="cs"/>
                <w:cs/>
              </w:rPr>
              <w:t>-</w:t>
            </w:r>
          </w:p>
        </w:tc>
        <w:tc>
          <w:tcPr>
            <w:tcW w:w="677" w:type="pct"/>
            <w:shd w:val="clear" w:color="auto" w:fill="auto"/>
          </w:tcPr>
          <w:p w14:paraId="58816082" w14:textId="271B85AB" w:rsidR="009740B6" w:rsidRPr="00AB081C" w:rsidRDefault="009740B6" w:rsidP="00A428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  <w:r w:rsidRPr="00AB081C">
              <w:t>-</w:t>
            </w:r>
          </w:p>
        </w:tc>
        <w:tc>
          <w:tcPr>
            <w:tcW w:w="675" w:type="pct"/>
            <w:shd w:val="clear" w:color="auto" w:fill="auto"/>
          </w:tcPr>
          <w:p w14:paraId="76603C55" w14:textId="120ED541" w:rsidR="009740B6" w:rsidRPr="00AB081C" w:rsidRDefault="00CA3D65" w:rsidP="00A428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AB081C">
              <w:t>1</w:t>
            </w:r>
          </w:p>
        </w:tc>
        <w:tc>
          <w:tcPr>
            <w:tcW w:w="672" w:type="pct"/>
            <w:shd w:val="clear" w:color="auto" w:fill="auto"/>
          </w:tcPr>
          <w:p w14:paraId="64F7894E" w14:textId="4826623D" w:rsidR="009740B6" w:rsidRPr="00AB081C" w:rsidRDefault="009740B6" w:rsidP="00A428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AB081C">
              <w:t>6</w:t>
            </w:r>
          </w:p>
        </w:tc>
      </w:tr>
      <w:tr w:rsidR="009740B6" w:rsidRPr="00AB081C" w14:paraId="44646E35" w14:textId="77777777" w:rsidTr="00AD04A2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523"/>
        </w:trPr>
        <w:tc>
          <w:tcPr>
            <w:tcW w:w="2301" w:type="pct"/>
            <w:tcBorders>
              <w:top w:val="nil"/>
              <w:bottom w:val="nil"/>
            </w:tcBorders>
            <w:shd w:val="clear" w:color="auto" w:fill="auto"/>
          </w:tcPr>
          <w:p w14:paraId="56E7ACC6" w14:textId="77777777" w:rsidR="009740B6" w:rsidRPr="00AB081C" w:rsidRDefault="009740B6" w:rsidP="009740B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08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</w:tcPr>
          <w:p w14:paraId="10DC1567" w14:textId="38F35151" w:rsidR="009740B6" w:rsidRPr="00AB081C" w:rsidRDefault="006B394E" w:rsidP="00A428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AB081C">
              <w:rPr>
                <w:rFonts w:hint="cs"/>
                <w:b/>
                <w:bCs/>
                <w:cs/>
              </w:rPr>
              <w:t>-</w:t>
            </w:r>
          </w:p>
        </w:tc>
        <w:tc>
          <w:tcPr>
            <w:tcW w:w="677" w:type="pct"/>
            <w:tcBorders>
              <w:top w:val="nil"/>
              <w:bottom w:val="nil"/>
            </w:tcBorders>
            <w:shd w:val="clear" w:color="auto" w:fill="auto"/>
          </w:tcPr>
          <w:p w14:paraId="662DD25A" w14:textId="6E3344F2" w:rsidR="009740B6" w:rsidRPr="00AB081C" w:rsidRDefault="009740B6" w:rsidP="00A428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AB081C">
              <w:rPr>
                <w:b/>
                <w:bCs/>
              </w:rPr>
              <w:t>-</w:t>
            </w: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</w:tcPr>
          <w:p w14:paraId="06EBC0E8" w14:textId="5E17D6CF" w:rsidR="009740B6" w:rsidRPr="00AB081C" w:rsidRDefault="00CA3D65" w:rsidP="00A428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AB081C">
              <w:rPr>
                <w:b/>
                <w:bCs/>
              </w:rPr>
              <w:t>1</w:t>
            </w:r>
          </w:p>
        </w:tc>
        <w:tc>
          <w:tcPr>
            <w:tcW w:w="672" w:type="pct"/>
            <w:tcBorders>
              <w:top w:val="nil"/>
              <w:bottom w:val="nil"/>
            </w:tcBorders>
            <w:shd w:val="clear" w:color="auto" w:fill="auto"/>
          </w:tcPr>
          <w:p w14:paraId="1D544193" w14:textId="505AA840" w:rsidR="009740B6" w:rsidRPr="00AB081C" w:rsidRDefault="009740B6" w:rsidP="00A428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AB081C">
              <w:rPr>
                <w:b/>
                <w:bCs/>
              </w:rPr>
              <w:t>6</w:t>
            </w:r>
          </w:p>
        </w:tc>
      </w:tr>
    </w:tbl>
    <w:p w14:paraId="3684BF01" w14:textId="77777777" w:rsidR="00002A05" w:rsidRPr="00AB081C" w:rsidRDefault="00002A05" w:rsidP="0026798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0DD6E59" w14:textId="1DA054AB" w:rsidR="00267988" w:rsidRPr="00AB081C" w:rsidRDefault="00267988" w:rsidP="0026798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B081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สัญญาสำคัญที่ทำกับกิจการที่เกี่ยวข้องกันในระหว่างงวด</w:t>
      </w:r>
    </w:p>
    <w:p w14:paraId="49DEEBA7" w14:textId="77777777" w:rsidR="00267988" w:rsidRPr="00AB081C" w:rsidRDefault="00267988" w:rsidP="0026798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8033CAA" w14:textId="4013069D" w:rsidR="00267988" w:rsidRPr="00AB081C" w:rsidRDefault="00267988" w:rsidP="0026798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B081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สัญญาบริการคลัง</w:t>
      </w:r>
      <w:r w:rsidR="00F777AB" w:rsidRPr="00AB081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น้ำมัน</w:t>
      </w:r>
    </w:p>
    <w:p w14:paraId="7F3B0046" w14:textId="77777777" w:rsidR="00267988" w:rsidRPr="00AB081C" w:rsidRDefault="00267988" w:rsidP="0026798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5867851" w14:textId="31987467" w:rsidR="00267988" w:rsidRPr="00AB081C" w:rsidRDefault="00267988" w:rsidP="0026798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B081C">
        <w:rPr>
          <w:rFonts w:asciiTheme="majorBidi" w:hAnsiTheme="majorBidi" w:cstheme="majorBidi" w:hint="cs"/>
          <w:sz w:val="30"/>
          <w:szCs w:val="30"/>
          <w:cs/>
        </w:rPr>
        <w:t>บริษัทได้ทำสัญญาใช้บริการท่าเทียบเรือและถังเก็บน้ำมันกับบริษัทย่อย</w:t>
      </w:r>
      <w:r w:rsidR="007325E7" w:rsidRPr="00AB081C">
        <w:rPr>
          <w:rFonts w:asciiTheme="majorBidi" w:hAnsiTheme="majorBidi" w:cstheme="majorBidi"/>
          <w:sz w:val="30"/>
          <w:szCs w:val="30"/>
        </w:rPr>
        <w:tab/>
      </w:r>
      <w:r w:rsidR="007325E7" w:rsidRPr="00AB081C">
        <w:rPr>
          <w:rFonts w:asciiTheme="majorBidi" w:hAnsiTheme="majorBidi" w:cstheme="majorBidi" w:hint="cs"/>
          <w:sz w:val="30"/>
          <w:szCs w:val="30"/>
          <w:cs/>
        </w:rPr>
        <w:t>ทางอ้อม</w:t>
      </w:r>
      <w:r w:rsidRPr="00AB081C">
        <w:rPr>
          <w:rFonts w:asciiTheme="majorBidi" w:hAnsiTheme="majorBidi" w:cstheme="majorBidi" w:hint="cs"/>
          <w:sz w:val="30"/>
          <w:szCs w:val="30"/>
          <w:cs/>
        </w:rPr>
        <w:t xml:space="preserve">แห่งหนึ่ง โดยบริษัทดังกล่าวจะบริการรับน้ำมัน เก็บน้ำมันในถัง และจ่ายน้ำมันของบริษัท สัญญาดังกล่าวสิ้นสุดในเดือนมีนาคม </w:t>
      </w:r>
      <w:r w:rsidRPr="00AB081C">
        <w:rPr>
          <w:rFonts w:asciiTheme="majorBidi" w:hAnsiTheme="majorBidi" w:cstheme="majorBidi"/>
          <w:sz w:val="30"/>
          <w:szCs w:val="30"/>
        </w:rPr>
        <w:t xml:space="preserve">2576 </w:t>
      </w:r>
      <w:r w:rsidRPr="00AB081C">
        <w:rPr>
          <w:rFonts w:asciiTheme="majorBidi" w:hAnsiTheme="majorBidi" w:cstheme="majorBidi" w:hint="cs"/>
          <w:sz w:val="30"/>
          <w:szCs w:val="30"/>
          <w:cs/>
        </w:rPr>
        <w:t xml:space="preserve">ซึ่งบริษัทได้บันทึกรายการดังกล่าวในสินทรัพย์สิทธิการใช้และหนี้สินตามสัญญาเช่าในงบแสดงฐานะการเงิน อย่างไรก็ตาม ตามที่กล่าวในหมายเหตุข้อ </w:t>
      </w:r>
      <w:r w:rsidRPr="00AB081C">
        <w:rPr>
          <w:rFonts w:asciiTheme="majorBidi" w:hAnsiTheme="majorBidi" w:cstheme="majorBidi"/>
          <w:sz w:val="30"/>
          <w:szCs w:val="30"/>
        </w:rPr>
        <w:t>3</w:t>
      </w:r>
      <w:r w:rsidRPr="00AB081C">
        <w:rPr>
          <w:rFonts w:asciiTheme="majorBidi" w:hAnsiTheme="majorBidi" w:cstheme="majorBidi" w:hint="cs"/>
          <w:sz w:val="30"/>
          <w:szCs w:val="30"/>
          <w:cs/>
        </w:rPr>
        <w:t xml:space="preserve"> รายการนี้ได้ตัดรายการในงบการเงินรวมแล้ว</w:t>
      </w:r>
    </w:p>
    <w:p w14:paraId="220839EB" w14:textId="77777777" w:rsidR="006047BF" w:rsidRPr="00AB081C" w:rsidRDefault="006047BF" w:rsidP="006047B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D49160F" w14:textId="525856D6" w:rsidR="006047BF" w:rsidRPr="00AB081C" w:rsidRDefault="006047BF" w:rsidP="006047B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AB081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สัญญาบริการสนับสนุนธุรกิจ</w:t>
      </w:r>
    </w:p>
    <w:p w14:paraId="07E00F59" w14:textId="77777777" w:rsidR="006047BF" w:rsidRPr="00AB081C" w:rsidRDefault="006047BF" w:rsidP="006047B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B99144" w14:textId="0939AE19" w:rsidR="006047BF" w:rsidRPr="00AB081C" w:rsidRDefault="006047BF" w:rsidP="006047B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/>
          <w:sz w:val="30"/>
          <w:szCs w:val="30"/>
        </w:rPr>
      </w:pPr>
      <w:r w:rsidRPr="00AB081C">
        <w:rPr>
          <w:rFonts w:asciiTheme="majorBidi" w:hAnsiTheme="majorBidi" w:cstheme="majorBidi"/>
          <w:sz w:val="30"/>
          <w:szCs w:val="30"/>
          <w:cs/>
        </w:rPr>
        <w:t>บริษัทได้ทำสัญญา</w:t>
      </w:r>
      <w:r w:rsidRPr="00AB081C">
        <w:rPr>
          <w:rFonts w:asciiTheme="majorBidi" w:hAnsiTheme="majorBidi" w:hint="cs"/>
          <w:sz w:val="30"/>
          <w:szCs w:val="30"/>
          <w:cs/>
        </w:rPr>
        <w:t>ให้บริการสนับสนุนธุรกิจกับบริษัทย่อยแห่งหนึ่ง</w:t>
      </w:r>
      <w:r w:rsidRPr="00AB081C">
        <w:rPr>
          <w:rFonts w:asciiTheme="majorBidi" w:hAnsiTheme="majorBidi"/>
          <w:sz w:val="30"/>
          <w:szCs w:val="30"/>
        </w:rPr>
        <w:t xml:space="preserve"> </w:t>
      </w:r>
      <w:r w:rsidRPr="00AB081C">
        <w:rPr>
          <w:rFonts w:asciiTheme="majorBidi" w:hAnsiTheme="majorBidi" w:hint="cs"/>
          <w:sz w:val="30"/>
          <w:szCs w:val="30"/>
          <w:cs/>
        </w:rPr>
        <w:t>เพื่อให้บริการคำปรึกษาเกี่ยวกับการบริหารจัดการ การปฏิบัติการ การจัดการ วิชาชีพ และบริการสนับสนุนอื่น</w:t>
      </w:r>
      <w:r w:rsidRPr="00AB081C">
        <w:rPr>
          <w:rFonts w:asciiTheme="majorBidi" w:hAnsiTheme="majorBidi"/>
          <w:sz w:val="30"/>
          <w:szCs w:val="30"/>
        </w:rPr>
        <w:t xml:space="preserve"> </w:t>
      </w:r>
      <w:r w:rsidRPr="00AB081C">
        <w:rPr>
          <w:rFonts w:asciiTheme="majorBidi" w:hAnsiTheme="majorBidi" w:hint="cs"/>
          <w:sz w:val="30"/>
          <w:szCs w:val="30"/>
          <w:cs/>
        </w:rPr>
        <w:t>ๆ ที่เกี่ยวข้องกับธุรกิจแต่ละประเภท และการดำเนินงานของบริษัทย่อยดังกล่าว</w:t>
      </w:r>
      <w:r w:rsidRPr="00AB081C">
        <w:rPr>
          <w:rFonts w:asciiTheme="majorBidi" w:hAnsiTheme="majorBidi"/>
          <w:sz w:val="30"/>
          <w:szCs w:val="30"/>
        </w:rPr>
        <w:t xml:space="preserve"> </w:t>
      </w:r>
      <w:r w:rsidRPr="00AB081C">
        <w:rPr>
          <w:rFonts w:asciiTheme="majorBidi" w:hAnsiTheme="majorBidi" w:hint="cs"/>
          <w:sz w:val="30"/>
          <w:szCs w:val="30"/>
          <w:cs/>
        </w:rPr>
        <w:t xml:space="preserve">สัญญามีผลบังคับใช้ตั้งแต่วันที่ </w:t>
      </w:r>
      <w:r w:rsidR="000C3128" w:rsidRPr="00AB081C">
        <w:rPr>
          <w:rFonts w:asciiTheme="majorBidi" w:hAnsiTheme="majorBidi"/>
          <w:sz w:val="30"/>
          <w:szCs w:val="30"/>
        </w:rPr>
        <w:t>31</w:t>
      </w:r>
      <w:r w:rsidRPr="00AB081C">
        <w:rPr>
          <w:rFonts w:asciiTheme="majorBidi" w:hAnsiTheme="majorBidi" w:hint="cs"/>
          <w:sz w:val="30"/>
          <w:szCs w:val="30"/>
          <w:cs/>
        </w:rPr>
        <w:t xml:space="preserve"> สิงหาคม </w:t>
      </w:r>
      <w:r w:rsidR="000C3128" w:rsidRPr="00AB081C">
        <w:rPr>
          <w:rFonts w:asciiTheme="majorBidi" w:hAnsiTheme="majorBidi"/>
          <w:sz w:val="30"/>
          <w:szCs w:val="30"/>
        </w:rPr>
        <w:t>2566</w:t>
      </w:r>
      <w:r w:rsidRPr="00AB081C">
        <w:rPr>
          <w:rFonts w:asciiTheme="majorBidi" w:hAnsiTheme="majorBidi" w:hint="cs"/>
          <w:sz w:val="30"/>
          <w:szCs w:val="30"/>
          <w:cs/>
        </w:rPr>
        <w:t xml:space="preserve"> จนถึง</w:t>
      </w:r>
      <w:r w:rsidR="00CC529F" w:rsidRPr="00AB081C">
        <w:rPr>
          <w:rFonts w:asciiTheme="majorBidi" w:hAnsiTheme="majorBidi" w:hint="cs"/>
          <w:sz w:val="30"/>
          <w:szCs w:val="30"/>
          <w:cs/>
        </w:rPr>
        <w:t>วันที่</w:t>
      </w:r>
      <w:r w:rsidRPr="00AB081C">
        <w:rPr>
          <w:rFonts w:asciiTheme="majorBidi" w:hAnsiTheme="majorBidi" w:hint="cs"/>
          <w:sz w:val="30"/>
          <w:szCs w:val="30"/>
          <w:cs/>
        </w:rPr>
        <w:t xml:space="preserve"> </w:t>
      </w:r>
      <w:r w:rsidR="000C3128" w:rsidRPr="00AB081C">
        <w:rPr>
          <w:rFonts w:asciiTheme="majorBidi" w:hAnsiTheme="majorBidi"/>
          <w:sz w:val="30"/>
          <w:szCs w:val="30"/>
        </w:rPr>
        <w:t>31</w:t>
      </w:r>
      <w:r w:rsidRPr="00AB081C">
        <w:rPr>
          <w:rFonts w:asciiTheme="majorBidi" w:hAnsiTheme="majorBidi" w:hint="cs"/>
          <w:sz w:val="30"/>
          <w:szCs w:val="30"/>
          <w:cs/>
        </w:rPr>
        <w:t xml:space="preserve"> ธันวาคม </w:t>
      </w:r>
      <w:r w:rsidR="000C3128" w:rsidRPr="00AB081C">
        <w:rPr>
          <w:rFonts w:asciiTheme="majorBidi" w:hAnsiTheme="majorBidi"/>
          <w:sz w:val="30"/>
          <w:szCs w:val="30"/>
        </w:rPr>
        <w:t xml:space="preserve">2567 </w:t>
      </w:r>
      <w:r w:rsidRPr="00AB081C">
        <w:rPr>
          <w:rFonts w:asciiTheme="majorBidi" w:hAnsiTheme="majorBidi" w:hint="cs"/>
          <w:sz w:val="30"/>
          <w:szCs w:val="30"/>
          <w:cs/>
        </w:rPr>
        <w:t>และ</w:t>
      </w:r>
      <w:r w:rsidRPr="00AB081C">
        <w:rPr>
          <w:rFonts w:asciiTheme="majorBidi" w:hAnsiTheme="majorBidi"/>
          <w:sz w:val="30"/>
          <w:szCs w:val="30"/>
          <w:cs/>
        </w:rPr>
        <w:t>มีการต่ออายุโดยอัตโนมัติ</w:t>
      </w:r>
      <w:r w:rsidRPr="00AB081C">
        <w:rPr>
          <w:rFonts w:asciiTheme="majorBidi" w:hAnsiTheme="majorBidi" w:hint="cs"/>
          <w:sz w:val="30"/>
          <w:szCs w:val="30"/>
          <w:cs/>
        </w:rPr>
        <w:t xml:space="preserve">คราวละ </w:t>
      </w:r>
      <w:r w:rsidRPr="00AB081C">
        <w:rPr>
          <w:rFonts w:asciiTheme="majorBidi" w:hAnsiTheme="majorBidi"/>
          <w:sz w:val="30"/>
          <w:szCs w:val="30"/>
        </w:rPr>
        <w:t xml:space="preserve">1 </w:t>
      </w:r>
      <w:r w:rsidRPr="00AB081C">
        <w:rPr>
          <w:rFonts w:asciiTheme="majorBidi" w:hAnsiTheme="majorBidi" w:hint="cs"/>
          <w:sz w:val="30"/>
          <w:szCs w:val="30"/>
          <w:cs/>
        </w:rPr>
        <w:t>ปี</w:t>
      </w:r>
      <w:r w:rsidRPr="00AB081C">
        <w:rPr>
          <w:rFonts w:asciiTheme="majorBidi" w:hAnsiTheme="majorBidi"/>
          <w:sz w:val="30"/>
          <w:szCs w:val="30"/>
          <w:cs/>
        </w:rPr>
        <w:t xml:space="preserve"> เว้นแต่</w:t>
      </w:r>
      <w:r w:rsidRPr="00AB081C">
        <w:rPr>
          <w:rFonts w:asciiTheme="majorBidi" w:hAnsiTheme="majorBidi" w:hint="cs"/>
          <w:sz w:val="30"/>
          <w:szCs w:val="30"/>
          <w:cs/>
        </w:rPr>
        <w:t>จะมีการลงนามยกเลิกสัญญาร่วมกันเป็นลายลักษณ์อักษร อัตราค่าบริการเป็นไปตามข้อกำหนดในสัญญา</w:t>
      </w:r>
    </w:p>
    <w:p w14:paraId="1F069F91" w14:textId="77777777" w:rsidR="006047BF" w:rsidRPr="00AB081C" w:rsidRDefault="006047BF" w:rsidP="006047B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/>
          <w:sz w:val="30"/>
          <w:szCs w:val="30"/>
        </w:rPr>
      </w:pPr>
    </w:p>
    <w:p w14:paraId="5C244A8D" w14:textId="77777777" w:rsidR="006047BF" w:rsidRPr="00AB081C" w:rsidRDefault="006047BF" w:rsidP="006047B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B081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สัญญาให้ใช้เครื่องหมายการค้าและสูตรการผลิตน้ำมัน</w:t>
      </w:r>
    </w:p>
    <w:p w14:paraId="774CEAFF" w14:textId="77777777" w:rsidR="006047BF" w:rsidRPr="00AB081C" w:rsidRDefault="006047BF" w:rsidP="006047B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C44C04" w14:textId="73B08C08" w:rsidR="00CD0627" w:rsidRPr="00AB081C" w:rsidRDefault="006047BF" w:rsidP="0026798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/>
          <w:sz w:val="30"/>
          <w:szCs w:val="30"/>
          <w:cs/>
        </w:rPr>
      </w:pPr>
      <w:r w:rsidRPr="00AB081C">
        <w:rPr>
          <w:rFonts w:asciiTheme="majorBidi" w:hAnsiTheme="majorBidi"/>
          <w:sz w:val="30"/>
          <w:szCs w:val="30"/>
          <w:cs/>
        </w:rPr>
        <w:t>บริษัทได้</w:t>
      </w:r>
      <w:r w:rsidRPr="00AB081C">
        <w:rPr>
          <w:rFonts w:asciiTheme="majorBidi" w:hAnsiTheme="majorBidi" w:hint="cs"/>
          <w:sz w:val="30"/>
          <w:szCs w:val="30"/>
          <w:cs/>
        </w:rPr>
        <w:t>ทำสัญญา</w:t>
      </w:r>
      <w:r w:rsidRPr="00AB081C">
        <w:rPr>
          <w:rFonts w:asciiTheme="majorBidi" w:hAnsiTheme="majorBidi"/>
          <w:sz w:val="30"/>
          <w:szCs w:val="30"/>
          <w:cs/>
        </w:rPr>
        <w:t>ให้สิทธิใช้เครื่องหมายการค้าและสูตรการผลิตน้ำมันกับบริษัทย่อยแห่งหนึ่ง สำหรับการผลิต การจำหน่ายผลิตภัณฑ์น้ำมัน และ</w:t>
      </w:r>
      <w:r w:rsidR="000C3128" w:rsidRPr="00AB081C">
        <w:rPr>
          <w:rFonts w:asciiTheme="majorBidi" w:hAnsiTheme="majorBidi"/>
          <w:sz w:val="30"/>
          <w:szCs w:val="30"/>
        </w:rPr>
        <w:t>/</w:t>
      </w:r>
      <w:r w:rsidRPr="00AB081C">
        <w:rPr>
          <w:rFonts w:asciiTheme="majorBidi" w:hAnsiTheme="majorBidi"/>
          <w:sz w:val="30"/>
          <w:szCs w:val="30"/>
          <w:cs/>
        </w:rPr>
        <w:t xml:space="preserve">หรือการให้บริการในประเทศไทย โดยสัญญามีผลบังคับใช้ตั้งแต่วันที่ </w:t>
      </w:r>
      <w:r w:rsidR="000C3128" w:rsidRPr="00AB081C">
        <w:rPr>
          <w:rFonts w:asciiTheme="majorBidi" w:hAnsiTheme="majorBidi"/>
          <w:sz w:val="30"/>
          <w:szCs w:val="30"/>
        </w:rPr>
        <w:t>31</w:t>
      </w:r>
      <w:r w:rsidRPr="00AB081C">
        <w:rPr>
          <w:rFonts w:asciiTheme="majorBidi" w:hAnsiTheme="majorBidi"/>
          <w:sz w:val="30"/>
          <w:szCs w:val="30"/>
          <w:cs/>
        </w:rPr>
        <w:t xml:space="preserve"> สิงหาคม </w:t>
      </w:r>
      <w:r w:rsidR="000C3128" w:rsidRPr="00AB081C">
        <w:rPr>
          <w:rFonts w:asciiTheme="majorBidi" w:hAnsiTheme="majorBidi"/>
          <w:sz w:val="30"/>
          <w:szCs w:val="30"/>
        </w:rPr>
        <w:t>2566</w:t>
      </w:r>
      <w:r w:rsidRPr="00AB081C">
        <w:rPr>
          <w:rFonts w:asciiTheme="majorBidi" w:hAnsiTheme="majorBidi"/>
          <w:sz w:val="30"/>
          <w:szCs w:val="30"/>
          <w:cs/>
        </w:rPr>
        <w:t xml:space="preserve"> และจะมีผลบังคับใช้ต่อไปโดยไม่มีระยะเวลาสิ้นสุดภายใต้ข้อกำหนด</w:t>
      </w:r>
      <w:r w:rsidRPr="00AB081C">
        <w:rPr>
          <w:rFonts w:asciiTheme="majorBidi" w:hAnsiTheme="majorBidi" w:hint="cs"/>
          <w:sz w:val="30"/>
          <w:szCs w:val="30"/>
          <w:cs/>
        </w:rPr>
        <w:t xml:space="preserve"> </w:t>
      </w:r>
      <w:r w:rsidRPr="00AB081C">
        <w:rPr>
          <w:rFonts w:asciiTheme="majorBidi" w:hAnsiTheme="majorBidi"/>
          <w:sz w:val="30"/>
          <w:szCs w:val="30"/>
          <w:cs/>
        </w:rPr>
        <w:t>เงื่อนไข</w:t>
      </w:r>
      <w:r w:rsidRPr="00AB081C">
        <w:rPr>
          <w:rFonts w:asciiTheme="majorBidi" w:hAnsiTheme="majorBidi" w:hint="cs"/>
          <w:sz w:val="30"/>
          <w:szCs w:val="30"/>
          <w:cs/>
        </w:rPr>
        <w:t>และอัตราเรียกเก็บเป็นไป</w:t>
      </w:r>
      <w:r w:rsidRPr="00AB081C">
        <w:rPr>
          <w:rFonts w:asciiTheme="majorBidi" w:hAnsiTheme="majorBidi"/>
          <w:sz w:val="30"/>
          <w:szCs w:val="30"/>
          <w:cs/>
        </w:rPr>
        <w:t>ตามที่</w:t>
      </w:r>
      <w:r w:rsidRPr="00AB081C">
        <w:rPr>
          <w:rFonts w:asciiTheme="majorBidi" w:hAnsiTheme="majorBidi" w:hint="cs"/>
          <w:sz w:val="30"/>
          <w:szCs w:val="30"/>
          <w:cs/>
        </w:rPr>
        <w:t>กำหนด</w:t>
      </w:r>
      <w:r w:rsidRPr="00AB081C">
        <w:rPr>
          <w:rFonts w:asciiTheme="majorBidi" w:hAnsiTheme="majorBidi"/>
          <w:sz w:val="30"/>
          <w:szCs w:val="30"/>
          <w:cs/>
        </w:rPr>
        <w:t>ในสัญญา</w:t>
      </w:r>
    </w:p>
    <w:p w14:paraId="56F8FF13" w14:textId="77777777" w:rsidR="00CD0627" w:rsidRPr="00AB081C" w:rsidRDefault="00CD0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cs/>
        </w:rPr>
      </w:pPr>
      <w:r w:rsidRPr="00AB081C">
        <w:rPr>
          <w:rFonts w:asciiTheme="majorBidi" w:hAnsiTheme="majorBidi"/>
          <w:cs/>
        </w:rPr>
        <w:br w:type="page"/>
      </w:r>
    </w:p>
    <w:p w14:paraId="74EF51E1" w14:textId="673E010F" w:rsidR="00313EA6" w:rsidRPr="00AB081C" w:rsidRDefault="00313EA6" w:rsidP="00826F1E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B081C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ลูกหนี้การค้า</w:t>
      </w:r>
    </w:p>
    <w:p w14:paraId="1DFAB691" w14:textId="77777777" w:rsidR="00A010DE" w:rsidRPr="00AB081C" w:rsidRDefault="00A010DE" w:rsidP="00AF2E5C">
      <w:pPr>
        <w:pStyle w:val="BodyText2"/>
        <w:tabs>
          <w:tab w:val="decimal" w:pos="540"/>
        </w:tabs>
        <w:spacing w:line="340" w:lineRule="exact"/>
        <w:ind w:left="540" w:firstLine="0"/>
        <w:contextualSpacing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28"/>
        <w:gridCol w:w="1238"/>
        <w:gridCol w:w="1238"/>
        <w:gridCol w:w="1238"/>
        <w:gridCol w:w="1238"/>
      </w:tblGrid>
      <w:tr w:rsidR="00A010DE" w:rsidRPr="00AB081C" w14:paraId="0B1C900D" w14:textId="77777777" w:rsidTr="00AD04A2">
        <w:trPr>
          <w:cantSplit/>
          <w:tblHeader/>
        </w:trPr>
        <w:tc>
          <w:tcPr>
            <w:tcW w:w="4228" w:type="dxa"/>
            <w:vAlign w:val="bottom"/>
          </w:tcPr>
          <w:p w14:paraId="363AA999" w14:textId="77777777" w:rsidR="00A010DE" w:rsidRPr="00AB081C" w:rsidRDefault="00A010DE" w:rsidP="004E307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76" w:type="dxa"/>
            <w:gridSpan w:val="2"/>
          </w:tcPr>
          <w:p w14:paraId="03893305" w14:textId="77777777" w:rsidR="00A010DE" w:rsidRPr="00AB081C" w:rsidRDefault="00A010DE" w:rsidP="004E307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76" w:type="dxa"/>
            <w:gridSpan w:val="2"/>
            <w:vAlign w:val="bottom"/>
          </w:tcPr>
          <w:p w14:paraId="4176F187" w14:textId="77777777" w:rsidR="00A010DE" w:rsidRPr="00AB081C" w:rsidRDefault="00A010DE" w:rsidP="004E307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F2E5C" w:rsidRPr="00AB081C" w14:paraId="6801F665" w14:textId="77777777" w:rsidTr="00AD04A2">
        <w:trPr>
          <w:cantSplit/>
          <w:tblHeader/>
        </w:trPr>
        <w:tc>
          <w:tcPr>
            <w:tcW w:w="4228" w:type="dxa"/>
            <w:vAlign w:val="bottom"/>
          </w:tcPr>
          <w:p w14:paraId="606013FF" w14:textId="77777777" w:rsidR="00AF2E5C" w:rsidRPr="00AB081C" w:rsidRDefault="00AF2E5C" w:rsidP="00AF2E5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38" w:type="dxa"/>
          </w:tcPr>
          <w:p w14:paraId="60EC0A95" w14:textId="19AEE9B9" w:rsidR="00AF2E5C" w:rsidRPr="00AB081C" w:rsidRDefault="00C46509" w:rsidP="00504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081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B081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38" w:type="dxa"/>
          </w:tcPr>
          <w:p w14:paraId="5A5ED403" w14:textId="7F4CB308" w:rsidR="00AF2E5C" w:rsidRPr="00AB081C" w:rsidRDefault="00AF2E5C" w:rsidP="00504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081C">
              <w:rPr>
                <w:rFonts w:ascii="Angsana New" w:hAnsi="Angsana New"/>
                <w:sz w:val="30"/>
                <w:szCs w:val="30"/>
              </w:rPr>
              <w:t>31</w:t>
            </w:r>
            <w:r w:rsidRPr="00AB081C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38" w:type="dxa"/>
          </w:tcPr>
          <w:p w14:paraId="02F867C9" w14:textId="1EA7FC2F" w:rsidR="00AF2E5C" w:rsidRPr="00AB081C" w:rsidRDefault="00C46509" w:rsidP="00504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081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B081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38" w:type="dxa"/>
          </w:tcPr>
          <w:p w14:paraId="0EB244B1" w14:textId="3F8A191E" w:rsidR="00AF2E5C" w:rsidRPr="00AB081C" w:rsidRDefault="00AF2E5C" w:rsidP="00504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081C">
              <w:rPr>
                <w:rFonts w:ascii="Angsana New" w:hAnsi="Angsana New"/>
                <w:sz w:val="30"/>
                <w:szCs w:val="30"/>
              </w:rPr>
              <w:t>31</w:t>
            </w:r>
            <w:r w:rsidRPr="00AB081C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F2E5C" w:rsidRPr="00AB081C" w14:paraId="4A45D28E" w14:textId="77777777" w:rsidTr="00AD04A2">
        <w:trPr>
          <w:cantSplit/>
          <w:tblHeader/>
        </w:trPr>
        <w:tc>
          <w:tcPr>
            <w:tcW w:w="4228" w:type="dxa"/>
            <w:vAlign w:val="bottom"/>
          </w:tcPr>
          <w:p w14:paraId="61CF0B8D" w14:textId="430A0B68" w:rsidR="00AF2E5C" w:rsidRPr="00AB081C" w:rsidRDefault="00AF2E5C" w:rsidP="00AF2E5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38" w:type="dxa"/>
          </w:tcPr>
          <w:p w14:paraId="5EFB0F57" w14:textId="6C41DF1D" w:rsidR="00AF2E5C" w:rsidRPr="00AB081C" w:rsidRDefault="00AF2E5C" w:rsidP="00504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081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38" w:type="dxa"/>
          </w:tcPr>
          <w:p w14:paraId="608864C1" w14:textId="2AAC9B9C" w:rsidR="00AF2E5C" w:rsidRPr="00AB081C" w:rsidRDefault="00AF2E5C" w:rsidP="00504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081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38" w:type="dxa"/>
          </w:tcPr>
          <w:p w14:paraId="6B8E2C62" w14:textId="02D8EF4C" w:rsidR="00AF2E5C" w:rsidRPr="00AB081C" w:rsidRDefault="00AF2E5C" w:rsidP="00504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081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38" w:type="dxa"/>
          </w:tcPr>
          <w:p w14:paraId="48499780" w14:textId="397D3CA3" w:rsidR="00AF2E5C" w:rsidRPr="00AB081C" w:rsidRDefault="00AF2E5C" w:rsidP="00504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081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F2E5C" w:rsidRPr="00AB081C" w14:paraId="751576F4" w14:textId="77777777" w:rsidTr="00AD04A2">
        <w:trPr>
          <w:cantSplit/>
          <w:tblHeader/>
        </w:trPr>
        <w:tc>
          <w:tcPr>
            <w:tcW w:w="4228" w:type="dxa"/>
            <w:vAlign w:val="bottom"/>
            <w:hideMark/>
          </w:tcPr>
          <w:p w14:paraId="73AB6F3E" w14:textId="77777777" w:rsidR="00AF2E5C" w:rsidRPr="00AB081C" w:rsidRDefault="00AF2E5C" w:rsidP="00AF2E5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952" w:type="dxa"/>
            <w:gridSpan w:val="4"/>
            <w:vAlign w:val="bottom"/>
          </w:tcPr>
          <w:p w14:paraId="12D79FAD" w14:textId="77777777" w:rsidR="00AF2E5C" w:rsidRPr="00AB081C" w:rsidRDefault="00AF2E5C" w:rsidP="00AF2E5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AF2E5C" w:rsidRPr="00AB081C" w14:paraId="30FBB3C4" w14:textId="77777777" w:rsidTr="00AD04A2">
        <w:trPr>
          <w:cantSplit/>
        </w:trPr>
        <w:tc>
          <w:tcPr>
            <w:tcW w:w="4228" w:type="dxa"/>
            <w:hideMark/>
          </w:tcPr>
          <w:p w14:paraId="538156F1" w14:textId="77777777" w:rsidR="00AF2E5C" w:rsidRPr="00AB081C" w:rsidRDefault="00AF2E5C" w:rsidP="00AF2E5C">
            <w:pPr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238" w:type="dxa"/>
          </w:tcPr>
          <w:p w14:paraId="23F12F66" w14:textId="1FB441C8" w:rsidR="00AF2E5C" w:rsidRPr="00AB081C" w:rsidRDefault="00615D8C" w:rsidP="00AF2E5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367316" w:rsidRPr="00AB08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5,607</w:t>
            </w:r>
          </w:p>
        </w:tc>
        <w:tc>
          <w:tcPr>
            <w:tcW w:w="1238" w:type="dxa"/>
          </w:tcPr>
          <w:p w14:paraId="76B41958" w14:textId="322A3650" w:rsidR="00AF2E5C" w:rsidRPr="00AB081C" w:rsidRDefault="00AF2E5C" w:rsidP="00AF2E5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11,648</w:t>
            </w:r>
          </w:p>
        </w:tc>
        <w:tc>
          <w:tcPr>
            <w:tcW w:w="1238" w:type="dxa"/>
          </w:tcPr>
          <w:p w14:paraId="763D3522" w14:textId="0B160C62" w:rsidR="00AF2E5C" w:rsidRPr="00AB081C" w:rsidRDefault="00CA3D65" w:rsidP="00AF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7,415</w:t>
            </w:r>
          </w:p>
        </w:tc>
        <w:tc>
          <w:tcPr>
            <w:tcW w:w="1238" w:type="dxa"/>
          </w:tcPr>
          <w:p w14:paraId="252C5669" w14:textId="2F43AFD6" w:rsidR="00AF2E5C" w:rsidRPr="00AB081C" w:rsidRDefault="00AF2E5C" w:rsidP="00AF2E5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</w:rPr>
              <w:t>6,549</w:t>
            </w:r>
          </w:p>
        </w:tc>
      </w:tr>
      <w:tr w:rsidR="00AF2E5C" w:rsidRPr="00AB081C" w14:paraId="45B8B970" w14:textId="77777777" w:rsidTr="00AD04A2">
        <w:trPr>
          <w:cantSplit/>
        </w:trPr>
        <w:tc>
          <w:tcPr>
            <w:tcW w:w="4228" w:type="dxa"/>
            <w:hideMark/>
          </w:tcPr>
          <w:p w14:paraId="432C33D4" w14:textId="77777777" w:rsidR="00AF2E5C" w:rsidRPr="00AB081C" w:rsidRDefault="00AF2E5C" w:rsidP="00AF2E5C">
            <w:pPr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  <w:cs/>
              </w:rPr>
              <w:t>เกินกำหนดชำระ</w:t>
            </w:r>
          </w:p>
        </w:tc>
        <w:tc>
          <w:tcPr>
            <w:tcW w:w="1238" w:type="dxa"/>
          </w:tcPr>
          <w:p w14:paraId="11CD2CC0" w14:textId="77777777" w:rsidR="00AF2E5C" w:rsidRPr="00AB081C" w:rsidRDefault="00AF2E5C" w:rsidP="00AF2E5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38" w:type="dxa"/>
          </w:tcPr>
          <w:p w14:paraId="073A8856" w14:textId="77777777" w:rsidR="00AF2E5C" w:rsidRPr="00AB081C" w:rsidRDefault="00AF2E5C" w:rsidP="00AF2E5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6B8D02C3" w14:textId="77777777" w:rsidR="00AF2E5C" w:rsidRPr="00AB081C" w:rsidRDefault="00AF2E5C" w:rsidP="00AF2E5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1BAFE389" w14:textId="77777777" w:rsidR="00AF2E5C" w:rsidRPr="00AB081C" w:rsidRDefault="00AF2E5C" w:rsidP="00AF2E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2E5C" w:rsidRPr="00AB081C" w14:paraId="05A52787" w14:textId="77777777" w:rsidTr="00AD04A2">
        <w:trPr>
          <w:cantSplit/>
        </w:trPr>
        <w:tc>
          <w:tcPr>
            <w:tcW w:w="4228" w:type="dxa"/>
            <w:hideMark/>
          </w:tcPr>
          <w:p w14:paraId="5AAEE024" w14:textId="77777777" w:rsidR="00AF2E5C" w:rsidRPr="00AB081C" w:rsidRDefault="00AF2E5C" w:rsidP="00AF2E5C">
            <w:pPr>
              <w:spacing w:line="240" w:lineRule="auto"/>
              <w:ind w:left="104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  <w:cs/>
              </w:rPr>
              <w:t xml:space="preserve">   น้อยกว่า </w:t>
            </w:r>
            <w:r w:rsidRPr="00AB081C">
              <w:rPr>
                <w:rFonts w:asciiTheme="majorBidi" w:hAnsiTheme="majorBidi" w:cstheme="majorBidi"/>
              </w:rPr>
              <w:t>3</w:t>
            </w:r>
            <w:r w:rsidRPr="00AB081C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38" w:type="dxa"/>
          </w:tcPr>
          <w:p w14:paraId="01D9B8D9" w14:textId="51CEDDD4" w:rsidR="00AF2E5C" w:rsidRPr="00AB081C" w:rsidRDefault="00615D8C" w:rsidP="00AF2E5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308</w:t>
            </w:r>
          </w:p>
        </w:tc>
        <w:tc>
          <w:tcPr>
            <w:tcW w:w="1238" w:type="dxa"/>
          </w:tcPr>
          <w:p w14:paraId="1895024D" w14:textId="79FE7375" w:rsidR="00AF2E5C" w:rsidRPr="00AB081C" w:rsidRDefault="00AF2E5C" w:rsidP="00AF2E5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717</w:t>
            </w:r>
          </w:p>
        </w:tc>
        <w:tc>
          <w:tcPr>
            <w:tcW w:w="1238" w:type="dxa"/>
          </w:tcPr>
          <w:p w14:paraId="2785F08F" w14:textId="5EC49D11" w:rsidR="00AF2E5C" w:rsidRPr="00AB081C" w:rsidRDefault="00CA3D65" w:rsidP="00AF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137</w:t>
            </w:r>
          </w:p>
        </w:tc>
        <w:tc>
          <w:tcPr>
            <w:tcW w:w="1238" w:type="dxa"/>
          </w:tcPr>
          <w:p w14:paraId="586A6B59" w14:textId="46DC97C5" w:rsidR="00AF2E5C" w:rsidRPr="00AB081C" w:rsidRDefault="00AF2E5C" w:rsidP="00AF2E5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</w:rPr>
              <w:t>175</w:t>
            </w:r>
          </w:p>
        </w:tc>
      </w:tr>
      <w:tr w:rsidR="00AF2E5C" w:rsidRPr="00AB081C" w14:paraId="087935BF" w14:textId="77777777" w:rsidTr="00AD04A2">
        <w:trPr>
          <w:cantSplit/>
        </w:trPr>
        <w:tc>
          <w:tcPr>
            <w:tcW w:w="4228" w:type="dxa"/>
            <w:hideMark/>
          </w:tcPr>
          <w:p w14:paraId="2BEA12A0" w14:textId="1D3AD9B7" w:rsidR="00AF2E5C" w:rsidRPr="00AB081C" w:rsidRDefault="00AF2E5C" w:rsidP="00AF2E5C">
            <w:pPr>
              <w:spacing w:line="240" w:lineRule="auto"/>
              <w:ind w:left="104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  <w:cs/>
              </w:rPr>
              <w:t xml:space="preserve">   </w:t>
            </w:r>
            <w:r w:rsidRPr="00AB081C">
              <w:rPr>
                <w:rFonts w:asciiTheme="majorBidi" w:hAnsiTheme="majorBidi" w:cstheme="majorBidi"/>
              </w:rPr>
              <w:t>3</w:t>
            </w:r>
            <w:r w:rsidRPr="00AB081C">
              <w:rPr>
                <w:rFonts w:asciiTheme="majorBidi" w:hAnsiTheme="majorBidi" w:cstheme="majorBidi"/>
                <w:cs/>
              </w:rPr>
              <w:t xml:space="preserve"> </w:t>
            </w:r>
            <w:r w:rsidR="00394C94" w:rsidRPr="00AB081C">
              <w:rPr>
                <w:rFonts w:asciiTheme="majorBidi" w:hAnsiTheme="majorBidi" w:cstheme="majorBidi"/>
              </w:rPr>
              <w:t>-</w:t>
            </w:r>
            <w:r w:rsidRPr="00AB081C">
              <w:rPr>
                <w:rFonts w:asciiTheme="majorBidi" w:hAnsiTheme="majorBidi" w:cstheme="majorBidi"/>
                <w:cs/>
              </w:rPr>
              <w:t xml:space="preserve"> </w:t>
            </w:r>
            <w:r w:rsidRPr="00AB081C">
              <w:rPr>
                <w:rFonts w:asciiTheme="majorBidi" w:hAnsiTheme="majorBidi" w:cstheme="majorBidi"/>
              </w:rPr>
              <w:t>6</w:t>
            </w:r>
            <w:r w:rsidRPr="00AB081C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38" w:type="dxa"/>
          </w:tcPr>
          <w:p w14:paraId="4DD960E3" w14:textId="7F2DA88E" w:rsidR="00AF2E5C" w:rsidRPr="00AB081C" w:rsidRDefault="00615D8C" w:rsidP="00AF2E5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1238" w:type="dxa"/>
          </w:tcPr>
          <w:p w14:paraId="2766B95C" w14:textId="6D6F4C76" w:rsidR="00AF2E5C" w:rsidRPr="00AB081C" w:rsidRDefault="00AF2E5C" w:rsidP="00AF2E5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354</w:t>
            </w:r>
          </w:p>
        </w:tc>
        <w:tc>
          <w:tcPr>
            <w:tcW w:w="1238" w:type="dxa"/>
          </w:tcPr>
          <w:p w14:paraId="2AE1D08B" w14:textId="6F0E5BB9" w:rsidR="00AF2E5C" w:rsidRPr="00AB081C" w:rsidRDefault="00CA3D65" w:rsidP="00AF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238" w:type="dxa"/>
          </w:tcPr>
          <w:p w14:paraId="340A4155" w14:textId="6E399791" w:rsidR="00AF2E5C" w:rsidRPr="00AB081C" w:rsidRDefault="00AF2E5C" w:rsidP="00AF2E5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F2E5C" w:rsidRPr="00AB081C" w14:paraId="7376D962" w14:textId="77777777" w:rsidTr="00AD04A2">
        <w:trPr>
          <w:cantSplit/>
        </w:trPr>
        <w:tc>
          <w:tcPr>
            <w:tcW w:w="4228" w:type="dxa"/>
            <w:hideMark/>
          </w:tcPr>
          <w:p w14:paraId="2D0F8806" w14:textId="77777777" w:rsidR="00AF2E5C" w:rsidRPr="00AB081C" w:rsidRDefault="00AF2E5C" w:rsidP="00AF2E5C">
            <w:pPr>
              <w:spacing w:line="240" w:lineRule="auto"/>
              <w:ind w:left="104" w:right="-79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  <w:cs/>
              </w:rPr>
              <w:t xml:space="preserve">   </w:t>
            </w:r>
            <w:r w:rsidRPr="00AB081C">
              <w:rPr>
                <w:rFonts w:asciiTheme="majorBidi" w:hAnsiTheme="majorBidi" w:cstheme="majorBidi"/>
              </w:rPr>
              <w:t>6</w:t>
            </w:r>
            <w:r w:rsidRPr="00AB081C">
              <w:rPr>
                <w:rFonts w:asciiTheme="majorBidi" w:hAnsiTheme="majorBidi" w:cstheme="majorBidi"/>
                <w:cs/>
              </w:rPr>
              <w:t xml:space="preserve"> - </w:t>
            </w:r>
            <w:r w:rsidRPr="00AB081C">
              <w:rPr>
                <w:rFonts w:asciiTheme="majorBidi" w:hAnsiTheme="majorBidi" w:cstheme="majorBidi"/>
              </w:rPr>
              <w:t>12</w:t>
            </w:r>
            <w:r w:rsidRPr="00AB081C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38" w:type="dxa"/>
          </w:tcPr>
          <w:p w14:paraId="47E22B64" w14:textId="739B81F5" w:rsidR="00AF2E5C" w:rsidRPr="00AB081C" w:rsidRDefault="00615D8C" w:rsidP="00AF2E5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640</w:t>
            </w:r>
          </w:p>
        </w:tc>
        <w:tc>
          <w:tcPr>
            <w:tcW w:w="1238" w:type="dxa"/>
          </w:tcPr>
          <w:p w14:paraId="4AA773AB" w14:textId="4E20E9B2" w:rsidR="00AF2E5C" w:rsidRPr="00AB081C" w:rsidRDefault="00AF2E5C" w:rsidP="00AF2E5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434</w:t>
            </w:r>
          </w:p>
        </w:tc>
        <w:tc>
          <w:tcPr>
            <w:tcW w:w="1238" w:type="dxa"/>
          </w:tcPr>
          <w:p w14:paraId="150D46E2" w14:textId="14E1B1EF" w:rsidR="00AF2E5C" w:rsidRPr="00AB081C" w:rsidRDefault="00CA3D65" w:rsidP="00AF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38" w:type="dxa"/>
          </w:tcPr>
          <w:p w14:paraId="396504D3" w14:textId="5634B4D5" w:rsidR="00AF2E5C" w:rsidRPr="00AB081C" w:rsidRDefault="00AF2E5C" w:rsidP="00AF2E5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7E5D9B" w:rsidRPr="00AB081C" w14:paraId="4501F088" w14:textId="77777777" w:rsidTr="00AD04A2">
        <w:trPr>
          <w:cantSplit/>
        </w:trPr>
        <w:tc>
          <w:tcPr>
            <w:tcW w:w="4228" w:type="dxa"/>
            <w:hideMark/>
          </w:tcPr>
          <w:p w14:paraId="317E706D" w14:textId="77777777" w:rsidR="007E5D9B" w:rsidRPr="00AB081C" w:rsidRDefault="007E5D9B" w:rsidP="007E5D9B">
            <w:pPr>
              <w:tabs>
                <w:tab w:val="clear" w:pos="227"/>
                <w:tab w:val="left" w:pos="278"/>
              </w:tabs>
              <w:spacing w:line="240" w:lineRule="auto"/>
              <w:ind w:left="188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  <w:cs/>
              </w:rPr>
              <w:t xml:space="preserve"> มากกว่า </w:t>
            </w:r>
            <w:r w:rsidRPr="00AB081C">
              <w:rPr>
                <w:rFonts w:asciiTheme="majorBidi" w:hAnsiTheme="majorBidi" w:cstheme="majorBidi"/>
              </w:rPr>
              <w:t>12</w:t>
            </w:r>
            <w:r w:rsidRPr="00AB081C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38" w:type="dxa"/>
          </w:tcPr>
          <w:p w14:paraId="5AABC7C2" w14:textId="4F3A8AE2" w:rsidR="007E5D9B" w:rsidRPr="00AB081C" w:rsidRDefault="00615D8C" w:rsidP="00D62C16">
            <w:pPr>
              <w:pStyle w:val="acctfourfigures"/>
              <w:pBdr>
                <w:bottom w:val="single" w:sz="4" w:space="1" w:color="auto"/>
              </w:pBdr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1,175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0B1B463B" w14:textId="54C53CCC" w:rsidR="007E5D9B" w:rsidRPr="00AB081C" w:rsidRDefault="007E5D9B" w:rsidP="007E5D9B">
            <w:pPr>
              <w:pStyle w:val="acctfourfigures"/>
              <w:pBdr>
                <w:bottom w:val="single" w:sz="4" w:space="1" w:color="auto"/>
              </w:pBdr>
              <w:tabs>
                <w:tab w:val="decimal" w:pos="701"/>
              </w:tabs>
              <w:spacing w:line="240" w:lineRule="auto"/>
              <w:ind w:left="7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289</w:t>
            </w:r>
          </w:p>
        </w:tc>
        <w:tc>
          <w:tcPr>
            <w:tcW w:w="1238" w:type="dxa"/>
          </w:tcPr>
          <w:p w14:paraId="3061F65D" w14:textId="44E634FD" w:rsidR="007E5D9B" w:rsidRPr="00AB081C" w:rsidRDefault="00CA3D65" w:rsidP="007E5D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393518B7" w14:textId="02804AAB" w:rsidR="007E5D9B" w:rsidRPr="00AB081C" w:rsidRDefault="007E5D9B" w:rsidP="007E5D9B">
            <w:pPr>
              <w:pStyle w:val="acctfourfigures"/>
              <w:pBdr>
                <w:bottom w:val="single" w:sz="4" w:space="1" w:color="auto"/>
              </w:pBdr>
              <w:tabs>
                <w:tab w:val="decimal" w:pos="701"/>
              </w:tabs>
              <w:spacing w:line="240" w:lineRule="auto"/>
              <w:ind w:left="13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7E5D9B" w:rsidRPr="00AB081C" w14:paraId="0CA3B20A" w14:textId="77777777" w:rsidTr="00AD04A2">
        <w:trPr>
          <w:cantSplit/>
        </w:trPr>
        <w:tc>
          <w:tcPr>
            <w:tcW w:w="4228" w:type="dxa"/>
            <w:hideMark/>
          </w:tcPr>
          <w:p w14:paraId="76757941" w14:textId="77777777" w:rsidR="007E5D9B" w:rsidRPr="00AB081C" w:rsidRDefault="007E5D9B" w:rsidP="007E5D9B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38" w:type="dxa"/>
          </w:tcPr>
          <w:p w14:paraId="13B9A961" w14:textId="3D00B23B" w:rsidR="007E5D9B" w:rsidRPr="00AB081C" w:rsidRDefault="00367316" w:rsidP="00DE54DA">
            <w:pPr>
              <w:pStyle w:val="acctfourfigures"/>
              <w:tabs>
                <w:tab w:val="decimal" w:pos="70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08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17,773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</w:tcPr>
          <w:p w14:paraId="54A39DF7" w14:textId="5CDE8CFD" w:rsidR="007E5D9B" w:rsidRPr="00AB081C" w:rsidRDefault="007E5D9B" w:rsidP="007E5D9B">
            <w:pPr>
              <w:pStyle w:val="acctfourfigures"/>
              <w:tabs>
                <w:tab w:val="decimal" w:pos="70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13,442</w:t>
            </w:r>
          </w:p>
        </w:tc>
        <w:tc>
          <w:tcPr>
            <w:tcW w:w="1238" w:type="dxa"/>
          </w:tcPr>
          <w:p w14:paraId="23F0019F" w14:textId="74D21EB0" w:rsidR="007E5D9B" w:rsidRPr="00AB081C" w:rsidRDefault="00CA3D65" w:rsidP="007E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7,584</w:t>
            </w:r>
          </w:p>
        </w:tc>
        <w:tc>
          <w:tcPr>
            <w:tcW w:w="1238" w:type="dxa"/>
            <w:tcBorders>
              <w:left w:val="nil"/>
              <w:right w:val="nil"/>
            </w:tcBorders>
          </w:tcPr>
          <w:p w14:paraId="497AF206" w14:textId="0BA9E12A" w:rsidR="007E5D9B" w:rsidRPr="00AB081C" w:rsidRDefault="007E5D9B" w:rsidP="007E5D9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6,757</w:t>
            </w:r>
          </w:p>
        </w:tc>
      </w:tr>
      <w:tr w:rsidR="007E5D9B" w:rsidRPr="00AB081C" w14:paraId="24380343" w14:textId="77777777" w:rsidTr="00AD04A2">
        <w:trPr>
          <w:cantSplit/>
          <w:trHeight w:val="71"/>
        </w:trPr>
        <w:tc>
          <w:tcPr>
            <w:tcW w:w="4228" w:type="dxa"/>
            <w:vAlign w:val="bottom"/>
            <w:hideMark/>
          </w:tcPr>
          <w:p w14:paraId="7EF1E5A6" w14:textId="77777777" w:rsidR="007E5D9B" w:rsidRPr="00AB081C" w:rsidRDefault="007E5D9B" w:rsidP="007E5D9B">
            <w:pPr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AB081C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38" w:type="dxa"/>
            <w:vAlign w:val="bottom"/>
          </w:tcPr>
          <w:p w14:paraId="2103FE1A" w14:textId="6E6CB32B" w:rsidR="007E5D9B" w:rsidRPr="00AB081C" w:rsidRDefault="00615D8C" w:rsidP="00DE54DA">
            <w:pPr>
              <w:pStyle w:val="acctfourfigures"/>
              <w:pBdr>
                <w:bottom w:val="single" w:sz="4" w:space="1" w:color="auto"/>
              </w:pBdr>
              <w:tabs>
                <w:tab w:val="decimal" w:pos="910"/>
              </w:tabs>
              <w:spacing w:line="240" w:lineRule="auto"/>
              <w:ind w:left="7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</w:rPr>
              <w:t>(558)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3137FB65" w14:textId="35C34AF6" w:rsidR="007E5D9B" w:rsidRPr="00AB081C" w:rsidRDefault="007E5D9B" w:rsidP="00ED1726">
            <w:pPr>
              <w:pStyle w:val="acctfourfigures"/>
              <w:pBdr>
                <w:bottom w:val="single" w:sz="4" w:space="1" w:color="auto"/>
              </w:pBdr>
              <w:tabs>
                <w:tab w:val="decimal" w:pos="701"/>
              </w:tabs>
              <w:spacing w:line="240" w:lineRule="auto"/>
              <w:ind w:left="7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(463)</w:t>
            </w:r>
          </w:p>
        </w:tc>
        <w:tc>
          <w:tcPr>
            <w:tcW w:w="1238" w:type="dxa"/>
            <w:vAlign w:val="bottom"/>
          </w:tcPr>
          <w:p w14:paraId="4BB42443" w14:textId="21ABDC2B" w:rsidR="007E5D9B" w:rsidRPr="00AB081C" w:rsidRDefault="00CA3D65" w:rsidP="007E5D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(10)</w:t>
            </w:r>
          </w:p>
        </w:tc>
        <w:tc>
          <w:tcPr>
            <w:tcW w:w="1238" w:type="dxa"/>
            <w:tcBorders>
              <w:left w:val="nil"/>
              <w:right w:val="nil"/>
            </w:tcBorders>
            <w:vAlign w:val="bottom"/>
          </w:tcPr>
          <w:p w14:paraId="58DFFE9F" w14:textId="37361678" w:rsidR="007E5D9B" w:rsidRPr="00AB081C" w:rsidRDefault="007E5D9B" w:rsidP="007E5D9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283"/>
                <w:tab w:val="decimal" w:pos="823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</w:rPr>
              <w:t>(22)</w:t>
            </w:r>
          </w:p>
        </w:tc>
      </w:tr>
      <w:tr w:rsidR="007E5D9B" w:rsidRPr="00AB081C" w14:paraId="6E29D290" w14:textId="77777777" w:rsidTr="00AD04A2">
        <w:trPr>
          <w:cantSplit/>
        </w:trPr>
        <w:tc>
          <w:tcPr>
            <w:tcW w:w="4228" w:type="dxa"/>
            <w:hideMark/>
          </w:tcPr>
          <w:p w14:paraId="13E1F197" w14:textId="77777777" w:rsidR="007E5D9B" w:rsidRPr="00AB081C" w:rsidRDefault="007E5D9B" w:rsidP="007E5D9B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238" w:type="dxa"/>
          </w:tcPr>
          <w:p w14:paraId="5DFDF5EF" w14:textId="2E982111" w:rsidR="007E5D9B" w:rsidRPr="00AB081C" w:rsidRDefault="00615D8C" w:rsidP="00DE54DA">
            <w:pPr>
              <w:pStyle w:val="acctfourfigures"/>
              <w:pBdr>
                <w:bottom w:val="double" w:sz="4" w:space="1" w:color="auto"/>
              </w:pBdr>
              <w:tabs>
                <w:tab w:val="decimal" w:pos="701"/>
              </w:tabs>
              <w:spacing w:line="240" w:lineRule="auto"/>
              <w:ind w:left="7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67316" w:rsidRPr="00AB08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7,215</w:t>
            </w:r>
          </w:p>
        </w:tc>
        <w:tc>
          <w:tcPr>
            <w:tcW w:w="1238" w:type="dxa"/>
            <w:tcBorders>
              <w:left w:val="nil"/>
              <w:right w:val="nil"/>
            </w:tcBorders>
          </w:tcPr>
          <w:p w14:paraId="72D0C7FC" w14:textId="74C454C3" w:rsidR="007E5D9B" w:rsidRPr="00AB081C" w:rsidRDefault="007E5D9B" w:rsidP="007E5D9B">
            <w:pPr>
              <w:pStyle w:val="acctfourfigures"/>
              <w:pBdr>
                <w:bottom w:val="double" w:sz="4" w:space="1" w:color="auto"/>
              </w:pBdr>
              <w:tabs>
                <w:tab w:val="decimal" w:pos="701"/>
              </w:tabs>
              <w:spacing w:line="240" w:lineRule="auto"/>
              <w:ind w:left="7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12,979</w:t>
            </w:r>
          </w:p>
        </w:tc>
        <w:tc>
          <w:tcPr>
            <w:tcW w:w="1238" w:type="dxa"/>
          </w:tcPr>
          <w:p w14:paraId="4E94F98B" w14:textId="53D5A41F" w:rsidR="007E5D9B" w:rsidRPr="00AB081C" w:rsidRDefault="00CA3D65" w:rsidP="007E5D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7,574</w:t>
            </w:r>
          </w:p>
        </w:tc>
        <w:tc>
          <w:tcPr>
            <w:tcW w:w="1238" w:type="dxa"/>
          </w:tcPr>
          <w:p w14:paraId="44363205" w14:textId="3699498E" w:rsidR="007E5D9B" w:rsidRPr="00AB081C" w:rsidRDefault="007E5D9B" w:rsidP="007E5D9B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03"/>
              </w:tabs>
              <w:spacing w:line="240" w:lineRule="auto"/>
              <w:ind w:lef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6,735</w:t>
            </w:r>
          </w:p>
        </w:tc>
      </w:tr>
    </w:tbl>
    <w:p w14:paraId="4AD0BD0B" w14:textId="3A1471CD" w:rsidR="006C5CF0" w:rsidRPr="00AB081C" w:rsidRDefault="006C5CF0">
      <w:bookmarkStart w:id="4" w:name="_Hlk102305855"/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28"/>
        <w:gridCol w:w="122"/>
        <w:gridCol w:w="1116"/>
        <w:gridCol w:w="1238"/>
        <w:gridCol w:w="1238"/>
        <w:gridCol w:w="1238"/>
      </w:tblGrid>
      <w:tr w:rsidR="00AF2E5C" w:rsidRPr="00AB081C" w14:paraId="279A328A" w14:textId="77777777" w:rsidTr="00AD04A2">
        <w:trPr>
          <w:cantSplit/>
          <w:tblHeader/>
        </w:trPr>
        <w:tc>
          <w:tcPr>
            <w:tcW w:w="4228" w:type="dxa"/>
            <w:vAlign w:val="bottom"/>
            <w:hideMark/>
          </w:tcPr>
          <w:p w14:paraId="3AECFB0C" w14:textId="328F9EED" w:rsidR="00AF2E5C" w:rsidRPr="00AB081C" w:rsidRDefault="00AF2E5C" w:rsidP="004E3076">
            <w:pPr>
              <w:pStyle w:val="acctfourfigures"/>
              <w:tabs>
                <w:tab w:val="clear" w:pos="765"/>
              </w:tabs>
              <w:spacing w:line="240" w:lineRule="auto"/>
              <w:ind w:left="188" w:right="-175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AB08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(</w:t>
            </w:r>
            <w:r w:rsidRPr="00AB081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กลับรายการ) ผล</w:t>
            </w:r>
            <w:r w:rsidRPr="00AB08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</w:t>
            </w:r>
          </w:p>
        </w:tc>
        <w:tc>
          <w:tcPr>
            <w:tcW w:w="2476" w:type="dxa"/>
            <w:gridSpan w:val="3"/>
            <w:vAlign w:val="bottom"/>
          </w:tcPr>
          <w:p w14:paraId="3067CE9B" w14:textId="77777777" w:rsidR="00AF2E5C" w:rsidRPr="00AB081C" w:rsidRDefault="00AF2E5C" w:rsidP="004E307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B081C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76" w:type="dxa"/>
            <w:gridSpan w:val="2"/>
          </w:tcPr>
          <w:p w14:paraId="196DE295" w14:textId="77777777" w:rsidR="00AF2E5C" w:rsidRPr="00AB081C" w:rsidRDefault="00AF2E5C" w:rsidP="004E307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90792" w:rsidRPr="00AB081C" w14:paraId="6706E34A" w14:textId="77777777" w:rsidTr="00090792">
        <w:trPr>
          <w:cantSplit/>
          <w:tblHeader/>
        </w:trPr>
        <w:tc>
          <w:tcPr>
            <w:tcW w:w="4350" w:type="dxa"/>
            <w:gridSpan w:val="2"/>
            <w:vAlign w:val="bottom"/>
          </w:tcPr>
          <w:p w14:paraId="6191ABC0" w14:textId="02F6BD49" w:rsidR="00090792" w:rsidRPr="00AB081C" w:rsidRDefault="00090792" w:rsidP="00090792">
            <w:pPr>
              <w:pStyle w:val="acctfourfigures"/>
              <w:tabs>
                <w:tab w:val="left" w:pos="720"/>
              </w:tabs>
              <w:spacing w:line="240" w:lineRule="auto"/>
              <w:ind w:left="104" w:firstLine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AB08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เกิดขึ้น</w:t>
            </w:r>
            <w:r w:rsidR="00B65D4F" w:rsidRPr="00AB08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สำหรับงวดเก้าเดือนสิ้นสุดวันที่ 30 กันยายน</w:t>
            </w:r>
          </w:p>
        </w:tc>
        <w:tc>
          <w:tcPr>
            <w:tcW w:w="1116" w:type="dxa"/>
            <w:vAlign w:val="bottom"/>
          </w:tcPr>
          <w:p w14:paraId="2C76D9DD" w14:textId="500D9F7A" w:rsidR="00090792" w:rsidRPr="00AB081C" w:rsidRDefault="00090792" w:rsidP="0009079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B081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238" w:type="dxa"/>
            <w:vAlign w:val="bottom"/>
          </w:tcPr>
          <w:p w14:paraId="6690C973" w14:textId="269072F7" w:rsidR="00090792" w:rsidRPr="00AB081C" w:rsidRDefault="00090792" w:rsidP="0009079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238" w:type="dxa"/>
            <w:vAlign w:val="bottom"/>
          </w:tcPr>
          <w:p w14:paraId="5B8D3CA2" w14:textId="5ADB5225" w:rsidR="00090792" w:rsidRPr="00AB081C" w:rsidRDefault="00090792" w:rsidP="0009079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B081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238" w:type="dxa"/>
            <w:vAlign w:val="bottom"/>
          </w:tcPr>
          <w:p w14:paraId="545BF65B" w14:textId="1B48316B" w:rsidR="00090792" w:rsidRPr="00AB081C" w:rsidRDefault="00090792" w:rsidP="0009079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</w:tr>
      <w:tr w:rsidR="00AF2E5C" w:rsidRPr="00AB081C" w14:paraId="594848CD" w14:textId="77777777" w:rsidTr="005B6E7B">
        <w:trPr>
          <w:cantSplit/>
          <w:tblHeader/>
        </w:trPr>
        <w:tc>
          <w:tcPr>
            <w:tcW w:w="4228" w:type="dxa"/>
            <w:vAlign w:val="bottom"/>
          </w:tcPr>
          <w:p w14:paraId="0E4A6CBF" w14:textId="77777777" w:rsidR="00AF2E5C" w:rsidRPr="00AB081C" w:rsidRDefault="00AF2E5C" w:rsidP="004E307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952" w:type="dxa"/>
            <w:gridSpan w:val="5"/>
            <w:vAlign w:val="bottom"/>
            <w:hideMark/>
          </w:tcPr>
          <w:p w14:paraId="583A8D36" w14:textId="77777777" w:rsidR="00AF2E5C" w:rsidRPr="00AB081C" w:rsidRDefault="00AF2E5C" w:rsidP="004E307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B081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737C6D" w:rsidRPr="00AB081C" w14:paraId="08FB3C3B" w14:textId="77777777" w:rsidTr="00AD04A2">
        <w:trPr>
          <w:cantSplit/>
        </w:trPr>
        <w:tc>
          <w:tcPr>
            <w:tcW w:w="4228" w:type="dxa"/>
          </w:tcPr>
          <w:p w14:paraId="451DC7CC" w14:textId="77777777" w:rsidR="00737C6D" w:rsidRPr="00AB081C" w:rsidRDefault="00737C6D" w:rsidP="00737C6D">
            <w:pPr>
              <w:tabs>
                <w:tab w:val="left" w:pos="190"/>
              </w:tabs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B081C">
              <w:rPr>
                <w:rFonts w:asciiTheme="majorBidi" w:hAnsiTheme="majorBidi"/>
                <w:color w:val="000000" w:themeColor="text1"/>
              </w:rPr>
              <w:t xml:space="preserve">- </w:t>
            </w:r>
            <w:r w:rsidRPr="00AB081C">
              <w:rPr>
                <w:rFonts w:asciiTheme="majorBidi" w:hAnsiTheme="majorBidi" w:hint="cs"/>
                <w:color w:val="000000" w:themeColor="text1"/>
                <w:cs/>
              </w:rPr>
              <w:t>เพิ่มขึ้น</w:t>
            </w:r>
          </w:p>
        </w:tc>
        <w:tc>
          <w:tcPr>
            <w:tcW w:w="1238" w:type="dxa"/>
            <w:gridSpan w:val="2"/>
          </w:tcPr>
          <w:p w14:paraId="2286C975" w14:textId="00E5D0D5" w:rsidR="00737C6D" w:rsidRPr="00AB081C" w:rsidRDefault="00615D8C" w:rsidP="00615D8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1238" w:type="dxa"/>
          </w:tcPr>
          <w:p w14:paraId="27EB5A02" w14:textId="101392AE" w:rsidR="00737C6D" w:rsidRPr="00AB081C" w:rsidRDefault="00737C6D" w:rsidP="00615D8C">
            <w:pPr>
              <w:pStyle w:val="acctfourfigures"/>
              <w:tabs>
                <w:tab w:val="decimal" w:pos="701"/>
              </w:tabs>
              <w:spacing w:line="240" w:lineRule="auto"/>
              <w:ind w:left="7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372</w:t>
            </w:r>
          </w:p>
        </w:tc>
        <w:tc>
          <w:tcPr>
            <w:tcW w:w="1238" w:type="dxa"/>
          </w:tcPr>
          <w:p w14:paraId="0AE8C3AA" w14:textId="75C03E56" w:rsidR="00737C6D" w:rsidRPr="00AB081C" w:rsidRDefault="00CA3D65" w:rsidP="00615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238" w:type="dxa"/>
          </w:tcPr>
          <w:p w14:paraId="1EA7086F" w14:textId="09D55AF1" w:rsidR="00737C6D" w:rsidRPr="00AB081C" w:rsidRDefault="00737C6D" w:rsidP="00737C6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737C6D" w:rsidRPr="00AB081C" w14:paraId="7BA647E9" w14:textId="77777777" w:rsidTr="00686E66">
        <w:trPr>
          <w:cantSplit/>
        </w:trPr>
        <w:tc>
          <w:tcPr>
            <w:tcW w:w="4228" w:type="dxa"/>
          </w:tcPr>
          <w:p w14:paraId="294255DD" w14:textId="77777777" w:rsidR="00737C6D" w:rsidRPr="00AB081C" w:rsidRDefault="00737C6D" w:rsidP="00737C6D">
            <w:pPr>
              <w:tabs>
                <w:tab w:val="clear" w:pos="227"/>
                <w:tab w:val="left" w:pos="104"/>
              </w:tabs>
              <w:ind w:left="104" w:hanging="90"/>
              <w:contextualSpacing/>
              <w:rPr>
                <w:rFonts w:asciiTheme="majorBidi" w:hAnsiTheme="majorBidi"/>
                <w:color w:val="000000" w:themeColor="text1"/>
              </w:rPr>
            </w:pPr>
            <w:r w:rsidRPr="00AB081C">
              <w:rPr>
                <w:rFonts w:asciiTheme="majorBidi" w:hAnsiTheme="majorBidi"/>
                <w:color w:val="000000" w:themeColor="text1"/>
              </w:rPr>
              <w:t xml:space="preserve">- </w:t>
            </w:r>
            <w:r w:rsidRPr="00AB081C">
              <w:rPr>
                <w:rFonts w:asciiTheme="majorBidi" w:hAnsiTheme="majorBidi"/>
                <w:color w:val="000000" w:themeColor="text1"/>
                <w:cs/>
              </w:rPr>
              <w:t>กลับรายการ</w:t>
            </w:r>
          </w:p>
        </w:tc>
        <w:tc>
          <w:tcPr>
            <w:tcW w:w="1238" w:type="dxa"/>
            <w:gridSpan w:val="2"/>
            <w:vAlign w:val="bottom"/>
          </w:tcPr>
          <w:p w14:paraId="70E4BC20" w14:textId="2C44B26E" w:rsidR="00737C6D" w:rsidRPr="00AB081C" w:rsidRDefault="004B0D29" w:rsidP="00615D8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15D8C" w:rsidRPr="00AB08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Pr="00AB08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38" w:type="dxa"/>
          </w:tcPr>
          <w:p w14:paraId="12120459" w14:textId="59EEE8AA" w:rsidR="00737C6D" w:rsidRPr="00AB081C" w:rsidRDefault="00737C6D" w:rsidP="00615D8C">
            <w:pPr>
              <w:pStyle w:val="acctfourfigures"/>
              <w:tabs>
                <w:tab w:val="decimal" w:pos="910"/>
              </w:tabs>
              <w:spacing w:line="240" w:lineRule="auto"/>
              <w:ind w:left="7" w:right="1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238" w:type="dxa"/>
            <w:vAlign w:val="bottom"/>
          </w:tcPr>
          <w:p w14:paraId="583D9363" w14:textId="73B10FD7" w:rsidR="00737C6D" w:rsidRPr="00AB081C" w:rsidRDefault="00CA3D65" w:rsidP="00615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(22)</w:t>
            </w:r>
          </w:p>
        </w:tc>
        <w:tc>
          <w:tcPr>
            <w:tcW w:w="1238" w:type="dxa"/>
          </w:tcPr>
          <w:p w14:paraId="4D4C1AA0" w14:textId="590E8A12" w:rsidR="00737C6D" w:rsidRPr="00AB081C" w:rsidRDefault="00737C6D" w:rsidP="00737C6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8D70F38" w14:textId="28DA4A12" w:rsidR="005A5D5E" w:rsidRPr="00AB081C" w:rsidRDefault="00634469" w:rsidP="0063446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</w:rPr>
      </w:pPr>
      <w:r w:rsidRPr="00AB081C">
        <w:rPr>
          <w:rFonts w:asciiTheme="majorBidi" w:hAnsiTheme="majorBidi" w:cstheme="majorBidi"/>
        </w:rPr>
        <w:tab/>
      </w:r>
    </w:p>
    <w:bookmarkEnd w:id="4"/>
    <w:p w14:paraId="4075A1F9" w14:textId="675E6A95" w:rsidR="00870CCC" w:rsidRPr="00AB081C" w:rsidRDefault="004762B0" w:rsidP="00C00A46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B081C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สินค้าคงเหลือ</w:t>
      </w:r>
    </w:p>
    <w:p w14:paraId="19D28C72" w14:textId="77777777" w:rsidR="00AF2E5C" w:rsidRPr="00AB081C" w:rsidRDefault="00AF2E5C" w:rsidP="006807EC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AF2E5C" w:rsidRPr="00AB081C" w14:paraId="3202AE73" w14:textId="77777777" w:rsidTr="004E3076">
        <w:trPr>
          <w:tblHeader/>
        </w:trPr>
        <w:tc>
          <w:tcPr>
            <w:tcW w:w="4230" w:type="dxa"/>
            <w:shd w:val="clear" w:color="auto" w:fill="auto"/>
          </w:tcPr>
          <w:p w14:paraId="29C53EC0" w14:textId="77777777" w:rsidR="00AF2E5C" w:rsidRPr="00AB081C" w:rsidRDefault="00AF2E5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475" w:type="dxa"/>
            <w:gridSpan w:val="2"/>
            <w:shd w:val="clear" w:color="auto" w:fill="auto"/>
          </w:tcPr>
          <w:p w14:paraId="0F050560" w14:textId="77777777" w:rsidR="00AF2E5C" w:rsidRPr="00AB081C" w:rsidRDefault="00AF2E5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AB081C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shd w:val="clear" w:color="auto" w:fill="auto"/>
          </w:tcPr>
          <w:p w14:paraId="4EABDB23" w14:textId="77777777" w:rsidR="00AF2E5C" w:rsidRPr="00AB081C" w:rsidRDefault="00AF2E5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AB081C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AF2E5C" w:rsidRPr="00AB081C" w14:paraId="48E63C95" w14:textId="77777777" w:rsidTr="004E3076">
        <w:trPr>
          <w:tblHeader/>
        </w:trPr>
        <w:tc>
          <w:tcPr>
            <w:tcW w:w="4230" w:type="dxa"/>
          </w:tcPr>
          <w:p w14:paraId="241DD17F" w14:textId="77777777" w:rsidR="00AF2E5C" w:rsidRPr="00AB081C" w:rsidRDefault="00AF2E5C" w:rsidP="00AF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237" w:type="dxa"/>
          </w:tcPr>
          <w:p w14:paraId="26FAC6A9" w14:textId="492D3613" w:rsidR="00AF2E5C" w:rsidRPr="00AB081C" w:rsidRDefault="00C46509" w:rsidP="00AF2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B081C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38" w:type="dxa"/>
          </w:tcPr>
          <w:p w14:paraId="7DA40CD8" w14:textId="39ADD4FF" w:rsidR="00AF2E5C" w:rsidRPr="00AB081C" w:rsidRDefault="00AF2E5C" w:rsidP="00AF2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AB081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Pr="00AB081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37" w:type="dxa"/>
          </w:tcPr>
          <w:p w14:paraId="198DB74D" w14:textId="64641228" w:rsidR="00AF2E5C" w:rsidRPr="00AB081C" w:rsidRDefault="00C46509" w:rsidP="00AF2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B081C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38" w:type="dxa"/>
          </w:tcPr>
          <w:p w14:paraId="6CBDD020" w14:textId="473D7D28" w:rsidR="00AF2E5C" w:rsidRPr="00AB081C" w:rsidRDefault="00AF2E5C" w:rsidP="00AF2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AB081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Pr="00AB081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AF2E5C" w:rsidRPr="00AB081C" w14:paraId="2673D379" w14:textId="77777777" w:rsidTr="004E3076">
        <w:trPr>
          <w:tblHeader/>
        </w:trPr>
        <w:tc>
          <w:tcPr>
            <w:tcW w:w="4230" w:type="dxa"/>
          </w:tcPr>
          <w:p w14:paraId="2BEB385D" w14:textId="77777777" w:rsidR="00AF2E5C" w:rsidRPr="00AB081C" w:rsidRDefault="00AF2E5C" w:rsidP="00AF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237" w:type="dxa"/>
          </w:tcPr>
          <w:p w14:paraId="79DDFF4E" w14:textId="2A24D3F5" w:rsidR="00AF2E5C" w:rsidRPr="00AB081C" w:rsidRDefault="00AF2E5C" w:rsidP="00AF2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AB081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38" w:type="dxa"/>
          </w:tcPr>
          <w:p w14:paraId="54984407" w14:textId="08370E10" w:rsidR="00AF2E5C" w:rsidRPr="00AB081C" w:rsidRDefault="00AF2E5C" w:rsidP="00AF2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1237" w:type="dxa"/>
          </w:tcPr>
          <w:p w14:paraId="7076A193" w14:textId="570EEE9A" w:rsidR="00AF2E5C" w:rsidRPr="00AB081C" w:rsidRDefault="00AF2E5C" w:rsidP="00AF2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AB081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38" w:type="dxa"/>
          </w:tcPr>
          <w:p w14:paraId="122166DC" w14:textId="4041F744" w:rsidR="00AF2E5C" w:rsidRPr="00AB081C" w:rsidRDefault="00AF2E5C" w:rsidP="00AF2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</w:tr>
      <w:tr w:rsidR="00AF2E5C" w:rsidRPr="00AB081C" w14:paraId="12169128" w14:textId="77777777" w:rsidTr="004E3076">
        <w:trPr>
          <w:tblHeader/>
        </w:trPr>
        <w:tc>
          <w:tcPr>
            <w:tcW w:w="4230" w:type="dxa"/>
          </w:tcPr>
          <w:p w14:paraId="4484A2B9" w14:textId="77777777" w:rsidR="00AF2E5C" w:rsidRPr="00AB081C" w:rsidRDefault="00AF2E5C" w:rsidP="00AF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4950" w:type="dxa"/>
            <w:gridSpan w:val="4"/>
          </w:tcPr>
          <w:p w14:paraId="2F635DE9" w14:textId="77777777" w:rsidR="00AF2E5C" w:rsidRPr="00AB081C" w:rsidRDefault="00AF2E5C" w:rsidP="00AF2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B081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F2E5C" w:rsidRPr="00AB081C" w14:paraId="7F423B6F" w14:textId="77777777" w:rsidTr="004E3076">
        <w:tc>
          <w:tcPr>
            <w:tcW w:w="4230" w:type="dxa"/>
          </w:tcPr>
          <w:p w14:paraId="6659105A" w14:textId="5DA8B529" w:rsidR="00AF2E5C" w:rsidRPr="00AB081C" w:rsidRDefault="00824119" w:rsidP="00AF2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AB081C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37" w:type="dxa"/>
          </w:tcPr>
          <w:p w14:paraId="01D5287D" w14:textId="131F3770" w:rsidR="00AF2E5C" w:rsidRPr="00AB081C" w:rsidRDefault="00902531" w:rsidP="0090253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58,15</w:t>
            </w:r>
            <w:r w:rsidR="004B0D29" w:rsidRPr="00AB08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238" w:type="dxa"/>
          </w:tcPr>
          <w:p w14:paraId="697EE414" w14:textId="7E021559" w:rsidR="00AF2E5C" w:rsidRPr="00AB081C" w:rsidRDefault="00AF2E5C" w:rsidP="0090253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081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30,1</w:t>
            </w:r>
            <w:r w:rsidRPr="00AB08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1237" w:type="dxa"/>
          </w:tcPr>
          <w:p w14:paraId="4400B49A" w14:textId="0911799C" w:rsidR="00AF2E5C" w:rsidRPr="00AB081C" w:rsidRDefault="00CA3D65" w:rsidP="0090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AB081C">
              <w:t>24,950</w:t>
            </w:r>
          </w:p>
        </w:tc>
        <w:tc>
          <w:tcPr>
            <w:tcW w:w="1238" w:type="dxa"/>
          </w:tcPr>
          <w:p w14:paraId="6A1D408C" w14:textId="69EED9D3" w:rsidR="00AF2E5C" w:rsidRPr="00AB081C" w:rsidRDefault="00AF2E5C" w:rsidP="00902531">
            <w:pPr>
              <w:pStyle w:val="acctfourfigures"/>
              <w:tabs>
                <w:tab w:val="decimal" w:pos="701"/>
              </w:tabs>
              <w:spacing w:line="240" w:lineRule="auto"/>
              <w:ind w:left="13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 w:hint="cs"/>
                <w:sz w:val="30"/>
                <w:szCs w:val="30"/>
              </w:rPr>
              <w:t>24,955</w:t>
            </w:r>
          </w:p>
        </w:tc>
      </w:tr>
      <w:tr w:rsidR="00AF2E5C" w:rsidRPr="00AB081C" w14:paraId="46A064F3" w14:textId="77777777" w:rsidTr="004E3076">
        <w:tc>
          <w:tcPr>
            <w:tcW w:w="4230" w:type="dxa"/>
          </w:tcPr>
          <w:p w14:paraId="2AEF05D7" w14:textId="77777777" w:rsidR="00AF2E5C" w:rsidRPr="00AB081C" w:rsidRDefault="00AF2E5C" w:rsidP="00AF2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AB081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B081C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ค่าเผื่อสินค้าเสื่อมสภาพและล้าสมัย</w:t>
            </w:r>
          </w:p>
        </w:tc>
        <w:tc>
          <w:tcPr>
            <w:tcW w:w="1237" w:type="dxa"/>
          </w:tcPr>
          <w:p w14:paraId="2EBFCDF7" w14:textId="6DF7F04C" w:rsidR="00AF2E5C" w:rsidRPr="00AB081C" w:rsidRDefault="00902531" w:rsidP="0090253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(58</w:t>
            </w:r>
            <w:r w:rsidR="004B0D29" w:rsidRPr="00AB08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AB08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38" w:type="dxa"/>
          </w:tcPr>
          <w:p w14:paraId="0F4D53CD" w14:textId="01BC6762" w:rsidR="00AF2E5C" w:rsidRPr="00AB081C" w:rsidRDefault="00AF2E5C" w:rsidP="0090253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081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(286)</w:t>
            </w:r>
          </w:p>
        </w:tc>
        <w:tc>
          <w:tcPr>
            <w:tcW w:w="1237" w:type="dxa"/>
          </w:tcPr>
          <w:p w14:paraId="2494957F" w14:textId="2C1CCBA1" w:rsidR="00AF2E5C" w:rsidRPr="00AB081C" w:rsidRDefault="00CA3D65" w:rsidP="0090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AB081C">
              <w:t>(582)</w:t>
            </w:r>
          </w:p>
        </w:tc>
        <w:tc>
          <w:tcPr>
            <w:tcW w:w="1238" w:type="dxa"/>
          </w:tcPr>
          <w:p w14:paraId="7338018D" w14:textId="01FF1C78" w:rsidR="00AF2E5C" w:rsidRPr="00AB081C" w:rsidRDefault="00AF2E5C" w:rsidP="00902531">
            <w:pPr>
              <w:pStyle w:val="acctfourfigures"/>
              <w:tabs>
                <w:tab w:val="decimal" w:pos="701"/>
              </w:tabs>
              <w:spacing w:line="240" w:lineRule="auto"/>
              <w:ind w:left="13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81C">
              <w:rPr>
                <w:rFonts w:asciiTheme="majorBidi" w:hAnsiTheme="majorBidi" w:cstheme="majorBidi" w:hint="cs"/>
                <w:sz w:val="30"/>
                <w:szCs w:val="30"/>
              </w:rPr>
              <w:t>(286)</w:t>
            </w:r>
          </w:p>
        </w:tc>
      </w:tr>
      <w:tr w:rsidR="00AF2E5C" w:rsidRPr="00AB081C" w14:paraId="53AFFF48" w14:textId="77777777" w:rsidTr="004E3076">
        <w:trPr>
          <w:trHeight w:val="58"/>
        </w:trPr>
        <w:tc>
          <w:tcPr>
            <w:tcW w:w="4230" w:type="dxa"/>
          </w:tcPr>
          <w:p w14:paraId="124D9951" w14:textId="77777777" w:rsidR="00AF2E5C" w:rsidRPr="00AB081C" w:rsidRDefault="00AF2E5C" w:rsidP="00AF2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081C">
              <w:rPr>
                <w:rFonts w:ascii="Angsana New" w:hAnsi="Angsana New" w:hint="cs"/>
                <w:sz w:val="30"/>
                <w:szCs w:val="30"/>
                <w:cs/>
              </w:rPr>
              <w:t xml:space="preserve">      ค่าเผื่อการลดมูลค่าสินค้าคงเหลือ</w:t>
            </w:r>
          </w:p>
        </w:tc>
        <w:tc>
          <w:tcPr>
            <w:tcW w:w="1237" w:type="dxa"/>
          </w:tcPr>
          <w:p w14:paraId="45FF8680" w14:textId="0E842162" w:rsidR="00AF2E5C" w:rsidRPr="00AB081C" w:rsidRDefault="00902531" w:rsidP="00902531">
            <w:pPr>
              <w:pStyle w:val="acctfourfigures"/>
              <w:pBdr>
                <w:bottom w:val="single" w:sz="4" w:space="1" w:color="auto"/>
              </w:pBdr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(8)</w:t>
            </w:r>
          </w:p>
        </w:tc>
        <w:tc>
          <w:tcPr>
            <w:tcW w:w="1238" w:type="dxa"/>
          </w:tcPr>
          <w:p w14:paraId="76D7C0AD" w14:textId="5378BDC2" w:rsidR="00AF2E5C" w:rsidRPr="00AB081C" w:rsidRDefault="00AF2E5C" w:rsidP="00902531">
            <w:pPr>
              <w:pStyle w:val="acctfourfigures"/>
              <w:pBdr>
                <w:bottom w:val="single" w:sz="4" w:space="1" w:color="auto"/>
              </w:pBdr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081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(33</w:t>
            </w:r>
            <w:r w:rsidRPr="00AB08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AB081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37" w:type="dxa"/>
            <w:vAlign w:val="bottom"/>
          </w:tcPr>
          <w:p w14:paraId="4E07A76E" w14:textId="67BCA877" w:rsidR="00AF2E5C" w:rsidRPr="00AB081C" w:rsidRDefault="00CA3D65" w:rsidP="009025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AB081C">
              <w:t>-</w:t>
            </w:r>
          </w:p>
        </w:tc>
        <w:tc>
          <w:tcPr>
            <w:tcW w:w="1238" w:type="dxa"/>
            <w:vAlign w:val="bottom"/>
          </w:tcPr>
          <w:p w14:paraId="16AF0719" w14:textId="50EE6A4A" w:rsidR="00AF2E5C" w:rsidRPr="00AB081C" w:rsidRDefault="00AF2E5C" w:rsidP="00902531">
            <w:pPr>
              <w:pStyle w:val="acctfourfigures"/>
              <w:pBdr>
                <w:bottom w:val="single" w:sz="4" w:space="1" w:color="auto"/>
              </w:pBdr>
              <w:tabs>
                <w:tab w:val="decimal" w:pos="701"/>
              </w:tabs>
              <w:spacing w:line="240" w:lineRule="auto"/>
              <w:ind w:left="13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 w:hint="cs"/>
                <w:sz w:val="30"/>
                <w:szCs w:val="30"/>
              </w:rPr>
              <w:t>(324)</w:t>
            </w:r>
          </w:p>
        </w:tc>
      </w:tr>
      <w:tr w:rsidR="00AF2E5C" w:rsidRPr="00AB081C" w14:paraId="1434FE82" w14:textId="77777777" w:rsidTr="004E3076">
        <w:trPr>
          <w:trHeight w:val="58"/>
        </w:trPr>
        <w:tc>
          <w:tcPr>
            <w:tcW w:w="4230" w:type="dxa"/>
          </w:tcPr>
          <w:p w14:paraId="21E145A6" w14:textId="77777777" w:rsidR="00AF2E5C" w:rsidRPr="00AB081C" w:rsidRDefault="00AF2E5C" w:rsidP="00AF2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08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37" w:type="dxa"/>
          </w:tcPr>
          <w:p w14:paraId="5A39B8A3" w14:textId="3634368A" w:rsidR="00AF2E5C" w:rsidRPr="00AB081C" w:rsidRDefault="00902531" w:rsidP="00902531">
            <w:pPr>
              <w:pStyle w:val="acctfourfigures"/>
              <w:pBdr>
                <w:bottom w:val="double" w:sz="4" w:space="1" w:color="auto"/>
              </w:pBdr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08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57,562</w:t>
            </w:r>
          </w:p>
        </w:tc>
        <w:tc>
          <w:tcPr>
            <w:tcW w:w="1238" w:type="dxa"/>
          </w:tcPr>
          <w:p w14:paraId="736D1C0E" w14:textId="627798AF" w:rsidR="00AF2E5C" w:rsidRPr="00AB081C" w:rsidRDefault="00AF2E5C" w:rsidP="00902531">
            <w:pPr>
              <w:pStyle w:val="acctfourfigures"/>
              <w:pBdr>
                <w:bottom w:val="double" w:sz="4" w:space="1" w:color="auto"/>
              </w:pBdr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081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29,533</w:t>
            </w:r>
          </w:p>
        </w:tc>
        <w:tc>
          <w:tcPr>
            <w:tcW w:w="1237" w:type="dxa"/>
          </w:tcPr>
          <w:p w14:paraId="3BDA32EE" w14:textId="6998E01B" w:rsidR="00AF2E5C" w:rsidRPr="00AB081C" w:rsidRDefault="00CA3D65" w:rsidP="009025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b/>
                <w:bCs/>
              </w:rPr>
            </w:pPr>
            <w:r w:rsidRPr="00AB081C">
              <w:rPr>
                <w:b/>
                <w:bCs/>
              </w:rPr>
              <w:t>24,368</w:t>
            </w:r>
          </w:p>
        </w:tc>
        <w:tc>
          <w:tcPr>
            <w:tcW w:w="1238" w:type="dxa"/>
          </w:tcPr>
          <w:p w14:paraId="3CE0B964" w14:textId="26F0A93E" w:rsidR="00AF2E5C" w:rsidRPr="00AB081C" w:rsidRDefault="00AF2E5C" w:rsidP="00902531">
            <w:pPr>
              <w:pStyle w:val="acctfourfigures"/>
              <w:pBdr>
                <w:bottom w:val="double" w:sz="4" w:space="1" w:color="auto"/>
              </w:pBdr>
              <w:tabs>
                <w:tab w:val="decimal" w:pos="701"/>
              </w:tabs>
              <w:spacing w:line="240" w:lineRule="auto"/>
              <w:ind w:left="13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081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24,345</w:t>
            </w:r>
          </w:p>
        </w:tc>
      </w:tr>
    </w:tbl>
    <w:p w14:paraId="3C805AB7" w14:textId="0B8996FA" w:rsidR="00A178CA" w:rsidRPr="00AB081C" w:rsidRDefault="00F83C1B" w:rsidP="00F83C1B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B081C">
        <w:rPr>
          <w:rFonts w:asciiTheme="majorBidi" w:hAnsiTheme="majorBidi" w:cstheme="majorBidi"/>
          <w:sz w:val="30"/>
          <w:szCs w:val="30"/>
          <w:cs/>
        </w:rPr>
        <w:lastRenderedPageBreak/>
        <w:t>รายการเปลี่ยนแปลงของรายการปรับลดราคาทุนให้เป็นมูลค่าสุทธิที่จะได้รับสำหรับงวด</w:t>
      </w:r>
      <w:r w:rsidR="00B65D4F" w:rsidRPr="00AB081C">
        <w:rPr>
          <w:rFonts w:asciiTheme="majorBidi" w:hAnsiTheme="majorBidi" w:cstheme="majorBidi" w:hint="cs"/>
          <w:sz w:val="30"/>
          <w:szCs w:val="30"/>
          <w:cs/>
        </w:rPr>
        <w:t>เก้าเดือน</w:t>
      </w:r>
      <w:r w:rsidRPr="00AB081C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="00090792" w:rsidRPr="00AB081C">
        <w:rPr>
          <w:rFonts w:asciiTheme="majorBidi" w:hAnsiTheme="majorBidi" w:cstheme="majorBidi" w:hint="cs"/>
          <w:sz w:val="30"/>
          <w:szCs w:val="30"/>
          <w:cs/>
        </w:rPr>
        <w:t xml:space="preserve">       </w:t>
      </w:r>
      <w:r w:rsidRPr="00AB08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46509" w:rsidRPr="00AB081C">
        <w:rPr>
          <w:rFonts w:asciiTheme="majorBidi" w:hAnsiTheme="majorBidi" w:cstheme="majorBidi"/>
          <w:sz w:val="30"/>
          <w:szCs w:val="30"/>
        </w:rPr>
        <w:t xml:space="preserve">30 </w:t>
      </w:r>
      <w:r w:rsidR="00C46509" w:rsidRPr="00AB081C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AB08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44425" w:rsidRPr="00AB081C">
        <w:rPr>
          <w:rFonts w:asciiTheme="majorBidi" w:hAnsiTheme="majorBidi" w:cstheme="majorBidi"/>
          <w:sz w:val="30"/>
          <w:szCs w:val="30"/>
        </w:rPr>
        <w:t>2566</w:t>
      </w:r>
      <w:r w:rsidR="00B44425" w:rsidRPr="00AB08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44425" w:rsidRPr="00AB081C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B44425" w:rsidRPr="00AB081C">
        <w:rPr>
          <w:rFonts w:asciiTheme="majorBidi" w:hAnsiTheme="majorBidi" w:cstheme="majorBidi"/>
          <w:sz w:val="30"/>
          <w:szCs w:val="30"/>
        </w:rPr>
        <w:t>2565</w:t>
      </w:r>
      <w:r w:rsidR="00B44425" w:rsidRPr="00AB08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B081C">
        <w:rPr>
          <w:rFonts w:asciiTheme="majorBidi" w:hAnsiTheme="majorBidi" w:cstheme="majorBidi"/>
          <w:sz w:val="30"/>
          <w:szCs w:val="30"/>
          <w:cs/>
        </w:rPr>
        <w:t>สรุปได้ดังนี้</w:t>
      </w:r>
    </w:p>
    <w:p w14:paraId="23BF6899" w14:textId="77777777" w:rsidR="00F83C1B" w:rsidRPr="00AB081C" w:rsidRDefault="00F83C1B" w:rsidP="00F83C1B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A178CA" w:rsidRPr="00AB081C" w14:paraId="76AD452A" w14:textId="77777777" w:rsidTr="002F590C">
        <w:tc>
          <w:tcPr>
            <w:tcW w:w="4230" w:type="dxa"/>
          </w:tcPr>
          <w:p w14:paraId="31FEA8C1" w14:textId="77777777" w:rsidR="00A178CA" w:rsidRPr="00AB081C" w:rsidRDefault="00A178CA" w:rsidP="00D72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5" w:type="dxa"/>
            <w:gridSpan w:val="2"/>
          </w:tcPr>
          <w:p w14:paraId="469EA66F" w14:textId="00F70241" w:rsidR="00A178CA" w:rsidRPr="00AB081C" w:rsidRDefault="00A178CA" w:rsidP="00A17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AB081C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439CEFEE" w14:textId="12BB5CDA" w:rsidR="00A178CA" w:rsidRPr="00AB081C" w:rsidRDefault="00A178CA" w:rsidP="00A17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</w:pPr>
            <w:r w:rsidRPr="00AB081C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396712" w:rsidRPr="00AB081C" w14:paraId="22C6CF2A" w14:textId="77777777" w:rsidTr="001A6EC4">
        <w:tc>
          <w:tcPr>
            <w:tcW w:w="4230" w:type="dxa"/>
          </w:tcPr>
          <w:p w14:paraId="002439CE" w14:textId="754A23CA" w:rsidR="00396712" w:rsidRPr="00AB081C" w:rsidRDefault="00B65D4F" w:rsidP="00687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สำหรับงวดเก้าเดือนสิ้นสุดวันที่ 30 กันยายน</w:t>
            </w:r>
          </w:p>
        </w:tc>
        <w:tc>
          <w:tcPr>
            <w:tcW w:w="1237" w:type="dxa"/>
          </w:tcPr>
          <w:p w14:paraId="08CA496A" w14:textId="0C20AE2E" w:rsidR="00396712" w:rsidRPr="00AB081C" w:rsidRDefault="00396712" w:rsidP="00396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1238" w:type="dxa"/>
          </w:tcPr>
          <w:p w14:paraId="536F161D" w14:textId="530BCBA9" w:rsidR="00396712" w:rsidRPr="00AB081C" w:rsidRDefault="00396712" w:rsidP="00396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1237" w:type="dxa"/>
          </w:tcPr>
          <w:p w14:paraId="67B03E00" w14:textId="0690E532" w:rsidR="00396712" w:rsidRPr="00AB081C" w:rsidRDefault="00396712" w:rsidP="00396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1238" w:type="dxa"/>
          </w:tcPr>
          <w:p w14:paraId="6F4770FF" w14:textId="6AEF7242" w:rsidR="00396712" w:rsidRPr="00AB081C" w:rsidRDefault="00396712" w:rsidP="00396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</w:tr>
      <w:tr w:rsidR="00302E18" w:rsidRPr="00AB081C" w14:paraId="4A6BF45F" w14:textId="77777777" w:rsidTr="009571B0">
        <w:tc>
          <w:tcPr>
            <w:tcW w:w="4230" w:type="dxa"/>
          </w:tcPr>
          <w:p w14:paraId="7B8EC95E" w14:textId="77777777" w:rsidR="00302E18" w:rsidRPr="00AB081C" w:rsidRDefault="00302E18" w:rsidP="00D72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4"/>
          </w:tcPr>
          <w:p w14:paraId="5C127053" w14:textId="765C47E0" w:rsidR="00302E18" w:rsidRPr="00AB081C" w:rsidRDefault="00302E18" w:rsidP="00A17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  <w:cs/>
              </w:rPr>
            </w:pPr>
            <w:r w:rsidRPr="00AB081C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D726BE" w:rsidRPr="00AB081C" w14:paraId="3B2ED8DE" w14:textId="77777777" w:rsidTr="001A6EC4">
        <w:tc>
          <w:tcPr>
            <w:tcW w:w="4230" w:type="dxa"/>
          </w:tcPr>
          <w:p w14:paraId="7735FC9D" w14:textId="7D24D595" w:rsidR="00D726BE" w:rsidRPr="00AB081C" w:rsidRDefault="00D726BE" w:rsidP="00D72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AB081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B081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B081C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37" w:type="dxa"/>
          </w:tcPr>
          <w:p w14:paraId="6D29012D" w14:textId="6278B60F" w:rsidR="00D726BE" w:rsidRPr="00AB081C" w:rsidRDefault="009A49BF" w:rsidP="00C53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AB081C">
              <w:t>61</w:t>
            </w:r>
            <w:r w:rsidRPr="00AB081C">
              <w:rPr>
                <w:rFonts w:hint="cs"/>
                <w:cs/>
              </w:rPr>
              <w:t>8</w:t>
            </w:r>
          </w:p>
        </w:tc>
        <w:tc>
          <w:tcPr>
            <w:tcW w:w="1238" w:type="dxa"/>
          </w:tcPr>
          <w:p w14:paraId="591F1C26" w14:textId="1BE74AA8" w:rsidR="00D726BE" w:rsidRPr="00AB081C" w:rsidRDefault="00575EDA" w:rsidP="00096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AB081C">
              <w:t>380</w:t>
            </w:r>
          </w:p>
        </w:tc>
        <w:tc>
          <w:tcPr>
            <w:tcW w:w="1237" w:type="dxa"/>
          </w:tcPr>
          <w:p w14:paraId="1987C0F0" w14:textId="0D584881" w:rsidR="00D726BE" w:rsidRPr="00AB081C" w:rsidRDefault="00FA70D5" w:rsidP="00C53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AB081C">
              <w:t>610</w:t>
            </w:r>
          </w:p>
        </w:tc>
        <w:tc>
          <w:tcPr>
            <w:tcW w:w="1238" w:type="dxa"/>
          </w:tcPr>
          <w:p w14:paraId="08017695" w14:textId="130D9951" w:rsidR="00D726BE" w:rsidRPr="00AB081C" w:rsidRDefault="00CA3D65" w:rsidP="006C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AB081C">
              <w:t>378</w:t>
            </w:r>
          </w:p>
        </w:tc>
      </w:tr>
      <w:tr w:rsidR="00D726BE" w:rsidRPr="00AB081C" w14:paraId="7D6CB4AC" w14:textId="77777777" w:rsidTr="00C53C21">
        <w:tc>
          <w:tcPr>
            <w:tcW w:w="4230" w:type="dxa"/>
          </w:tcPr>
          <w:p w14:paraId="59648E4D" w14:textId="13E17D4A" w:rsidR="00D726BE" w:rsidRPr="00AB081C" w:rsidRDefault="00C00A46" w:rsidP="00D72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AB081C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37" w:type="dxa"/>
          </w:tcPr>
          <w:p w14:paraId="01B4122B" w14:textId="5B423674" w:rsidR="00D726BE" w:rsidRPr="00AB081C" w:rsidRDefault="007A0FDE" w:rsidP="00C53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AB081C">
              <w:t>297</w:t>
            </w:r>
          </w:p>
        </w:tc>
        <w:tc>
          <w:tcPr>
            <w:tcW w:w="1238" w:type="dxa"/>
          </w:tcPr>
          <w:p w14:paraId="7429A833" w14:textId="68ABDF5D" w:rsidR="00D726BE" w:rsidRPr="00AB081C" w:rsidRDefault="00B84452" w:rsidP="00096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AB081C">
              <w:t>39</w:t>
            </w:r>
          </w:p>
        </w:tc>
        <w:tc>
          <w:tcPr>
            <w:tcW w:w="1237" w:type="dxa"/>
            <w:shd w:val="clear" w:color="auto" w:fill="auto"/>
          </w:tcPr>
          <w:p w14:paraId="7D26AFA7" w14:textId="53509773" w:rsidR="00D726BE" w:rsidRPr="00AB081C" w:rsidRDefault="00616820" w:rsidP="00C53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AB081C">
              <w:t>297</w:t>
            </w:r>
          </w:p>
        </w:tc>
        <w:tc>
          <w:tcPr>
            <w:tcW w:w="1238" w:type="dxa"/>
          </w:tcPr>
          <w:p w14:paraId="502D85A4" w14:textId="37F3A111" w:rsidR="00D726BE" w:rsidRPr="00AB081C" w:rsidRDefault="00AA7225" w:rsidP="006C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AB081C">
              <w:t>-</w:t>
            </w:r>
          </w:p>
        </w:tc>
      </w:tr>
      <w:tr w:rsidR="00D726BE" w:rsidRPr="00AB081C" w14:paraId="5913B9E8" w14:textId="77777777" w:rsidTr="00C53C21">
        <w:trPr>
          <w:trHeight w:val="58"/>
        </w:trPr>
        <w:tc>
          <w:tcPr>
            <w:tcW w:w="4230" w:type="dxa"/>
          </w:tcPr>
          <w:p w14:paraId="7FDA5AED" w14:textId="669F621B" w:rsidR="00D726BE" w:rsidRPr="00AB081C" w:rsidRDefault="00D726BE" w:rsidP="001A6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081C">
              <w:rPr>
                <w:rFonts w:ascii="Angsana New" w:hAnsi="Angsana New" w:hint="cs"/>
                <w:sz w:val="30"/>
                <w:szCs w:val="30"/>
                <w:cs/>
              </w:rPr>
              <w:t>กลับ</w:t>
            </w:r>
            <w:r w:rsidR="00750821" w:rsidRPr="00AB081C"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1237" w:type="dxa"/>
          </w:tcPr>
          <w:p w14:paraId="76DF3CD1" w14:textId="2C112B1E" w:rsidR="00D726BE" w:rsidRPr="00AB081C" w:rsidRDefault="00B25AEA" w:rsidP="00C53C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AB081C">
              <w:t>(</w:t>
            </w:r>
            <w:r w:rsidR="007A0FDE" w:rsidRPr="00AB081C">
              <w:t>324</w:t>
            </w:r>
            <w:r w:rsidRPr="00AB081C">
              <w:t>)</w:t>
            </w:r>
          </w:p>
        </w:tc>
        <w:tc>
          <w:tcPr>
            <w:tcW w:w="1238" w:type="dxa"/>
          </w:tcPr>
          <w:p w14:paraId="6D2D0E8A" w14:textId="1E964AEC" w:rsidR="00D726BE" w:rsidRPr="00AB081C" w:rsidRDefault="00B84452" w:rsidP="001A6E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AB081C"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493C4A2" w14:textId="638DDD12" w:rsidR="00D726BE" w:rsidRPr="00AB081C" w:rsidRDefault="00CA3D65" w:rsidP="00C53C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AB081C">
              <w:t>(</w:t>
            </w:r>
            <w:r w:rsidR="00616820" w:rsidRPr="00AB081C">
              <w:t>325</w:t>
            </w:r>
            <w:r w:rsidRPr="00AB081C">
              <w:t>)</w:t>
            </w:r>
          </w:p>
        </w:tc>
        <w:tc>
          <w:tcPr>
            <w:tcW w:w="1238" w:type="dxa"/>
            <w:vAlign w:val="bottom"/>
          </w:tcPr>
          <w:p w14:paraId="63EB6878" w14:textId="50A88BD3" w:rsidR="00D726BE" w:rsidRPr="00AB081C" w:rsidRDefault="00AA7225" w:rsidP="00C341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AB081C">
              <w:t>(4)</w:t>
            </w:r>
          </w:p>
        </w:tc>
      </w:tr>
      <w:tr w:rsidR="00D726BE" w:rsidRPr="00AB081C" w14:paraId="401FD2C8" w14:textId="77777777" w:rsidTr="00C53C21">
        <w:trPr>
          <w:trHeight w:val="58"/>
        </w:trPr>
        <w:tc>
          <w:tcPr>
            <w:tcW w:w="4230" w:type="dxa"/>
          </w:tcPr>
          <w:p w14:paraId="64CFCBDA" w14:textId="090A6411" w:rsidR="00D726BE" w:rsidRPr="00AB081C" w:rsidRDefault="00D726BE" w:rsidP="001A6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08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46509" w:rsidRPr="00AB08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C46509" w:rsidRPr="00AB08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37" w:type="dxa"/>
          </w:tcPr>
          <w:p w14:paraId="12CC4A7B" w14:textId="3BE57AA0" w:rsidR="00D726BE" w:rsidRPr="00AB081C" w:rsidRDefault="00902531" w:rsidP="00C53C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AB081C">
              <w:rPr>
                <w:b/>
                <w:bCs/>
              </w:rPr>
              <w:t>591</w:t>
            </w:r>
          </w:p>
        </w:tc>
        <w:tc>
          <w:tcPr>
            <w:tcW w:w="1238" w:type="dxa"/>
          </w:tcPr>
          <w:p w14:paraId="425213D2" w14:textId="3010AC3B" w:rsidR="00D726BE" w:rsidRPr="00AB081C" w:rsidRDefault="00B84452" w:rsidP="001A6EC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AB081C">
              <w:rPr>
                <w:b/>
                <w:bCs/>
              </w:rPr>
              <w:t>419</w:t>
            </w:r>
          </w:p>
        </w:tc>
        <w:tc>
          <w:tcPr>
            <w:tcW w:w="1237" w:type="dxa"/>
            <w:shd w:val="clear" w:color="auto" w:fill="auto"/>
          </w:tcPr>
          <w:p w14:paraId="61CF2F89" w14:textId="60A5C5EC" w:rsidR="00D726BE" w:rsidRPr="00AB081C" w:rsidRDefault="00CA3D65" w:rsidP="00A261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AB081C">
              <w:rPr>
                <w:b/>
                <w:bCs/>
              </w:rPr>
              <w:t>582</w:t>
            </w:r>
          </w:p>
        </w:tc>
        <w:tc>
          <w:tcPr>
            <w:tcW w:w="1238" w:type="dxa"/>
          </w:tcPr>
          <w:p w14:paraId="645F8936" w14:textId="21684CB7" w:rsidR="00D726BE" w:rsidRPr="00AB081C" w:rsidRDefault="00AA7225" w:rsidP="00A261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AB081C">
              <w:rPr>
                <w:b/>
                <w:bCs/>
              </w:rPr>
              <w:t>374</w:t>
            </w:r>
          </w:p>
        </w:tc>
      </w:tr>
    </w:tbl>
    <w:p w14:paraId="5EC97A0C" w14:textId="77777777" w:rsidR="00CF6FDA" w:rsidRPr="00AB081C" w:rsidRDefault="00CF6FDA" w:rsidP="00F77919">
      <w:pPr>
        <w:rPr>
          <w:rFonts w:asciiTheme="majorBidi" w:hAnsiTheme="majorBidi" w:cstheme="majorBidi"/>
        </w:rPr>
      </w:pPr>
    </w:p>
    <w:p w14:paraId="111B0679" w14:textId="77C26FE2" w:rsidR="00C554BB" w:rsidRPr="00AB081C" w:rsidRDefault="004762B0" w:rsidP="00A3327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B081C">
        <w:rPr>
          <w:rFonts w:asciiTheme="majorBidi" w:hAnsiTheme="majorBidi" w:cstheme="majorBidi"/>
          <w:sz w:val="30"/>
          <w:szCs w:val="30"/>
          <w:cs/>
        </w:rPr>
        <w:t xml:space="preserve">สินค้าคงเหลือ ณ </w:t>
      </w:r>
      <w:r w:rsidR="00EA319F" w:rsidRPr="00AB081C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C46509" w:rsidRPr="00AB081C">
        <w:rPr>
          <w:rFonts w:asciiTheme="majorBidi" w:hAnsiTheme="majorBidi" w:cstheme="majorBidi"/>
          <w:sz w:val="30"/>
          <w:szCs w:val="30"/>
        </w:rPr>
        <w:t xml:space="preserve">30 </w:t>
      </w:r>
      <w:r w:rsidR="00C46509" w:rsidRPr="00AB081C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C63585" w:rsidRPr="00AB08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63585" w:rsidRPr="00AB081C">
        <w:rPr>
          <w:rFonts w:asciiTheme="majorBidi" w:hAnsiTheme="majorBidi" w:cstheme="majorBidi"/>
          <w:sz w:val="30"/>
          <w:szCs w:val="30"/>
        </w:rPr>
        <w:t>2566</w:t>
      </w:r>
      <w:r w:rsidR="00B011A9" w:rsidRPr="00AB08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25AEA" w:rsidRPr="00AB081C">
        <w:rPr>
          <w:rFonts w:asciiTheme="majorBidi" w:hAnsiTheme="majorBidi" w:cstheme="majorBidi"/>
          <w:sz w:val="30"/>
          <w:szCs w:val="30"/>
          <w:cs/>
        </w:rPr>
        <w:t>ของ</w:t>
      </w:r>
      <w:r w:rsidR="00B25AEA" w:rsidRPr="00AB081C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B25AEA" w:rsidRPr="00AB081C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856270" w:rsidRPr="00AB081C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B25AEA" w:rsidRPr="00AB081C">
        <w:rPr>
          <w:rFonts w:asciiTheme="majorBidi" w:hAnsiTheme="majorBidi" w:cstheme="majorBidi"/>
          <w:sz w:val="30"/>
          <w:szCs w:val="30"/>
          <w:cs/>
        </w:rPr>
        <w:t>ได้รวมสำรองน้ำมันตามกฎหมายไว้แล้วจำนว</w:t>
      </w:r>
      <w:r w:rsidR="00B25AEA" w:rsidRPr="00AB081C"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 w:rsidR="00B25AEA" w:rsidRPr="00AB081C">
        <w:rPr>
          <w:rFonts w:asciiTheme="majorBidi" w:hAnsiTheme="majorBidi" w:cstheme="majorBidi"/>
          <w:sz w:val="30"/>
          <w:szCs w:val="30"/>
        </w:rPr>
        <w:t>752</w:t>
      </w:r>
      <w:r w:rsidR="00B25AEA" w:rsidRPr="00AB081C">
        <w:rPr>
          <w:rFonts w:asciiTheme="majorBidi" w:hAnsiTheme="majorBidi" w:cstheme="majorBidi"/>
          <w:sz w:val="30"/>
          <w:szCs w:val="30"/>
          <w:cs/>
        </w:rPr>
        <w:t xml:space="preserve"> ล้านลิตร คิดเป็นมูลค่า</w:t>
      </w:r>
      <w:r w:rsidR="00B25AEA" w:rsidRPr="00AB081C">
        <w:rPr>
          <w:rFonts w:asciiTheme="majorBidi" w:hAnsiTheme="majorBidi" w:cstheme="majorBidi"/>
          <w:sz w:val="30"/>
          <w:szCs w:val="30"/>
        </w:rPr>
        <w:t xml:space="preserve"> 16,247 </w:t>
      </w:r>
      <w:r w:rsidR="00B25AEA" w:rsidRPr="00AB081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B25AEA" w:rsidRPr="00AB081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856270" w:rsidRPr="00AB081C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856270" w:rsidRPr="00AB081C">
        <w:rPr>
          <w:rFonts w:asciiTheme="majorBidi" w:hAnsiTheme="majorBidi" w:cstheme="majorBidi"/>
          <w:sz w:val="30"/>
          <w:szCs w:val="30"/>
        </w:rPr>
        <w:t xml:space="preserve">383 </w:t>
      </w:r>
      <w:r w:rsidR="00856270" w:rsidRPr="00AB081C">
        <w:rPr>
          <w:rFonts w:asciiTheme="majorBidi" w:hAnsiTheme="majorBidi" w:cstheme="majorBidi" w:hint="cs"/>
          <w:sz w:val="30"/>
          <w:szCs w:val="30"/>
          <w:cs/>
        </w:rPr>
        <w:t>ล้านลิตร</w:t>
      </w:r>
      <w:r w:rsidR="00856270" w:rsidRPr="00AB081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856270" w:rsidRPr="00AB081C">
        <w:rPr>
          <w:rFonts w:asciiTheme="majorBidi" w:hAnsiTheme="majorBidi" w:cstheme="majorBidi"/>
          <w:sz w:val="30"/>
          <w:szCs w:val="30"/>
          <w:cs/>
        </w:rPr>
        <w:t>คิดเป็นมูลค่า</w:t>
      </w:r>
      <w:r w:rsidR="00856270" w:rsidRPr="00AB081C">
        <w:rPr>
          <w:rFonts w:asciiTheme="majorBidi" w:hAnsiTheme="majorBidi" w:cstheme="majorBidi"/>
          <w:sz w:val="30"/>
          <w:szCs w:val="30"/>
        </w:rPr>
        <w:t xml:space="preserve"> 8,254 </w:t>
      </w:r>
      <w:r w:rsidR="00856270" w:rsidRPr="00AB081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856270" w:rsidRPr="00AB081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856270" w:rsidRPr="00AB081C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="00856270" w:rsidRPr="00AB081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A3327D" w:rsidRPr="00AB081C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="00A3327D" w:rsidRPr="00AB081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A3327D" w:rsidRPr="00AB081C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="00F36EDF" w:rsidRPr="00AB081C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5703E7" w:rsidRPr="00AB081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593A0A" w:rsidRPr="00AB081C">
        <w:rPr>
          <w:rFonts w:asciiTheme="majorBidi" w:hAnsiTheme="majorBidi" w:cstheme="majorBidi" w:hint="cs"/>
          <w:i/>
          <w:iCs/>
          <w:sz w:val="30"/>
          <w:szCs w:val="30"/>
          <w:cs/>
        </w:rPr>
        <w:t>กลุ่มบริษัทและ</w:t>
      </w:r>
      <w:r w:rsidR="00856270" w:rsidRPr="00AB081C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บริษัท</w:t>
      </w:r>
      <w:r w:rsidR="00A3327D" w:rsidRPr="00AB081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B25AEA" w:rsidRPr="00AB081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จำนวน </w:t>
      </w:r>
      <w:r w:rsidR="00B25AEA" w:rsidRPr="00AB081C">
        <w:rPr>
          <w:rFonts w:asciiTheme="majorBidi" w:hAnsiTheme="majorBidi" w:cstheme="majorBidi"/>
          <w:i/>
          <w:iCs/>
          <w:sz w:val="30"/>
          <w:szCs w:val="30"/>
        </w:rPr>
        <w:t>329</w:t>
      </w:r>
      <w:r w:rsidR="00B25AEA" w:rsidRPr="00AB081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ล้านลิตร คิดเป็นมูลค่า </w:t>
      </w:r>
      <w:r w:rsidR="00B25AEA" w:rsidRPr="00AB081C">
        <w:rPr>
          <w:rFonts w:asciiTheme="majorBidi" w:hAnsiTheme="majorBidi" w:cstheme="majorBidi"/>
          <w:i/>
          <w:iCs/>
          <w:sz w:val="30"/>
          <w:szCs w:val="30"/>
        </w:rPr>
        <w:t>7,480</w:t>
      </w:r>
      <w:r w:rsidR="00B25AEA" w:rsidRPr="00AB081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="00A3327D" w:rsidRPr="00AB081C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529D987D" w14:textId="77777777" w:rsidR="00A3327D" w:rsidRPr="00AB081C" w:rsidRDefault="00A3327D" w:rsidP="00A3327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5AB4E17" w14:textId="7E8A0CD3" w:rsidR="00870CCC" w:rsidRPr="00AB081C" w:rsidRDefault="004762B0" w:rsidP="007108B7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B081C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="008E55C8" w:rsidRPr="00AB081C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เงินลงทุนในบริษัทย่อย</w:t>
      </w:r>
    </w:p>
    <w:p w14:paraId="5C307FE9" w14:textId="77777777" w:rsidR="00AF2E5C" w:rsidRPr="00AB081C" w:rsidRDefault="00AF2E5C" w:rsidP="00AF2E5C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39"/>
        <w:gridCol w:w="1275"/>
        <w:gridCol w:w="1275"/>
      </w:tblGrid>
      <w:tr w:rsidR="007E5D9B" w:rsidRPr="00AB081C" w14:paraId="111D900C" w14:textId="77777777" w:rsidTr="007108B7">
        <w:trPr>
          <w:trHeight w:val="400"/>
        </w:trPr>
        <w:tc>
          <w:tcPr>
            <w:tcW w:w="3612" w:type="pct"/>
          </w:tcPr>
          <w:p w14:paraId="4BA7F2F2" w14:textId="77777777" w:rsidR="007E5D9B" w:rsidRPr="00AB081C" w:rsidRDefault="007E5D9B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b/>
                <w:bCs/>
                <w:cs/>
              </w:rPr>
            </w:pPr>
          </w:p>
        </w:tc>
        <w:tc>
          <w:tcPr>
            <w:tcW w:w="1388" w:type="pct"/>
            <w:gridSpan w:val="2"/>
          </w:tcPr>
          <w:p w14:paraId="3C292281" w14:textId="77777777" w:rsidR="007E5D9B" w:rsidRPr="00AB081C" w:rsidRDefault="007E5D9B" w:rsidP="004E3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08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7E5D9B" w:rsidRPr="00AB081C" w14:paraId="3B95507A" w14:textId="77777777" w:rsidTr="007108B7">
        <w:trPr>
          <w:trHeight w:val="421"/>
        </w:trPr>
        <w:tc>
          <w:tcPr>
            <w:tcW w:w="3612" w:type="pct"/>
          </w:tcPr>
          <w:p w14:paraId="362BE664" w14:textId="0A62D2DD" w:rsidR="007E5D9B" w:rsidRPr="00AB081C" w:rsidRDefault="00B65D4F" w:rsidP="00046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  <w:r w:rsidRPr="00AB081C">
              <w:rPr>
                <w:b/>
                <w:bCs/>
                <w:i/>
                <w:iCs/>
                <w:cs/>
              </w:rPr>
              <w:t>สำหรับงวดเก้าเดือนสิ้นสุดวันที่ 30 กันยายน</w:t>
            </w:r>
          </w:p>
        </w:tc>
        <w:tc>
          <w:tcPr>
            <w:tcW w:w="694" w:type="pct"/>
            <w:shd w:val="clear" w:color="auto" w:fill="auto"/>
          </w:tcPr>
          <w:p w14:paraId="1E203AFD" w14:textId="1293AED5" w:rsidR="007E5D9B" w:rsidRPr="00AB081C" w:rsidRDefault="007E5D9B" w:rsidP="004E3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081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693" w:type="pct"/>
            <w:shd w:val="clear" w:color="auto" w:fill="auto"/>
          </w:tcPr>
          <w:p w14:paraId="5583C7D0" w14:textId="0A601A4D" w:rsidR="007E5D9B" w:rsidRPr="00AB081C" w:rsidRDefault="007E5D9B" w:rsidP="004E3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081C">
              <w:rPr>
                <w:rFonts w:ascii="Angsana New" w:hAnsi="Angsana New"/>
                <w:color w:val="000000" w:themeColor="text1"/>
                <w:sz w:val="30"/>
                <w:szCs w:val="30"/>
              </w:rPr>
              <w:t>2565</w:t>
            </w:r>
          </w:p>
        </w:tc>
      </w:tr>
      <w:tr w:rsidR="007E5D9B" w:rsidRPr="00AB081C" w14:paraId="47953B28" w14:textId="77777777" w:rsidTr="007108B7">
        <w:trPr>
          <w:trHeight w:val="421"/>
        </w:trPr>
        <w:tc>
          <w:tcPr>
            <w:tcW w:w="3612" w:type="pct"/>
          </w:tcPr>
          <w:p w14:paraId="6A3D30F5" w14:textId="77777777" w:rsidR="007E5D9B" w:rsidRPr="00AB081C" w:rsidRDefault="007E5D9B" w:rsidP="00EF0A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 w:firstLine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8" w:type="pct"/>
            <w:gridSpan w:val="2"/>
            <w:shd w:val="clear" w:color="auto" w:fill="auto"/>
          </w:tcPr>
          <w:p w14:paraId="431995D1" w14:textId="77777777" w:rsidR="007E5D9B" w:rsidRPr="00AB081C" w:rsidRDefault="007E5D9B" w:rsidP="004E3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081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E5D9B" w:rsidRPr="00AB081C" w14:paraId="424C8B72" w14:textId="77777777" w:rsidTr="007108B7">
        <w:trPr>
          <w:trHeight w:val="400"/>
        </w:trPr>
        <w:tc>
          <w:tcPr>
            <w:tcW w:w="3612" w:type="pct"/>
          </w:tcPr>
          <w:p w14:paraId="430B4B44" w14:textId="77777777" w:rsidR="007E5D9B" w:rsidRPr="00AB081C" w:rsidRDefault="007E5D9B" w:rsidP="00EF0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</w:rPr>
            </w:pPr>
            <w:r w:rsidRPr="00AB081C">
              <w:rPr>
                <w:color w:val="000000" w:themeColor="text1"/>
                <w:cs/>
              </w:rPr>
              <w:t xml:space="preserve">ณ วันที่ </w:t>
            </w:r>
            <w:r w:rsidRPr="00AB081C">
              <w:rPr>
                <w:color w:val="000000" w:themeColor="text1"/>
              </w:rPr>
              <w:t>1</w:t>
            </w:r>
            <w:r w:rsidRPr="00AB081C">
              <w:rPr>
                <w:color w:val="000000" w:themeColor="text1"/>
                <w:cs/>
              </w:rPr>
              <w:t xml:space="preserve"> มกราคม</w:t>
            </w:r>
          </w:p>
        </w:tc>
        <w:tc>
          <w:tcPr>
            <w:tcW w:w="694" w:type="pct"/>
          </w:tcPr>
          <w:p w14:paraId="4E8F3BC7" w14:textId="3D7060BC" w:rsidR="007E5D9B" w:rsidRPr="00AB081C" w:rsidRDefault="009A49BF" w:rsidP="00F6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</w:pPr>
            <w:r w:rsidRPr="00AB081C">
              <w:t>18,573</w:t>
            </w:r>
          </w:p>
        </w:tc>
        <w:tc>
          <w:tcPr>
            <w:tcW w:w="693" w:type="pct"/>
          </w:tcPr>
          <w:p w14:paraId="67F522FF" w14:textId="28D88054" w:rsidR="007E5D9B" w:rsidRPr="00AB081C" w:rsidRDefault="007E5D9B" w:rsidP="00F6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</w:pPr>
            <w:r w:rsidRPr="00AB081C">
              <w:rPr>
                <w:rFonts w:asciiTheme="majorBidi" w:hAnsiTheme="majorBidi" w:cstheme="majorBidi"/>
              </w:rPr>
              <w:t>16,492</w:t>
            </w:r>
          </w:p>
        </w:tc>
      </w:tr>
      <w:tr w:rsidR="007E5D9B" w:rsidRPr="00AB081C" w14:paraId="24FB1EDC" w14:textId="77777777" w:rsidTr="007108B7">
        <w:trPr>
          <w:trHeight w:val="400"/>
        </w:trPr>
        <w:tc>
          <w:tcPr>
            <w:tcW w:w="3612" w:type="pct"/>
          </w:tcPr>
          <w:p w14:paraId="0D8E6318" w14:textId="77777777" w:rsidR="007E5D9B" w:rsidRPr="00AB081C" w:rsidRDefault="007E5D9B" w:rsidP="00EF0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  <w:cs/>
              </w:rPr>
            </w:pPr>
            <w:r w:rsidRPr="00AB081C">
              <w:rPr>
                <w:rFonts w:hint="cs"/>
                <w:color w:val="000000" w:themeColor="text1"/>
                <w:cs/>
              </w:rPr>
              <w:t>เพิ่มเงินลงทุน</w:t>
            </w:r>
          </w:p>
        </w:tc>
        <w:tc>
          <w:tcPr>
            <w:tcW w:w="694" w:type="pct"/>
          </w:tcPr>
          <w:p w14:paraId="7A927932" w14:textId="32FBD768" w:rsidR="007E5D9B" w:rsidRPr="00AB081C" w:rsidRDefault="00CF5B60" w:rsidP="00F6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</w:pPr>
            <w:r w:rsidRPr="00AB081C">
              <w:t>26,77</w:t>
            </w:r>
            <w:r w:rsidR="00902FD9" w:rsidRPr="00AB081C">
              <w:t>6</w:t>
            </w:r>
          </w:p>
        </w:tc>
        <w:tc>
          <w:tcPr>
            <w:tcW w:w="693" w:type="pct"/>
          </w:tcPr>
          <w:p w14:paraId="60407CA8" w14:textId="46004219" w:rsidR="007E5D9B" w:rsidRPr="00AB081C" w:rsidRDefault="00B84452" w:rsidP="00F6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</w:pPr>
            <w:r w:rsidRPr="00AB081C">
              <w:rPr>
                <w:rFonts w:asciiTheme="majorBidi" w:hAnsiTheme="majorBidi" w:cstheme="majorBidi"/>
              </w:rPr>
              <w:t>945</w:t>
            </w:r>
          </w:p>
        </w:tc>
      </w:tr>
      <w:tr w:rsidR="00B84452" w:rsidRPr="00AB081C" w14:paraId="296BEA8A" w14:textId="77777777" w:rsidTr="007108B7">
        <w:trPr>
          <w:trHeight w:val="400"/>
        </w:trPr>
        <w:tc>
          <w:tcPr>
            <w:tcW w:w="3612" w:type="pct"/>
          </w:tcPr>
          <w:p w14:paraId="0DC41360" w14:textId="087A5431" w:rsidR="00B84452" w:rsidRPr="00AB081C" w:rsidRDefault="00B84452" w:rsidP="00EF0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  <w:cs/>
              </w:rPr>
            </w:pPr>
            <w:r w:rsidRPr="00AB081C">
              <w:rPr>
                <w:rFonts w:hint="cs"/>
                <w:color w:val="000000" w:themeColor="text1"/>
                <w:cs/>
              </w:rPr>
              <w:t>จำหน่ายเงินลงทุน</w:t>
            </w:r>
          </w:p>
        </w:tc>
        <w:tc>
          <w:tcPr>
            <w:tcW w:w="694" w:type="pct"/>
          </w:tcPr>
          <w:p w14:paraId="3627FD5A" w14:textId="57FC9BB7" w:rsidR="00B84452" w:rsidRPr="00AB081C" w:rsidRDefault="00B84452" w:rsidP="00F6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</w:pPr>
            <w:r w:rsidRPr="00AB081C">
              <w:t>-</w:t>
            </w:r>
          </w:p>
        </w:tc>
        <w:tc>
          <w:tcPr>
            <w:tcW w:w="693" w:type="pct"/>
          </w:tcPr>
          <w:p w14:paraId="372F375E" w14:textId="13D67FEB" w:rsidR="00B84452" w:rsidRPr="00AB081C" w:rsidRDefault="00B84452" w:rsidP="00F6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(16)</w:t>
            </w:r>
          </w:p>
        </w:tc>
      </w:tr>
      <w:tr w:rsidR="007E5D9B" w:rsidRPr="00AB081C" w14:paraId="2E24027C" w14:textId="77777777" w:rsidTr="007108B7">
        <w:trPr>
          <w:trHeight w:val="400"/>
        </w:trPr>
        <w:tc>
          <w:tcPr>
            <w:tcW w:w="3612" w:type="pct"/>
          </w:tcPr>
          <w:p w14:paraId="50DBB1FE" w14:textId="129D4B27" w:rsidR="007E5D9B" w:rsidRPr="00AB081C" w:rsidRDefault="007E5D9B" w:rsidP="00EF0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  <w:cs/>
              </w:rPr>
            </w:pPr>
            <w:r w:rsidRPr="00AB081C">
              <w:rPr>
                <w:color w:val="000000" w:themeColor="text1"/>
                <w:cs/>
              </w:rPr>
              <w:t>จัดประเภทใหม่</w:t>
            </w:r>
          </w:p>
        </w:tc>
        <w:tc>
          <w:tcPr>
            <w:tcW w:w="694" w:type="pct"/>
          </w:tcPr>
          <w:p w14:paraId="4751F266" w14:textId="3B8944DD" w:rsidR="007E5D9B" w:rsidRPr="00AB081C" w:rsidRDefault="00EE7965" w:rsidP="00F6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</w:pPr>
            <w:r w:rsidRPr="00AB081C">
              <w:t>-</w:t>
            </w:r>
          </w:p>
        </w:tc>
        <w:tc>
          <w:tcPr>
            <w:tcW w:w="693" w:type="pct"/>
          </w:tcPr>
          <w:p w14:paraId="2DCD0ACC" w14:textId="14FD1AB9" w:rsidR="007E5D9B" w:rsidRPr="00AB081C" w:rsidRDefault="00B84452" w:rsidP="00F6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</w:pPr>
            <w:r w:rsidRPr="00AB081C">
              <w:t>(3)</w:t>
            </w:r>
          </w:p>
        </w:tc>
      </w:tr>
      <w:tr w:rsidR="007E5D9B" w:rsidRPr="00AB081C" w14:paraId="780A3627" w14:textId="77777777" w:rsidTr="007108B7">
        <w:trPr>
          <w:trHeight w:val="400"/>
        </w:trPr>
        <w:tc>
          <w:tcPr>
            <w:tcW w:w="3612" w:type="pct"/>
          </w:tcPr>
          <w:p w14:paraId="368028BD" w14:textId="77777777" w:rsidR="007E5D9B" w:rsidRPr="00AB081C" w:rsidRDefault="007E5D9B" w:rsidP="00EF0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  <w:cs/>
              </w:rPr>
            </w:pPr>
            <w:r w:rsidRPr="00AB081C">
              <w:rPr>
                <w:rFonts w:hint="cs"/>
                <w:color w:val="000000" w:themeColor="text1"/>
                <w:cs/>
              </w:rPr>
              <w:t>กลับรายการขาดทุนจากการด้อยค่า</w:t>
            </w:r>
          </w:p>
        </w:tc>
        <w:tc>
          <w:tcPr>
            <w:tcW w:w="694" w:type="pct"/>
          </w:tcPr>
          <w:p w14:paraId="52746A52" w14:textId="1C23B365" w:rsidR="007E5D9B" w:rsidRPr="00AB081C" w:rsidRDefault="00EE7965" w:rsidP="00F605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</w:pPr>
            <w:r w:rsidRPr="00AB081C">
              <w:t>-</w:t>
            </w:r>
          </w:p>
        </w:tc>
        <w:tc>
          <w:tcPr>
            <w:tcW w:w="693" w:type="pct"/>
          </w:tcPr>
          <w:p w14:paraId="571FBFB4" w14:textId="0DC56C96" w:rsidR="007E5D9B" w:rsidRPr="00AB081C" w:rsidRDefault="00B84452" w:rsidP="00F605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cs/>
              </w:rPr>
            </w:pPr>
            <w:r w:rsidRPr="00AB081C">
              <w:t>155</w:t>
            </w:r>
          </w:p>
        </w:tc>
      </w:tr>
      <w:tr w:rsidR="007E5D9B" w:rsidRPr="00AB081C" w14:paraId="10A38AED" w14:textId="77777777" w:rsidTr="007108B7">
        <w:trPr>
          <w:trHeight w:val="400"/>
        </w:trPr>
        <w:tc>
          <w:tcPr>
            <w:tcW w:w="3612" w:type="pct"/>
          </w:tcPr>
          <w:p w14:paraId="3ACC673C" w14:textId="315338D3" w:rsidR="007E5D9B" w:rsidRPr="00AB081C" w:rsidRDefault="007E5D9B" w:rsidP="00EF0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olor w:val="000000" w:themeColor="text1"/>
                <w:cs/>
              </w:rPr>
            </w:pPr>
            <w:r w:rsidRPr="00AB081C">
              <w:rPr>
                <w:b/>
                <w:bCs/>
                <w:color w:val="000000" w:themeColor="text1"/>
                <w:cs/>
              </w:rPr>
              <w:t xml:space="preserve">ณ วันที่ </w:t>
            </w:r>
            <w:r w:rsidR="00C46509" w:rsidRPr="00AB081C">
              <w:rPr>
                <w:b/>
                <w:bCs/>
                <w:color w:val="000000" w:themeColor="text1"/>
              </w:rPr>
              <w:t xml:space="preserve">30 </w:t>
            </w:r>
            <w:r w:rsidR="00C46509" w:rsidRPr="00AB081C">
              <w:rPr>
                <w:b/>
                <w:bCs/>
                <w:color w:val="000000" w:themeColor="text1"/>
                <w:cs/>
              </w:rPr>
              <w:t>กันยายน</w:t>
            </w:r>
            <w:r w:rsidRPr="00AB081C">
              <w:rPr>
                <w:rFonts w:hint="cs"/>
                <w:b/>
                <w:bCs/>
                <w:color w:val="000000" w:themeColor="text1"/>
                <w:cs/>
              </w:rPr>
              <w:t xml:space="preserve"> </w:t>
            </w:r>
          </w:p>
        </w:tc>
        <w:tc>
          <w:tcPr>
            <w:tcW w:w="694" w:type="pct"/>
          </w:tcPr>
          <w:p w14:paraId="1C15F26C" w14:textId="466CC5E0" w:rsidR="007E5D9B" w:rsidRPr="00AB081C" w:rsidRDefault="007C361D" w:rsidP="00F605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b/>
                <w:bCs/>
                <w:cs/>
              </w:rPr>
            </w:pPr>
            <w:r w:rsidRPr="00AB081C">
              <w:rPr>
                <w:b/>
                <w:bCs/>
              </w:rPr>
              <w:t>4</w:t>
            </w:r>
            <w:r w:rsidR="00CF5B60" w:rsidRPr="00AB081C">
              <w:rPr>
                <w:b/>
                <w:bCs/>
              </w:rPr>
              <w:t>5,349</w:t>
            </w:r>
          </w:p>
        </w:tc>
        <w:tc>
          <w:tcPr>
            <w:tcW w:w="693" w:type="pct"/>
          </w:tcPr>
          <w:p w14:paraId="1101E464" w14:textId="01F3D1E6" w:rsidR="007E5D9B" w:rsidRPr="00AB081C" w:rsidRDefault="007E5D9B" w:rsidP="00F605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b/>
                <w:bCs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17,</w:t>
            </w:r>
            <w:r w:rsidR="00B84452" w:rsidRPr="00AB081C">
              <w:rPr>
                <w:rFonts w:asciiTheme="majorBidi" w:hAnsiTheme="majorBidi" w:cstheme="majorBidi"/>
                <w:b/>
                <w:bCs/>
              </w:rPr>
              <w:t>573</w:t>
            </w:r>
          </w:p>
        </w:tc>
      </w:tr>
    </w:tbl>
    <w:p w14:paraId="478E36B6" w14:textId="6D59FF63" w:rsidR="00B41C04" w:rsidRPr="00AB081C" w:rsidRDefault="00B41C04" w:rsidP="004D3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s/>
        </w:rPr>
      </w:pPr>
    </w:p>
    <w:p w14:paraId="4B199D64" w14:textId="77777777" w:rsidR="00CA3D65" w:rsidRPr="00AB081C" w:rsidRDefault="00CA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s/>
        </w:rPr>
      </w:pPr>
      <w:r w:rsidRPr="00AB081C">
        <w:rPr>
          <w:rFonts w:asciiTheme="majorBidi" w:hAnsiTheme="majorBidi" w:cstheme="majorBidi"/>
          <w:i/>
          <w:iCs/>
          <w:cs/>
        </w:rPr>
        <w:br w:type="page"/>
      </w:r>
    </w:p>
    <w:p w14:paraId="67B137A0" w14:textId="0BBF75DF" w:rsidR="00507F3F" w:rsidRPr="00AB081C" w:rsidRDefault="00507F3F" w:rsidP="005A5D5E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B081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การเปลี่ยนแปลงเงินลงทุนในบริษัทย่อย</w:t>
      </w:r>
    </w:p>
    <w:p w14:paraId="14AFD26A" w14:textId="77777777" w:rsidR="00507F3F" w:rsidRPr="00AB081C" w:rsidRDefault="00507F3F" w:rsidP="00EF0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 w:hanging="90"/>
        <w:jc w:val="thaiDistribute"/>
        <w:rPr>
          <w:rFonts w:asciiTheme="majorBidi" w:hAnsiTheme="majorBidi" w:cstheme="majorBidi"/>
          <w:i/>
          <w:iCs/>
        </w:rPr>
      </w:pPr>
    </w:p>
    <w:p w14:paraId="39B049A8" w14:textId="77777777" w:rsidR="00C1240A" w:rsidRPr="00AB081C" w:rsidRDefault="00C1240A" w:rsidP="005A5D5E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B081C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บริษัท บีซีพีจี จำกัด (มหาชน)</w:t>
      </w:r>
    </w:p>
    <w:p w14:paraId="3B0697B6" w14:textId="77777777" w:rsidR="00C1240A" w:rsidRPr="00AB081C" w:rsidRDefault="00C1240A" w:rsidP="00EF0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 w:hanging="90"/>
        <w:jc w:val="thaiDistribute"/>
      </w:pPr>
    </w:p>
    <w:p w14:paraId="06F6E741" w14:textId="65EDE597" w:rsidR="00C1240A" w:rsidRPr="00AB081C" w:rsidRDefault="00C1240A" w:rsidP="005A5D5E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B081C"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ในระหว่างปี </w:t>
      </w:r>
      <w:r w:rsidRPr="00AB081C">
        <w:rPr>
          <w:rFonts w:asciiTheme="majorBidi" w:hAnsiTheme="majorBidi" w:cstheme="majorBidi" w:hint="cs"/>
          <w:sz w:val="30"/>
          <w:szCs w:val="30"/>
        </w:rPr>
        <w:t>256</w:t>
      </w:r>
      <w:r w:rsidRPr="00AB081C">
        <w:rPr>
          <w:rFonts w:asciiTheme="majorBidi" w:hAnsiTheme="majorBidi" w:cstheme="majorBidi"/>
          <w:sz w:val="30"/>
          <w:szCs w:val="30"/>
        </w:rPr>
        <w:t>6</w:t>
      </w:r>
      <w:r w:rsidRPr="00AB081C">
        <w:rPr>
          <w:rFonts w:asciiTheme="majorBidi" w:hAnsiTheme="majorBidi" w:cstheme="majorBidi" w:hint="cs"/>
          <w:sz w:val="30"/>
          <w:szCs w:val="30"/>
          <w:cs/>
        </w:rPr>
        <w:t xml:space="preserve"> บริษัท บีซีพีจี จำกัด (มหาชน)</w:t>
      </w:r>
      <w:r w:rsidRPr="00AB081C">
        <w:rPr>
          <w:rFonts w:asciiTheme="majorBidi" w:hAnsiTheme="majorBidi" w:cstheme="majorBidi"/>
          <w:sz w:val="30"/>
          <w:szCs w:val="30"/>
        </w:rPr>
        <w:t xml:space="preserve"> (“</w:t>
      </w:r>
      <w:r w:rsidRPr="00AB081C">
        <w:rPr>
          <w:rFonts w:asciiTheme="majorBidi" w:hAnsiTheme="majorBidi" w:cstheme="majorBidi" w:hint="cs"/>
          <w:sz w:val="30"/>
          <w:szCs w:val="30"/>
        </w:rPr>
        <w:t>BCPG</w:t>
      </w:r>
      <w:r w:rsidRPr="00AB081C">
        <w:rPr>
          <w:rFonts w:asciiTheme="majorBidi" w:hAnsiTheme="majorBidi" w:cstheme="majorBidi"/>
          <w:sz w:val="30"/>
          <w:szCs w:val="30"/>
        </w:rPr>
        <w:t>”)</w:t>
      </w:r>
      <w:r w:rsidRPr="00AB081C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AB081C">
        <w:rPr>
          <w:rFonts w:asciiTheme="majorBidi" w:hAnsiTheme="majorBidi" w:cstheme="majorBidi" w:hint="cs"/>
          <w:sz w:val="30"/>
          <w:szCs w:val="30"/>
          <w:cs/>
        </w:rPr>
        <w:t xml:space="preserve">ได้ออกหุ้นสามัญเพิ่มทุน เพื่อการใช้สิทธิของใบสำคัญแสดงสิทธิในการจองซื้อหุ้นสามัญของ </w:t>
      </w:r>
      <w:r w:rsidRPr="00AB081C">
        <w:rPr>
          <w:rFonts w:asciiTheme="majorBidi" w:hAnsiTheme="majorBidi" w:cstheme="majorBidi" w:hint="cs"/>
          <w:sz w:val="30"/>
          <w:szCs w:val="30"/>
        </w:rPr>
        <w:t xml:space="preserve">BCPG </w:t>
      </w:r>
      <w:r w:rsidRPr="00AB081C">
        <w:rPr>
          <w:rFonts w:asciiTheme="majorBidi" w:hAnsiTheme="majorBidi" w:cstheme="majorBidi" w:hint="cs"/>
          <w:sz w:val="30"/>
          <w:szCs w:val="30"/>
          <w:cs/>
        </w:rPr>
        <w:t xml:space="preserve">ครั้งที่ </w:t>
      </w:r>
      <w:r w:rsidR="006D6AB3" w:rsidRPr="00AB081C">
        <w:rPr>
          <w:rFonts w:asciiTheme="majorBidi" w:hAnsiTheme="majorBidi" w:cstheme="majorBidi"/>
          <w:sz w:val="30"/>
          <w:szCs w:val="30"/>
        </w:rPr>
        <w:t>1</w:t>
      </w:r>
      <w:r w:rsidR="006250FC" w:rsidRPr="00AB081C">
        <w:rPr>
          <w:rFonts w:asciiTheme="majorBidi" w:hAnsiTheme="majorBidi" w:cstheme="majorBidi"/>
          <w:sz w:val="30"/>
          <w:szCs w:val="30"/>
        </w:rPr>
        <w:t xml:space="preserve"> </w:t>
      </w:r>
      <w:r w:rsidRPr="00AB081C">
        <w:rPr>
          <w:rFonts w:asciiTheme="majorBidi" w:hAnsiTheme="majorBidi" w:cstheme="majorBidi" w:hint="cs"/>
          <w:sz w:val="30"/>
          <w:szCs w:val="30"/>
        </w:rPr>
        <w:t>(BCPG-W</w:t>
      </w:r>
      <w:r w:rsidR="006250FC" w:rsidRPr="00AB081C">
        <w:rPr>
          <w:rFonts w:asciiTheme="majorBidi" w:hAnsiTheme="majorBidi" w:cstheme="majorBidi"/>
          <w:sz w:val="30"/>
          <w:szCs w:val="30"/>
        </w:rPr>
        <w:t>2</w:t>
      </w:r>
      <w:r w:rsidRPr="00AB081C">
        <w:rPr>
          <w:rFonts w:asciiTheme="majorBidi" w:hAnsiTheme="majorBidi" w:cstheme="majorBidi" w:hint="cs"/>
          <w:sz w:val="30"/>
          <w:szCs w:val="30"/>
        </w:rPr>
        <w:t xml:space="preserve">) </w:t>
      </w:r>
      <w:r w:rsidRPr="00AB081C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646E56" w:rsidRPr="00AB081C">
        <w:rPr>
          <w:rFonts w:asciiTheme="majorBidi" w:hAnsiTheme="majorBidi" w:cstheme="majorBidi"/>
          <w:sz w:val="30"/>
          <w:szCs w:val="30"/>
        </w:rPr>
        <w:t xml:space="preserve">51,781 </w:t>
      </w:r>
      <w:r w:rsidRPr="00AB081C">
        <w:rPr>
          <w:rFonts w:asciiTheme="majorBidi" w:hAnsiTheme="majorBidi" w:cstheme="majorBidi" w:hint="cs"/>
          <w:sz w:val="30"/>
          <w:szCs w:val="30"/>
          <w:cs/>
        </w:rPr>
        <w:t xml:space="preserve">หน่วย </w:t>
      </w:r>
      <w:r w:rsidR="004A10DC" w:rsidRPr="00AB081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6D6AB3" w:rsidRPr="00AB081C">
        <w:rPr>
          <w:rFonts w:asciiTheme="majorBidi" w:hAnsiTheme="majorBidi" w:cstheme="majorBidi" w:hint="cs"/>
          <w:sz w:val="30"/>
          <w:szCs w:val="30"/>
          <w:cs/>
        </w:rPr>
        <w:t xml:space="preserve">ออกหุ้นสามัญเพิ่มทุน เพื่อการใช้สิทธิของใบสำคัญแสดงสิทธิในการจองซื้อหุ้นสามัญของ </w:t>
      </w:r>
      <w:r w:rsidR="006D6AB3" w:rsidRPr="00AB081C">
        <w:rPr>
          <w:rFonts w:asciiTheme="majorBidi" w:hAnsiTheme="majorBidi" w:cstheme="majorBidi" w:hint="cs"/>
          <w:sz w:val="30"/>
          <w:szCs w:val="30"/>
        </w:rPr>
        <w:t xml:space="preserve">BCPG </w:t>
      </w:r>
      <w:r w:rsidR="006D6AB3" w:rsidRPr="00AB081C">
        <w:rPr>
          <w:rFonts w:asciiTheme="majorBidi" w:hAnsiTheme="majorBidi" w:cstheme="majorBidi" w:hint="cs"/>
          <w:sz w:val="30"/>
          <w:szCs w:val="30"/>
          <w:cs/>
        </w:rPr>
        <w:t xml:space="preserve">ครั้งที่ </w:t>
      </w:r>
      <w:r w:rsidR="006D6AB3" w:rsidRPr="00AB081C">
        <w:rPr>
          <w:rFonts w:asciiTheme="majorBidi" w:hAnsiTheme="majorBidi" w:cstheme="majorBidi"/>
          <w:sz w:val="30"/>
          <w:szCs w:val="30"/>
        </w:rPr>
        <w:t xml:space="preserve">2 </w:t>
      </w:r>
      <w:r w:rsidR="006D6AB3" w:rsidRPr="00AB081C">
        <w:rPr>
          <w:rFonts w:asciiTheme="majorBidi" w:hAnsiTheme="majorBidi" w:cstheme="majorBidi" w:hint="cs"/>
          <w:sz w:val="30"/>
          <w:szCs w:val="30"/>
        </w:rPr>
        <w:t>(BCPG-W</w:t>
      </w:r>
      <w:r w:rsidR="006D6AB3" w:rsidRPr="00AB081C">
        <w:rPr>
          <w:rFonts w:asciiTheme="majorBidi" w:hAnsiTheme="majorBidi" w:cstheme="majorBidi"/>
          <w:sz w:val="30"/>
          <w:szCs w:val="30"/>
        </w:rPr>
        <w:t>2</w:t>
      </w:r>
      <w:r w:rsidR="006D6AB3" w:rsidRPr="00AB081C">
        <w:rPr>
          <w:rFonts w:asciiTheme="majorBidi" w:hAnsiTheme="majorBidi" w:cstheme="majorBidi" w:hint="cs"/>
          <w:sz w:val="30"/>
          <w:szCs w:val="30"/>
        </w:rPr>
        <w:t>)</w:t>
      </w:r>
      <w:r w:rsidR="006D6AB3" w:rsidRPr="00AB081C">
        <w:rPr>
          <w:rFonts w:asciiTheme="majorBidi" w:hAnsiTheme="majorBidi" w:cstheme="majorBidi"/>
          <w:sz w:val="30"/>
          <w:szCs w:val="30"/>
        </w:rPr>
        <w:t xml:space="preserve"> </w:t>
      </w:r>
      <w:r w:rsidR="004A10DC" w:rsidRPr="00AB081C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4A10DC" w:rsidRPr="00AB081C">
        <w:rPr>
          <w:rFonts w:asciiTheme="majorBidi" w:hAnsiTheme="majorBidi" w:cstheme="majorBidi"/>
          <w:sz w:val="30"/>
          <w:szCs w:val="30"/>
        </w:rPr>
        <w:t xml:space="preserve">430,710 </w:t>
      </w:r>
      <w:r w:rsidR="004A10DC" w:rsidRPr="00AB081C">
        <w:rPr>
          <w:rFonts w:asciiTheme="majorBidi" w:hAnsiTheme="majorBidi" w:cstheme="majorBidi" w:hint="cs"/>
          <w:sz w:val="30"/>
          <w:szCs w:val="30"/>
          <w:cs/>
        </w:rPr>
        <w:t xml:space="preserve">หน่วย </w:t>
      </w:r>
      <w:r w:rsidR="007C361D" w:rsidRPr="00AB081C">
        <w:rPr>
          <w:rFonts w:asciiTheme="majorBidi" w:hAnsiTheme="majorBidi" w:cstheme="majorBidi" w:hint="cs"/>
          <w:sz w:val="30"/>
          <w:szCs w:val="30"/>
          <w:cs/>
        </w:rPr>
        <w:t xml:space="preserve">และออกหุ้นสามัญเพิ่มทุน เพื่อการใช้สิทธิของใบสำคัญแสดงสิทธิในการจองซื้อหุ้นสามัญของ </w:t>
      </w:r>
      <w:r w:rsidR="007C361D" w:rsidRPr="00AB081C">
        <w:rPr>
          <w:rFonts w:asciiTheme="majorBidi" w:hAnsiTheme="majorBidi" w:cstheme="majorBidi" w:hint="cs"/>
          <w:sz w:val="30"/>
          <w:szCs w:val="30"/>
        </w:rPr>
        <w:t xml:space="preserve">BCPG </w:t>
      </w:r>
      <w:r w:rsidR="007C361D" w:rsidRPr="00AB081C">
        <w:rPr>
          <w:rFonts w:asciiTheme="majorBidi" w:hAnsiTheme="majorBidi" w:cstheme="majorBidi" w:hint="cs"/>
          <w:sz w:val="30"/>
          <w:szCs w:val="30"/>
          <w:cs/>
        </w:rPr>
        <w:t xml:space="preserve">ครั้งที่ </w:t>
      </w:r>
      <w:r w:rsidR="007C361D" w:rsidRPr="00AB081C">
        <w:rPr>
          <w:rFonts w:asciiTheme="majorBidi" w:hAnsiTheme="majorBidi" w:cstheme="majorBidi"/>
          <w:sz w:val="30"/>
          <w:szCs w:val="30"/>
        </w:rPr>
        <w:t xml:space="preserve">3 </w:t>
      </w:r>
      <w:r w:rsidR="007C361D" w:rsidRPr="00AB081C">
        <w:rPr>
          <w:rFonts w:asciiTheme="majorBidi" w:hAnsiTheme="majorBidi" w:cstheme="majorBidi" w:hint="cs"/>
          <w:sz w:val="30"/>
          <w:szCs w:val="30"/>
        </w:rPr>
        <w:t>(BCPG-W</w:t>
      </w:r>
      <w:r w:rsidR="007C361D" w:rsidRPr="00AB081C">
        <w:rPr>
          <w:rFonts w:asciiTheme="majorBidi" w:hAnsiTheme="majorBidi" w:cstheme="majorBidi"/>
          <w:sz w:val="30"/>
          <w:szCs w:val="30"/>
        </w:rPr>
        <w:t>2</w:t>
      </w:r>
      <w:r w:rsidR="007C361D" w:rsidRPr="00AB081C">
        <w:rPr>
          <w:rFonts w:asciiTheme="majorBidi" w:hAnsiTheme="majorBidi" w:cstheme="majorBidi" w:hint="cs"/>
          <w:sz w:val="30"/>
          <w:szCs w:val="30"/>
        </w:rPr>
        <w:t>)</w:t>
      </w:r>
      <w:r w:rsidR="007C361D" w:rsidRPr="00AB081C">
        <w:rPr>
          <w:rFonts w:asciiTheme="majorBidi" w:hAnsiTheme="majorBidi" w:cstheme="majorBidi"/>
          <w:sz w:val="30"/>
          <w:szCs w:val="30"/>
        </w:rPr>
        <w:t xml:space="preserve"> </w:t>
      </w:r>
      <w:r w:rsidR="007C361D" w:rsidRPr="00AB081C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bookmarkStart w:id="5" w:name="_Hlk150150958"/>
      <w:r w:rsidR="007C361D" w:rsidRPr="00AB081C">
        <w:rPr>
          <w:rFonts w:asciiTheme="majorBidi" w:hAnsiTheme="majorBidi" w:cstheme="majorBidi"/>
          <w:sz w:val="30"/>
          <w:szCs w:val="30"/>
        </w:rPr>
        <w:t xml:space="preserve">752,656 </w:t>
      </w:r>
      <w:bookmarkEnd w:id="5"/>
      <w:r w:rsidR="007C361D" w:rsidRPr="00AB081C">
        <w:rPr>
          <w:rFonts w:asciiTheme="majorBidi" w:hAnsiTheme="majorBidi" w:cstheme="majorBidi" w:hint="cs"/>
          <w:sz w:val="30"/>
          <w:szCs w:val="30"/>
          <w:cs/>
        </w:rPr>
        <w:t xml:space="preserve">หน่วย </w:t>
      </w:r>
      <w:r w:rsidRPr="00AB081C">
        <w:rPr>
          <w:rFonts w:asciiTheme="majorBidi" w:hAnsiTheme="majorBidi" w:cstheme="majorBidi" w:hint="cs"/>
          <w:sz w:val="30"/>
          <w:szCs w:val="30"/>
          <w:cs/>
        </w:rPr>
        <w:t xml:space="preserve">ทำให้บริษัทมีสัดส่วนการถือหุ้นใน </w:t>
      </w:r>
      <w:r w:rsidRPr="00AB081C">
        <w:rPr>
          <w:rFonts w:asciiTheme="majorBidi" w:hAnsiTheme="majorBidi" w:cstheme="majorBidi" w:hint="cs"/>
          <w:sz w:val="30"/>
          <w:szCs w:val="30"/>
        </w:rPr>
        <w:t xml:space="preserve">BCPG </w:t>
      </w:r>
      <w:r w:rsidRPr="00AB081C">
        <w:rPr>
          <w:rFonts w:asciiTheme="majorBidi" w:hAnsiTheme="majorBidi" w:cstheme="majorBidi" w:hint="cs"/>
          <w:sz w:val="30"/>
          <w:szCs w:val="30"/>
          <w:cs/>
        </w:rPr>
        <w:t>ลดลง</w:t>
      </w:r>
      <w:r w:rsidR="00646E56" w:rsidRPr="00AB081C">
        <w:rPr>
          <w:rFonts w:asciiTheme="majorBidi" w:hAnsiTheme="majorBidi" w:cstheme="majorBidi"/>
          <w:sz w:val="30"/>
          <w:szCs w:val="30"/>
        </w:rPr>
        <w:t xml:space="preserve"> </w:t>
      </w:r>
      <w:r w:rsidR="00646E56" w:rsidRPr="00AB081C">
        <w:rPr>
          <w:rFonts w:asciiTheme="majorBidi" w:hAnsiTheme="majorBidi" w:cstheme="majorBidi" w:hint="cs"/>
          <w:sz w:val="30"/>
          <w:szCs w:val="30"/>
          <w:cs/>
        </w:rPr>
        <w:t xml:space="preserve">จากร้อยละ </w:t>
      </w:r>
      <w:r w:rsidR="00646E56" w:rsidRPr="00AB081C">
        <w:rPr>
          <w:rFonts w:asciiTheme="majorBidi" w:hAnsiTheme="majorBidi" w:cstheme="majorBidi"/>
          <w:sz w:val="30"/>
          <w:szCs w:val="30"/>
        </w:rPr>
        <w:t xml:space="preserve">57.19 </w:t>
      </w:r>
      <w:r w:rsidRPr="00AB081C">
        <w:rPr>
          <w:rFonts w:asciiTheme="majorBidi" w:hAnsiTheme="majorBidi" w:cstheme="majorBidi" w:hint="cs"/>
          <w:sz w:val="30"/>
          <w:szCs w:val="30"/>
          <w:cs/>
        </w:rPr>
        <w:t xml:space="preserve">เป็นร้อยละ </w:t>
      </w:r>
      <w:r w:rsidRPr="00AB081C">
        <w:rPr>
          <w:rFonts w:asciiTheme="majorBidi" w:hAnsiTheme="majorBidi" w:cstheme="majorBidi" w:hint="cs"/>
          <w:sz w:val="30"/>
          <w:szCs w:val="30"/>
        </w:rPr>
        <w:t>57.1</w:t>
      </w:r>
      <w:r w:rsidR="005B059E" w:rsidRPr="00AB081C">
        <w:rPr>
          <w:rFonts w:asciiTheme="majorBidi" w:hAnsiTheme="majorBidi" w:cstheme="majorBidi"/>
          <w:sz w:val="30"/>
          <w:szCs w:val="30"/>
        </w:rPr>
        <w:t>6</w:t>
      </w:r>
      <w:r w:rsidRPr="00AB081C">
        <w:rPr>
          <w:rFonts w:asciiTheme="majorBidi" w:hAnsiTheme="majorBidi" w:cstheme="majorBidi" w:hint="cs"/>
          <w:sz w:val="30"/>
          <w:szCs w:val="30"/>
          <w:cs/>
        </w:rPr>
        <w:t xml:space="preserve"> โดยที่อำนาจควบคุมใน </w:t>
      </w:r>
      <w:r w:rsidRPr="00AB081C">
        <w:rPr>
          <w:rFonts w:asciiTheme="majorBidi" w:hAnsiTheme="majorBidi" w:cstheme="majorBidi" w:hint="cs"/>
          <w:sz w:val="30"/>
          <w:szCs w:val="30"/>
        </w:rPr>
        <w:t xml:space="preserve">BCPG </w:t>
      </w:r>
      <w:r w:rsidRPr="00AB081C">
        <w:rPr>
          <w:rFonts w:asciiTheme="majorBidi" w:hAnsiTheme="majorBidi" w:cstheme="majorBidi" w:hint="cs"/>
          <w:sz w:val="30"/>
          <w:szCs w:val="30"/>
          <w:cs/>
        </w:rPr>
        <w:t>ไม่เปลี่ยนแปลง</w:t>
      </w:r>
    </w:p>
    <w:p w14:paraId="0EAF755E" w14:textId="77777777" w:rsidR="004A13C4" w:rsidRPr="00AB081C" w:rsidRDefault="004A13C4" w:rsidP="00EF0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50"/>
        </w:tabs>
        <w:spacing w:line="240" w:lineRule="auto"/>
        <w:ind w:left="450"/>
        <w:jc w:val="thaiDistribute"/>
      </w:pPr>
    </w:p>
    <w:p w14:paraId="072BCA93" w14:textId="4B107640" w:rsidR="00006A4B" w:rsidRPr="00AB081C" w:rsidRDefault="00006A4B" w:rsidP="005A5D5E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B081C">
        <w:rPr>
          <w:rFonts w:asciiTheme="majorBidi" w:hAnsiTheme="majorBidi" w:cstheme="majorBidi" w:hint="cs"/>
          <w:i/>
          <w:iCs/>
          <w:sz w:val="30"/>
          <w:szCs w:val="30"/>
          <w:cs/>
        </w:rPr>
        <w:t>บร</w:t>
      </w:r>
      <w:r w:rsidR="00431512" w:rsidRPr="00AB081C">
        <w:rPr>
          <w:rFonts w:asciiTheme="majorBidi" w:hAnsiTheme="majorBidi" w:cstheme="majorBidi" w:hint="cs"/>
          <w:i/>
          <w:iCs/>
          <w:sz w:val="30"/>
          <w:szCs w:val="30"/>
          <w:cs/>
        </w:rPr>
        <w:t>ิษัท บางจาก ศูนย์บริหารเงิน จำกัด</w:t>
      </w:r>
    </w:p>
    <w:p w14:paraId="433E56E8" w14:textId="4998E975" w:rsidR="00006A4B" w:rsidRPr="00AB081C" w:rsidRDefault="00006A4B" w:rsidP="00EF0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 w:hanging="90"/>
        <w:jc w:val="thaiDistribute"/>
        <w:rPr>
          <w:cs/>
        </w:rPr>
      </w:pPr>
    </w:p>
    <w:p w14:paraId="7A57CC09" w14:textId="77777777" w:rsidR="00C52A4C" w:rsidRPr="00AB081C" w:rsidRDefault="00006A4B" w:rsidP="00C52A4C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B081C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4C5CFA" w:rsidRPr="00AB081C">
        <w:rPr>
          <w:rFonts w:asciiTheme="majorBidi" w:hAnsiTheme="majorBidi" w:cstheme="majorBidi"/>
          <w:sz w:val="30"/>
          <w:szCs w:val="30"/>
        </w:rPr>
        <w:t>20</w:t>
      </w:r>
      <w:r w:rsidR="00997FB5" w:rsidRPr="00AB081C">
        <w:rPr>
          <w:rFonts w:asciiTheme="majorBidi" w:hAnsiTheme="majorBidi" w:cstheme="majorBidi"/>
          <w:sz w:val="30"/>
          <w:szCs w:val="30"/>
        </w:rPr>
        <w:t xml:space="preserve"> </w:t>
      </w:r>
      <w:r w:rsidR="00997FB5" w:rsidRPr="00AB081C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AB081C">
        <w:rPr>
          <w:rFonts w:asciiTheme="majorBidi" w:hAnsiTheme="majorBidi" w:cstheme="majorBidi"/>
          <w:sz w:val="30"/>
          <w:szCs w:val="30"/>
        </w:rPr>
        <w:t>256</w:t>
      </w:r>
      <w:r w:rsidR="00997FB5" w:rsidRPr="00AB081C">
        <w:rPr>
          <w:rFonts w:asciiTheme="majorBidi" w:hAnsiTheme="majorBidi" w:cstheme="majorBidi" w:hint="cs"/>
          <w:sz w:val="30"/>
          <w:szCs w:val="30"/>
          <w:cs/>
        </w:rPr>
        <w:t>6</w:t>
      </w:r>
      <w:r w:rsidRPr="00AB081C">
        <w:rPr>
          <w:rFonts w:asciiTheme="majorBidi" w:hAnsiTheme="majorBidi" w:cstheme="majorBidi"/>
          <w:sz w:val="30"/>
          <w:szCs w:val="30"/>
        </w:rPr>
        <w:t xml:space="preserve"> </w:t>
      </w:r>
      <w:r w:rsidRPr="00AB081C">
        <w:rPr>
          <w:rFonts w:asciiTheme="majorBidi" w:hAnsiTheme="majorBidi" w:cstheme="majorBidi" w:hint="cs"/>
          <w:sz w:val="30"/>
          <w:szCs w:val="30"/>
          <w:cs/>
        </w:rPr>
        <w:t xml:space="preserve">ที่ประชุมคณะกรรมการบริษัทมีมติอนุมัติให้จัดตั้งบริษัท </w:t>
      </w:r>
      <w:r w:rsidR="00997FB5" w:rsidRPr="00AB081C">
        <w:rPr>
          <w:rFonts w:asciiTheme="majorBidi" w:hAnsiTheme="majorBidi" w:cstheme="majorBidi" w:hint="cs"/>
          <w:sz w:val="30"/>
          <w:szCs w:val="30"/>
          <w:cs/>
        </w:rPr>
        <w:t>บางจาก ศูนย์บริหารเงิน จำกัด</w:t>
      </w:r>
      <w:r w:rsidR="008753E6" w:rsidRPr="00AB081C">
        <w:rPr>
          <w:rFonts w:asciiTheme="majorBidi" w:hAnsiTheme="majorBidi" w:cstheme="majorBidi"/>
          <w:sz w:val="30"/>
          <w:szCs w:val="30"/>
        </w:rPr>
        <w:t xml:space="preserve"> (“</w:t>
      </w:r>
      <w:r w:rsidRPr="00AB081C">
        <w:rPr>
          <w:rFonts w:asciiTheme="majorBidi" w:hAnsiTheme="majorBidi" w:cstheme="majorBidi"/>
          <w:sz w:val="30"/>
          <w:szCs w:val="30"/>
        </w:rPr>
        <w:t>B</w:t>
      </w:r>
      <w:r w:rsidR="00997FB5" w:rsidRPr="00AB081C">
        <w:rPr>
          <w:rFonts w:asciiTheme="majorBidi" w:hAnsiTheme="majorBidi" w:cstheme="majorBidi"/>
          <w:sz w:val="30"/>
          <w:szCs w:val="30"/>
        </w:rPr>
        <w:t>CTC</w:t>
      </w:r>
      <w:r w:rsidRPr="00AB081C">
        <w:rPr>
          <w:rFonts w:asciiTheme="majorBidi" w:hAnsiTheme="majorBidi" w:cstheme="majorBidi"/>
          <w:sz w:val="30"/>
          <w:szCs w:val="30"/>
        </w:rPr>
        <w:t>”)</w:t>
      </w:r>
      <w:r w:rsidRPr="00AB081C">
        <w:rPr>
          <w:rFonts w:asciiTheme="majorBidi" w:hAnsiTheme="majorBidi" w:cstheme="majorBidi" w:hint="cs"/>
          <w:sz w:val="30"/>
          <w:szCs w:val="30"/>
          <w:cs/>
        </w:rPr>
        <w:t xml:space="preserve"> เพื่อประกอบ</w:t>
      </w:r>
      <w:r w:rsidR="00997FB5" w:rsidRPr="00AB081C">
        <w:rPr>
          <w:rFonts w:asciiTheme="majorBidi" w:hAnsiTheme="majorBidi" w:cstheme="majorBidi" w:hint="cs"/>
          <w:sz w:val="30"/>
          <w:szCs w:val="30"/>
          <w:cs/>
        </w:rPr>
        <w:t>กิจการเป็นศูนย์บริหารเงินและศูนย์กลางธุรกิจระหว่างประเทศ</w:t>
      </w:r>
      <w:r w:rsidRPr="00AB081C">
        <w:rPr>
          <w:rFonts w:asciiTheme="majorBidi" w:hAnsiTheme="majorBidi" w:cstheme="majorBidi" w:hint="cs"/>
          <w:sz w:val="30"/>
          <w:szCs w:val="30"/>
          <w:cs/>
        </w:rPr>
        <w:t xml:space="preserve"> โดยถือหุ้นในสัดส่วนร้อยละ </w:t>
      </w:r>
      <w:r w:rsidRPr="00AB081C">
        <w:rPr>
          <w:rFonts w:asciiTheme="majorBidi" w:hAnsiTheme="majorBidi" w:cstheme="majorBidi"/>
          <w:sz w:val="30"/>
          <w:szCs w:val="30"/>
        </w:rPr>
        <w:t xml:space="preserve">100 </w:t>
      </w:r>
      <w:r w:rsidRPr="00AB081C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997FB5" w:rsidRPr="00AB081C">
        <w:rPr>
          <w:rFonts w:asciiTheme="majorBidi" w:hAnsiTheme="majorBidi" w:cstheme="majorBidi"/>
          <w:sz w:val="30"/>
          <w:szCs w:val="30"/>
        </w:rPr>
        <w:t>1</w:t>
      </w:r>
      <w:r w:rsidR="00997FB5" w:rsidRPr="00AB081C">
        <w:rPr>
          <w:rFonts w:asciiTheme="majorBidi" w:hAnsiTheme="majorBidi" w:cstheme="majorBidi" w:hint="cs"/>
          <w:sz w:val="30"/>
          <w:szCs w:val="30"/>
          <w:cs/>
        </w:rPr>
        <w:t xml:space="preserve"> มีนาคม</w:t>
      </w:r>
      <w:r w:rsidRPr="00AB081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B081C">
        <w:rPr>
          <w:rFonts w:asciiTheme="majorBidi" w:hAnsiTheme="majorBidi" w:cstheme="majorBidi"/>
          <w:sz w:val="30"/>
          <w:szCs w:val="30"/>
        </w:rPr>
        <w:t>256</w:t>
      </w:r>
      <w:r w:rsidR="00997FB5" w:rsidRPr="00AB081C">
        <w:rPr>
          <w:rFonts w:asciiTheme="majorBidi" w:hAnsiTheme="majorBidi" w:cstheme="majorBidi" w:hint="cs"/>
          <w:sz w:val="30"/>
          <w:szCs w:val="30"/>
          <w:cs/>
        </w:rPr>
        <w:t>6</w:t>
      </w:r>
      <w:r w:rsidRPr="00AB081C">
        <w:rPr>
          <w:rFonts w:asciiTheme="majorBidi" w:hAnsiTheme="majorBidi" w:cstheme="majorBidi"/>
          <w:sz w:val="30"/>
          <w:szCs w:val="30"/>
        </w:rPr>
        <w:t xml:space="preserve"> </w:t>
      </w:r>
      <w:r w:rsidRPr="00AB081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020185" w:rsidRPr="00AB081C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AB081C">
        <w:rPr>
          <w:rFonts w:asciiTheme="majorBidi" w:hAnsiTheme="majorBidi" w:cstheme="majorBidi" w:hint="cs"/>
          <w:sz w:val="30"/>
          <w:szCs w:val="30"/>
          <w:cs/>
        </w:rPr>
        <w:t>ดังกล่าวได้จดทะเบียนจัดตั้งบริษัทกับกระทรวงพาณิชย์ด้วย</w:t>
      </w:r>
      <w:r w:rsidR="00425473" w:rsidRPr="00AB081C">
        <w:rPr>
          <w:rFonts w:asciiTheme="majorBidi" w:hAnsiTheme="majorBidi" w:cstheme="majorBidi"/>
          <w:sz w:val="30"/>
          <w:szCs w:val="30"/>
        </w:rPr>
        <w:br/>
      </w:r>
      <w:r w:rsidRPr="00AB081C">
        <w:rPr>
          <w:rFonts w:asciiTheme="majorBidi" w:hAnsiTheme="majorBidi" w:cstheme="majorBidi" w:hint="cs"/>
          <w:sz w:val="30"/>
          <w:szCs w:val="30"/>
          <w:cs/>
        </w:rPr>
        <w:t xml:space="preserve">ทุนจดทะเบียน </w:t>
      </w:r>
      <w:r w:rsidRPr="00AB081C">
        <w:rPr>
          <w:rFonts w:asciiTheme="majorBidi" w:hAnsiTheme="majorBidi" w:cstheme="majorBidi"/>
          <w:sz w:val="30"/>
          <w:szCs w:val="30"/>
        </w:rPr>
        <w:t>1</w:t>
      </w:r>
      <w:r w:rsidR="00997FB5" w:rsidRPr="00AB081C">
        <w:rPr>
          <w:rFonts w:asciiTheme="majorBidi" w:hAnsiTheme="majorBidi" w:cstheme="majorBidi"/>
          <w:sz w:val="30"/>
          <w:szCs w:val="30"/>
        </w:rPr>
        <w:t xml:space="preserve">0 </w:t>
      </w:r>
      <w:r w:rsidRPr="00AB081C">
        <w:rPr>
          <w:rFonts w:asciiTheme="majorBidi" w:hAnsiTheme="majorBidi" w:cstheme="majorBidi" w:hint="cs"/>
          <w:sz w:val="30"/>
          <w:szCs w:val="30"/>
          <w:cs/>
        </w:rPr>
        <w:t>ล้านบาท และได้รับชำระค่าหุ้นเต็มจำนวนแล้วในเดือน</w:t>
      </w:r>
      <w:r w:rsidR="00997FB5" w:rsidRPr="00AB081C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AB081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B081C">
        <w:rPr>
          <w:rFonts w:asciiTheme="majorBidi" w:hAnsiTheme="majorBidi" w:cstheme="majorBidi"/>
          <w:sz w:val="30"/>
          <w:szCs w:val="30"/>
        </w:rPr>
        <w:t>256</w:t>
      </w:r>
      <w:r w:rsidR="00997FB5" w:rsidRPr="00AB081C">
        <w:rPr>
          <w:rFonts w:asciiTheme="majorBidi" w:hAnsiTheme="majorBidi" w:cstheme="majorBidi" w:hint="cs"/>
          <w:sz w:val="30"/>
          <w:szCs w:val="30"/>
          <w:cs/>
        </w:rPr>
        <w:t>6</w:t>
      </w:r>
    </w:p>
    <w:p w14:paraId="386D2F94" w14:textId="77777777" w:rsidR="004449A2" w:rsidRPr="00AB081C" w:rsidRDefault="004449A2" w:rsidP="00C52A4C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2F1FAA" w14:textId="1FB2F7BA" w:rsidR="004449A2" w:rsidRPr="00AB081C" w:rsidRDefault="004449A2" w:rsidP="00C52A4C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B081C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บริษัท บีเอสจีเอฟ จำกัด</w:t>
      </w:r>
    </w:p>
    <w:p w14:paraId="1FF020D5" w14:textId="77777777" w:rsidR="00C52A4C" w:rsidRPr="00AB081C" w:rsidRDefault="00C52A4C" w:rsidP="004449A2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F34AE7" w14:textId="04B37F8D" w:rsidR="00F630FF" w:rsidRPr="00AB081C" w:rsidRDefault="00F630FF" w:rsidP="00F630F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B081C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AB081C">
        <w:rPr>
          <w:rFonts w:asciiTheme="majorBidi" w:hAnsiTheme="majorBidi" w:cstheme="majorBidi"/>
          <w:sz w:val="30"/>
          <w:szCs w:val="30"/>
        </w:rPr>
        <w:t xml:space="preserve"> 20 </w:t>
      </w:r>
      <w:r w:rsidRPr="00AB081C">
        <w:rPr>
          <w:rFonts w:asciiTheme="majorBidi" w:hAnsiTheme="majorBidi" w:cstheme="majorBidi" w:hint="cs"/>
          <w:sz w:val="30"/>
          <w:szCs w:val="30"/>
          <w:cs/>
        </w:rPr>
        <w:t>กรกฎาคม</w:t>
      </w:r>
      <w:r w:rsidRPr="00AB081C">
        <w:rPr>
          <w:rFonts w:asciiTheme="majorBidi" w:hAnsiTheme="majorBidi" w:cstheme="majorBidi"/>
          <w:sz w:val="30"/>
          <w:szCs w:val="30"/>
        </w:rPr>
        <w:t xml:space="preserve"> 2566 </w:t>
      </w:r>
      <w:r w:rsidRPr="00AB081C">
        <w:rPr>
          <w:rFonts w:asciiTheme="majorBidi" w:hAnsiTheme="majorBidi" w:cstheme="majorBidi" w:hint="cs"/>
          <w:sz w:val="30"/>
          <w:szCs w:val="30"/>
          <w:cs/>
        </w:rPr>
        <w:t>ที่ประชุมคณะกรรมการของบริษัท ได้มีมติอนุมัติเปลี่ยนแปลงโครงสร้างและสัดส่วน</w:t>
      </w:r>
      <w:r w:rsidRPr="00AB081C">
        <w:rPr>
          <w:rFonts w:asciiTheme="majorBidi" w:hAnsiTheme="majorBidi" w:cstheme="majorBidi" w:hint="cs"/>
          <w:spacing w:val="2"/>
          <w:sz w:val="30"/>
          <w:szCs w:val="30"/>
          <w:cs/>
        </w:rPr>
        <w:t>การถือหุ้นของบริษัทในบริษัท บีเอสจีเอฟ จำกัด (“</w:t>
      </w:r>
      <w:r w:rsidRPr="00AB081C">
        <w:rPr>
          <w:rFonts w:asciiTheme="majorBidi" w:hAnsiTheme="majorBidi" w:cstheme="majorBidi"/>
          <w:spacing w:val="2"/>
          <w:sz w:val="30"/>
          <w:szCs w:val="30"/>
        </w:rPr>
        <w:t xml:space="preserve">BSGF”) </w:t>
      </w:r>
      <w:r w:rsidRPr="00AB081C">
        <w:rPr>
          <w:rFonts w:asciiTheme="majorBidi" w:hAnsiTheme="majorBidi" w:cstheme="majorBidi" w:hint="cs"/>
          <w:spacing w:val="2"/>
          <w:sz w:val="30"/>
          <w:szCs w:val="30"/>
          <w:cs/>
        </w:rPr>
        <w:t>จากเดิมร้อยละ</w:t>
      </w:r>
      <w:r w:rsidRPr="00AB081C">
        <w:rPr>
          <w:rFonts w:asciiTheme="majorBidi" w:hAnsiTheme="majorBidi" w:cstheme="majorBidi"/>
          <w:spacing w:val="2"/>
          <w:sz w:val="30"/>
          <w:szCs w:val="30"/>
        </w:rPr>
        <w:t xml:space="preserve"> 51 </w:t>
      </w:r>
      <w:r w:rsidRPr="00AB081C">
        <w:rPr>
          <w:rFonts w:asciiTheme="majorBidi" w:hAnsiTheme="majorBidi" w:cstheme="majorBidi" w:hint="cs"/>
          <w:spacing w:val="2"/>
          <w:sz w:val="30"/>
          <w:szCs w:val="30"/>
          <w:cs/>
        </w:rPr>
        <w:t>เป็นร้อยละ</w:t>
      </w:r>
      <w:r w:rsidRPr="00AB081C">
        <w:rPr>
          <w:rFonts w:asciiTheme="majorBidi" w:hAnsiTheme="majorBidi" w:cstheme="majorBidi"/>
          <w:spacing w:val="2"/>
          <w:sz w:val="30"/>
          <w:szCs w:val="30"/>
        </w:rPr>
        <w:t xml:space="preserve"> 79.9971 </w:t>
      </w:r>
      <w:r w:rsidRPr="00AB081C">
        <w:rPr>
          <w:rFonts w:asciiTheme="majorBidi" w:hAnsiTheme="majorBidi" w:cstheme="majorBidi" w:hint="cs"/>
          <w:spacing w:val="2"/>
          <w:sz w:val="30"/>
          <w:szCs w:val="30"/>
          <w:cs/>
        </w:rPr>
        <w:t>โดยเมื่อ</w:t>
      </w:r>
      <w:r w:rsidRPr="00AB081C">
        <w:rPr>
          <w:rFonts w:asciiTheme="majorBidi" w:hAnsiTheme="majorBidi" w:cstheme="majorBidi" w:hint="cs"/>
          <w:spacing w:val="4"/>
          <w:sz w:val="30"/>
          <w:szCs w:val="30"/>
          <w:cs/>
        </w:rPr>
        <w:t>วันที่</w:t>
      </w:r>
      <w:r w:rsidRPr="00AB081C">
        <w:rPr>
          <w:rFonts w:asciiTheme="majorBidi" w:hAnsiTheme="majorBidi" w:cstheme="majorBidi"/>
          <w:spacing w:val="4"/>
          <w:sz w:val="30"/>
          <w:szCs w:val="30"/>
        </w:rPr>
        <w:t> </w:t>
      </w:r>
      <w:r w:rsidR="00EA6FAB" w:rsidRPr="00AB081C">
        <w:rPr>
          <w:rFonts w:asciiTheme="majorBidi" w:hAnsiTheme="majorBidi" w:cstheme="majorBidi"/>
          <w:spacing w:val="4"/>
          <w:sz w:val="30"/>
          <w:szCs w:val="30"/>
          <w:cs/>
        </w:rPr>
        <w:br/>
      </w:r>
      <w:r w:rsidRPr="00AB081C">
        <w:rPr>
          <w:rFonts w:asciiTheme="majorBidi" w:hAnsiTheme="majorBidi" w:cstheme="majorBidi"/>
          <w:spacing w:val="4"/>
          <w:sz w:val="30"/>
          <w:szCs w:val="30"/>
        </w:rPr>
        <w:t>4</w:t>
      </w:r>
      <w:r w:rsidRPr="00AB081C">
        <w:rPr>
          <w:rFonts w:asciiTheme="majorBidi" w:hAnsiTheme="majorBidi" w:cstheme="majorBidi"/>
          <w:sz w:val="30"/>
          <w:szCs w:val="30"/>
        </w:rPr>
        <w:t xml:space="preserve"> </w:t>
      </w:r>
      <w:r w:rsidRPr="00AB081C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AB081C">
        <w:rPr>
          <w:rFonts w:asciiTheme="majorBidi" w:hAnsiTheme="majorBidi" w:cstheme="majorBidi"/>
          <w:sz w:val="30"/>
          <w:szCs w:val="30"/>
        </w:rPr>
        <w:t xml:space="preserve"> 2566 </w:t>
      </w:r>
      <w:r w:rsidRPr="00AB081C">
        <w:rPr>
          <w:rFonts w:asciiTheme="majorBidi" w:hAnsiTheme="majorBidi" w:cstheme="majorBidi" w:hint="cs"/>
          <w:sz w:val="30"/>
          <w:szCs w:val="30"/>
          <w:cs/>
        </w:rPr>
        <w:t>บริษัทได้ชำระค่าหุ้นเพิ่มตามสัดส่วนการถือหุ้นที่เปลี่ยนแปลงไป จำนวน</w:t>
      </w:r>
      <w:r w:rsidRPr="00AB081C">
        <w:rPr>
          <w:rFonts w:asciiTheme="majorBidi" w:hAnsiTheme="majorBidi" w:cstheme="majorBidi"/>
          <w:sz w:val="30"/>
          <w:szCs w:val="30"/>
        </w:rPr>
        <w:t> </w:t>
      </w:r>
      <w:r w:rsidR="00CC529F" w:rsidRPr="00AB081C">
        <w:rPr>
          <w:rFonts w:asciiTheme="majorBidi" w:hAnsiTheme="majorBidi" w:cstheme="majorBidi" w:hint="cs"/>
          <w:sz w:val="30"/>
          <w:szCs w:val="30"/>
          <w:cs/>
        </w:rPr>
        <w:t>5</w:t>
      </w:r>
      <w:r w:rsidRPr="00AB081C">
        <w:rPr>
          <w:rFonts w:asciiTheme="majorBidi" w:hAnsiTheme="majorBidi" w:cstheme="majorBidi"/>
          <w:sz w:val="30"/>
          <w:szCs w:val="30"/>
        </w:rPr>
        <w:t xml:space="preserve">8 </w:t>
      </w:r>
      <w:r w:rsidRPr="00AB081C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798D740E" w14:textId="77777777" w:rsidR="00F630FF" w:rsidRPr="00AB081C" w:rsidRDefault="00F630FF" w:rsidP="00F630F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B081C">
        <w:rPr>
          <w:rFonts w:asciiTheme="majorBidi" w:hAnsiTheme="majorBidi" w:cstheme="majorBidi"/>
          <w:sz w:val="30"/>
          <w:szCs w:val="30"/>
        </w:rPr>
        <w:t> </w:t>
      </w:r>
    </w:p>
    <w:p w14:paraId="42AA2BE8" w14:textId="77777777" w:rsidR="00F630FF" w:rsidRPr="00AB081C" w:rsidRDefault="00F630FF" w:rsidP="00F630F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B081C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AB081C">
        <w:rPr>
          <w:rFonts w:asciiTheme="majorBidi" w:hAnsiTheme="majorBidi" w:cstheme="majorBidi"/>
          <w:sz w:val="30"/>
          <w:szCs w:val="30"/>
        </w:rPr>
        <w:t> 6 </w:t>
      </w:r>
      <w:r w:rsidRPr="00AB081C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AB081C">
        <w:rPr>
          <w:rFonts w:asciiTheme="majorBidi" w:hAnsiTheme="majorBidi" w:cstheme="majorBidi"/>
          <w:sz w:val="30"/>
          <w:szCs w:val="30"/>
        </w:rPr>
        <w:t xml:space="preserve"> 2566 BSGF </w:t>
      </w:r>
      <w:r w:rsidRPr="00AB081C">
        <w:rPr>
          <w:rFonts w:asciiTheme="majorBidi" w:hAnsiTheme="majorBidi" w:cstheme="majorBidi" w:hint="cs"/>
          <w:sz w:val="30"/>
          <w:szCs w:val="30"/>
          <w:cs/>
        </w:rPr>
        <w:t xml:space="preserve">ได้นำเงินค่าหุ้นเพิ่มทุนที่บริษัทจ่ายชำระไปในปี </w:t>
      </w:r>
      <w:r w:rsidRPr="00AB081C">
        <w:rPr>
          <w:rFonts w:asciiTheme="majorBidi" w:hAnsiTheme="majorBidi" w:cstheme="majorBidi"/>
          <w:sz w:val="30"/>
          <w:szCs w:val="30"/>
        </w:rPr>
        <w:t xml:space="preserve">2565 </w:t>
      </w:r>
      <w:r w:rsidRPr="00AB081C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AB081C">
        <w:rPr>
          <w:rFonts w:asciiTheme="majorBidi" w:hAnsiTheme="majorBidi" w:cstheme="majorBidi"/>
          <w:sz w:val="30"/>
          <w:szCs w:val="30"/>
        </w:rPr>
        <w:t xml:space="preserve"> 102 </w:t>
      </w:r>
      <w:r w:rsidRPr="00AB081C">
        <w:rPr>
          <w:rFonts w:asciiTheme="majorBidi" w:hAnsiTheme="majorBidi" w:cstheme="majorBidi" w:hint="cs"/>
          <w:sz w:val="30"/>
          <w:szCs w:val="30"/>
          <w:cs/>
        </w:rPr>
        <w:t>ล้านบาท และเงินค่าหุ้นเพิ่มทุนที่บริษัทจ่ายชำระเพิ่มในงวดไปจดทะเบียนเพิ่มทุนเรียบร้อยแล้ว บริษัทจึงจัดประเภทเงินค่าหุ้นเพิ่มทุนจำนวน</w:t>
      </w:r>
      <w:r w:rsidRPr="00AB081C">
        <w:rPr>
          <w:rFonts w:asciiTheme="majorBidi" w:hAnsiTheme="majorBidi" w:cstheme="majorBidi"/>
          <w:sz w:val="30"/>
          <w:szCs w:val="30"/>
        </w:rPr>
        <w:t xml:space="preserve"> 102 </w:t>
      </w:r>
      <w:r w:rsidRPr="00AB081C">
        <w:rPr>
          <w:rFonts w:asciiTheme="majorBidi" w:hAnsiTheme="majorBidi" w:cstheme="majorBidi" w:hint="cs"/>
          <w:sz w:val="30"/>
          <w:szCs w:val="30"/>
          <w:cs/>
        </w:rPr>
        <w:t>ล้านบาทจากสินทรัพย์ไม่หมุนเวียนอื่นเป็นเงินลงทุนในบริษัทย่อยในงบแสดงฐานะการเงิน ณ วันที่</w:t>
      </w:r>
      <w:r w:rsidRPr="00AB081C">
        <w:rPr>
          <w:rFonts w:asciiTheme="majorBidi" w:hAnsiTheme="majorBidi" w:cstheme="majorBidi"/>
          <w:sz w:val="30"/>
          <w:szCs w:val="30"/>
        </w:rPr>
        <w:t xml:space="preserve"> 30 </w:t>
      </w:r>
      <w:r w:rsidRPr="00AB081C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AB081C">
        <w:rPr>
          <w:rFonts w:asciiTheme="majorBidi" w:hAnsiTheme="majorBidi" w:cstheme="majorBidi"/>
          <w:sz w:val="30"/>
          <w:szCs w:val="30"/>
        </w:rPr>
        <w:t> 2566</w:t>
      </w:r>
    </w:p>
    <w:p w14:paraId="15632FA3" w14:textId="77777777" w:rsidR="00F630FF" w:rsidRPr="00AB081C" w:rsidRDefault="00F630FF" w:rsidP="00F630F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B081C">
        <w:rPr>
          <w:rFonts w:asciiTheme="majorBidi" w:hAnsiTheme="majorBidi" w:cstheme="majorBidi"/>
          <w:sz w:val="30"/>
          <w:szCs w:val="30"/>
        </w:rPr>
        <w:t> </w:t>
      </w:r>
    </w:p>
    <w:p w14:paraId="35B4F1FC" w14:textId="77777777" w:rsidR="003A517F" w:rsidRPr="00AB081C" w:rsidRDefault="003A517F" w:rsidP="00F630F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E49CF7" w14:textId="77777777" w:rsidR="003A517F" w:rsidRPr="00AB081C" w:rsidRDefault="003A517F" w:rsidP="00F630F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497D4B8" w14:textId="2A395216" w:rsidR="00166B1A" w:rsidRPr="00AB081C" w:rsidRDefault="00F630FF" w:rsidP="006D149A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  <w:sectPr w:rsidR="00166B1A" w:rsidRPr="00AB081C" w:rsidSect="005D0451">
          <w:headerReference w:type="default" r:id="rId11"/>
          <w:footerReference w:type="default" r:id="rId12"/>
          <w:headerReference w:type="first" r:id="rId13"/>
          <w:pgSz w:w="11907" w:h="16840" w:code="9"/>
          <w:pgMar w:top="691" w:right="1152" w:bottom="576" w:left="1152" w:header="720" w:footer="720" w:gutter="0"/>
          <w:pgNumType w:start="16"/>
          <w:cols w:space="708"/>
          <w:titlePg/>
          <w:docGrid w:linePitch="408"/>
        </w:sectPr>
      </w:pPr>
      <w:bookmarkStart w:id="7" w:name="_Hlk150153021"/>
      <w:r w:rsidRPr="00AB081C">
        <w:rPr>
          <w:rFonts w:asciiTheme="majorBidi" w:hAnsiTheme="majorBidi" w:cstheme="majorBidi"/>
          <w:sz w:val="30"/>
          <w:szCs w:val="30"/>
          <w:cs/>
        </w:rPr>
        <w:lastRenderedPageBreak/>
        <w:t>ต่อมาเมื่อวันที่</w:t>
      </w:r>
      <w:r w:rsidRPr="00AB081C">
        <w:rPr>
          <w:rFonts w:asciiTheme="majorBidi" w:hAnsiTheme="majorBidi" w:cstheme="majorBidi"/>
          <w:sz w:val="30"/>
          <w:szCs w:val="30"/>
        </w:rPr>
        <w:t> </w:t>
      </w:r>
      <w:r w:rsidR="00F8492D" w:rsidRPr="00AB081C">
        <w:rPr>
          <w:rFonts w:asciiTheme="majorBidi" w:hAnsiTheme="majorBidi" w:cstheme="majorBidi"/>
          <w:sz w:val="30"/>
          <w:szCs w:val="30"/>
        </w:rPr>
        <w:t xml:space="preserve">29 </w:t>
      </w:r>
      <w:r w:rsidR="00F8492D" w:rsidRPr="00AB081C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Pr="00AB081C">
        <w:rPr>
          <w:rFonts w:asciiTheme="majorBidi" w:hAnsiTheme="majorBidi" w:cstheme="majorBidi"/>
          <w:sz w:val="30"/>
          <w:szCs w:val="30"/>
        </w:rPr>
        <w:t>2566 </w:t>
      </w:r>
      <w:r w:rsidR="00F8492D" w:rsidRPr="00AB081C">
        <w:rPr>
          <w:rFonts w:asciiTheme="majorBidi" w:hAnsiTheme="majorBidi" w:cstheme="majorBidi" w:hint="cs"/>
          <w:sz w:val="30"/>
          <w:szCs w:val="30"/>
          <w:cs/>
        </w:rPr>
        <w:t xml:space="preserve">ที่ประชุมวิสามัญผู้ถือหุ้นของ </w:t>
      </w:r>
      <w:r w:rsidRPr="00AB081C">
        <w:rPr>
          <w:rFonts w:asciiTheme="majorBidi" w:hAnsiTheme="majorBidi" w:cstheme="majorBidi"/>
          <w:sz w:val="30"/>
          <w:szCs w:val="30"/>
        </w:rPr>
        <w:t>BSGF </w:t>
      </w:r>
      <w:r w:rsidRPr="00AB081C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="00F8492D" w:rsidRPr="00AB081C">
        <w:rPr>
          <w:rFonts w:asciiTheme="majorBidi" w:hAnsiTheme="majorBidi" w:cstheme="majorBidi" w:hint="cs"/>
          <w:sz w:val="30"/>
          <w:szCs w:val="30"/>
          <w:cs/>
        </w:rPr>
        <w:t>อนุมัติการ</w:t>
      </w:r>
      <w:r w:rsidRPr="00AB081C">
        <w:rPr>
          <w:rFonts w:asciiTheme="majorBidi" w:hAnsiTheme="majorBidi" w:cstheme="majorBidi" w:hint="cs"/>
          <w:sz w:val="30"/>
          <w:szCs w:val="30"/>
          <w:cs/>
        </w:rPr>
        <w:t>ออกหุ้นเพิ่มทุนครั้งที่</w:t>
      </w:r>
      <w:r w:rsidRPr="00AB081C">
        <w:rPr>
          <w:rFonts w:asciiTheme="majorBidi" w:hAnsiTheme="majorBidi" w:cstheme="majorBidi"/>
          <w:sz w:val="30"/>
          <w:szCs w:val="30"/>
        </w:rPr>
        <w:t xml:space="preserve"> 1 </w:t>
      </w:r>
      <w:r w:rsidRPr="00AB081C">
        <w:rPr>
          <w:rFonts w:asciiTheme="majorBidi" w:hAnsiTheme="majorBidi" w:cstheme="majorBidi" w:hint="cs"/>
          <w:sz w:val="30"/>
          <w:szCs w:val="30"/>
          <w:cs/>
        </w:rPr>
        <w:t>ของปี</w:t>
      </w:r>
      <w:r w:rsidRPr="00AB081C">
        <w:rPr>
          <w:rFonts w:asciiTheme="majorBidi" w:hAnsiTheme="majorBidi" w:cstheme="majorBidi"/>
          <w:sz w:val="30"/>
          <w:szCs w:val="30"/>
        </w:rPr>
        <w:t xml:space="preserve"> 2566 </w:t>
      </w:r>
      <w:r w:rsidRPr="00AB081C">
        <w:rPr>
          <w:rFonts w:asciiTheme="majorBidi" w:hAnsiTheme="majorBidi" w:cstheme="majorBidi" w:hint="cs"/>
          <w:sz w:val="30"/>
          <w:szCs w:val="30"/>
          <w:cs/>
        </w:rPr>
        <w:t xml:space="preserve">เป็นทุนจดทะเบียนใหม่จำนวน </w:t>
      </w:r>
      <w:r w:rsidRPr="00AB081C">
        <w:rPr>
          <w:rFonts w:asciiTheme="majorBidi" w:hAnsiTheme="majorBidi" w:cstheme="majorBidi"/>
          <w:sz w:val="30"/>
          <w:szCs w:val="30"/>
        </w:rPr>
        <w:t xml:space="preserve">1,201 </w:t>
      </w:r>
      <w:r w:rsidRPr="00AB081C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bookmarkStart w:id="8" w:name="_Hlk150153256"/>
      <w:r w:rsidRPr="00AB081C">
        <w:rPr>
          <w:rFonts w:asciiTheme="majorBidi" w:hAnsiTheme="majorBidi" w:cstheme="majorBidi" w:hint="cs"/>
          <w:sz w:val="30"/>
          <w:szCs w:val="30"/>
          <w:cs/>
        </w:rPr>
        <w:t>โดยแบ่งเป็นหุ้นสามัญจำนวน</w:t>
      </w:r>
      <w:r w:rsidRPr="00AB081C">
        <w:rPr>
          <w:rFonts w:asciiTheme="majorBidi" w:hAnsiTheme="majorBidi" w:cstheme="majorBidi"/>
          <w:sz w:val="30"/>
          <w:szCs w:val="30"/>
        </w:rPr>
        <w:t xml:space="preserve"> 94.88 </w:t>
      </w:r>
      <w:r w:rsidRPr="00AB081C">
        <w:rPr>
          <w:rFonts w:asciiTheme="majorBidi" w:hAnsiTheme="majorBidi" w:cstheme="majorBidi" w:hint="cs"/>
          <w:sz w:val="30"/>
          <w:szCs w:val="30"/>
          <w:cs/>
        </w:rPr>
        <w:t>ล้านหุ้นและหุ้นบุริมสิทธิจำนวน</w:t>
      </w:r>
      <w:r w:rsidRPr="00AB081C">
        <w:rPr>
          <w:rFonts w:asciiTheme="majorBidi" w:hAnsiTheme="majorBidi" w:cstheme="majorBidi"/>
          <w:sz w:val="30"/>
          <w:szCs w:val="30"/>
        </w:rPr>
        <w:t xml:space="preserve"> 25.22 </w:t>
      </w:r>
      <w:r w:rsidRPr="00AB081C">
        <w:rPr>
          <w:rFonts w:asciiTheme="majorBidi" w:hAnsiTheme="majorBidi" w:cstheme="majorBidi" w:hint="cs"/>
          <w:sz w:val="30"/>
          <w:szCs w:val="30"/>
          <w:cs/>
        </w:rPr>
        <w:t xml:space="preserve">ล้านหุ้น </w:t>
      </w:r>
      <w:bookmarkEnd w:id="8"/>
      <w:r w:rsidRPr="00AB081C">
        <w:rPr>
          <w:rFonts w:asciiTheme="majorBidi" w:hAnsiTheme="majorBidi" w:cstheme="majorBidi" w:hint="cs"/>
          <w:sz w:val="30"/>
          <w:szCs w:val="30"/>
          <w:cs/>
        </w:rPr>
        <w:t>มูลค่าที่ตราไว้หุ้นละ</w:t>
      </w:r>
      <w:r w:rsidRPr="00AB081C">
        <w:rPr>
          <w:rFonts w:asciiTheme="majorBidi" w:hAnsiTheme="majorBidi" w:cstheme="majorBidi"/>
          <w:sz w:val="30"/>
          <w:szCs w:val="30"/>
        </w:rPr>
        <w:t xml:space="preserve"> 10 </w:t>
      </w:r>
      <w:r w:rsidRPr="00AB081C">
        <w:rPr>
          <w:rFonts w:asciiTheme="majorBidi" w:hAnsiTheme="majorBidi" w:cstheme="majorBidi" w:hint="cs"/>
          <w:sz w:val="30"/>
          <w:szCs w:val="30"/>
          <w:cs/>
        </w:rPr>
        <w:t xml:space="preserve">บาท โดยบริษัทได้ชำระค่าหุ้นจำนวน </w:t>
      </w:r>
      <w:r w:rsidRPr="00AB081C">
        <w:rPr>
          <w:rFonts w:asciiTheme="majorBidi" w:hAnsiTheme="majorBidi" w:cstheme="majorBidi"/>
          <w:sz w:val="30"/>
          <w:szCs w:val="30"/>
        </w:rPr>
        <w:t xml:space="preserve">800 </w:t>
      </w:r>
      <w:r w:rsidRPr="00AB081C">
        <w:rPr>
          <w:rFonts w:asciiTheme="majorBidi" w:hAnsiTheme="majorBidi" w:cstheme="majorBidi" w:hint="cs"/>
          <w:sz w:val="30"/>
          <w:szCs w:val="30"/>
          <w:cs/>
        </w:rPr>
        <w:t>ล้านบาทแล้วในเดือนกันยายน</w:t>
      </w:r>
      <w:r w:rsidRPr="00AB081C">
        <w:rPr>
          <w:rFonts w:asciiTheme="majorBidi" w:hAnsiTheme="majorBidi" w:cstheme="majorBidi"/>
          <w:sz w:val="30"/>
          <w:szCs w:val="30"/>
        </w:rPr>
        <w:t xml:space="preserve"> 2566 BSGF </w:t>
      </w:r>
      <w:r w:rsidRPr="00AB081C">
        <w:rPr>
          <w:rFonts w:asciiTheme="majorBidi" w:hAnsiTheme="majorBidi" w:cstheme="majorBidi" w:hint="cs"/>
          <w:sz w:val="30"/>
          <w:szCs w:val="30"/>
          <w:cs/>
        </w:rPr>
        <w:t>ได้นำเงินเพิ่มทุนนี้</w:t>
      </w:r>
      <w:r w:rsidRPr="00AB081C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เข้าจดทะเบียนในเดือนตุลาคม </w:t>
      </w:r>
      <w:r w:rsidRPr="00AB081C">
        <w:rPr>
          <w:rFonts w:asciiTheme="majorBidi" w:hAnsiTheme="majorBidi" w:cstheme="majorBidi"/>
          <w:spacing w:val="4"/>
          <w:sz w:val="30"/>
          <w:szCs w:val="30"/>
        </w:rPr>
        <w:t xml:space="preserve">2566 </w:t>
      </w:r>
      <w:r w:rsidRPr="00AB081C">
        <w:rPr>
          <w:rFonts w:asciiTheme="majorBidi" w:hAnsiTheme="majorBidi" w:cstheme="majorBidi" w:hint="cs"/>
          <w:spacing w:val="4"/>
          <w:sz w:val="30"/>
          <w:szCs w:val="30"/>
          <w:cs/>
        </w:rPr>
        <w:t>ดังนั้นบริษัทจึงบันทึกเงินจำนวนดังกล่าวเป็นสินทรัพย์ไม่หมุนเวียนอื่นในงบ</w:t>
      </w:r>
      <w:r w:rsidRPr="00AB081C">
        <w:rPr>
          <w:rFonts w:asciiTheme="majorBidi" w:hAnsiTheme="majorBidi" w:cstheme="majorBidi" w:hint="cs"/>
          <w:sz w:val="30"/>
          <w:szCs w:val="30"/>
          <w:cs/>
        </w:rPr>
        <w:t>แสดงฐานะการเงิน ณ วันที่</w:t>
      </w:r>
      <w:r w:rsidRPr="00AB081C">
        <w:rPr>
          <w:rFonts w:asciiTheme="majorBidi" w:hAnsiTheme="majorBidi" w:cstheme="majorBidi"/>
          <w:sz w:val="30"/>
          <w:szCs w:val="30"/>
        </w:rPr>
        <w:t xml:space="preserve"> 30 </w:t>
      </w:r>
      <w:r w:rsidRPr="00AB081C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AB081C">
        <w:rPr>
          <w:rFonts w:asciiTheme="majorBidi" w:hAnsiTheme="majorBidi" w:cstheme="majorBidi"/>
          <w:sz w:val="30"/>
          <w:szCs w:val="30"/>
        </w:rPr>
        <w:t xml:space="preserve"> 2566 </w:t>
      </w:r>
      <w:r w:rsidRPr="00AB081C">
        <w:rPr>
          <w:rFonts w:asciiTheme="majorBidi" w:hAnsiTheme="majorBidi" w:cstheme="majorBidi"/>
          <w:sz w:val="30"/>
          <w:szCs w:val="30"/>
          <w:cs/>
        </w:rPr>
        <w:t>นอกจากนี้เมื่อวันที่</w:t>
      </w:r>
      <w:r w:rsidRPr="00AB081C">
        <w:rPr>
          <w:rFonts w:asciiTheme="majorBidi" w:hAnsiTheme="majorBidi" w:cstheme="majorBidi"/>
          <w:sz w:val="30"/>
          <w:szCs w:val="30"/>
        </w:rPr>
        <w:t> </w:t>
      </w:r>
      <w:r w:rsidR="00F8492D" w:rsidRPr="00AB081C">
        <w:rPr>
          <w:rFonts w:asciiTheme="majorBidi" w:hAnsiTheme="majorBidi" w:cstheme="majorBidi" w:hint="cs"/>
          <w:sz w:val="30"/>
          <w:szCs w:val="30"/>
          <w:cs/>
        </w:rPr>
        <w:t>30</w:t>
      </w:r>
      <w:r w:rsidR="00F8492D" w:rsidRPr="00AB081C">
        <w:rPr>
          <w:rFonts w:asciiTheme="majorBidi" w:hAnsiTheme="majorBidi" w:cstheme="majorBidi"/>
          <w:sz w:val="30"/>
          <w:szCs w:val="30"/>
        </w:rPr>
        <w:t xml:space="preserve"> </w:t>
      </w:r>
      <w:r w:rsidR="00F8492D" w:rsidRPr="00AB081C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F8492D" w:rsidRPr="00AB081C">
        <w:rPr>
          <w:rFonts w:asciiTheme="majorBidi" w:hAnsiTheme="majorBidi" w:cstheme="majorBidi"/>
          <w:sz w:val="30"/>
          <w:szCs w:val="30"/>
        </w:rPr>
        <w:t>2566 </w:t>
      </w:r>
      <w:r w:rsidR="00F8492D" w:rsidRPr="00AB081C">
        <w:rPr>
          <w:rFonts w:asciiTheme="majorBidi" w:hAnsiTheme="majorBidi" w:cstheme="majorBidi" w:hint="cs"/>
          <w:sz w:val="30"/>
          <w:szCs w:val="30"/>
          <w:cs/>
        </w:rPr>
        <w:t xml:space="preserve">ที่ประชุมวิสามัญผู้ถือหุ้นของ </w:t>
      </w:r>
      <w:r w:rsidR="00F8492D" w:rsidRPr="00AB081C">
        <w:rPr>
          <w:rFonts w:asciiTheme="majorBidi" w:hAnsiTheme="majorBidi" w:cstheme="majorBidi"/>
          <w:sz w:val="30"/>
          <w:szCs w:val="30"/>
        </w:rPr>
        <w:t>BSGF </w:t>
      </w:r>
      <w:r w:rsidR="00F8492D" w:rsidRPr="00AB081C">
        <w:rPr>
          <w:rFonts w:asciiTheme="majorBidi" w:hAnsiTheme="majorBidi" w:cstheme="majorBidi" w:hint="cs"/>
          <w:sz w:val="30"/>
          <w:szCs w:val="30"/>
          <w:cs/>
        </w:rPr>
        <w:t>ได้อนุมัติ</w:t>
      </w:r>
      <w:r w:rsidRPr="00AB081C">
        <w:rPr>
          <w:rFonts w:asciiTheme="majorBidi" w:hAnsiTheme="majorBidi" w:cstheme="majorBidi" w:hint="cs"/>
          <w:sz w:val="30"/>
          <w:szCs w:val="30"/>
          <w:cs/>
        </w:rPr>
        <w:t>การออกหุ้นเพิ่มทุนครั้งที่</w:t>
      </w:r>
      <w:r w:rsidRPr="00AB081C">
        <w:rPr>
          <w:rFonts w:asciiTheme="majorBidi" w:hAnsiTheme="majorBidi" w:cstheme="majorBidi"/>
          <w:sz w:val="30"/>
          <w:szCs w:val="30"/>
        </w:rPr>
        <w:t xml:space="preserve"> 2 </w:t>
      </w:r>
      <w:r w:rsidRPr="00AB081C">
        <w:rPr>
          <w:rFonts w:asciiTheme="majorBidi" w:hAnsiTheme="majorBidi" w:cstheme="majorBidi" w:hint="cs"/>
          <w:sz w:val="30"/>
          <w:szCs w:val="30"/>
          <w:cs/>
        </w:rPr>
        <w:t>ของปี</w:t>
      </w:r>
      <w:r w:rsidRPr="00AB081C">
        <w:rPr>
          <w:rFonts w:asciiTheme="majorBidi" w:hAnsiTheme="majorBidi" w:cstheme="majorBidi"/>
          <w:sz w:val="30"/>
          <w:szCs w:val="30"/>
        </w:rPr>
        <w:t xml:space="preserve"> 2566 </w:t>
      </w:r>
      <w:r w:rsidRPr="00AB081C">
        <w:rPr>
          <w:rFonts w:asciiTheme="majorBidi" w:hAnsiTheme="majorBidi" w:cstheme="majorBidi" w:hint="cs"/>
          <w:sz w:val="30"/>
          <w:szCs w:val="30"/>
          <w:cs/>
        </w:rPr>
        <w:t>เป็นทุนจดทะเบียนใหม่ จำนวน</w:t>
      </w:r>
      <w:r w:rsidRPr="00AB081C">
        <w:rPr>
          <w:rFonts w:asciiTheme="majorBidi" w:hAnsiTheme="majorBidi" w:cstheme="majorBidi"/>
          <w:sz w:val="30"/>
          <w:szCs w:val="30"/>
        </w:rPr>
        <w:t xml:space="preserve"> 2,201 </w:t>
      </w:r>
      <w:r w:rsidRPr="00AB081C">
        <w:rPr>
          <w:rFonts w:asciiTheme="majorBidi" w:hAnsiTheme="majorBidi" w:cstheme="majorBidi" w:hint="cs"/>
          <w:sz w:val="30"/>
          <w:szCs w:val="30"/>
          <w:cs/>
        </w:rPr>
        <w:t>ล้านบาท โดยแบ่งเป็นหุ้นสามัญจำนวน</w:t>
      </w:r>
      <w:r w:rsidRPr="00AB081C">
        <w:rPr>
          <w:rFonts w:asciiTheme="majorBidi" w:hAnsiTheme="majorBidi" w:cstheme="majorBidi"/>
          <w:sz w:val="30"/>
          <w:szCs w:val="30"/>
        </w:rPr>
        <w:t xml:space="preserve"> 173.88 </w:t>
      </w:r>
      <w:r w:rsidRPr="00AB081C">
        <w:rPr>
          <w:rFonts w:asciiTheme="majorBidi" w:hAnsiTheme="majorBidi" w:cstheme="majorBidi" w:hint="cs"/>
          <w:sz w:val="30"/>
          <w:szCs w:val="30"/>
          <w:cs/>
        </w:rPr>
        <w:t>ล้านหุ้น และหุ้นบุริมสิทธิ์จำนวน</w:t>
      </w:r>
      <w:r w:rsidRPr="00AB081C">
        <w:rPr>
          <w:rFonts w:asciiTheme="majorBidi" w:hAnsiTheme="majorBidi" w:cstheme="majorBidi"/>
          <w:sz w:val="30"/>
          <w:szCs w:val="30"/>
        </w:rPr>
        <w:t xml:space="preserve"> 46.22 </w:t>
      </w:r>
      <w:r w:rsidRPr="00AB081C">
        <w:rPr>
          <w:rFonts w:asciiTheme="majorBidi" w:hAnsiTheme="majorBidi" w:cstheme="majorBidi" w:hint="cs"/>
          <w:sz w:val="30"/>
          <w:szCs w:val="30"/>
          <w:cs/>
        </w:rPr>
        <w:t>ล้านหุ้น มูลค่าที่ตราไว้หุ้นละ</w:t>
      </w:r>
      <w:r w:rsidRPr="00AB081C">
        <w:rPr>
          <w:rFonts w:asciiTheme="majorBidi" w:hAnsiTheme="majorBidi" w:cstheme="majorBidi"/>
          <w:sz w:val="30"/>
          <w:szCs w:val="30"/>
        </w:rPr>
        <w:t xml:space="preserve"> 10 </w:t>
      </w:r>
      <w:r w:rsidRPr="00AB081C">
        <w:rPr>
          <w:rFonts w:asciiTheme="majorBidi" w:hAnsiTheme="majorBidi" w:cstheme="majorBidi" w:hint="cs"/>
          <w:sz w:val="30"/>
          <w:szCs w:val="30"/>
          <w:cs/>
        </w:rPr>
        <w:t xml:space="preserve">บาท </w:t>
      </w:r>
      <w:bookmarkStart w:id="9" w:name="_Hlk150153884"/>
      <w:r w:rsidRPr="00AB081C">
        <w:rPr>
          <w:rFonts w:asciiTheme="majorBidi" w:hAnsiTheme="majorBidi" w:cstheme="majorBidi" w:hint="cs"/>
          <w:sz w:val="30"/>
          <w:szCs w:val="30"/>
          <w:cs/>
        </w:rPr>
        <w:t>บริษัทได้ชำระค่าหุ้นเพิ่มทุนจำนวน</w:t>
      </w:r>
      <w:r w:rsidRPr="00AB081C">
        <w:rPr>
          <w:rFonts w:asciiTheme="majorBidi" w:hAnsiTheme="majorBidi" w:cstheme="majorBidi"/>
          <w:sz w:val="30"/>
          <w:szCs w:val="30"/>
        </w:rPr>
        <w:t xml:space="preserve"> 800 </w:t>
      </w:r>
      <w:bookmarkEnd w:id="9"/>
      <w:r w:rsidRPr="00AB081C">
        <w:rPr>
          <w:rFonts w:asciiTheme="majorBidi" w:hAnsiTheme="majorBidi" w:cstheme="majorBidi" w:hint="cs"/>
          <w:sz w:val="30"/>
          <w:szCs w:val="30"/>
          <w:cs/>
        </w:rPr>
        <w:t>ล้านบาทแล้วในเดือนตุลาคม</w:t>
      </w:r>
      <w:r w:rsidRPr="00AB081C">
        <w:rPr>
          <w:rFonts w:asciiTheme="majorBidi" w:hAnsiTheme="majorBidi" w:cstheme="majorBidi"/>
          <w:sz w:val="30"/>
          <w:szCs w:val="30"/>
        </w:rPr>
        <w:t xml:space="preserve"> 2566 </w:t>
      </w:r>
      <w:r w:rsidRPr="00AB081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AB081C">
        <w:rPr>
          <w:rFonts w:asciiTheme="majorBidi" w:hAnsiTheme="majorBidi" w:cstheme="majorBidi"/>
          <w:sz w:val="30"/>
          <w:szCs w:val="30"/>
        </w:rPr>
        <w:t> BSGF </w:t>
      </w:r>
      <w:r w:rsidRPr="00AB081C">
        <w:rPr>
          <w:rFonts w:asciiTheme="majorBidi" w:hAnsiTheme="majorBidi" w:cstheme="majorBidi" w:hint="cs"/>
          <w:sz w:val="30"/>
          <w:szCs w:val="30"/>
          <w:cs/>
        </w:rPr>
        <w:t>ได้นำเงินเพิ่มทุนเข้าจดทะเบียนเรียบร้อยแล้วในเดือนเดียวกัน</w:t>
      </w:r>
      <w:bookmarkEnd w:id="7"/>
    </w:p>
    <w:p w14:paraId="5FC885A9" w14:textId="7C8DC50F" w:rsidR="00CD48DF" w:rsidRPr="00AB081C" w:rsidRDefault="004762B0" w:rsidP="003D7EB8">
      <w:pPr>
        <w:pStyle w:val="BodyText2"/>
        <w:tabs>
          <w:tab w:val="decimal" w:pos="540"/>
        </w:tabs>
        <w:spacing w:line="240" w:lineRule="atLeast"/>
        <w:ind w:left="540" w:hanging="540"/>
        <w:jc w:val="left"/>
        <w:rPr>
          <w:rFonts w:asciiTheme="majorBidi" w:hAnsiTheme="majorBidi" w:cstheme="majorBidi"/>
          <w:sz w:val="30"/>
          <w:szCs w:val="30"/>
        </w:rPr>
      </w:pPr>
      <w:r w:rsidRPr="00AB081C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เงินลงทุนในบริษัทย่อย </w:t>
      </w:r>
      <w:r w:rsidR="00941FE5" w:rsidRPr="00AB081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46509" w:rsidRPr="00AB081C">
        <w:rPr>
          <w:rFonts w:asciiTheme="majorBidi" w:hAnsiTheme="majorBidi" w:cstheme="majorBidi"/>
          <w:sz w:val="30"/>
          <w:szCs w:val="30"/>
        </w:rPr>
        <w:t xml:space="preserve">30 </w:t>
      </w:r>
      <w:r w:rsidR="00C46509" w:rsidRPr="00AB081C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C63585" w:rsidRPr="00AB08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63585" w:rsidRPr="00AB081C">
        <w:rPr>
          <w:rFonts w:asciiTheme="majorBidi" w:hAnsiTheme="majorBidi" w:cstheme="majorBidi"/>
          <w:sz w:val="30"/>
          <w:szCs w:val="30"/>
        </w:rPr>
        <w:t>2566</w:t>
      </w:r>
      <w:r w:rsidR="00FF6346" w:rsidRPr="00AB081C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6F1E95" w:rsidRPr="00AB081C">
        <w:rPr>
          <w:rFonts w:asciiTheme="majorBidi" w:hAnsiTheme="majorBidi" w:cstheme="majorBidi"/>
          <w:sz w:val="30"/>
          <w:szCs w:val="30"/>
        </w:rPr>
        <w:t>31</w:t>
      </w:r>
      <w:r w:rsidR="00FF6346" w:rsidRPr="00AB081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F1E95" w:rsidRPr="00AB081C">
        <w:rPr>
          <w:rFonts w:asciiTheme="majorBidi" w:hAnsiTheme="majorBidi" w:cstheme="majorBidi"/>
          <w:sz w:val="30"/>
          <w:szCs w:val="30"/>
        </w:rPr>
        <w:t>256</w:t>
      </w:r>
      <w:r w:rsidR="00AF2E5C" w:rsidRPr="00AB081C">
        <w:rPr>
          <w:rFonts w:asciiTheme="majorBidi" w:hAnsiTheme="majorBidi" w:cstheme="majorBidi"/>
          <w:sz w:val="30"/>
          <w:szCs w:val="30"/>
        </w:rPr>
        <w:t>5</w:t>
      </w:r>
      <w:r w:rsidR="00B8432C" w:rsidRPr="00AB08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B081C">
        <w:rPr>
          <w:rFonts w:asciiTheme="majorBidi" w:hAnsiTheme="majorBidi" w:cstheme="majorBidi"/>
          <w:sz w:val="30"/>
          <w:szCs w:val="30"/>
          <w:cs/>
        </w:rPr>
        <w:t>และเงินปันผลรับจากเงินลงทุน</w:t>
      </w:r>
      <w:r w:rsidR="00B65D4F" w:rsidRPr="00AB081C">
        <w:rPr>
          <w:rFonts w:asciiTheme="majorBidi" w:hAnsiTheme="majorBidi" w:cstheme="majorBidi"/>
          <w:sz w:val="30"/>
          <w:szCs w:val="30"/>
          <w:cs/>
        </w:rPr>
        <w:t>สำหรับงวดเก้าเดือนสิ้นสุดวันที่ 30 กันยายน</w:t>
      </w:r>
      <w:r w:rsidR="00B90217" w:rsidRPr="00AB08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B081C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7668DAF" w14:textId="77777777" w:rsidR="00AF2E5C" w:rsidRPr="00AB081C" w:rsidRDefault="00AF2E5C" w:rsidP="00AF2E5C">
      <w:pPr>
        <w:pStyle w:val="BodyText2"/>
        <w:spacing w:line="240" w:lineRule="atLeast"/>
        <w:ind w:left="0" w:firstLine="0"/>
        <w:jc w:val="thaiDistribute"/>
        <w:rPr>
          <w:rFonts w:ascii="Angsana New" w:hAnsi="Angsana New"/>
          <w:sz w:val="20"/>
          <w:szCs w:val="20"/>
        </w:rPr>
      </w:pPr>
    </w:p>
    <w:tbl>
      <w:tblPr>
        <w:tblW w:w="1492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862"/>
        <w:gridCol w:w="810"/>
        <w:gridCol w:w="937"/>
        <w:gridCol w:w="938"/>
        <w:gridCol w:w="937"/>
        <w:gridCol w:w="938"/>
        <w:gridCol w:w="937"/>
        <w:gridCol w:w="938"/>
        <w:gridCol w:w="937"/>
        <w:gridCol w:w="938"/>
        <w:gridCol w:w="937"/>
        <w:gridCol w:w="938"/>
        <w:gridCol w:w="937"/>
        <w:gridCol w:w="938"/>
      </w:tblGrid>
      <w:tr w:rsidR="00AF2E5C" w:rsidRPr="00AB081C" w14:paraId="35589D10" w14:textId="77777777" w:rsidTr="004E3076">
        <w:trPr>
          <w:cantSplit/>
          <w:tblHeader/>
        </w:trPr>
        <w:tc>
          <w:tcPr>
            <w:tcW w:w="2862" w:type="dxa"/>
          </w:tcPr>
          <w:p w14:paraId="44563BEE" w14:textId="77777777" w:rsidR="00AF2E5C" w:rsidRPr="00AB081C" w:rsidRDefault="00AF2E5C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jc w:val="thaiDistribute"/>
              <w:rPr>
                <w:sz w:val="23"/>
                <w:szCs w:val="23"/>
              </w:rPr>
            </w:pPr>
          </w:p>
        </w:tc>
        <w:tc>
          <w:tcPr>
            <w:tcW w:w="810" w:type="dxa"/>
          </w:tcPr>
          <w:p w14:paraId="3B45ECA2" w14:textId="77777777" w:rsidR="00AF2E5C" w:rsidRPr="00AB081C" w:rsidRDefault="00AF2E5C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jc w:val="thaiDistribute"/>
              <w:rPr>
                <w:sz w:val="23"/>
                <w:szCs w:val="23"/>
              </w:rPr>
            </w:pPr>
          </w:p>
        </w:tc>
        <w:tc>
          <w:tcPr>
            <w:tcW w:w="11250" w:type="dxa"/>
            <w:gridSpan w:val="12"/>
          </w:tcPr>
          <w:p w14:paraId="0493CE29" w14:textId="77777777" w:rsidR="00AF2E5C" w:rsidRPr="00AB081C" w:rsidRDefault="00AF2E5C" w:rsidP="0066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98"/>
              <w:contextualSpacing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AB081C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 xml:space="preserve">งบการเงินเฉพาะกิจการ </w:t>
            </w:r>
          </w:p>
        </w:tc>
      </w:tr>
      <w:tr w:rsidR="00A93E35" w:rsidRPr="00AB081C" w14:paraId="74EB1A72" w14:textId="77777777" w:rsidTr="005D19F1">
        <w:trPr>
          <w:cantSplit/>
          <w:tblHeader/>
        </w:trPr>
        <w:tc>
          <w:tcPr>
            <w:tcW w:w="2862" w:type="dxa"/>
          </w:tcPr>
          <w:p w14:paraId="3441A5B0" w14:textId="77777777" w:rsidR="00A93E35" w:rsidRPr="00AB081C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jc w:val="thaiDistribute"/>
              <w:rPr>
                <w:sz w:val="23"/>
                <w:szCs w:val="23"/>
              </w:rPr>
            </w:pPr>
          </w:p>
        </w:tc>
        <w:tc>
          <w:tcPr>
            <w:tcW w:w="810" w:type="dxa"/>
          </w:tcPr>
          <w:p w14:paraId="557E2BE6" w14:textId="77777777" w:rsidR="00A93E35" w:rsidRPr="00AB081C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jc w:val="thaiDistribute"/>
              <w:rPr>
                <w:sz w:val="23"/>
                <w:szCs w:val="23"/>
              </w:rPr>
            </w:pPr>
          </w:p>
        </w:tc>
        <w:tc>
          <w:tcPr>
            <w:tcW w:w="1875" w:type="dxa"/>
            <w:gridSpan w:val="2"/>
            <w:vAlign w:val="bottom"/>
          </w:tcPr>
          <w:p w14:paraId="64670406" w14:textId="43491177" w:rsidR="00A93E35" w:rsidRPr="00AB081C" w:rsidRDefault="00252855" w:rsidP="001269A9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AB081C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สัดส่วนความเป็นเ</w:t>
            </w:r>
            <w:r w:rsidRPr="00AB081C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จ้าของ</w:t>
            </w:r>
          </w:p>
        </w:tc>
        <w:tc>
          <w:tcPr>
            <w:tcW w:w="1875" w:type="dxa"/>
            <w:gridSpan w:val="2"/>
            <w:vAlign w:val="bottom"/>
          </w:tcPr>
          <w:p w14:paraId="5F12427A" w14:textId="51D4E697" w:rsidR="00A93E35" w:rsidRPr="00AB081C" w:rsidRDefault="00A93E35" w:rsidP="001269A9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AB081C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875" w:type="dxa"/>
            <w:gridSpan w:val="2"/>
            <w:vAlign w:val="bottom"/>
          </w:tcPr>
          <w:p w14:paraId="5A8D3C87" w14:textId="6F9F0E9C" w:rsidR="00A93E35" w:rsidRPr="00AB081C" w:rsidRDefault="00A93E35" w:rsidP="001269A9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AB081C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875" w:type="dxa"/>
            <w:gridSpan w:val="2"/>
            <w:vAlign w:val="bottom"/>
          </w:tcPr>
          <w:p w14:paraId="7757EAB2" w14:textId="44007C1F" w:rsidR="00A93E35" w:rsidRPr="00AB081C" w:rsidRDefault="00A93E35" w:rsidP="001269A9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AB081C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การด้อยค่า</w:t>
            </w:r>
          </w:p>
        </w:tc>
        <w:tc>
          <w:tcPr>
            <w:tcW w:w="1875" w:type="dxa"/>
            <w:gridSpan w:val="2"/>
            <w:vAlign w:val="bottom"/>
          </w:tcPr>
          <w:p w14:paraId="02D39ED6" w14:textId="61A67811" w:rsidR="00A93E35" w:rsidRPr="00AB081C" w:rsidRDefault="00A93E35" w:rsidP="001269A9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AB081C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 xml:space="preserve">ราคาทุน </w:t>
            </w:r>
            <w:r w:rsidRPr="00AB081C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- สุทธิ</w:t>
            </w:r>
          </w:p>
        </w:tc>
        <w:tc>
          <w:tcPr>
            <w:tcW w:w="1875" w:type="dxa"/>
            <w:gridSpan w:val="2"/>
          </w:tcPr>
          <w:p w14:paraId="3E66A812" w14:textId="77777777" w:rsidR="00252855" w:rsidRPr="00AB081C" w:rsidRDefault="00252855" w:rsidP="0022528D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AB081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เงินปันผลรับสำหรับ</w:t>
            </w:r>
          </w:p>
          <w:p w14:paraId="0B812813" w14:textId="692A1DCA" w:rsidR="00A93E35" w:rsidRPr="00AB081C" w:rsidRDefault="00177B73" w:rsidP="0022528D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AB081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งวด</w:t>
            </w:r>
            <w:r w:rsidR="00B65D4F" w:rsidRPr="00AB081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เก้าเดือน</w:t>
            </w:r>
            <w:r w:rsidRPr="00AB081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สิ้นสุดวันที่</w:t>
            </w:r>
          </w:p>
        </w:tc>
      </w:tr>
      <w:tr w:rsidR="00A93E35" w:rsidRPr="00AB081C" w14:paraId="752272C1" w14:textId="77777777" w:rsidTr="005D19F1">
        <w:trPr>
          <w:cantSplit/>
          <w:tblHeader/>
        </w:trPr>
        <w:tc>
          <w:tcPr>
            <w:tcW w:w="2862" w:type="dxa"/>
          </w:tcPr>
          <w:p w14:paraId="07FD3B44" w14:textId="77777777" w:rsidR="00A93E35" w:rsidRPr="00AB081C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jc w:val="thaiDistribute"/>
              <w:rPr>
                <w:sz w:val="23"/>
                <w:szCs w:val="23"/>
              </w:rPr>
            </w:pPr>
          </w:p>
        </w:tc>
        <w:tc>
          <w:tcPr>
            <w:tcW w:w="810" w:type="dxa"/>
          </w:tcPr>
          <w:p w14:paraId="18D753A2" w14:textId="77777777" w:rsidR="00A93E35" w:rsidRPr="00AB081C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jc w:val="thaiDistribute"/>
              <w:rPr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937" w:type="dxa"/>
          </w:tcPr>
          <w:p w14:paraId="17B01C9C" w14:textId="69BC1B2D" w:rsidR="00A93E35" w:rsidRPr="00AB081C" w:rsidRDefault="00C46509" w:rsidP="00A93E35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AB081C">
              <w:rPr>
                <w:rFonts w:ascii="Angsana New" w:hAnsi="Angsana New"/>
                <w:sz w:val="23"/>
                <w:szCs w:val="23"/>
                <w:lang w:val="en-US" w:bidi="th-TH"/>
              </w:rPr>
              <w:t xml:space="preserve">30 </w:t>
            </w:r>
            <w:r w:rsidRPr="00AB081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กันยายน</w:t>
            </w:r>
          </w:p>
        </w:tc>
        <w:tc>
          <w:tcPr>
            <w:tcW w:w="938" w:type="dxa"/>
          </w:tcPr>
          <w:p w14:paraId="5A464D55" w14:textId="4E51DDCE" w:rsidR="00A93E35" w:rsidRPr="00AB081C" w:rsidRDefault="00A93E35" w:rsidP="00A93E35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AB081C">
              <w:rPr>
                <w:rFonts w:ascii="Angsana New" w:hAnsi="Angsana New"/>
                <w:sz w:val="23"/>
                <w:szCs w:val="23"/>
                <w:lang w:val="en-US" w:bidi="th-TH"/>
              </w:rPr>
              <w:t>31</w:t>
            </w:r>
            <w:r w:rsidRPr="00AB081C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37" w:type="dxa"/>
          </w:tcPr>
          <w:p w14:paraId="5611ACB7" w14:textId="67564096" w:rsidR="00A93E35" w:rsidRPr="00AB081C" w:rsidRDefault="00C46509" w:rsidP="00A93E35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AB081C">
              <w:rPr>
                <w:rFonts w:ascii="Angsana New" w:hAnsi="Angsana New"/>
                <w:sz w:val="23"/>
                <w:szCs w:val="23"/>
                <w:lang w:val="en-US" w:bidi="th-TH"/>
              </w:rPr>
              <w:t xml:space="preserve">30 </w:t>
            </w:r>
            <w:r w:rsidRPr="00AB081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กันยายน</w:t>
            </w:r>
          </w:p>
        </w:tc>
        <w:tc>
          <w:tcPr>
            <w:tcW w:w="938" w:type="dxa"/>
          </w:tcPr>
          <w:p w14:paraId="7F1BC577" w14:textId="5110E1E7" w:rsidR="00A93E35" w:rsidRPr="00AB081C" w:rsidRDefault="00A93E35" w:rsidP="00A93E35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AB081C">
              <w:rPr>
                <w:rFonts w:ascii="Angsana New" w:hAnsi="Angsana New"/>
                <w:sz w:val="23"/>
                <w:szCs w:val="23"/>
                <w:lang w:val="en-US" w:bidi="th-TH"/>
              </w:rPr>
              <w:t>31</w:t>
            </w:r>
            <w:r w:rsidRPr="00AB081C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37" w:type="dxa"/>
          </w:tcPr>
          <w:p w14:paraId="67735007" w14:textId="4667C6A7" w:rsidR="00A93E35" w:rsidRPr="00AB081C" w:rsidRDefault="00C46509" w:rsidP="00A93E35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AB081C">
              <w:rPr>
                <w:rFonts w:ascii="Angsana New" w:hAnsi="Angsana New"/>
                <w:sz w:val="23"/>
                <w:szCs w:val="23"/>
                <w:lang w:val="en-US" w:bidi="th-TH"/>
              </w:rPr>
              <w:t xml:space="preserve">30 </w:t>
            </w:r>
            <w:r w:rsidRPr="00AB081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กันยายน</w:t>
            </w:r>
          </w:p>
        </w:tc>
        <w:tc>
          <w:tcPr>
            <w:tcW w:w="938" w:type="dxa"/>
          </w:tcPr>
          <w:p w14:paraId="4DD208AA" w14:textId="21C5B223" w:rsidR="00A93E35" w:rsidRPr="00AB081C" w:rsidRDefault="00A93E35" w:rsidP="00A93E35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AB081C">
              <w:rPr>
                <w:rFonts w:ascii="Angsana New" w:hAnsi="Angsana New"/>
                <w:sz w:val="23"/>
                <w:szCs w:val="23"/>
                <w:lang w:val="en-US" w:bidi="th-TH"/>
              </w:rPr>
              <w:t>31</w:t>
            </w:r>
            <w:r w:rsidRPr="00AB081C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37" w:type="dxa"/>
          </w:tcPr>
          <w:p w14:paraId="0DA33FB9" w14:textId="366C1BA8" w:rsidR="00A93E35" w:rsidRPr="00AB081C" w:rsidRDefault="00C46509" w:rsidP="00A93E35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AB081C">
              <w:rPr>
                <w:rFonts w:ascii="Angsana New" w:hAnsi="Angsana New"/>
                <w:sz w:val="23"/>
                <w:szCs w:val="23"/>
                <w:lang w:val="en-US" w:bidi="th-TH"/>
              </w:rPr>
              <w:t xml:space="preserve">30 </w:t>
            </w:r>
            <w:r w:rsidRPr="00AB081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กันยายน</w:t>
            </w:r>
          </w:p>
        </w:tc>
        <w:tc>
          <w:tcPr>
            <w:tcW w:w="938" w:type="dxa"/>
          </w:tcPr>
          <w:p w14:paraId="4AD04724" w14:textId="59D38BBE" w:rsidR="00A93E35" w:rsidRPr="00AB081C" w:rsidRDefault="00A93E35" w:rsidP="00A93E35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AB081C">
              <w:rPr>
                <w:rFonts w:ascii="Angsana New" w:hAnsi="Angsana New"/>
                <w:sz w:val="23"/>
                <w:szCs w:val="23"/>
                <w:lang w:val="en-US" w:bidi="th-TH"/>
              </w:rPr>
              <w:t>31</w:t>
            </w:r>
            <w:r w:rsidRPr="00AB081C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37" w:type="dxa"/>
          </w:tcPr>
          <w:p w14:paraId="33460CFE" w14:textId="4C8A5F7E" w:rsidR="00A93E35" w:rsidRPr="00AB081C" w:rsidRDefault="00C46509" w:rsidP="00A93E35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AB081C">
              <w:rPr>
                <w:rFonts w:ascii="Angsana New" w:hAnsi="Angsana New"/>
                <w:sz w:val="23"/>
                <w:szCs w:val="23"/>
                <w:lang w:val="en-US" w:bidi="th-TH"/>
              </w:rPr>
              <w:t xml:space="preserve">30 </w:t>
            </w:r>
            <w:r w:rsidRPr="00AB081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กันยายน</w:t>
            </w:r>
          </w:p>
        </w:tc>
        <w:tc>
          <w:tcPr>
            <w:tcW w:w="938" w:type="dxa"/>
          </w:tcPr>
          <w:p w14:paraId="216D28BE" w14:textId="5C3C5163" w:rsidR="00A93E35" w:rsidRPr="00AB081C" w:rsidRDefault="00A93E35" w:rsidP="00A93E35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AB081C">
              <w:rPr>
                <w:rFonts w:ascii="Angsana New" w:hAnsi="Angsana New"/>
                <w:sz w:val="23"/>
                <w:szCs w:val="23"/>
                <w:lang w:val="en-US" w:bidi="th-TH"/>
              </w:rPr>
              <w:t>31</w:t>
            </w:r>
            <w:r w:rsidRPr="00AB081C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37" w:type="dxa"/>
          </w:tcPr>
          <w:p w14:paraId="73C0CAE6" w14:textId="50093E1E" w:rsidR="00A93E35" w:rsidRPr="00AB081C" w:rsidRDefault="00C46509" w:rsidP="00A93E35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AB081C">
              <w:rPr>
                <w:rFonts w:ascii="Angsana New" w:hAnsi="Angsana New"/>
                <w:sz w:val="23"/>
                <w:szCs w:val="23"/>
                <w:lang w:val="en-US" w:bidi="th-TH"/>
              </w:rPr>
              <w:t xml:space="preserve">30 </w:t>
            </w:r>
            <w:r w:rsidRPr="00AB081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กันยายน</w:t>
            </w:r>
          </w:p>
        </w:tc>
        <w:tc>
          <w:tcPr>
            <w:tcW w:w="938" w:type="dxa"/>
          </w:tcPr>
          <w:p w14:paraId="4634DD81" w14:textId="6F1ACF81" w:rsidR="00A93E35" w:rsidRPr="00AB081C" w:rsidRDefault="00C46509" w:rsidP="00A93E35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AB081C">
              <w:rPr>
                <w:rFonts w:ascii="Angsana New" w:hAnsi="Angsana New"/>
                <w:sz w:val="23"/>
                <w:szCs w:val="23"/>
                <w:lang w:val="en-US" w:bidi="th-TH"/>
              </w:rPr>
              <w:t xml:space="preserve">30 </w:t>
            </w:r>
            <w:r w:rsidRPr="00AB081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กันยายน</w:t>
            </w:r>
          </w:p>
        </w:tc>
      </w:tr>
      <w:tr w:rsidR="00A93E35" w:rsidRPr="00AB081C" w14:paraId="78E4C869" w14:textId="77777777" w:rsidTr="005D19F1">
        <w:trPr>
          <w:cantSplit/>
          <w:tblHeader/>
        </w:trPr>
        <w:tc>
          <w:tcPr>
            <w:tcW w:w="2862" w:type="dxa"/>
          </w:tcPr>
          <w:p w14:paraId="7D99AC74" w14:textId="77777777" w:rsidR="00A93E35" w:rsidRPr="00AB081C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jc w:val="thaiDistribute"/>
              <w:rPr>
                <w:sz w:val="23"/>
                <w:szCs w:val="23"/>
              </w:rPr>
            </w:pPr>
          </w:p>
        </w:tc>
        <w:tc>
          <w:tcPr>
            <w:tcW w:w="810" w:type="dxa"/>
          </w:tcPr>
          <w:p w14:paraId="0B79E3BE" w14:textId="3EEEDC34" w:rsidR="00A93E35" w:rsidRPr="00AB081C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jc w:val="thaiDistribute"/>
              <w:rPr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937" w:type="dxa"/>
          </w:tcPr>
          <w:p w14:paraId="5E229E67" w14:textId="7F7322B2" w:rsidR="00A93E35" w:rsidRPr="00AB081C" w:rsidRDefault="00A93E35" w:rsidP="00A93E35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AB081C">
              <w:rPr>
                <w:rFonts w:ascii="Angsana New" w:hAnsi="Angsana New" w:hint="cs"/>
                <w:sz w:val="23"/>
                <w:szCs w:val="23"/>
                <w:lang w:val="en-US" w:bidi="th-TH"/>
              </w:rPr>
              <w:t>256</w:t>
            </w:r>
            <w:r w:rsidRPr="00AB081C">
              <w:rPr>
                <w:rFonts w:ascii="Angsana New" w:hAnsi="Angsana New"/>
                <w:sz w:val="23"/>
                <w:szCs w:val="23"/>
                <w:lang w:val="en-US" w:bidi="th-TH"/>
              </w:rPr>
              <w:t>6</w:t>
            </w:r>
          </w:p>
        </w:tc>
        <w:tc>
          <w:tcPr>
            <w:tcW w:w="938" w:type="dxa"/>
          </w:tcPr>
          <w:p w14:paraId="7123BFF7" w14:textId="4B96A4B5" w:rsidR="00A93E35" w:rsidRPr="00AB081C" w:rsidRDefault="00A93E35" w:rsidP="00A93E35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AB081C">
              <w:rPr>
                <w:rFonts w:ascii="Angsana New" w:hAnsi="Angsana New" w:hint="cs"/>
                <w:sz w:val="23"/>
                <w:szCs w:val="23"/>
                <w:lang w:val="en-US" w:bidi="th-TH"/>
              </w:rPr>
              <w:t>256</w:t>
            </w:r>
            <w:r w:rsidRPr="00AB081C">
              <w:rPr>
                <w:rFonts w:ascii="Angsana New" w:hAnsi="Angsana New"/>
                <w:sz w:val="23"/>
                <w:szCs w:val="23"/>
                <w:lang w:val="en-US" w:bidi="th-TH"/>
              </w:rPr>
              <w:t>5</w:t>
            </w:r>
          </w:p>
        </w:tc>
        <w:tc>
          <w:tcPr>
            <w:tcW w:w="937" w:type="dxa"/>
          </w:tcPr>
          <w:p w14:paraId="03884BD0" w14:textId="016FF3AA" w:rsidR="00A93E35" w:rsidRPr="00AB081C" w:rsidRDefault="00A93E35" w:rsidP="00A93E35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AB081C">
              <w:rPr>
                <w:rFonts w:ascii="Angsana New" w:hAnsi="Angsana New" w:hint="cs"/>
                <w:sz w:val="23"/>
                <w:szCs w:val="23"/>
                <w:lang w:val="en-US" w:bidi="th-TH"/>
              </w:rPr>
              <w:t>256</w:t>
            </w:r>
            <w:r w:rsidRPr="00AB081C">
              <w:rPr>
                <w:rFonts w:ascii="Angsana New" w:hAnsi="Angsana New"/>
                <w:sz w:val="23"/>
                <w:szCs w:val="23"/>
                <w:lang w:val="en-US" w:bidi="th-TH"/>
              </w:rPr>
              <w:t>6</w:t>
            </w:r>
          </w:p>
        </w:tc>
        <w:tc>
          <w:tcPr>
            <w:tcW w:w="938" w:type="dxa"/>
          </w:tcPr>
          <w:p w14:paraId="1ED11F64" w14:textId="3456F158" w:rsidR="00A93E35" w:rsidRPr="00AB081C" w:rsidRDefault="00A93E35" w:rsidP="00A93E35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AB081C">
              <w:rPr>
                <w:rFonts w:ascii="Angsana New" w:hAnsi="Angsana New" w:hint="cs"/>
                <w:sz w:val="23"/>
                <w:szCs w:val="23"/>
                <w:lang w:val="en-US" w:bidi="th-TH"/>
              </w:rPr>
              <w:t>256</w:t>
            </w:r>
            <w:r w:rsidRPr="00AB081C">
              <w:rPr>
                <w:rFonts w:ascii="Angsana New" w:hAnsi="Angsana New"/>
                <w:sz w:val="23"/>
                <w:szCs w:val="23"/>
                <w:lang w:val="en-US" w:bidi="th-TH"/>
              </w:rPr>
              <w:t>5</w:t>
            </w:r>
          </w:p>
        </w:tc>
        <w:tc>
          <w:tcPr>
            <w:tcW w:w="937" w:type="dxa"/>
          </w:tcPr>
          <w:p w14:paraId="57ADF4FA" w14:textId="63585C41" w:rsidR="00A93E35" w:rsidRPr="00AB081C" w:rsidRDefault="00A93E35" w:rsidP="00A93E35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AB081C">
              <w:rPr>
                <w:rFonts w:ascii="Angsana New" w:hAnsi="Angsana New" w:hint="cs"/>
                <w:sz w:val="23"/>
                <w:szCs w:val="23"/>
                <w:lang w:val="en-US" w:bidi="th-TH"/>
              </w:rPr>
              <w:t>256</w:t>
            </w:r>
            <w:r w:rsidRPr="00AB081C">
              <w:rPr>
                <w:rFonts w:ascii="Angsana New" w:hAnsi="Angsana New"/>
                <w:sz w:val="23"/>
                <w:szCs w:val="23"/>
                <w:lang w:val="en-US" w:bidi="th-TH"/>
              </w:rPr>
              <w:t>6</w:t>
            </w:r>
          </w:p>
        </w:tc>
        <w:tc>
          <w:tcPr>
            <w:tcW w:w="938" w:type="dxa"/>
          </w:tcPr>
          <w:p w14:paraId="479BF6C2" w14:textId="2D45A819" w:rsidR="00A93E35" w:rsidRPr="00AB081C" w:rsidRDefault="00A93E35" w:rsidP="00A93E35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AB081C">
              <w:rPr>
                <w:rFonts w:ascii="Angsana New" w:hAnsi="Angsana New" w:hint="cs"/>
                <w:sz w:val="23"/>
                <w:szCs w:val="23"/>
                <w:lang w:val="en-US" w:bidi="th-TH"/>
              </w:rPr>
              <w:t>256</w:t>
            </w:r>
            <w:r w:rsidRPr="00AB081C">
              <w:rPr>
                <w:rFonts w:ascii="Angsana New" w:hAnsi="Angsana New"/>
                <w:sz w:val="23"/>
                <w:szCs w:val="23"/>
                <w:lang w:val="en-US" w:bidi="th-TH"/>
              </w:rPr>
              <w:t>5</w:t>
            </w:r>
          </w:p>
        </w:tc>
        <w:tc>
          <w:tcPr>
            <w:tcW w:w="937" w:type="dxa"/>
          </w:tcPr>
          <w:p w14:paraId="45564572" w14:textId="05645957" w:rsidR="00A93E35" w:rsidRPr="00AB081C" w:rsidRDefault="00A93E35" w:rsidP="00A93E35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AB081C">
              <w:rPr>
                <w:rFonts w:ascii="Angsana New" w:hAnsi="Angsana New" w:hint="cs"/>
                <w:sz w:val="23"/>
                <w:szCs w:val="23"/>
                <w:lang w:val="en-US" w:bidi="th-TH"/>
              </w:rPr>
              <w:t>256</w:t>
            </w:r>
            <w:r w:rsidRPr="00AB081C">
              <w:rPr>
                <w:rFonts w:ascii="Angsana New" w:hAnsi="Angsana New"/>
                <w:sz w:val="23"/>
                <w:szCs w:val="23"/>
                <w:lang w:val="en-US" w:bidi="th-TH"/>
              </w:rPr>
              <w:t>6</w:t>
            </w:r>
          </w:p>
        </w:tc>
        <w:tc>
          <w:tcPr>
            <w:tcW w:w="938" w:type="dxa"/>
          </w:tcPr>
          <w:p w14:paraId="19B2FF82" w14:textId="7DD9C297" w:rsidR="00A93E35" w:rsidRPr="00AB081C" w:rsidRDefault="00A93E35" w:rsidP="00A93E35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AB081C">
              <w:rPr>
                <w:rFonts w:ascii="Angsana New" w:hAnsi="Angsana New" w:hint="cs"/>
                <w:sz w:val="23"/>
                <w:szCs w:val="23"/>
                <w:lang w:val="en-US" w:bidi="th-TH"/>
              </w:rPr>
              <w:t>256</w:t>
            </w:r>
            <w:r w:rsidRPr="00AB081C">
              <w:rPr>
                <w:rFonts w:ascii="Angsana New" w:hAnsi="Angsana New"/>
                <w:sz w:val="23"/>
                <w:szCs w:val="23"/>
                <w:lang w:val="en-US" w:bidi="th-TH"/>
              </w:rPr>
              <w:t>5</w:t>
            </w:r>
          </w:p>
        </w:tc>
        <w:tc>
          <w:tcPr>
            <w:tcW w:w="937" w:type="dxa"/>
          </w:tcPr>
          <w:p w14:paraId="0300D095" w14:textId="7498E2C5" w:rsidR="00A93E35" w:rsidRPr="00AB081C" w:rsidRDefault="00A93E35" w:rsidP="00A93E35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AB081C">
              <w:rPr>
                <w:rFonts w:ascii="Angsana New" w:hAnsi="Angsana New" w:hint="cs"/>
                <w:sz w:val="23"/>
                <w:szCs w:val="23"/>
                <w:lang w:val="en-US" w:bidi="th-TH"/>
              </w:rPr>
              <w:t>256</w:t>
            </w:r>
            <w:r w:rsidRPr="00AB081C">
              <w:rPr>
                <w:rFonts w:ascii="Angsana New" w:hAnsi="Angsana New"/>
                <w:sz w:val="23"/>
                <w:szCs w:val="23"/>
                <w:lang w:val="en-US" w:bidi="th-TH"/>
              </w:rPr>
              <w:t>6</w:t>
            </w:r>
          </w:p>
        </w:tc>
        <w:tc>
          <w:tcPr>
            <w:tcW w:w="938" w:type="dxa"/>
          </w:tcPr>
          <w:p w14:paraId="514E9A00" w14:textId="500213F9" w:rsidR="00A93E35" w:rsidRPr="00AB081C" w:rsidRDefault="00A93E35" w:rsidP="00A93E35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AB081C">
              <w:rPr>
                <w:rFonts w:ascii="Angsana New" w:hAnsi="Angsana New" w:hint="cs"/>
                <w:sz w:val="23"/>
                <w:szCs w:val="23"/>
                <w:lang w:val="en-US" w:bidi="th-TH"/>
              </w:rPr>
              <w:t>256</w:t>
            </w:r>
            <w:r w:rsidRPr="00AB081C">
              <w:rPr>
                <w:rFonts w:ascii="Angsana New" w:hAnsi="Angsana New"/>
                <w:sz w:val="23"/>
                <w:szCs w:val="23"/>
                <w:lang w:val="en-US" w:bidi="th-TH"/>
              </w:rPr>
              <w:t>5</w:t>
            </w:r>
          </w:p>
        </w:tc>
        <w:tc>
          <w:tcPr>
            <w:tcW w:w="937" w:type="dxa"/>
          </w:tcPr>
          <w:p w14:paraId="4F76E2D8" w14:textId="4508E436" w:rsidR="00A93E35" w:rsidRPr="00AB081C" w:rsidRDefault="00A93E35" w:rsidP="00A93E35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AB081C">
              <w:rPr>
                <w:rFonts w:ascii="Angsana New" w:hAnsi="Angsana New" w:hint="cs"/>
                <w:sz w:val="23"/>
                <w:szCs w:val="23"/>
                <w:lang w:val="en-US" w:bidi="th-TH"/>
              </w:rPr>
              <w:t>256</w:t>
            </w:r>
            <w:r w:rsidRPr="00AB081C">
              <w:rPr>
                <w:rFonts w:ascii="Angsana New" w:hAnsi="Angsana New"/>
                <w:sz w:val="23"/>
                <w:szCs w:val="23"/>
                <w:lang w:val="en-US" w:bidi="th-TH"/>
              </w:rPr>
              <w:t>6</w:t>
            </w:r>
          </w:p>
        </w:tc>
        <w:tc>
          <w:tcPr>
            <w:tcW w:w="938" w:type="dxa"/>
          </w:tcPr>
          <w:p w14:paraId="1EE95814" w14:textId="6D842E89" w:rsidR="00A93E35" w:rsidRPr="00AB081C" w:rsidRDefault="00A93E35" w:rsidP="00A93E35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AB081C">
              <w:rPr>
                <w:rFonts w:ascii="Angsana New" w:hAnsi="Angsana New" w:hint="cs"/>
                <w:sz w:val="23"/>
                <w:szCs w:val="23"/>
                <w:lang w:val="en-US" w:bidi="th-TH"/>
              </w:rPr>
              <w:t>256</w:t>
            </w:r>
            <w:r w:rsidRPr="00AB081C">
              <w:rPr>
                <w:rFonts w:ascii="Angsana New" w:hAnsi="Angsana New"/>
                <w:sz w:val="23"/>
                <w:szCs w:val="23"/>
                <w:lang w:val="en-US" w:bidi="th-TH"/>
              </w:rPr>
              <w:t>5</w:t>
            </w:r>
          </w:p>
        </w:tc>
      </w:tr>
      <w:tr w:rsidR="005D19F1" w:rsidRPr="00AB081C" w14:paraId="4FADE3C4" w14:textId="77777777" w:rsidTr="00EE618E">
        <w:trPr>
          <w:cantSplit/>
          <w:tblHeader/>
        </w:trPr>
        <w:tc>
          <w:tcPr>
            <w:tcW w:w="2862" w:type="dxa"/>
          </w:tcPr>
          <w:p w14:paraId="497EBDC0" w14:textId="77777777" w:rsidR="005D19F1" w:rsidRPr="00AB081C" w:rsidRDefault="005D19F1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jc w:val="thaiDistribute"/>
              <w:rPr>
                <w:sz w:val="23"/>
                <w:szCs w:val="23"/>
              </w:rPr>
            </w:pPr>
          </w:p>
        </w:tc>
        <w:tc>
          <w:tcPr>
            <w:tcW w:w="810" w:type="dxa"/>
          </w:tcPr>
          <w:p w14:paraId="1E424299" w14:textId="6575E835" w:rsidR="005D19F1" w:rsidRPr="00AB081C" w:rsidRDefault="00F22773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jc w:val="thaiDistribute"/>
              <w:rPr>
                <w:i/>
                <w:iCs/>
                <w:sz w:val="23"/>
                <w:szCs w:val="23"/>
                <w:cs/>
              </w:rPr>
            </w:pPr>
            <w:r w:rsidRPr="00AB081C">
              <w:rPr>
                <w:rFonts w:hint="cs"/>
                <w:i/>
                <w:iCs/>
                <w:sz w:val="23"/>
                <w:szCs w:val="23"/>
                <w:cs/>
              </w:rPr>
              <w:t>หมายเหตุ</w:t>
            </w:r>
          </w:p>
        </w:tc>
        <w:tc>
          <w:tcPr>
            <w:tcW w:w="1875" w:type="dxa"/>
            <w:gridSpan w:val="2"/>
          </w:tcPr>
          <w:p w14:paraId="2D1EEF2E" w14:textId="2B011C00" w:rsidR="005D19F1" w:rsidRPr="00AB081C" w:rsidRDefault="005D19F1" w:rsidP="00A93E35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AB081C">
              <w:rPr>
                <w:rFonts w:ascii="Angsana New" w:hAnsi="Angsana New" w:hint="cs"/>
                <w:i/>
                <w:iCs/>
                <w:sz w:val="23"/>
                <w:szCs w:val="23"/>
                <w:cs/>
                <w:lang w:bidi="th-TH"/>
              </w:rPr>
              <w:t>(ร้อยละ)</w:t>
            </w:r>
          </w:p>
        </w:tc>
        <w:tc>
          <w:tcPr>
            <w:tcW w:w="9375" w:type="dxa"/>
            <w:gridSpan w:val="10"/>
          </w:tcPr>
          <w:p w14:paraId="01B9CB03" w14:textId="63C20BD7" w:rsidR="005D19F1" w:rsidRPr="00AB081C" w:rsidRDefault="005D19F1" w:rsidP="00A93E35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AB081C">
              <w:rPr>
                <w:rFonts w:ascii="Angsana New" w:hAnsi="Angsana New" w:hint="cs"/>
                <w:i/>
                <w:iCs/>
                <w:sz w:val="23"/>
                <w:szCs w:val="23"/>
                <w:cs/>
                <w:lang w:bidi="th-TH"/>
              </w:rPr>
              <w:t>(ล้านบาท)</w:t>
            </w:r>
          </w:p>
        </w:tc>
      </w:tr>
      <w:tr w:rsidR="00A93E35" w:rsidRPr="00AB081C" w14:paraId="0595740E" w14:textId="77777777" w:rsidTr="005D19F1">
        <w:trPr>
          <w:cantSplit/>
        </w:trPr>
        <w:tc>
          <w:tcPr>
            <w:tcW w:w="2862" w:type="dxa"/>
          </w:tcPr>
          <w:p w14:paraId="563F50FB" w14:textId="77777777" w:rsidR="00A93E35" w:rsidRPr="00AB081C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jc w:val="thaiDistribute"/>
              <w:rPr>
                <w:b/>
                <w:bCs/>
                <w:i/>
                <w:iCs/>
                <w:sz w:val="23"/>
                <w:szCs w:val="23"/>
                <w:cs/>
              </w:rPr>
            </w:pPr>
            <w:r w:rsidRPr="00AB081C">
              <w:rPr>
                <w:rFonts w:hint="cs"/>
                <w:b/>
                <w:bCs/>
                <w:i/>
                <w:iCs/>
                <w:sz w:val="23"/>
                <w:szCs w:val="23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56128BAB" w14:textId="77777777" w:rsidR="00A93E35" w:rsidRPr="00AB081C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jc w:val="thaiDistribute"/>
              <w:rPr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937" w:type="dxa"/>
          </w:tcPr>
          <w:p w14:paraId="2084FAD6" w14:textId="77777777" w:rsidR="00A93E35" w:rsidRPr="00AB081C" w:rsidRDefault="00A93E35" w:rsidP="00A93E35">
            <w:pPr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938" w:type="dxa"/>
          </w:tcPr>
          <w:p w14:paraId="2897A3CF" w14:textId="77777777" w:rsidR="00A93E35" w:rsidRPr="00AB081C" w:rsidRDefault="00A93E35" w:rsidP="00A93E35">
            <w:pPr>
              <w:pStyle w:val="acctfourfigures"/>
              <w:tabs>
                <w:tab w:val="clear" w:pos="765"/>
                <w:tab w:val="decimal" w:pos="396"/>
              </w:tabs>
              <w:spacing w:line="300" w:lineRule="exact"/>
              <w:ind w:left="-79" w:right="-45"/>
              <w:contextualSpacing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937" w:type="dxa"/>
          </w:tcPr>
          <w:p w14:paraId="5C73FB4A" w14:textId="77777777" w:rsidR="00A93E35" w:rsidRPr="00AB081C" w:rsidRDefault="00A93E35" w:rsidP="00A93E35">
            <w:pPr>
              <w:pStyle w:val="acctfourfigures"/>
              <w:tabs>
                <w:tab w:val="clear" w:pos="765"/>
                <w:tab w:val="decimal" w:pos="423"/>
              </w:tabs>
              <w:spacing w:line="300" w:lineRule="exact"/>
              <w:contextualSpacing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38" w:type="dxa"/>
          </w:tcPr>
          <w:p w14:paraId="687C1D79" w14:textId="77777777" w:rsidR="00A93E35" w:rsidRPr="00AB081C" w:rsidRDefault="00A93E35" w:rsidP="00A93E35">
            <w:pPr>
              <w:pStyle w:val="acctfourfigures"/>
              <w:tabs>
                <w:tab w:val="clear" w:pos="765"/>
                <w:tab w:val="decimal" w:pos="423"/>
              </w:tabs>
              <w:spacing w:line="300" w:lineRule="exact"/>
              <w:contextualSpacing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37" w:type="dxa"/>
          </w:tcPr>
          <w:p w14:paraId="7C8391C1" w14:textId="77777777" w:rsidR="00A93E35" w:rsidRPr="00AB081C" w:rsidRDefault="00A93E35" w:rsidP="00A93E35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contextualSpacing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38" w:type="dxa"/>
          </w:tcPr>
          <w:p w14:paraId="5E7BA168" w14:textId="77777777" w:rsidR="00A93E35" w:rsidRPr="00AB081C" w:rsidRDefault="00A93E35" w:rsidP="00A93E35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contextualSpacing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937" w:type="dxa"/>
          </w:tcPr>
          <w:p w14:paraId="47EBFC35" w14:textId="77777777" w:rsidR="00A93E35" w:rsidRPr="00AB081C" w:rsidRDefault="00A93E35" w:rsidP="00A93E35">
            <w:pPr>
              <w:pStyle w:val="acctfourfigures"/>
              <w:tabs>
                <w:tab w:val="clear" w:pos="765"/>
                <w:tab w:val="decimal" w:pos="456"/>
              </w:tabs>
              <w:spacing w:line="300" w:lineRule="exact"/>
              <w:contextualSpacing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38" w:type="dxa"/>
          </w:tcPr>
          <w:p w14:paraId="43374689" w14:textId="77777777" w:rsidR="00A93E35" w:rsidRPr="00AB081C" w:rsidRDefault="00A93E35" w:rsidP="00A93E35">
            <w:pPr>
              <w:pStyle w:val="acctfourfigures"/>
              <w:tabs>
                <w:tab w:val="clear" w:pos="765"/>
                <w:tab w:val="decimal" w:pos="418"/>
              </w:tabs>
              <w:spacing w:line="300" w:lineRule="exact"/>
              <w:contextualSpacing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37" w:type="dxa"/>
          </w:tcPr>
          <w:p w14:paraId="3A99C1F9" w14:textId="77777777" w:rsidR="00A93E35" w:rsidRPr="00AB081C" w:rsidRDefault="00A93E35" w:rsidP="00A93E35">
            <w:pPr>
              <w:pStyle w:val="acctfourfigures"/>
              <w:tabs>
                <w:tab w:val="clear" w:pos="765"/>
                <w:tab w:val="decimal" w:pos="400"/>
              </w:tabs>
              <w:spacing w:line="300" w:lineRule="exact"/>
              <w:contextualSpacing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38" w:type="dxa"/>
          </w:tcPr>
          <w:p w14:paraId="37B33CE2" w14:textId="77777777" w:rsidR="00A93E35" w:rsidRPr="00AB081C" w:rsidRDefault="00A93E35" w:rsidP="00A93E35">
            <w:pPr>
              <w:pStyle w:val="acctfourfigures"/>
              <w:tabs>
                <w:tab w:val="clear" w:pos="765"/>
                <w:tab w:val="decimal" w:pos="400"/>
              </w:tabs>
              <w:spacing w:line="300" w:lineRule="exact"/>
              <w:contextualSpacing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937" w:type="dxa"/>
          </w:tcPr>
          <w:p w14:paraId="72337241" w14:textId="77777777" w:rsidR="00A93E35" w:rsidRPr="00AB081C" w:rsidRDefault="00A93E35" w:rsidP="00A93E35">
            <w:pPr>
              <w:pStyle w:val="acctfourfigures"/>
              <w:tabs>
                <w:tab w:val="clear" w:pos="765"/>
                <w:tab w:val="decimal" w:pos="456"/>
              </w:tabs>
              <w:spacing w:line="300" w:lineRule="exact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38" w:type="dxa"/>
          </w:tcPr>
          <w:p w14:paraId="3AB324BF" w14:textId="77777777" w:rsidR="00A93E35" w:rsidRPr="00AB081C" w:rsidRDefault="00A93E35" w:rsidP="00A93E35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contextualSpacing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</w:tr>
      <w:tr w:rsidR="009A49BF" w:rsidRPr="00AB081C" w14:paraId="5DC570DB" w14:textId="77777777" w:rsidTr="005D19F1">
        <w:trPr>
          <w:cantSplit/>
        </w:trPr>
        <w:tc>
          <w:tcPr>
            <w:tcW w:w="2862" w:type="dxa"/>
          </w:tcPr>
          <w:p w14:paraId="5191E732" w14:textId="77777777" w:rsidR="009A49BF" w:rsidRPr="00AB081C" w:rsidRDefault="009A49BF" w:rsidP="009A4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jc w:val="thaiDistribute"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  <w:cs/>
              </w:rPr>
              <w:t>บริษัท บางจากกรีนเนท จำกัด</w:t>
            </w:r>
          </w:p>
        </w:tc>
        <w:tc>
          <w:tcPr>
            <w:tcW w:w="810" w:type="dxa"/>
          </w:tcPr>
          <w:p w14:paraId="655F4626" w14:textId="77777777" w:rsidR="009A49BF" w:rsidRPr="00AB081C" w:rsidRDefault="009A49BF" w:rsidP="009A4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jc w:val="thaiDistribute"/>
              <w:rPr>
                <w:sz w:val="23"/>
                <w:szCs w:val="23"/>
              </w:rPr>
            </w:pPr>
          </w:p>
        </w:tc>
        <w:tc>
          <w:tcPr>
            <w:tcW w:w="937" w:type="dxa"/>
            <w:vAlign w:val="bottom"/>
          </w:tcPr>
          <w:p w14:paraId="1313099B" w14:textId="468999CC" w:rsidR="009A49BF" w:rsidRPr="00AB081C" w:rsidRDefault="009A49BF" w:rsidP="009A49BF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AB081C">
              <w:rPr>
                <w:rFonts w:ascii="Angsana New" w:hAnsi="Angsana New" w:hint="cs"/>
                <w:sz w:val="23"/>
                <w:szCs w:val="23"/>
                <w:lang w:val="en-US" w:bidi="th-TH"/>
              </w:rPr>
              <w:t>49</w:t>
            </w:r>
            <w:r w:rsidRPr="00AB081C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 w:rsidRPr="00AB081C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38" w:type="dxa"/>
            <w:vAlign w:val="bottom"/>
          </w:tcPr>
          <w:p w14:paraId="5C644511" w14:textId="6D641FA5" w:rsidR="009A49BF" w:rsidRPr="00AB081C" w:rsidRDefault="009A49BF" w:rsidP="009A49BF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AB081C">
              <w:rPr>
                <w:rFonts w:ascii="Angsana New" w:hAnsi="Angsana New" w:hint="cs"/>
                <w:sz w:val="23"/>
                <w:szCs w:val="23"/>
                <w:lang w:val="en-US" w:bidi="th-TH"/>
              </w:rPr>
              <w:t>49</w:t>
            </w:r>
            <w:r w:rsidRPr="00AB081C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 w:rsidRPr="00AB081C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37" w:type="dxa"/>
            <w:vAlign w:val="bottom"/>
          </w:tcPr>
          <w:p w14:paraId="0DBA7B24" w14:textId="7F14925B" w:rsidR="009A49BF" w:rsidRPr="00AB081C" w:rsidRDefault="009A49BF" w:rsidP="009A4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  <w:cs/>
              </w:rPr>
              <w:t>1</w:t>
            </w:r>
          </w:p>
        </w:tc>
        <w:tc>
          <w:tcPr>
            <w:tcW w:w="938" w:type="dxa"/>
            <w:vAlign w:val="bottom"/>
          </w:tcPr>
          <w:p w14:paraId="4612BF03" w14:textId="63050F0F" w:rsidR="009A49BF" w:rsidRPr="00AB081C" w:rsidRDefault="009A49BF" w:rsidP="009A4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  <w:cs/>
              </w:rPr>
              <w:t>1</w:t>
            </w:r>
          </w:p>
        </w:tc>
        <w:tc>
          <w:tcPr>
            <w:tcW w:w="937" w:type="dxa"/>
            <w:vAlign w:val="bottom"/>
          </w:tcPr>
          <w:p w14:paraId="5836B300" w14:textId="72B0FD8A" w:rsidR="009A49BF" w:rsidRPr="00AB081C" w:rsidRDefault="009A49BF" w:rsidP="009A4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38" w:type="dxa"/>
            <w:vAlign w:val="bottom"/>
          </w:tcPr>
          <w:p w14:paraId="457DE9D5" w14:textId="6EB5AD40" w:rsidR="009A49BF" w:rsidRPr="00AB081C" w:rsidRDefault="009A49BF" w:rsidP="009A4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37" w:type="dxa"/>
            <w:vAlign w:val="bottom"/>
          </w:tcPr>
          <w:p w14:paraId="0A805A43" w14:textId="11F9A87B" w:rsidR="009A49BF" w:rsidRPr="00AB081C" w:rsidRDefault="009A49BF" w:rsidP="009A4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38" w:type="dxa"/>
            <w:vAlign w:val="bottom"/>
          </w:tcPr>
          <w:p w14:paraId="7913738F" w14:textId="02C6C647" w:rsidR="009A49BF" w:rsidRPr="00AB081C" w:rsidRDefault="009A49BF" w:rsidP="009A4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37" w:type="dxa"/>
            <w:vAlign w:val="bottom"/>
          </w:tcPr>
          <w:p w14:paraId="7A453021" w14:textId="0DFCD6E0" w:rsidR="009A49BF" w:rsidRPr="00AB081C" w:rsidRDefault="009A49BF" w:rsidP="009A4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38" w:type="dxa"/>
            <w:vAlign w:val="bottom"/>
          </w:tcPr>
          <w:p w14:paraId="4B545381" w14:textId="5AE1E792" w:rsidR="009A49BF" w:rsidRPr="00AB081C" w:rsidRDefault="009A49BF" w:rsidP="009A4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37" w:type="dxa"/>
          </w:tcPr>
          <w:p w14:paraId="7D145CE4" w14:textId="2936B1C0" w:rsidR="009A49BF" w:rsidRPr="00AB081C" w:rsidRDefault="009A49BF" w:rsidP="009A4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sz w:val="23"/>
                <w:szCs w:val="23"/>
              </w:rPr>
              <w:t>41</w:t>
            </w:r>
          </w:p>
        </w:tc>
        <w:tc>
          <w:tcPr>
            <w:tcW w:w="938" w:type="dxa"/>
            <w:shd w:val="clear" w:color="auto" w:fill="auto"/>
          </w:tcPr>
          <w:p w14:paraId="113C9FA6" w14:textId="0641151B" w:rsidR="009A49BF" w:rsidRPr="00AB081C" w:rsidRDefault="009A49BF" w:rsidP="009A4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sz w:val="23"/>
                <w:szCs w:val="23"/>
              </w:rPr>
              <w:t>69</w:t>
            </w:r>
          </w:p>
        </w:tc>
      </w:tr>
      <w:tr w:rsidR="004E6B66" w:rsidRPr="00AB081C" w14:paraId="06E2A795" w14:textId="77777777" w:rsidTr="005D19F1">
        <w:trPr>
          <w:cantSplit/>
        </w:trPr>
        <w:tc>
          <w:tcPr>
            <w:tcW w:w="2862" w:type="dxa"/>
          </w:tcPr>
          <w:p w14:paraId="7A875B52" w14:textId="77777777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  <w:cs/>
              </w:rPr>
              <w:t>บริษัท บีซีพีจี จำกัด (มหาชน)</w:t>
            </w:r>
          </w:p>
        </w:tc>
        <w:tc>
          <w:tcPr>
            <w:tcW w:w="810" w:type="dxa"/>
          </w:tcPr>
          <w:p w14:paraId="35C749DB" w14:textId="77777777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</w:rPr>
            </w:pPr>
          </w:p>
        </w:tc>
        <w:tc>
          <w:tcPr>
            <w:tcW w:w="937" w:type="dxa"/>
            <w:vAlign w:val="bottom"/>
          </w:tcPr>
          <w:p w14:paraId="39693425" w14:textId="45A95C28" w:rsidR="004E6B66" w:rsidRPr="00AB081C" w:rsidRDefault="004E6B66" w:rsidP="004E6B66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AB081C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57.1</w:t>
            </w:r>
            <w:r w:rsidR="005B059E" w:rsidRPr="00AB081C">
              <w:rPr>
                <w:rFonts w:ascii="Angsana New" w:hAnsi="Angsana New"/>
                <w:sz w:val="23"/>
                <w:szCs w:val="23"/>
                <w:lang w:val="en-US" w:bidi="th-TH"/>
              </w:rPr>
              <w:t>6</w:t>
            </w:r>
          </w:p>
        </w:tc>
        <w:tc>
          <w:tcPr>
            <w:tcW w:w="938" w:type="dxa"/>
            <w:vAlign w:val="bottom"/>
          </w:tcPr>
          <w:p w14:paraId="14024443" w14:textId="0107A470" w:rsidR="004E6B66" w:rsidRPr="00AB081C" w:rsidRDefault="004E6B66" w:rsidP="004E6B66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AB081C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57.19</w:t>
            </w:r>
          </w:p>
        </w:tc>
        <w:tc>
          <w:tcPr>
            <w:tcW w:w="937" w:type="dxa"/>
            <w:vAlign w:val="bottom"/>
          </w:tcPr>
          <w:p w14:paraId="3601897E" w14:textId="533FA7A4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14,538</w:t>
            </w:r>
          </w:p>
        </w:tc>
        <w:tc>
          <w:tcPr>
            <w:tcW w:w="938" w:type="dxa"/>
            <w:vAlign w:val="bottom"/>
          </w:tcPr>
          <w:p w14:paraId="740487BA" w14:textId="5D1B991A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14,538</w:t>
            </w:r>
          </w:p>
        </w:tc>
        <w:tc>
          <w:tcPr>
            <w:tcW w:w="937" w:type="dxa"/>
            <w:vAlign w:val="bottom"/>
          </w:tcPr>
          <w:p w14:paraId="6CD7EC6B" w14:textId="5CB8B27A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9,780</w:t>
            </w:r>
          </w:p>
        </w:tc>
        <w:tc>
          <w:tcPr>
            <w:tcW w:w="938" w:type="dxa"/>
            <w:vAlign w:val="bottom"/>
          </w:tcPr>
          <w:p w14:paraId="3295BCD5" w14:textId="6C296EC0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9,780</w:t>
            </w:r>
          </w:p>
        </w:tc>
        <w:tc>
          <w:tcPr>
            <w:tcW w:w="937" w:type="dxa"/>
          </w:tcPr>
          <w:p w14:paraId="357A09E0" w14:textId="31C12D15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8" w:type="dxa"/>
          </w:tcPr>
          <w:p w14:paraId="25D9AFB1" w14:textId="0FC9F01E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7" w:type="dxa"/>
            <w:vAlign w:val="bottom"/>
          </w:tcPr>
          <w:p w14:paraId="2B35E08F" w14:textId="49D3133F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rFonts w:hint="cs"/>
                <w:sz w:val="23"/>
                <w:szCs w:val="23"/>
              </w:rPr>
              <w:t>9,780</w:t>
            </w:r>
          </w:p>
        </w:tc>
        <w:tc>
          <w:tcPr>
            <w:tcW w:w="938" w:type="dxa"/>
            <w:vAlign w:val="bottom"/>
          </w:tcPr>
          <w:p w14:paraId="4CF49DD3" w14:textId="1EE645A6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rFonts w:hint="cs"/>
                <w:sz w:val="23"/>
                <w:szCs w:val="23"/>
              </w:rPr>
              <w:t>9,780</w:t>
            </w:r>
          </w:p>
        </w:tc>
        <w:tc>
          <w:tcPr>
            <w:tcW w:w="937" w:type="dxa"/>
          </w:tcPr>
          <w:p w14:paraId="5F577341" w14:textId="7D21AFFE" w:rsidR="004E6B66" w:rsidRPr="00AB081C" w:rsidRDefault="00760705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sz w:val="23"/>
                <w:szCs w:val="23"/>
              </w:rPr>
              <w:t>432</w:t>
            </w:r>
          </w:p>
        </w:tc>
        <w:tc>
          <w:tcPr>
            <w:tcW w:w="938" w:type="dxa"/>
            <w:shd w:val="clear" w:color="auto" w:fill="auto"/>
          </w:tcPr>
          <w:p w14:paraId="38ED6905" w14:textId="0A6CE15D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sz w:val="23"/>
                <w:szCs w:val="23"/>
              </w:rPr>
              <w:t>615</w:t>
            </w:r>
          </w:p>
        </w:tc>
      </w:tr>
      <w:tr w:rsidR="004E6B66" w:rsidRPr="00AB081C" w14:paraId="30272F24" w14:textId="77777777" w:rsidTr="005D19F1">
        <w:trPr>
          <w:cantSplit/>
        </w:trPr>
        <w:tc>
          <w:tcPr>
            <w:tcW w:w="2862" w:type="dxa"/>
          </w:tcPr>
          <w:p w14:paraId="64C91DBF" w14:textId="0385CE51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sz w:val="23"/>
                <w:szCs w:val="23"/>
                <w:cs/>
              </w:rPr>
              <w:t>บริษัท เอสโซ่ (ประเทศไทย) จำกัด (มหาชน)</w:t>
            </w:r>
          </w:p>
        </w:tc>
        <w:tc>
          <w:tcPr>
            <w:tcW w:w="810" w:type="dxa"/>
          </w:tcPr>
          <w:p w14:paraId="12870F58" w14:textId="356E0106" w:rsidR="004E6B66" w:rsidRPr="00AB081C" w:rsidRDefault="00F22773" w:rsidP="007D5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i/>
                <w:iCs/>
                <w:sz w:val="23"/>
                <w:szCs w:val="23"/>
              </w:rPr>
            </w:pPr>
            <w:r w:rsidRPr="00AB081C">
              <w:rPr>
                <w:rFonts w:hint="cs"/>
                <w:i/>
                <w:iCs/>
                <w:sz w:val="23"/>
                <w:szCs w:val="23"/>
                <w:cs/>
              </w:rPr>
              <w:t>3</w:t>
            </w:r>
          </w:p>
        </w:tc>
        <w:tc>
          <w:tcPr>
            <w:tcW w:w="937" w:type="dxa"/>
            <w:vAlign w:val="bottom"/>
          </w:tcPr>
          <w:p w14:paraId="62645193" w14:textId="1693C74C" w:rsidR="004E6B66" w:rsidRPr="00AB081C" w:rsidRDefault="004E6B66" w:rsidP="004E6B66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AB081C">
              <w:rPr>
                <w:rFonts w:ascii="Angsana New" w:hAnsi="Angsana New"/>
                <w:sz w:val="23"/>
                <w:szCs w:val="23"/>
                <w:lang w:val="en-US" w:bidi="th-TH"/>
              </w:rPr>
              <w:t>76.34</w:t>
            </w:r>
          </w:p>
        </w:tc>
        <w:tc>
          <w:tcPr>
            <w:tcW w:w="938" w:type="dxa"/>
            <w:vAlign w:val="bottom"/>
          </w:tcPr>
          <w:p w14:paraId="3D9A4D7E" w14:textId="17D5014A" w:rsidR="004E6B66" w:rsidRPr="00AB081C" w:rsidRDefault="004E6B66" w:rsidP="004E6B66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AB081C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37" w:type="dxa"/>
            <w:vAlign w:val="bottom"/>
          </w:tcPr>
          <w:p w14:paraId="639BB37D" w14:textId="1129477B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sz w:val="23"/>
                <w:szCs w:val="23"/>
              </w:rPr>
              <w:t>17,075</w:t>
            </w:r>
          </w:p>
        </w:tc>
        <w:tc>
          <w:tcPr>
            <w:tcW w:w="938" w:type="dxa"/>
            <w:vAlign w:val="bottom"/>
          </w:tcPr>
          <w:p w14:paraId="67419EA5" w14:textId="619F2CAD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sz w:val="23"/>
                <w:szCs w:val="23"/>
              </w:rPr>
              <w:t>-</w:t>
            </w:r>
          </w:p>
        </w:tc>
        <w:tc>
          <w:tcPr>
            <w:tcW w:w="937" w:type="dxa"/>
            <w:vAlign w:val="bottom"/>
          </w:tcPr>
          <w:p w14:paraId="5B7010C8" w14:textId="2A53FBC6" w:rsidR="004E6B66" w:rsidRPr="00AB081C" w:rsidRDefault="008A1754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sz w:val="23"/>
                <w:szCs w:val="23"/>
              </w:rPr>
              <w:t>2</w:t>
            </w:r>
            <w:r w:rsidR="00856270" w:rsidRPr="00AB081C">
              <w:rPr>
                <w:sz w:val="23"/>
                <w:szCs w:val="23"/>
              </w:rPr>
              <w:t>6,</w:t>
            </w:r>
            <w:r w:rsidR="0072446A" w:rsidRPr="00AB081C">
              <w:rPr>
                <w:sz w:val="23"/>
                <w:szCs w:val="23"/>
              </w:rPr>
              <w:t>607</w:t>
            </w:r>
          </w:p>
        </w:tc>
        <w:tc>
          <w:tcPr>
            <w:tcW w:w="938" w:type="dxa"/>
            <w:vAlign w:val="bottom"/>
          </w:tcPr>
          <w:p w14:paraId="7540B79F" w14:textId="3281DCEA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sz w:val="23"/>
                <w:szCs w:val="23"/>
              </w:rPr>
              <w:t>-</w:t>
            </w:r>
          </w:p>
        </w:tc>
        <w:tc>
          <w:tcPr>
            <w:tcW w:w="937" w:type="dxa"/>
          </w:tcPr>
          <w:p w14:paraId="4ED14F57" w14:textId="0116192E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sz w:val="23"/>
                <w:szCs w:val="23"/>
              </w:rPr>
              <w:t>-</w:t>
            </w:r>
          </w:p>
        </w:tc>
        <w:tc>
          <w:tcPr>
            <w:tcW w:w="938" w:type="dxa"/>
          </w:tcPr>
          <w:p w14:paraId="4EDD8AC1" w14:textId="3B04BE59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sz w:val="23"/>
                <w:szCs w:val="23"/>
              </w:rPr>
              <w:t>-</w:t>
            </w:r>
          </w:p>
        </w:tc>
        <w:tc>
          <w:tcPr>
            <w:tcW w:w="937" w:type="dxa"/>
            <w:vAlign w:val="bottom"/>
          </w:tcPr>
          <w:p w14:paraId="2420F943" w14:textId="6FBF1EC0" w:rsidR="004E6B66" w:rsidRPr="00AB081C" w:rsidRDefault="0072446A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sz w:val="23"/>
                <w:szCs w:val="23"/>
              </w:rPr>
              <w:t>26,607</w:t>
            </w:r>
          </w:p>
        </w:tc>
        <w:tc>
          <w:tcPr>
            <w:tcW w:w="938" w:type="dxa"/>
            <w:vAlign w:val="bottom"/>
          </w:tcPr>
          <w:p w14:paraId="20074F71" w14:textId="40071ECB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sz w:val="23"/>
                <w:szCs w:val="23"/>
              </w:rPr>
              <w:t>-</w:t>
            </w:r>
          </w:p>
        </w:tc>
        <w:tc>
          <w:tcPr>
            <w:tcW w:w="937" w:type="dxa"/>
          </w:tcPr>
          <w:p w14:paraId="537F5C32" w14:textId="4F7F8388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sz w:val="23"/>
                <w:szCs w:val="23"/>
              </w:rPr>
              <w:t>-</w:t>
            </w:r>
          </w:p>
        </w:tc>
        <w:tc>
          <w:tcPr>
            <w:tcW w:w="938" w:type="dxa"/>
            <w:shd w:val="clear" w:color="auto" w:fill="auto"/>
          </w:tcPr>
          <w:p w14:paraId="5800C234" w14:textId="6C353001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sz w:val="23"/>
                <w:szCs w:val="23"/>
              </w:rPr>
              <w:t>-</w:t>
            </w:r>
          </w:p>
        </w:tc>
      </w:tr>
      <w:tr w:rsidR="004E6B66" w:rsidRPr="00AB081C" w14:paraId="68E021A4" w14:textId="77777777" w:rsidTr="005D19F1">
        <w:trPr>
          <w:cantSplit/>
        </w:trPr>
        <w:tc>
          <w:tcPr>
            <w:tcW w:w="2862" w:type="dxa"/>
          </w:tcPr>
          <w:p w14:paraId="4043AC89" w14:textId="77777777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rFonts w:hint="cs"/>
                <w:sz w:val="23"/>
                <w:szCs w:val="23"/>
                <w:cs/>
              </w:rPr>
              <w:t>บริษัท บางจาก รีเทล จำกัด</w:t>
            </w:r>
          </w:p>
        </w:tc>
        <w:tc>
          <w:tcPr>
            <w:tcW w:w="810" w:type="dxa"/>
          </w:tcPr>
          <w:p w14:paraId="7F3EE074" w14:textId="77777777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  <w:cs/>
              </w:rPr>
            </w:pPr>
          </w:p>
        </w:tc>
        <w:tc>
          <w:tcPr>
            <w:tcW w:w="937" w:type="dxa"/>
            <w:vAlign w:val="bottom"/>
          </w:tcPr>
          <w:p w14:paraId="2A35B66E" w14:textId="0BF0EF47" w:rsidR="004E6B66" w:rsidRPr="00AB081C" w:rsidRDefault="004E6B66" w:rsidP="004E6B66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AB081C">
              <w:rPr>
                <w:rFonts w:ascii="Angsana New" w:hAnsi="Angsana New" w:hint="cs"/>
                <w:sz w:val="23"/>
                <w:szCs w:val="23"/>
                <w:lang w:val="en-US" w:bidi="th-TH"/>
              </w:rPr>
              <w:t>100</w:t>
            </w:r>
            <w:r w:rsidRPr="00AB081C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 w:rsidRPr="00AB081C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38" w:type="dxa"/>
            <w:vAlign w:val="bottom"/>
          </w:tcPr>
          <w:p w14:paraId="69A47034" w14:textId="21EC27F6" w:rsidR="004E6B66" w:rsidRPr="00AB081C" w:rsidRDefault="004E6B66" w:rsidP="004E6B66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AB081C">
              <w:rPr>
                <w:rFonts w:ascii="Angsana New" w:hAnsi="Angsana New" w:hint="cs"/>
                <w:sz w:val="23"/>
                <w:szCs w:val="23"/>
                <w:lang w:val="en-US" w:bidi="th-TH"/>
              </w:rPr>
              <w:t>100</w:t>
            </w:r>
            <w:r w:rsidRPr="00AB081C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 w:rsidRPr="00AB081C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37" w:type="dxa"/>
            <w:vAlign w:val="bottom"/>
          </w:tcPr>
          <w:p w14:paraId="6471575A" w14:textId="4C0F1EB6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1,500</w:t>
            </w:r>
          </w:p>
        </w:tc>
        <w:tc>
          <w:tcPr>
            <w:tcW w:w="938" w:type="dxa"/>
            <w:vAlign w:val="bottom"/>
          </w:tcPr>
          <w:p w14:paraId="6B30F714" w14:textId="0D8C0D2E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1,500</w:t>
            </w:r>
          </w:p>
        </w:tc>
        <w:tc>
          <w:tcPr>
            <w:tcW w:w="937" w:type="dxa"/>
            <w:vAlign w:val="bottom"/>
          </w:tcPr>
          <w:p w14:paraId="50839CDF" w14:textId="0270692D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1,500</w:t>
            </w:r>
          </w:p>
        </w:tc>
        <w:tc>
          <w:tcPr>
            <w:tcW w:w="938" w:type="dxa"/>
            <w:vAlign w:val="bottom"/>
          </w:tcPr>
          <w:p w14:paraId="6425F259" w14:textId="3CB626E0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1,500</w:t>
            </w:r>
          </w:p>
        </w:tc>
        <w:tc>
          <w:tcPr>
            <w:tcW w:w="937" w:type="dxa"/>
          </w:tcPr>
          <w:p w14:paraId="1ECF2A48" w14:textId="5AEB5385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8" w:type="dxa"/>
          </w:tcPr>
          <w:p w14:paraId="0C95DFDB" w14:textId="0A80C32B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7" w:type="dxa"/>
            <w:vAlign w:val="bottom"/>
          </w:tcPr>
          <w:p w14:paraId="6CB983E9" w14:textId="24015295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rFonts w:hint="cs"/>
                <w:sz w:val="23"/>
                <w:szCs w:val="23"/>
              </w:rPr>
              <w:t>1,500</w:t>
            </w:r>
          </w:p>
        </w:tc>
        <w:tc>
          <w:tcPr>
            <w:tcW w:w="938" w:type="dxa"/>
            <w:vAlign w:val="bottom"/>
          </w:tcPr>
          <w:p w14:paraId="24067A0E" w14:textId="4B4C13B9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rFonts w:hint="cs"/>
                <w:sz w:val="23"/>
                <w:szCs w:val="23"/>
              </w:rPr>
              <w:t>1,500</w:t>
            </w:r>
          </w:p>
        </w:tc>
        <w:tc>
          <w:tcPr>
            <w:tcW w:w="937" w:type="dxa"/>
          </w:tcPr>
          <w:p w14:paraId="27854108" w14:textId="2CA02AB9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8" w:type="dxa"/>
            <w:shd w:val="clear" w:color="auto" w:fill="auto"/>
          </w:tcPr>
          <w:p w14:paraId="3E1C907F" w14:textId="1C974770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-</w:t>
            </w:r>
          </w:p>
        </w:tc>
      </w:tr>
      <w:tr w:rsidR="004E6B66" w:rsidRPr="00AB081C" w14:paraId="3BE560A0" w14:textId="77777777" w:rsidTr="005D19F1">
        <w:trPr>
          <w:cantSplit/>
        </w:trPr>
        <w:tc>
          <w:tcPr>
            <w:tcW w:w="2862" w:type="dxa"/>
          </w:tcPr>
          <w:p w14:paraId="797771AF" w14:textId="77777777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BCP Innovation Pte</w:t>
            </w:r>
            <w:r w:rsidRPr="00AB081C">
              <w:rPr>
                <w:rFonts w:hint="cs"/>
                <w:sz w:val="23"/>
                <w:szCs w:val="23"/>
                <w:cs/>
              </w:rPr>
              <w:t xml:space="preserve">. </w:t>
            </w:r>
            <w:r w:rsidRPr="00AB081C">
              <w:rPr>
                <w:rFonts w:hint="cs"/>
                <w:sz w:val="23"/>
                <w:szCs w:val="23"/>
              </w:rPr>
              <w:t>Ltd</w:t>
            </w:r>
            <w:r w:rsidRPr="00AB081C">
              <w:rPr>
                <w:rFonts w:hint="cs"/>
                <w:sz w:val="23"/>
                <w:szCs w:val="23"/>
                <w:cs/>
              </w:rPr>
              <w:t>.</w:t>
            </w:r>
          </w:p>
        </w:tc>
        <w:tc>
          <w:tcPr>
            <w:tcW w:w="810" w:type="dxa"/>
          </w:tcPr>
          <w:p w14:paraId="76512FFF" w14:textId="77777777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</w:rPr>
            </w:pPr>
          </w:p>
        </w:tc>
        <w:tc>
          <w:tcPr>
            <w:tcW w:w="937" w:type="dxa"/>
            <w:vAlign w:val="bottom"/>
          </w:tcPr>
          <w:p w14:paraId="23AB395B" w14:textId="35183BF4" w:rsidR="004E6B66" w:rsidRPr="00AB081C" w:rsidRDefault="004E6B66" w:rsidP="004E6B66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AB081C">
              <w:rPr>
                <w:rFonts w:ascii="Angsana New" w:hAnsi="Angsana New" w:hint="cs"/>
                <w:sz w:val="23"/>
                <w:szCs w:val="23"/>
                <w:lang w:val="en-US" w:bidi="th-TH"/>
              </w:rPr>
              <w:t>100</w:t>
            </w:r>
            <w:r w:rsidRPr="00AB081C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 w:rsidRPr="00AB081C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38" w:type="dxa"/>
            <w:vAlign w:val="bottom"/>
          </w:tcPr>
          <w:p w14:paraId="7AC42B4D" w14:textId="70041E30" w:rsidR="004E6B66" w:rsidRPr="00AB081C" w:rsidRDefault="004E6B66" w:rsidP="004E6B66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AB081C">
              <w:rPr>
                <w:rFonts w:ascii="Angsana New" w:hAnsi="Angsana New" w:hint="cs"/>
                <w:sz w:val="23"/>
                <w:szCs w:val="23"/>
                <w:lang w:val="en-US" w:bidi="th-TH"/>
              </w:rPr>
              <w:t>100</w:t>
            </w:r>
            <w:r w:rsidRPr="00AB081C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 w:rsidRPr="00AB081C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37" w:type="dxa"/>
            <w:vAlign w:val="bottom"/>
          </w:tcPr>
          <w:p w14:paraId="52BE219B" w14:textId="7B1A07AD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1,790</w:t>
            </w:r>
          </w:p>
        </w:tc>
        <w:tc>
          <w:tcPr>
            <w:tcW w:w="938" w:type="dxa"/>
            <w:vAlign w:val="bottom"/>
          </w:tcPr>
          <w:p w14:paraId="631C223B" w14:textId="141AFE14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1,790</w:t>
            </w:r>
          </w:p>
        </w:tc>
        <w:tc>
          <w:tcPr>
            <w:tcW w:w="937" w:type="dxa"/>
            <w:vAlign w:val="bottom"/>
          </w:tcPr>
          <w:p w14:paraId="495A12FD" w14:textId="2D7F9BFF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1,790</w:t>
            </w:r>
          </w:p>
        </w:tc>
        <w:tc>
          <w:tcPr>
            <w:tcW w:w="938" w:type="dxa"/>
            <w:vAlign w:val="bottom"/>
          </w:tcPr>
          <w:p w14:paraId="1F9760C9" w14:textId="5C44F767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1,790</w:t>
            </w:r>
          </w:p>
        </w:tc>
        <w:tc>
          <w:tcPr>
            <w:tcW w:w="937" w:type="dxa"/>
          </w:tcPr>
          <w:p w14:paraId="0D68AF94" w14:textId="77777777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</w:p>
        </w:tc>
        <w:tc>
          <w:tcPr>
            <w:tcW w:w="938" w:type="dxa"/>
          </w:tcPr>
          <w:p w14:paraId="042468DB" w14:textId="08CC10A2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</w:p>
        </w:tc>
        <w:tc>
          <w:tcPr>
            <w:tcW w:w="937" w:type="dxa"/>
            <w:vAlign w:val="bottom"/>
          </w:tcPr>
          <w:p w14:paraId="03D753DB" w14:textId="61C9D6EC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rFonts w:hint="cs"/>
                <w:sz w:val="23"/>
                <w:szCs w:val="23"/>
              </w:rPr>
              <w:t>1,790</w:t>
            </w:r>
          </w:p>
        </w:tc>
        <w:tc>
          <w:tcPr>
            <w:tcW w:w="938" w:type="dxa"/>
            <w:vAlign w:val="bottom"/>
          </w:tcPr>
          <w:p w14:paraId="76B8B82B" w14:textId="75687B22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rFonts w:hint="cs"/>
                <w:sz w:val="23"/>
                <w:szCs w:val="23"/>
              </w:rPr>
              <w:t>1,790</w:t>
            </w:r>
          </w:p>
        </w:tc>
        <w:tc>
          <w:tcPr>
            <w:tcW w:w="937" w:type="dxa"/>
          </w:tcPr>
          <w:p w14:paraId="277E51FE" w14:textId="1793C949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8" w:type="dxa"/>
            <w:shd w:val="clear" w:color="auto" w:fill="auto"/>
          </w:tcPr>
          <w:p w14:paraId="341C473B" w14:textId="74315C16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rFonts w:hint="cs"/>
                <w:sz w:val="23"/>
                <w:szCs w:val="23"/>
              </w:rPr>
              <w:t>-</w:t>
            </w:r>
          </w:p>
        </w:tc>
      </w:tr>
      <w:tr w:rsidR="004E6B66" w:rsidRPr="00AB081C" w14:paraId="44DBC33F" w14:textId="77777777" w:rsidTr="005D19F1">
        <w:trPr>
          <w:cantSplit/>
        </w:trPr>
        <w:tc>
          <w:tcPr>
            <w:tcW w:w="2862" w:type="dxa"/>
          </w:tcPr>
          <w:p w14:paraId="69B8AAD2" w14:textId="77777777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BCP Trading Pte</w:t>
            </w:r>
            <w:r w:rsidRPr="00AB081C">
              <w:rPr>
                <w:rFonts w:hint="cs"/>
                <w:sz w:val="23"/>
                <w:szCs w:val="23"/>
                <w:cs/>
              </w:rPr>
              <w:t xml:space="preserve">. </w:t>
            </w:r>
            <w:r w:rsidRPr="00AB081C">
              <w:rPr>
                <w:rFonts w:hint="cs"/>
                <w:sz w:val="23"/>
                <w:szCs w:val="23"/>
              </w:rPr>
              <w:t>Ltd</w:t>
            </w:r>
            <w:r w:rsidRPr="00AB081C">
              <w:rPr>
                <w:rFonts w:hint="cs"/>
                <w:sz w:val="23"/>
                <w:szCs w:val="23"/>
                <w:cs/>
              </w:rPr>
              <w:t>.</w:t>
            </w:r>
          </w:p>
        </w:tc>
        <w:tc>
          <w:tcPr>
            <w:tcW w:w="810" w:type="dxa"/>
          </w:tcPr>
          <w:p w14:paraId="6C7E2C2D" w14:textId="77777777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</w:rPr>
            </w:pPr>
          </w:p>
        </w:tc>
        <w:tc>
          <w:tcPr>
            <w:tcW w:w="937" w:type="dxa"/>
            <w:vAlign w:val="bottom"/>
          </w:tcPr>
          <w:p w14:paraId="3F71BE26" w14:textId="7DC0CC37" w:rsidR="004E6B66" w:rsidRPr="00AB081C" w:rsidRDefault="004E6B66" w:rsidP="004E6B66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AB081C">
              <w:rPr>
                <w:rFonts w:ascii="Angsana New" w:hAnsi="Angsana New" w:hint="cs"/>
                <w:sz w:val="23"/>
                <w:szCs w:val="23"/>
                <w:lang w:val="en-US" w:bidi="th-TH"/>
              </w:rPr>
              <w:t>100</w:t>
            </w:r>
            <w:r w:rsidRPr="00AB081C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 w:rsidRPr="00AB081C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38" w:type="dxa"/>
            <w:vAlign w:val="bottom"/>
          </w:tcPr>
          <w:p w14:paraId="09987EC4" w14:textId="4F2B8B72" w:rsidR="004E6B66" w:rsidRPr="00AB081C" w:rsidRDefault="004E6B66" w:rsidP="004E6B66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AB081C">
              <w:rPr>
                <w:rFonts w:ascii="Angsana New" w:hAnsi="Angsana New" w:hint="cs"/>
                <w:sz w:val="23"/>
                <w:szCs w:val="23"/>
                <w:lang w:val="en-US" w:bidi="th-TH"/>
              </w:rPr>
              <w:t>100</w:t>
            </w:r>
            <w:r w:rsidRPr="00AB081C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 w:rsidRPr="00AB081C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37" w:type="dxa"/>
            <w:vAlign w:val="bottom"/>
          </w:tcPr>
          <w:p w14:paraId="3A43D934" w14:textId="30A576B4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991</w:t>
            </w:r>
          </w:p>
        </w:tc>
        <w:tc>
          <w:tcPr>
            <w:tcW w:w="938" w:type="dxa"/>
            <w:vAlign w:val="bottom"/>
          </w:tcPr>
          <w:p w14:paraId="57F07BFA" w14:textId="00647BA5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991</w:t>
            </w:r>
          </w:p>
        </w:tc>
        <w:tc>
          <w:tcPr>
            <w:tcW w:w="937" w:type="dxa"/>
            <w:vAlign w:val="bottom"/>
          </w:tcPr>
          <w:p w14:paraId="3FD108BA" w14:textId="13904568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707</w:t>
            </w:r>
          </w:p>
        </w:tc>
        <w:tc>
          <w:tcPr>
            <w:tcW w:w="938" w:type="dxa"/>
            <w:vAlign w:val="bottom"/>
          </w:tcPr>
          <w:p w14:paraId="5148986B" w14:textId="4FF2E446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707</w:t>
            </w:r>
          </w:p>
        </w:tc>
        <w:tc>
          <w:tcPr>
            <w:tcW w:w="937" w:type="dxa"/>
          </w:tcPr>
          <w:p w14:paraId="690C1A55" w14:textId="10F00DCE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8" w:type="dxa"/>
          </w:tcPr>
          <w:p w14:paraId="105B2A70" w14:textId="7220478B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7" w:type="dxa"/>
            <w:vAlign w:val="bottom"/>
          </w:tcPr>
          <w:p w14:paraId="1477D252" w14:textId="17470FCD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rFonts w:hint="cs"/>
                <w:sz w:val="23"/>
                <w:szCs w:val="23"/>
              </w:rPr>
              <w:t>707</w:t>
            </w:r>
          </w:p>
        </w:tc>
        <w:tc>
          <w:tcPr>
            <w:tcW w:w="938" w:type="dxa"/>
            <w:vAlign w:val="bottom"/>
          </w:tcPr>
          <w:p w14:paraId="53CC6024" w14:textId="365BCCEC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rFonts w:hint="cs"/>
                <w:sz w:val="23"/>
                <w:szCs w:val="23"/>
              </w:rPr>
              <w:t>707</w:t>
            </w:r>
          </w:p>
        </w:tc>
        <w:tc>
          <w:tcPr>
            <w:tcW w:w="937" w:type="dxa"/>
          </w:tcPr>
          <w:p w14:paraId="62912270" w14:textId="1B9DB357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8" w:type="dxa"/>
            <w:shd w:val="clear" w:color="auto" w:fill="auto"/>
          </w:tcPr>
          <w:p w14:paraId="74E308F6" w14:textId="2882841B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-</w:t>
            </w:r>
          </w:p>
        </w:tc>
      </w:tr>
      <w:tr w:rsidR="004E6B66" w:rsidRPr="00AB081C" w14:paraId="221A6EB2" w14:textId="77777777" w:rsidTr="005D19F1">
        <w:trPr>
          <w:cantSplit/>
        </w:trPr>
        <w:tc>
          <w:tcPr>
            <w:tcW w:w="2862" w:type="dxa"/>
            <w:shd w:val="clear" w:color="auto" w:fill="auto"/>
          </w:tcPr>
          <w:p w14:paraId="3DDE27B8" w14:textId="77777777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rFonts w:hint="cs"/>
                <w:sz w:val="23"/>
                <w:szCs w:val="23"/>
                <w:cs/>
              </w:rPr>
              <w:t>บริษัท บีบีจีไอ จำกัด (มหาชน)</w:t>
            </w:r>
          </w:p>
        </w:tc>
        <w:tc>
          <w:tcPr>
            <w:tcW w:w="810" w:type="dxa"/>
            <w:shd w:val="clear" w:color="auto" w:fill="auto"/>
          </w:tcPr>
          <w:p w14:paraId="0EA6A3E6" w14:textId="77777777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  <w:cs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29EA712B" w14:textId="68674C3E" w:rsidR="004E6B66" w:rsidRPr="00AB081C" w:rsidRDefault="004E6B66" w:rsidP="004E6B66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AB081C">
              <w:rPr>
                <w:rFonts w:ascii="Angsana New" w:hAnsi="Angsana New" w:hint="cs"/>
                <w:sz w:val="23"/>
                <w:szCs w:val="23"/>
                <w:lang w:val="en-US" w:bidi="th-TH"/>
              </w:rPr>
              <w:t>45</w:t>
            </w:r>
            <w:r w:rsidRPr="00AB081C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 w:rsidRPr="00AB081C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22044475" w14:textId="6C984A41" w:rsidR="004E6B66" w:rsidRPr="00AB081C" w:rsidRDefault="004E6B66" w:rsidP="004E6B66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AB081C">
              <w:rPr>
                <w:rFonts w:ascii="Angsana New" w:hAnsi="Angsana New" w:hint="cs"/>
                <w:sz w:val="23"/>
                <w:szCs w:val="23"/>
                <w:lang w:val="en-US" w:bidi="th-TH"/>
              </w:rPr>
              <w:t>45</w:t>
            </w:r>
            <w:r w:rsidRPr="00AB081C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 w:rsidRPr="00AB081C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18C2FB12" w14:textId="56C79ECC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3,615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0B26AEB8" w14:textId="45FC248C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3,615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66097FC4" w14:textId="20C36101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2,145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15776184" w14:textId="1D316B7E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2,145</w:t>
            </w:r>
          </w:p>
        </w:tc>
        <w:tc>
          <w:tcPr>
            <w:tcW w:w="937" w:type="dxa"/>
            <w:shd w:val="clear" w:color="auto" w:fill="auto"/>
          </w:tcPr>
          <w:p w14:paraId="1FE4BA3B" w14:textId="644E4E4F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8" w:type="dxa"/>
            <w:shd w:val="clear" w:color="auto" w:fill="auto"/>
          </w:tcPr>
          <w:p w14:paraId="24C92288" w14:textId="6111B15C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533E7E9E" w14:textId="1C35ECD0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rFonts w:hint="cs"/>
                <w:sz w:val="23"/>
                <w:szCs w:val="23"/>
              </w:rPr>
              <w:t>2,145</w:t>
            </w:r>
          </w:p>
        </w:tc>
        <w:tc>
          <w:tcPr>
            <w:tcW w:w="938" w:type="dxa"/>
            <w:vAlign w:val="bottom"/>
          </w:tcPr>
          <w:p w14:paraId="1F8C4A9E" w14:textId="4C9113CA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rFonts w:hint="cs"/>
                <w:sz w:val="23"/>
                <w:szCs w:val="23"/>
              </w:rPr>
              <w:t>2,145</w:t>
            </w:r>
          </w:p>
        </w:tc>
        <w:tc>
          <w:tcPr>
            <w:tcW w:w="937" w:type="dxa"/>
          </w:tcPr>
          <w:p w14:paraId="6417535B" w14:textId="7CD8DB0E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sz w:val="23"/>
                <w:szCs w:val="23"/>
              </w:rPr>
              <w:t>3</w:t>
            </w:r>
            <w:r w:rsidR="00283CE0" w:rsidRPr="00AB081C">
              <w:rPr>
                <w:sz w:val="23"/>
                <w:szCs w:val="23"/>
              </w:rPr>
              <w:t>2</w:t>
            </w:r>
          </w:p>
        </w:tc>
        <w:tc>
          <w:tcPr>
            <w:tcW w:w="938" w:type="dxa"/>
          </w:tcPr>
          <w:p w14:paraId="6DE5C098" w14:textId="3E34B974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rFonts w:asciiTheme="majorBidi" w:hAnsiTheme="majorBidi" w:cstheme="majorBidi"/>
                <w:sz w:val="24"/>
                <w:szCs w:val="24"/>
              </w:rPr>
              <w:t>130</w:t>
            </w:r>
          </w:p>
        </w:tc>
      </w:tr>
      <w:tr w:rsidR="004E6B66" w:rsidRPr="00AB081C" w14:paraId="51081DA5" w14:textId="77777777" w:rsidTr="005D19F1">
        <w:trPr>
          <w:cantSplit/>
        </w:trPr>
        <w:tc>
          <w:tcPr>
            <w:tcW w:w="2862" w:type="dxa"/>
            <w:shd w:val="clear" w:color="auto" w:fill="auto"/>
          </w:tcPr>
          <w:p w14:paraId="6B1576A8" w14:textId="77777777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rFonts w:hint="cs"/>
                <w:sz w:val="23"/>
                <w:szCs w:val="23"/>
                <w:cs/>
              </w:rPr>
              <w:t>บริษัท บีซีพีอาร์ จำกัด</w:t>
            </w:r>
          </w:p>
        </w:tc>
        <w:tc>
          <w:tcPr>
            <w:tcW w:w="810" w:type="dxa"/>
            <w:shd w:val="clear" w:color="auto" w:fill="auto"/>
          </w:tcPr>
          <w:p w14:paraId="3175FCA0" w14:textId="77777777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  <w:cs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166947B1" w14:textId="5DE4E6E0" w:rsidR="004E6B66" w:rsidRPr="00AB081C" w:rsidRDefault="004E6B66" w:rsidP="004E6B66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AB081C">
              <w:rPr>
                <w:rFonts w:ascii="Angsana New" w:hAnsi="Angsana New" w:hint="cs"/>
                <w:sz w:val="23"/>
                <w:szCs w:val="23"/>
                <w:lang w:val="en-US" w:bidi="th-TH"/>
              </w:rPr>
              <w:t>100</w:t>
            </w:r>
            <w:r w:rsidRPr="00AB081C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 w:rsidRPr="00AB081C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5FF0024D" w14:textId="3807A566" w:rsidR="004E6B66" w:rsidRPr="00AB081C" w:rsidRDefault="004E6B66" w:rsidP="004E6B66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AB081C">
              <w:rPr>
                <w:rFonts w:ascii="Angsana New" w:hAnsi="Angsana New" w:hint="cs"/>
                <w:sz w:val="23"/>
                <w:szCs w:val="23"/>
                <w:lang w:val="en-US" w:bidi="th-TH"/>
              </w:rPr>
              <w:t>100</w:t>
            </w:r>
            <w:r w:rsidRPr="00AB081C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 w:rsidRPr="00AB081C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15953C3C" w14:textId="4323D5EB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rFonts w:hint="cs"/>
                <w:sz w:val="23"/>
                <w:szCs w:val="23"/>
              </w:rPr>
              <w:t>661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193491BB" w14:textId="731999D1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rFonts w:hint="cs"/>
                <w:sz w:val="23"/>
                <w:szCs w:val="23"/>
              </w:rPr>
              <w:t>661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10C774CC" w14:textId="026D1C03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661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4ED882FC" w14:textId="6311E611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661</w:t>
            </w:r>
          </w:p>
        </w:tc>
        <w:tc>
          <w:tcPr>
            <w:tcW w:w="937" w:type="dxa"/>
            <w:shd w:val="clear" w:color="auto" w:fill="auto"/>
          </w:tcPr>
          <w:p w14:paraId="6325E552" w14:textId="5ECFE931" w:rsidR="004E6B66" w:rsidRPr="00AB081C" w:rsidRDefault="008A1754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sz w:val="23"/>
                <w:szCs w:val="23"/>
              </w:rPr>
              <w:t>(162)</w:t>
            </w:r>
          </w:p>
        </w:tc>
        <w:tc>
          <w:tcPr>
            <w:tcW w:w="938" w:type="dxa"/>
            <w:shd w:val="clear" w:color="auto" w:fill="auto"/>
          </w:tcPr>
          <w:p w14:paraId="3FDB6A95" w14:textId="425274CA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(162)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5F94B044" w14:textId="219C5763" w:rsidR="004E6B66" w:rsidRPr="00AB081C" w:rsidRDefault="008A1754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sz w:val="23"/>
                <w:szCs w:val="23"/>
              </w:rPr>
              <w:t>499</w:t>
            </w:r>
          </w:p>
        </w:tc>
        <w:tc>
          <w:tcPr>
            <w:tcW w:w="938" w:type="dxa"/>
            <w:vAlign w:val="bottom"/>
          </w:tcPr>
          <w:p w14:paraId="663B0E3F" w14:textId="450C589B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499</w:t>
            </w:r>
          </w:p>
        </w:tc>
        <w:tc>
          <w:tcPr>
            <w:tcW w:w="937" w:type="dxa"/>
            <w:vAlign w:val="bottom"/>
          </w:tcPr>
          <w:p w14:paraId="029E7629" w14:textId="6D9894FF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8" w:type="dxa"/>
            <w:vAlign w:val="bottom"/>
          </w:tcPr>
          <w:p w14:paraId="1427AC42" w14:textId="2E4B72BD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rFonts w:hint="cs"/>
                <w:sz w:val="23"/>
                <w:szCs w:val="23"/>
              </w:rPr>
              <w:t>-</w:t>
            </w:r>
          </w:p>
        </w:tc>
      </w:tr>
      <w:tr w:rsidR="004E6B66" w:rsidRPr="00AB081C" w14:paraId="7AB379B4" w14:textId="77777777" w:rsidTr="005D19F1">
        <w:trPr>
          <w:cantSplit/>
        </w:trPr>
        <w:tc>
          <w:tcPr>
            <w:tcW w:w="2862" w:type="dxa"/>
          </w:tcPr>
          <w:p w14:paraId="1A11F1F8" w14:textId="17BD8697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rFonts w:hint="cs"/>
                <w:sz w:val="23"/>
                <w:szCs w:val="23"/>
                <w:cs/>
              </w:rPr>
              <w:t>บริษัท บีซีวี เอ็นเนอร์ยี จำกัด</w:t>
            </w:r>
          </w:p>
        </w:tc>
        <w:tc>
          <w:tcPr>
            <w:tcW w:w="810" w:type="dxa"/>
          </w:tcPr>
          <w:p w14:paraId="3D7C83F8" w14:textId="77777777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  <w:cs/>
              </w:rPr>
            </w:pPr>
          </w:p>
        </w:tc>
        <w:tc>
          <w:tcPr>
            <w:tcW w:w="937" w:type="dxa"/>
            <w:vAlign w:val="bottom"/>
          </w:tcPr>
          <w:p w14:paraId="6CDFA8DE" w14:textId="3179FEFC" w:rsidR="004E6B66" w:rsidRPr="00AB081C" w:rsidRDefault="004E6B66" w:rsidP="004E6B66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AB081C">
              <w:rPr>
                <w:rFonts w:ascii="Angsana New" w:hAnsi="Angsana New" w:hint="cs"/>
                <w:sz w:val="23"/>
                <w:szCs w:val="23"/>
                <w:lang w:val="en-US" w:bidi="th-TH"/>
              </w:rPr>
              <w:t>100</w:t>
            </w:r>
            <w:r w:rsidRPr="00AB081C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 w:rsidRPr="00AB081C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38" w:type="dxa"/>
            <w:vAlign w:val="bottom"/>
          </w:tcPr>
          <w:p w14:paraId="5B5E3C71" w14:textId="09722368" w:rsidR="004E6B66" w:rsidRPr="00AB081C" w:rsidRDefault="004E6B66" w:rsidP="004E6B66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AB081C">
              <w:rPr>
                <w:rFonts w:ascii="Angsana New" w:hAnsi="Angsana New" w:hint="cs"/>
                <w:sz w:val="23"/>
                <w:szCs w:val="23"/>
                <w:lang w:val="en-US" w:bidi="th-TH"/>
              </w:rPr>
              <w:t>100</w:t>
            </w:r>
            <w:r w:rsidRPr="00AB081C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 w:rsidRPr="00AB081C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37" w:type="dxa"/>
            <w:vAlign w:val="bottom"/>
          </w:tcPr>
          <w:p w14:paraId="49419530" w14:textId="50D28218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1,020</w:t>
            </w:r>
          </w:p>
        </w:tc>
        <w:tc>
          <w:tcPr>
            <w:tcW w:w="938" w:type="dxa"/>
            <w:vAlign w:val="bottom"/>
          </w:tcPr>
          <w:p w14:paraId="74053FFB" w14:textId="78036919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1,020</w:t>
            </w:r>
          </w:p>
        </w:tc>
        <w:tc>
          <w:tcPr>
            <w:tcW w:w="937" w:type="dxa"/>
            <w:vAlign w:val="bottom"/>
          </w:tcPr>
          <w:p w14:paraId="08746F75" w14:textId="2ED85EDB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1,020</w:t>
            </w:r>
          </w:p>
        </w:tc>
        <w:tc>
          <w:tcPr>
            <w:tcW w:w="938" w:type="dxa"/>
            <w:vAlign w:val="bottom"/>
          </w:tcPr>
          <w:p w14:paraId="75E484F0" w14:textId="71A36E4B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1,020</w:t>
            </w:r>
          </w:p>
        </w:tc>
        <w:tc>
          <w:tcPr>
            <w:tcW w:w="937" w:type="dxa"/>
          </w:tcPr>
          <w:p w14:paraId="5ACCD62F" w14:textId="60984A50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8" w:type="dxa"/>
          </w:tcPr>
          <w:p w14:paraId="7F41B198" w14:textId="14DC804A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7" w:type="dxa"/>
            <w:vAlign w:val="bottom"/>
          </w:tcPr>
          <w:p w14:paraId="16472356" w14:textId="08E98671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1,020</w:t>
            </w:r>
          </w:p>
        </w:tc>
        <w:tc>
          <w:tcPr>
            <w:tcW w:w="938" w:type="dxa"/>
            <w:vAlign w:val="bottom"/>
          </w:tcPr>
          <w:p w14:paraId="42234B52" w14:textId="7D9DD410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1,020</w:t>
            </w:r>
          </w:p>
        </w:tc>
        <w:tc>
          <w:tcPr>
            <w:tcW w:w="937" w:type="dxa"/>
            <w:vAlign w:val="bottom"/>
          </w:tcPr>
          <w:p w14:paraId="5F0D61A7" w14:textId="1198FC91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8" w:type="dxa"/>
            <w:vAlign w:val="bottom"/>
          </w:tcPr>
          <w:p w14:paraId="1F682DD8" w14:textId="53B14865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rFonts w:hint="cs"/>
                <w:sz w:val="23"/>
                <w:szCs w:val="23"/>
              </w:rPr>
              <w:t>-</w:t>
            </w:r>
          </w:p>
        </w:tc>
      </w:tr>
      <w:tr w:rsidR="004E6B66" w:rsidRPr="00AB081C" w14:paraId="24FA0935" w14:textId="77777777" w:rsidTr="005D19F1">
        <w:trPr>
          <w:cantSplit/>
        </w:trPr>
        <w:tc>
          <w:tcPr>
            <w:tcW w:w="2862" w:type="dxa"/>
          </w:tcPr>
          <w:p w14:paraId="5250DE1C" w14:textId="77777777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rFonts w:hint="cs"/>
                <w:sz w:val="23"/>
                <w:szCs w:val="23"/>
                <w:cs/>
              </w:rPr>
              <w:t>บริษัท บีซีวี อินโนเวชั่น จำกัด</w:t>
            </w:r>
          </w:p>
        </w:tc>
        <w:tc>
          <w:tcPr>
            <w:tcW w:w="810" w:type="dxa"/>
          </w:tcPr>
          <w:p w14:paraId="0365AB6C" w14:textId="77777777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  <w:cs/>
              </w:rPr>
            </w:pPr>
          </w:p>
        </w:tc>
        <w:tc>
          <w:tcPr>
            <w:tcW w:w="937" w:type="dxa"/>
            <w:vAlign w:val="bottom"/>
          </w:tcPr>
          <w:p w14:paraId="6E6DFA24" w14:textId="3037DAB2" w:rsidR="004E6B66" w:rsidRPr="00AB081C" w:rsidRDefault="004E6B66" w:rsidP="004E6B66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AB081C">
              <w:rPr>
                <w:rFonts w:ascii="Angsana New" w:hAnsi="Angsana New" w:hint="cs"/>
                <w:sz w:val="23"/>
                <w:szCs w:val="23"/>
                <w:lang w:val="en-US" w:bidi="th-TH"/>
              </w:rPr>
              <w:t>100</w:t>
            </w:r>
            <w:r w:rsidRPr="00AB081C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 w:rsidRPr="00AB081C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38" w:type="dxa"/>
            <w:vAlign w:val="bottom"/>
          </w:tcPr>
          <w:p w14:paraId="0C2221DB" w14:textId="75BE3215" w:rsidR="004E6B66" w:rsidRPr="00AB081C" w:rsidRDefault="004E6B66" w:rsidP="004E6B66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AB081C">
              <w:rPr>
                <w:rFonts w:ascii="Angsana New" w:hAnsi="Angsana New" w:hint="cs"/>
                <w:sz w:val="23"/>
                <w:szCs w:val="23"/>
                <w:lang w:val="en-US" w:bidi="th-TH"/>
              </w:rPr>
              <w:t>100</w:t>
            </w:r>
            <w:r w:rsidRPr="00AB081C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 w:rsidRPr="00AB081C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37" w:type="dxa"/>
            <w:vAlign w:val="bottom"/>
          </w:tcPr>
          <w:p w14:paraId="14797BE5" w14:textId="36D5B7DF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165</w:t>
            </w:r>
          </w:p>
        </w:tc>
        <w:tc>
          <w:tcPr>
            <w:tcW w:w="938" w:type="dxa"/>
            <w:vAlign w:val="bottom"/>
          </w:tcPr>
          <w:p w14:paraId="1392AF8D" w14:textId="00EACB2B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165</w:t>
            </w:r>
          </w:p>
        </w:tc>
        <w:tc>
          <w:tcPr>
            <w:tcW w:w="937" w:type="dxa"/>
            <w:vAlign w:val="bottom"/>
          </w:tcPr>
          <w:p w14:paraId="7D655FE7" w14:textId="3DBBC124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165</w:t>
            </w:r>
          </w:p>
        </w:tc>
        <w:tc>
          <w:tcPr>
            <w:tcW w:w="938" w:type="dxa"/>
            <w:vAlign w:val="bottom"/>
          </w:tcPr>
          <w:p w14:paraId="351D1D26" w14:textId="7E3143BA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165</w:t>
            </w:r>
          </w:p>
        </w:tc>
        <w:tc>
          <w:tcPr>
            <w:tcW w:w="937" w:type="dxa"/>
          </w:tcPr>
          <w:p w14:paraId="38F41AF0" w14:textId="4D67BC46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8" w:type="dxa"/>
          </w:tcPr>
          <w:p w14:paraId="07BA44C1" w14:textId="260B00B7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7" w:type="dxa"/>
            <w:vAlign w:val="bottom"/>
          </w:tcPr>
          <w:p w14:paraId="0FEC523E" w14:textId="01D763DD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165</w:t>
            </w:r>
          </w:p>
        </w:tc>
        <w:tc>
          <w:tcPr>
            <w:tcW w:w="938" w:type="dxa"/>
            <w:vAlign w:val="bottom"/>
          </w:tcPr>
          <w:p w14:paraId="781BDBDA" w14:textId="0A250528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165</w:t>
            </w:r>
          </w:p>
        </w:tc>
        <w:tc>
          <w:tcPr>
            <w:tcW w:w="937" w:type="dxa"/>
            <w:vAlign w:val="bottom"/>
          </w:tcPr>
          <w:p w14:paraId="5FCE3766" w14:textId="351DF8F4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8" w:type="dxa"/>
            <w:vAlign w:val="bottom"/>
          </w:tcPr>
          <w:p w14:paraId="053031FA" w14:textId="6C49A45C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rFonts w:hint="cs"/>
                <w:sz w:val="23"/>
                <w:szCs w:val="23"/>
              </w:rPr>
              <w:t>-</w:t>
            </w:r>
          </w:p>
        </w:tc>
      </w:tr>
      <w:tr w:rsidR="004E6B66" w:rsidRPr="00AB081C" w14:paraId="26B53B98" w14:textId="77777777" w:rsidTr="005D19F1">
        <w:trPr>
          <w:cantSplit/>
        </w:trPr>
        <w:tc>
          <w:tcPr>
            <w:tcW w:w="2862" w:type="dxa"/>
          </w:tcPr>
          <w:p w14:paraId="273FF160" w14:textId="77777777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rFonts w:hint="cs"/>
                <w:sz w:val="23"/>
                <w:szCs w:val="23"/>
                <w:cs/>
              </w:rPr>
              <w:t xml:space="preserve">บริษัท บีทีเอสจี จำกัด </w:t>
            </w:r>
          </w:p>
        </w:tc>
        <w:tc>
          <w:tcPr>
            <w:tcW w:w="810" w:type="dxa"/>
          </w:tcPr>
          <w:p w14:paraId="5B1BAF6A" w14:textId="77777777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  <w:cs/>
              </w:rPr>
            </w:pPr>
          </w:p>
        </w:tc>
        <w:tc>
          <w:tcPr>
            <w:tcW w:w="937" w:type="dxa"/>
            <w:vAlign w:val="bottom"/>
          </w:tcPr>
          <w:p w14:paraId="5025508C" w14:textId="69CDADA3" w:rsidR="004E6B66" w:rsidRPr="00AB081C" w:rsidRDefault="004E6B66" w:rsidP="004E6B66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AB081C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51.</w:t>
            </w:r>
            <w:r w:rsidRPr="00AB081C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38" w:type="dxa"/>
            <w:vAlign w:val="bottom"/>
          </w:tcPr>
          <w:p w14:paraId="428FD8EF" w14:textId="7D9CD498" w:rsidR="004E6B66" w:rsidRPr="00AB081C" w:rsidRDefault="004E6B66" w:rsidP="004E6B66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AB081C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51.</w:t>
            </w:r>
            <w:r w:rsidRPr="00AB081C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37" w:type="dxa"/>
            <w:vAlign w:val="bottom"/>
          </w:tcPr>
          <w:p w14:paraId="23822D01" w14:textId="3FFBC818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200</w:t>
            </w:r>
          </w:p>
        </w:tc>
        <w:tc>
          <w:tcPr>
            <w:tcW w:w="938" w:type="dxa"/>
            <w:vAlign w:val="bottom"/>
          </w:tcPr>
          <w:p w14:paraId="54055395" w14:textId="4BB31C2A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200</w:t>
            </w:r>
          </w:p>
        </w:tc>
        <w:tc>
          <w:tcPr>
            <w:tcW w:w="937" w:type="dxa"/>
            <w:vAlign w:val="bottom"/>
          </w:tcPr>
          <w:p w14:paraId="6B645B42" w14:textId="66ED5ACB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102</w:t>
            </w:r>
          </w:p>
        </w:tc>
        <w:tc>
          <w:tcPr>
            <w:tcW w:w="938" w:type="dxa"/>
            <w:vAlign w:val="bottom"/>
          </w:tcPr>
          <w:p w14:paraId="040DF4E8" w14:textId="79CC410D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102</w:t>
            </w:r>
          </w:p>
        </w:tc>
        <w:tc>
          <w:tcPr>
            <w:tcW w:w="937" w:type="dxa"/>
          </w:tcPr>
          <w:p w14:paraId="26791A8F" w14:textId="1FAEA1C6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8" w:type="dxa"/>
          </w:tcPr>
          <w:p w14:paraId="0EFCB539" w14:textId="70BBC9B8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7" w:type="dxa"/>
            <w:vAlign w:val="bottom"/>
          </w:tcPr>
          <w:p w14:paraId="0FC0F3F2" w14:textId="3F1EBB59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102</w:t>
            </w:r>
          </w:p>
        </w:tc>
        <w:tc>
          <w:tcPr>
            <w:tcW w:w="938" w:type="dxa"/>
            <w:vAlign w:val="bottom"/>
          </w:tcPr>
          <w:p w14:paraId="785B5324" w14:textId="40A37744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102</w:t>
            </w:r>
          </w:p>
        </w:tc>
        <w:tc>
          <w:tcPr>
            <w:tcW w:w="937" w:type="dxa"/>
            <w:vAlign w:val="bottom"/>
          </w:tcPr>
          <w:p w14:paraId="6291902D" w14:textId="59E47DE8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8" w:type="dxa"/>
            <w:vAlign w:val="bottom"/>
          </w:tcPr>
          <w:p w14:paraId="0554F12F" w14:textId="2C11C6AA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rFonts w:hint="cs"/>
                <w:sz w:val="23"/>
                <w:szCs w:val="23"/>
              </w:rPr>
              <w:t>-</w:t>
            </w:r>
          </w:p>
        </w:tc>
      </w:tr>
      <w:tr w:rsidR="004E6B66" w:rsidRPr="00AB081C" w14:paraId="4470D2CA" w14:textId="77777777" w:rsidTr="005D19F1">
        <w:trPr>
          <w:cantSplit/>
        </w:trPr>
        <w:tc>
          <w:tcPr>
            <w:tcW w:w="2862" w:type="dxa"/>
          </w:tcPr>
          <w:p w14:paraId="11BBED72" w14:textId="77777777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2" w:right="-20" w:hanging="142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  <w:cs/>
              </w:rPr>
              <w:t>บริษัท เจนเนอรัล เอนเนอร์ยี่ แมนนิ่ง จำกัด</w:t>
            </w:r>
          </w:p>
        </w:tc>
        <w:tc>
          <w:tcPr>
            <w:tcW w:w="810" w:type="dxa"/>
          </w:tcPr>
          <w:p w14:paraId="7190DCDE" w14:textId="77777777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2" w:right="-20" w:hanging="142"/>
              <w:contextualSpacing/>
              <w:rPr>
                <w:sz w:val="23"/>
                <w:szCs w:val="23"/>
              </w:rPr>
            </w:pPr>
          </w:p>
        </w:tc>
        <w:tc>
          <w:tcPr>
            <w:tcW w:w="937" w:type="dxa"/>
            <w:vAlign w:val="bottom"/>
          </w:tcPr>
          <w:p w14:paraId="5D76222A" w14:textId="128B314A" w:rsidR="004E6B66" w:rsidRPr="00AB081C" w:rsidRDefault="004E6B66" w:rsidP="004E6B66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AB081C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49.00</w:t>
            </w:r>
          </w:p>
        </w:tc>
        <w:tc>
          <w:tcPr>
            <w:tcW w:w="938" w:type="dxa"/>
            <w:vAlign w:val="bottom"/>
          </w:tcPr>
          <w:p w14:paraId="1809864B" w14:textId="58364378" w:rsidR="004E6B66" w:rsidRPr="00AB081C" w:rsidRDefault="004E6B66" w:rsidP="004E6B66">
            <w:pPr>
              <w:pStyle w:val="acctfourfigures"/>
              <w:tabs>
                <w:tab w:val="clear" w:pos="765"/>
                <w:tab w:val="decimal" w:pos="406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AB081C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49.00</w:t>
            </w:r>
          </w:p>
        </w:tc>
        <w:tc>
          <w:tcPr>
            <w:tcW w:w="937" w:type="dxa"/>
            <w:vAlign w:val="bottom"/>
          </w:tcPr>
          <w:p w14:paraId="4071A757" w14:textId="393811A4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1</w:t>
            </w:r>
          </w:p>
        </w:tc>
        <w:tc>
          <w:tcPr>
            <w:tcW w:w="938" w:type="dxa"/>
            <w:vAlign w:val="bottom"/>
          </w:tcPr>
          <w:p w14:paraId="632D8201" w14:textId="56434F9A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1</w:t>
            </w:r>
          </w:p>
        </w:tc>
        <w:tc>
          <w:tcPr>
            <w:tcW w:w="937" w:type="dxa"/>
            <w:vAlign w:val="bottom"/>
          </w:tcPr>
          <w:p w14:paraId="63E1528D" w14:textId="18430307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8" w:type="dxa"/>
            <w:vAlign w:val="bottom"/>
          </w:tcPr>
          <w:p w14:paraId="5628E488" w14:textId="127EF917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7" w:type="dxa"/>
          </w:tcPr>
          <w:p w14:paraId="79D4122A" w14:textId="0980E254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8" w:type="dxa"/>
          </w:tcPr>
          <w:p w14:paraId="57C9D084" w14:textId="17DF0AE0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7" w:type="dxa"/>
            <w:vAlign w:val="bottom"/>
          </w:tcPr>
          <w:p w14:paraId="74512A26" w14:textId="190629AB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8" w:type="dxa"/>
            <w:vAlign w:val="bottom"/>
          </w:tcPr>
          <w:p w14:paraId="68CAD79B" w14:textId="15F359E3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7" w:type="dxa"/>
            <w:vAlign w:val="bottom"/>
          </w:tcPr>
          <w:p w14:paraId="48BE536A" w14:textId="2DBF223F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8" w:type="dxa"/>
            <w:vAlign w:val="bottom"/>
          </w:tcPr>
          <w:p w14:paraId="4892D7E2" w14:textId="1BE8F7BB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rFonts w:hint="cs"/>
                <w:sz w:val="23"/>
                <w:szCs w:val="23"/>
              </w:rPr>
              <w:t>-</w:t>
            </w:r>
          </w:p>
        </w:tc>
      </w:tr>
      <w:tr w:rsidR="004E6B66" w:rsidRPr="00AB081C" w14:paraId="651D732A" w14:textId="77777777" w:rsidTr="005D19F1">
        <w:trPr>
          <w:cantSplit/>
        </w:trPr>
        <w:tc>
          <w:tcPr>
            <w:tcW w:w="2862" w:type="dxa"/>
          </w:tcPr>
          <w:p w14:paraId="3753797B" w14:textId="77777777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2" w:right="-20" w:hanging="142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  <w:cs/>
              </w:rPr>
              <w:t>บริษัท กรุงเทพขนส่งเชื้อเพลิงทางท่อ</w:t>
            </w:r>
          </w:p>
          <w:p w14:paraId="18684551" w14:textId="77777777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2" w:right="-20" w:hanging="2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rFonts w:hint="cs"/>
                <w:sz w:val="23"/>
                <w:szCs w:val="23"/>
                <w:cs/>
              </w:rPr>
              <w:t>และโลจิสติกส์ จำกัด</w:t>
            </w:r>
          </w:p>
        </w:tc>
        <w:tc>
          <w:tcPr>
            <w:tcW w:w="810" w:type="dxa"/>
          </w:tcPr>
          <w:p w14:paraId="733801E6" w14:textId="77777777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2" w:right="-20" w:hanging="2"/>
              <w:contextualSpacing/>
              <w:rPr>
                <w:sz w:val="23"/>
                <w:szCs w:val="23"/>
                <w:cs/>
              </w:rPr>
            </w:pPr>
          </w:p>
        </w:tc>
        <w:tc>
          <w:tcPr>
            <w:tcW w:w="937" w:type="dxa"/>
            <w:vAlign w:val="bottom"/>
          </w:tcPr>
          <w:p w14:paraId="46ADCDB7" w14:textId="00EEAD04" w:rsidR="004E6B66" w:rsidRPr="00AB081C" w:rsidRDefault="004E6B66" w:rsidP="004E6B66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AB081C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100.00</w:t>
            </w:r>
          </w:p>
        </w:tc>
        <w:tc>
          <w:tcPr>
            <w:tcW w:w="938" w:type="dxa"/>
            <w:vAlign w:val="bottom"/>
          </w:tcPr>
          <w:p w14:paraId="14B9B462" w14:textId="5B0B6CF3" w:rsidR="004E6B66" w:rsidRPr="00AB081C" w:rsidRDefault="004E6B66" w:rsidP="004E6B66">
            <w:pPr>
              <w:pStyle w:val="acctfourfigures"/>
              <w:tabs>
                <w:tab w:val="clear" w:pos="765"/>
                <w:tab w:val="decimal" w:pos="406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AB081C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100.00</w:t>
            </w:r>
          </w:p>
        </w:tc>
        <w:tc>
          <w:tcPr>
            <w:tcW w:w="937" w:type="dxa"/>
            <w:vAlign w:val="bottom"/>
          </w:tcPr>
          <w:p w14:paraId="3349D158" w14:textId="3709A103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  <w:cs/>
              </w:rPr>
              <w:t>800</w:t>
            </w:r>
          </w:p>
        </w:tc>
        <w:tc>
          <w:tcPr>
            <w:tcW w:w="938" w:type="dxa"/>
            <w:vAlign w:val="bottom"/>
          </w:tcPr>
          <w:p w14:paraId="31F0EA39" w14:textId="287E1D1C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rFonts w:hint="cs"/>
                <w:sz w:val="23"/>
                <w:szCs w:val="23"/>
                <w:cs/>
              </w:rPr>
              <w:t>800</w:t>
            </w:r>
          </w:p>
        </w:tc>
        <w:tc>
          <w:tcPr>
            <w:tcW w:w="937" w:type="dxa"/>
            <w:vAlign w:val="bottom"/>
          </w:tcPr>
          <w:p w14:paraId="02564A9A" w14:textId="5DD7EC26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  <w:cs/>
              </w:rPr>
              <w:t>800</w:t>
            </w:r>
          </w:p>
        </w:tc>
        <w:tc>
          <w:tcPr>
            <w:tcW w:w="938" w:type="dxa"/>
            <w:vAlign w:val="bottom"/>
          </w:tcPr>
          <w:p w14:paraId="4378AAC5" w14:textId="5EC9DDAA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rFonts w:hint="cs"/>
                <w:sz w:val="23"/>
                <w:szCs w:val="23"/>
                <w:cs/>
              </w:rPr>
              <w:t>800</w:t>
            </w:r>
          </w:p>
        </w:tc>
        <w:tc>
          <w:tcPr>
            <w:tcW w:w="937" w:type="dxa"/>
            <w:vAlign w:val="bottom"/>
          </w:tcPr>
          <w:p w14:paraId="073C2396" w14:textId="3077693D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8" w:type="dxa"/>
            <w:vAlign w:val="bottom"/>
          </w:tcPr>
          <w:p w14:paraId="5EB906A8" w14:textId="37950ADE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7" w:type="dxa"/>
            <w:vAlign w:val="bottom"/>
          </w:tcPr>
          <w:p w14:paraId="7B4134F1" w14:textId="1C79318E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  <w:cs/>
              </w:rPr>
              <w:t>800</w:t>
            </w:r>
          </w:p>
        </w:tc>
        <w:tc>
          <w:tcPr>
            <w:tcW w:w="938" w:type="dxa"/>
            <w:vAlign w:val="bottom"/>
          </w:tcPr>
          <w:p w14:paraId="0F99008F" w14:textId="37809B0F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rFonts w:hint="cs"/>
                <w:sz w:val="23"/>
                <w:szCs w:val="23"/>
              </w:rPr>
              <w:t>800</w:t>
            </w:r>
          </w:p>
        </w:tc>
        <w:tc>
          <w:tcPr>
            <w:tcW w:w="937" w:type="dxa"/>
            <w:vAlign w:val="bottom"/>
          </w:tcPr>
          <w:p w14:paraId="7BB71CED" w14:textId="1891931F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8" w:type="dxa"/>
            <w:vAlign w:val="bottom"/>
          </w:tcPr>
          <w:p w14:paraId="3ADDAC08" w14:textId="36F302B0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rFonts w:hint="cs"/>
                <w:sz w:val="23"/>
                <w:szCs w:val="23"/>
              </w:rPr>
              <w:t>-</w:t>
            </w:r>
          </w:p>
        </w:tc>
      </w:tr>
      <w:tr w:rsidR="004E6B66" w:rsidRPr="00AB081C" w14:paraId="6CEC284B" w14:textId="77777777" w:rsidTr="005D19F1">
        <w:trPr>
          <w:cantSplit/>
        </w:trPr>
        <w:tc>
          <w:tcPr>
            <w:tcW w:w="2862" w:type="dxa"/>
          </w:tcPr>
          <w:p w14:paraId="35D7FE4E" w14:textId="77777777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2" w:right="-20" w:hanging="142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rFonts w:hint="cs"/>
                <w:sz w:val="23"/>
                <w:szCs w:val="23"/>
                <w:cs/>
              </w:rPr>
              <w:t>บริษัท บีเอสจีเอฟ จำกัด</w:t>
            </w:r>
          </w:p>
        </w:tc>
        <w:tc>
          <w:tcPr>
            <w:tcW w:w="810" w:type="dxa"/>
          </w:tcPr>
          <w:p w14:paraId="3A43CD54" w14:textId="77777777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20"/>
              <w:contextualSpacing/>
              <w:rPr>
                <w:sz w:val="23"/>
                <w:szCs w:val="23"/>
                <w:cs/>
              </w:rPr>
            </w:pPr>
          </w:p>
        </w:tc>
        <w:tc>
          <w:tcPr>
            <w:tcW w:w="937" w:type="dxa"/>
            <w:vAlign w:val="bottom"/>
          </w:tcPr>
          <w:p w14:paraId="5628E4EF" w14:textId="24050879" w:rsidR="004E6B66" w:rsidRPr="00AB081C" w:rsidRDefault="008A1754" w:rsidP="004E6B66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AB081C">
              <w:rPr>
                <w:rFonts w:ascii="Angsana New" w:hAnsi="Angsana New"/>
                <w:sz w:val="23"/>
                <w:szCs w:val="23"/>
                <w:lang w:val="en-US"/>
              </w:rPr>
              <w:t>80</w:t>
            </w:r>
            <w:r w:rsidR="004E6B66" w:rsidRPr="00AB081C">
              <w:rPr>
                <w:rFonts w:ascii="Angsana New" w:hAnsi="Angsana New" w:hint="cs"/>
                <w:sz w:val="23"/>
                <w:szCs w:val="23"/>
                <w:lang w:val="en-US"/>
              </w:rPr>
              <w:t>.00</w:t>
            </w:r>
          </w:p>
        </w:tc>
        <w:tc>
          <w:tcPr>
            <w:tcW w:w="938" w:type="dxa"/>
            <w:vAlign w:val="bottom"/>
          </w:tcPr>
          <w:p w14:paraId="79E3815C" w14:textId="4A0DB8B8" w:rsidR="004E6B66" w:rsidRPr="00AB081C" w:rsidRDefault="004E6B66" w:rsidP="004E6B66">
            <w:pPr>
              <w:pStyle w:val="acctfourfigures"/>
              <w:tabs>
                <w:tab w:val="clear" w:pos="765"/>
                <w:tab w:val="decimal" w:pos="406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AB081C">
              <w:rPr>
                <w:rFonts w:ascii="Angsana New" w:hAnsi="Angsana New" w:hint="cs"/>
                <w:sz w:val="23"/>
                <w:szCs w:val="23"/>
                <w:lang w:val="en-US" w:bidi="th-TH"/>
              </w:rPr>
              <w:t>51.00</w:t>
            </w:r>
          </w:p>
        </w:tc>
        <w:tc>
          <w:tcPr>
            <w:tcW w:w="937" w:type="dxa"/>
            <w:vAlign w:val="bottom"/>
          </w:tcPr>
          <w:p w14:paraId="27E68CC7" w14:textId="73D4B45E" w:rsidR="004E6B66" w:rsidRPr="00AB081C" w:rsidRDefault="008A1754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sz w:val="23"/>
                <w:szCs w:val="23"/>
              </w:rPr>
              <w:t>201</w:t>
            </w:r>
          </w:p>
        </w:tc>
        <w:tc>
          <w:tcPr>
            <w:tcW w:w="938" w:type="dxa"/>
            <w:vAlign w:val="bottom"/>
          </w:tcPr>
          <w:p w14:paraId="52B36690" w14:textId="7D7513CC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1</w:t>
            </w:r>
          </w:p>
        </w:tc>
        <w:tc>
          <w:tcPr>
            <w:tcW w:w="937" w:type="dxa"/>
            <w:vAlign w:val="bottom"/>
          </w:tcPr>
          <w:p w14:paraId="47728BF6" w14:textId="6982FA0B" w:rsidR="004E6B66" w:rsidRPr="00AB081C" w:rsidRDefault="008A1754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sz w:val="23"/>
                <w:szCs w:val="23"/>
              </w:rPr>
              <w:t>16</w:t>
            </w:r>
            <w:r w:rsidR="005B059E" w:rsidRPr="00AB081C">
              <w:rPr>
                <w:sz w:val="23"/>
                <w:szCs w:val="23"/>
              </w:rPr>
              <w:t>0</w:t>
            </w:r>
          </w:p>
        </w:tc>
        <w:tc>
          <w:tcPr>
            <w:tcW w:w="938" w:type="dxa"/>
            <w:vAlign w:val="bottom"/>
          </w:tcPr>
          <w:p w14:paraId="10703A8E" w14:textId="00C442DA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rFonts w:hint="cs"/>
                <w:sz w:val="23"/>
                <w:szCs w:val="23"/>
              </w:rPr>
              <w:t>1</w:t>
            </w:r>
          </w:p>
        </w:tc>
        <w:tc>
          <w:tcPr>
            <w:tcW w:w="937" w:type="dxa"/>
          </w:tcPr>
          <w:p w14:paraId="3C83196D" w14:textId="700D0FE4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8" w:type="dxa"/>
          </w:tcPr>
          <w:p w14:paraId="0C733B26" w14:textId="75AA0DDB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7" w:type="dxa"/>
            <w:vAlign w:val="bottom"/>
          </w:tcPr>
          <w:p w14:paraId="3BB0DE65" w14:textId="1B0E4C04" w:rsidR="004E6B66" w:rsidRPr="00AB081C" w:rsidRDefault="008A1754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sz w:val="23"/>
                <w:szCs w:val="23"/>
              </w:rPr>
              <w:t>16</w:t>
            </w:r>
            <w:r w:rsidR="005B059E" w:rsidRPr="00AB081C">
              <w:rPr>
                <w:sz w:val="23"/>
                <w:szCs w:val="23"/>
              </w:rPr>
              <w:t>0</w:t>
            </w:r>
          </w:p>
        </w:tc>
        <w:tc>
          <w:tcPr>
            <w:tcW w:w="938" w:type="dxa"/>
            <w:vAlign w:val="bottom"/>
          </w:tcPr>
          <w:p w14:paraId="0B50AE5F" w14:textId="562BEDA7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rFonts w:hint="cs"/>
                <w:sz w:val="23"/>
                <w:szCs w:val="23"/>
              </w:rPr>
              <w:t>1</w:t>
            </w:r>
          </w:p>
        </w:tc>
        <w:tc>
          <w:tcPr>
            <w:tcW w:w="937" w:type="dxa"/>
            <w:vAlign w:val="bottom"/>
          </w:tcPr>
          <w:p w14:paraId="313E38A5" w14:textId="23C5C3A3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8" w:type="dxa"/>
            <w:vAlign w:val="bottom"/>
          </w:tcPr>
          <w:p w14:paraId="3B0FEC61" w14:textId="52D13160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rFonts w:hint="cs"/>
                <w:sz w:val="23"/>
                <w:szCs w:val="23"/>
              </w:rPr>
              <w:t>-</w:t>
            </w:r>
          </w:p>
        </w:tc>
      </w:tr>
      <w:tr w:rsidR="004E6B66" w:rsidRPr="00AB081C" w14:paraId="45CC0EF0" w14:textId="77777777" w:rsidTr="005D19F1">
        <w:trPr>
          <w:cantSplit/>
        </w:trPr>
        <w:tc>
          <w:tcPr>
            <w:tcW w:w="2862" w:type="dxa"/>
          </w:tcPr>
          <w:p w14:paraId="3AD2A408" w14:textId="77777777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  <w:cs/>
              </w:rPr>
              <w:t>บริษัท ออมสุข วิสาหกิจเพื่อสังคม จำกัด</w:t>
            </w:r>
          </w:p>
        </w:tc>
        <w:tc>
          <w:tcPr>
            <w:tcW w:w="810" w:type="dxa"/>
            <w:vAlign w:val="bottom"/>
          </w:tcPr>
          <w:p w14:paraId="3DEB9834" w14:textId="16B72BA0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9"/>
              </w:tabs>
              <w:spacing w:line="300" w:lineRule="exact"/>
              <w:ind w:left="217" w:right="-450"/>
              <w:contextualSpacing/>
              <w:rPr>
                <w:i/>
                <w:iCs/>
                <w:sz w:val="23"/>
                <w:szCs w:val="23"/>
              </w:rPr>
            </w:pPr>
          </w:p>
        </w:tc>
        <w:tc>
          <w:tcPr>
            <w:tcW w:w="937" w:type="dxa"/>
            <w:vAlign w:val="bottom"/>
          </w:tcPr>
          <w:p w14:paraId="123ADFCE" w14:textId="6E09DA82" w:rsidR="004E6B66" w:rsidRPr="00AB081C" w:rsidRDefault="004E6B66" w:rsidP="004E6B66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AB081C">
              <w:rPr>
                <w:rFonts w:ascii="Angsana New" w:hAnsi="Angsana New" w:hint="cs"/>
                <w:sz w:val="23"/>
                <w:szCs w:val="23"/>
                <w:lang w:val="en-US"/>
              </w:rPr>
              <w:t>50.40</w:t>
            </w:r>
          </w:p>
        </w:tc>
        <w:tc>
          <w:tcPr>
            <w:tcW w:w="938" w:type="dxa"/>
            <w:vAlign w:val="bottom"/>
          </w:tcPr>
          <w:p w14:paraId="77A89E4D" w14:textId="05146F6A" w:rsidR="004E6B66" w:rsidRPr="00AB081C" w:rsidRDefault="004E6B66" w:rsidP="004E6B66">
            <w:pPr>
              <w:pStyle w:val="acctfourfigures"/>
              <w:tabs>
                <w:tab w:val="clear" w:pos="765"/>
                <w:tab w:val="decimal" w:pos="406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AB081C">
              <w:rPr>
                <w:rFonts w:ascii="Angsana New" w:hAnsi="Angsana New" w:hint="cs"/>
                <w:sz w:val="23"/>
                <w:szCs w:val="23"/>
                <w:lang w:val="en-US" w:bidi="th-TH"/>
              </w:rPr>
              <w:t>50.40</w:t>
            </w:r>
          </w:p>
        </w:tc>
        <w:tc>
          <w:tcPr>
            <w:tcW w:w="937" w:type="dxa"/>
            <w:vAlign w:val="bottom"/>
          </w:tcPr>
          <w:p w14:paraId="1ACDE038" w14:textId="58693043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rFonts w:hint="cs"/>
                <w:sz w:val="23"/>
                <w:szCs w:val="23"/>
              </w:rPr>
              <w:t>126</w:t>
            </w:r>
          </w:p>
        </w:tc>
        <w:tc>
          <w:tcPr>
            <w:tcW w:w="938" w:type="dxa"/>
            <w:vAlign w:val="bottom"/>
          </w:tcPr>
          <w:p w14:paraId="671F7BB7" w14:textId="0FDEF48D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rFonts w:hint="cs"/>
                <w:sz w:val="23"/>
                <w:szCs w:val="23"/>
              </w:rPr>
              <w:t>126</w:t>
            </w:r>
          </w:p>
        </w:tc>
        <w:tc>
          <w:tcPr>
            <w:tcW w:w="937" w:type="dxa"/>
            <w:vAlign w:val="bottom"/>
          </w:tcPr>
          <w:p w14:paraId="3DD9FE3D" w14:textId="5D56B5F7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rFonts w:hint="cs"/>
                <w:sz w:val="23"/>
                <w:szCs w:val="23"/>
              </w:rPr>
              <w:t>64</w:t>
            </w:r>
          </w:p>
        </w:tc>
        <w:tc>
          <w:tcPr>
            <w:tcW w:w="938" w:type="dxa"/>
            <w:vAlign w:val="bottom"/>
          </w:tcPr>
          <w:p w14:paraId="6EFB2D12" w14:textId="73703B44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rFonts w:hint="cs"/>
                <w:sz w:val="23"/>
                <w:szCs w:val="23"/>
              </w:rPr>
              <w:t>64</w:t>
            </w:r>
          </w:p>
        </w:tc>
        <w:tc>
          <w:tcPr>
            <w:tcW w:w="937" w:type="dxa"/>
          </w:tcPr>
          <w:p w14:paraId="34FCED3F" w14:textId="402789A6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8" w:type="dxa"/>
          </w:tcPr>
          <w:p w14:paraId="66265E54" w14:textId="66D5C4E6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7" w:type="dxa"/>
            <w:vAlign w:val="bottom"/>
          </w:tcPr>
          <w:p w14:paraId="68FDB18D" w14:textId="69171047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rFonts w:hint="cs"/>
                <w:sz w:val="23"/>
                <w:szCs w:val="23"/>
              </w:rPr>
              <w:t>64</w:t>
            </w:r>
          </w:p>
        </w:tc>
        <w:tc>
          <w:tcPr>
            <w:tcW w:w="938" w:type="dxa"/>
            <w:vAlign w:val="bottom"/>
          </w:tcPr>
          <w:p w14:paraId="679163C8" w14:textId="0181976D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rFonts w:hint="cs"/>
                <w:sz w:val="23"/>
                <w:szCs w:val="23"/>
              </w:rPr>
              <w:t>64</w:t>
            </w:r>
          </w:p>
        </w:tc>
        <w:tc>
          <w:tcPr>
            <w:tcW w:w="937" w:type="dxa"/>
            <w:vAlign w:val="bottom"/>
          </w:tcPr>
          <w:p w14:paraId="4FADEFA2" w14:textId="74EF009B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8" w:type="dxa"/>
            <w:vAlign w:val="bottom"/>
          </w:tcPr>
          <w:p w14:paraId="5ECEFCFB" w14:textId="04C36A45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rFonts w:hint="cs"/>
                <w:sz w:val="23"/>
                <w:szCs w:val="23"/>
              </w:rPr>
              <w:t>-</w:t>
            </w:r>
          </w:p>
        </w:tc>
      </w:tr>
      <w:tr w:rsidR="004E6B66" w:rsidRPr="00AB081C" w14:paraId="7D35CE54" w14:textId="77777777" w:rsidTr="005D19F1">
        <w:trPr>
          <w:cantSplit/>
        </w:trPr>
        <w:tc>
          <w:tcPr>
            <w:tcW w:w="2862" w:type="dxa"/>
          </w:tcPr>
          <w:p w14:paraId="36E2FB70" w14:textId="458A1A0F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rFonts w:hint="cs"/>
                <w:sz w:val="23"/>
                <w:szCs w:val="23"/>
                <w:cs/>
              </w:rPr>
              <w:t>บริษัท บางจาก ศูนย์บริหารเงิน จำกัด</w:t>
            </w:r>
          </w:p>
        </w:tc>
        <w:tc>
          <w:tcPr>
            <w:tcW w:w="810" w:type="dxa"/>
            <w:vAlign w:val="bottom"/>
          </w:tcPr>
          <w:p w14:paraId="3CD4C337" w14:textId="77777777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9"/>
              </w:tabs>
              <w:spacing w:line="300" w:lineRule="exact"/>
              <w:ind w:left="217" w:right="-450"/>
              <w:contextualSpacing/>
              <w:rPr>
                <w:i/>
                <w:iCs/>
                <w:sz w:val="23"/>
                <w:szCs w:val="23"/>
              </w:rPr>
            </w:pPr>
          </w:p>
        </w:tc>
        <w:tc>
          <w:tcPr>
            <w:tcW w:w="937" w:type="dxa"/>
            <w:vAlign w:val="bottom"/>
          </w:tcPr>
          <w:p w14:paraId="4951F26A" w14:textId="6A08AC47" w:rsidR="004E6B66" w:rsidRPr="00AB081C" w:rsidRDefault="004E6B66" w:rsidP="004E6B66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AB081C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100.00</w:t>
            </w:r>
          </w:p>
        </w:tc>
        <w:tc>
          <w:tcPr>
            <w:tcW w:w="938" w:type="dxa"/>
            <w:vAlign w:val="bottom"/>
          </w:tcPr>
          <w:p w14:paraId="67CDB9C0" w14:textId="442528D9" w:rsidR="004E6B66" w:rsidRPr="00AB081C" w:rsidRDefault="004E6B66" w:rsidP="004E6B66">
            <w:pPr>
              <w:pStyle w:val="acctfourfigures"/>
              <w:tabs>
                <w:tab w:val="clear" w:pos="765"/>
                <w:tab w:val="decimal" w:pos="545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AB081C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37" w:type="dxa"/>
            <w:vAlign w:val="bottom"/>
          </w:tcPr>
          <w:p w14:paraId="5A5BF482" w14:textId="61877DD4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rFonts w:hint="cs"/>
                <w:sz w:val="23"/>
                <w:szCs w:val="23"/>
                <w:cs/>
              </w:rPr>
              <w:t>10</w:t>
            </w:r>
          </w:p>
        </w:tc>
        <w:tc>
          <w:tcPr>
            <w:tcW w:w="938" w:type="dxa"/>
            <w:vAlign w:val="bottom"/>
          </w:tcPr>
          <w:p w14:paraId="14BFFF70" w14:textId="566D6988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37" w:type="dxa"/>
            <w:vAlign w:val="bottom"/>
          </w:tcPr>
          <w:p w14:paraId="24B727DB" w14:textId="628FAFE0" w:rsidR="004E6B66" w:rsidRPr="00AB081C" w:rsidRDefault="004E6B66" w:rsidP="004E6B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rFonts w:hint="cs"/>
                <w:sz w:val="23"/>
                <w:szCs w:val="23"/>
                <w:cs/>
              </w:rPr>
              <w:t>10</w:t>
            </w:r>
          </w:p>
        </w:tc>
        <w:tc>
          <w:tcPr>
            <w:tcW w:w="938" w:type="dxa"/>
            <w:vAlign w:val="bottom"/>
          </w:tcPr>
          <w:p w14:paraId="2180D0EE" w14:textId="472635B2" w:rsidR="004E6B66" w:rsidRPr="00AB081C" w:rsidRDefault="004E6B66" w:rsidP="004E6B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37" w:type="dxa"/>
          </w:tcPr>
          <w:p w14:paraId="65DC022A" w14:textId="6AF904BB" w:rsidR="004E6B66" w:rsidRPr="00AB081C" w:rsidRDefault="004E6B66" w:rsidP="004E6B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38" w:type="dxa"/>
          </w:tcPr>
          <w:p w14:paraId="444BFEF1" w14:textId="6E3768AD" w:rsidR="004E6B66" w:rsidRPr="00AB081C" w:rsidRDefault="004E6B66" w:rsidP="004E6B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37" w:type="dxa"/>
            <w:vAlign w:val="bottom"/>
          </w:tcPr>
          <w:p w14:paraId="32803CCB" w14:textId="34D86B9B" w:rsidR="004E6B66" w:rsidRPr="00AB081C" w:rsidRDefault="004E6B66" w:rsidP="004E6B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rFonts w:hint="cs"/>
                <w:sz w:val="23"/>
                <w:szCs w:val="23"/>
                <w:cs/>
              </w:rPr>
              <w:t>10</w:t>
            </w:r>
          </w:p>
        </w:tc>
        <w:tc>
          <w:tcPr>
            <w:tcW w:w="938" w:type="dxa"/>
            <w:vAlign w:val="bottom"/>
          </w:tcPr>
          <w:p w14:paraId="7CA8F808" w14:textId="26BF4401" w:rsidR="004E6B66" w:rsidRPr="00AB081C" w:rsidRDefault="004E6B66" w:rsidP="004E6B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37" w:type="dxa"/>
            <w:vAlign w:val="bottom"/>
          </w:tcPr>
          <w:p w14:paraId="79404543" w14:textId="0FF72396" w:rsidR="004E6B66" w:rsidRPr="00AB081C" w:rsidRDefault="004E6B66" w:rsidP="004E6B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AB081C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38" w:type="dxa"/>
            <w:vAlign w:val="bottom"/>
          </w:tcPr>
          <w:p w14:paraId="31AE0D02" w14:textId="6C36BECD" w:rsidR="004E6B66" w:rsidRPr="00AB081C" w:rsidRDefault="004E6B66" w:rsidP="004E6B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AB081C">
              <w:rPr>
                <w:rFonts w:hint="cs"/>
                <w:sz w:val="23"/>
                <w:szCs w:val="23"/>
                <w:cs/>
              </w:rPr>
              <w:t>-</w:t>
            </w:r>
          </w:p>
        </w:tc>
      </w:tr>
      <w:tr w:rsidR="004E6B66" w:rsidRPr="00AB081C" w14:paraId="33B33D99" w14:textId="77777777" w:rsidTr="005D19F1">
        <w:trPr>
          <w:cantSplit/>
        </w:trPr>
        <w:tc>
          <w:tcPr>
            <w:tcW w:w="2862" w:type="dxa"/>
          </w:tcPr>
          <w:p w14:paraId="4065DA4A" w14:textId="77777777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14:paraId="1E741F34" w14:textId="77777777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  <w:cs/>
              </w:rPr>
            </w:pPr>
          </w:p>
        </w:tc>
        <w:tc>
          <w:tcPr>
            <w:tcW w:w="937" w:type="dxa"/>
            <w:vAlign w:val="bottom"/>
          </w:tcPr>
          <w:p w14:paraId="67DDCAF5" w14:textId="77777777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left" w:pos="684"/>
              </w:tabs>
              <w:spacing w:line="300" w:lineRule="exact"/>
              <w:jc w:val="right"/>
              <w:rPr>
                <w:sz w:val="23"/>
                <w:szCs w:val="23"/>
              </w:rPr>
            </w:pPr>
          </w:p>
        </w:tc>
        <w:tc>
          <w:tcPr>
            <w:tcW w:w="938" w:type="dxa"/>
            <w:vAlign w:val="bottom"/>
          </w:tcPr>
          <w:p w14:paraId="42BFF444" w14:textId="77777777" w:rsidR="004E6B66" w:rsidRPr="00AB081C" w:rsidRDefault="004E6B66" w:rsidP="004E6B66">
            <w:pPr>
              <w:pStyle w:val="acctfourfigures"/>
              <w:tabs>
                <w:tab w:val="clear" w:pos="765"/>
                <w:tab w:val="decimal" w:pos="432"/>
              </w:tabs>
              <w:spacing w:line="300" w:lineRule="exact"/>
              <w:ind w:right="-45"/>
              <w:contextualSpacing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937" w:type="dxa"/>
            <w:vAlign w:val="bottom"/>
          </w:tcPr>
          <w:p w14:paraId="590AB7AF" w14:textId="77777777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</w:p>
        </w:tc>
        <w:tc>
          <w:tcPr>
            <w:tcW w:w="938" w:type="dxa"/>
            <w:vAlign w:val="bottom"/>
          </w:tcPr>
          <w:p w14:paraId="0B358C65" w14:textId="77777777" w:rsidR="004E6B66" w:rsidRPr="00AB081C" w:rsidRDefault="004E6B66" w:rsidP="004E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</w:p>
        </w:tc>
        <w:tc>
          <w:tcPr>
            <w:tcW w:w="937" w:type="dxa"/>
            <w:vAlign w:val="bottom"/>
          </w:tcPr>
          <w:p w14:paraId="2057ADAC" w14:textId="2A342811" w:rsidR="004E6B66" w:rsidRPr="00AB081C" w:rsidRDefault="004E6B66" w:rsidP="004E6B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b/>
                <w:bCs/>
                <w:sz w:val="23"/>
                <w:szCs w:val="23"/>
              </w:rPr>
            </w:pPr>
            <w:r w:rsidRPr="00AB081C">
              <w:rPr>
                <w:b/>
                <w:bCs/>
                <w:sz w:val="23"/>
                <w:szCs w:val="23"/>
              </w:rPr>
              <w:t>4</w:t>
            </w:r>
            <w:r w:rsidR="00856270" w:rsidRPr="00AB081C">
              <w:rPr>
                <w:b/>
                <w:bCs/>
                <w:sz w:val="23"/>
                <w:szCs w:val="23"/>
              </w:rPr>
              <w:t>5,</w:t>
            </w:r>
            <w:r w:rsidR="0072446A" w:rsidRPr="00AB081C">
              <w:rPr>
                <w:b/>
                <w:bCs/>
                <w:sz w:val="23"/>
                <w:szCs w:val="23"/>
              </w:rPr>
              <w:t>51</w:t>
            </w:r>
            <w:r w:rsidR="005B059E" w:rsidRPr="00AB081C">
              <w:rPr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938" w:type="dxa"/>
            <w:vAlign w:val="bottom"/>
          </w:tcPr>
          <w:p w14:paraId="5EAE750D" w14:textId="643DA99C" w:rsidR="004E6B66" w:rsidRPr="00AB081C" w:rsidRDefault="004E6B66" w:rsidP="004E6B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b/>
                <w:bCs/>
                <w:sz w:val="23"/>
                <w:szCs w:val="23"/>
              </w:rPr>
            </w:pPr>
            <w:r w:rsidRPr="00AB081C">
              <w:rPr>
                <w:rFonts w:hint="cs"/>
                <w:b/>
                <w:bCs/>
                <w:sz w:val="23"/>
                <w:szCs w:val="23"/>
              </w:rPr>
              <w:t>18,735</w:t>
            </w:r>
          </w:p>
        </w:tc>
        <w:tc>
          <w:tcPr>
            <w:tcW w:w="937" w:type="dxa"/>
            <w:vAlign w:val="bottom"/>
          </w:tcPr>
          <w:p w14:paraId="65CD5E32" w14:textId="4938BC97" w:rsidR="004E6B66" w:rsidRPr="00AB081C" w:rsidRDefault="008A1754" w:rsidP="004E6B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b/>
                <w:bCs/>
                <w:sz w:val="23"/>
                <w:szCs w:val="23"/>
              </w:rPr>
            </w:pPr>
            <w:r w:rsidRPr="00AB081C">
              <w:rPr>
                <w:b/>
                <w:bCs/>
                <w:sz w:val="23"/>
                <w:szCs w:val="23"/>
              </w:rPr>
              <w:t>(162)</w:t>
            </w:r>
          </w:p>
        </w:tc>
        <w:tc>
          <w:tcPr>
            <w:tcW w:w="938" w:type="dxa"/>
            <w:vAlign w:val="bottom"/>
          </w:tcPr>
          <w:p w14:paraId="12A38247" w14:textId="4EF6CD2E" w:rsidR="004E6B66" w:rsidRPr="00AB081C" w:rsidRDefault="004E6B66" w:rsidP="004E6B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b/>
                <w:bCs/>
                <w:sz w:val="23"/>
                <w:szCs w:val="23"/>
              </w:rPr>
            </w:pPr>
            <w:r w:rsidRPr="00AB081C">
              <w:rPr>
                <w:rFonts w:hint="cs"/>
                <w:b/>
                <w:bCs/>
                <w:sz w:val="23"/>
                <w:szCs w:val="23"/>
              </w:rPr>
              <w:t>(162)</w:t>
            </w:r>
          </w:p>
        </w:tc>
        <w:tc>
          <w:tcPr>
            <w:tcW w:w="937" w:type="dxa"/>
            <w:vAlign w:val="bottom"/>
          </w:tcPr>
          <w:p w14:paraId="25C996AA" w14:textId="0382EF76" w:rsidR="004E6B66" w:rsidRPr="00AB081C" w:rsidRDefault="008A1754" w:rsidP="004E6B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b/>
                <w:bCs/>
                <w:sz w:val="23"/>
                <w:szCs w:val="23"/>
              </w:rPr>
            </w:pPr>
            <w:r w:rsidRPr="00AB081C">
              <w:rPr>
                <w:b/>
                <w:bCs/>
                <w:sz w:val="23"/>
                <w:szCs w:val="23"/>
              </w:rPr>
              <w:t>4</w:t>
            </w:r>
            <w:r w:rsidR="0072446A" w:rsidRPr="00AB081C">
              <w:rPr>
                <w:b/>
                <w:bCs/>
                <w:sz w:val="23"/>
                <w:szCs w:val="23"/>
              </w:rPr>
              <w:t>5</w:t>
            </w:r>
            <w:r w:rsidRPr="00AB081C">
              <w:rPr>
                <w:b/>
                <w:bCs/>
                <w:sz w:val="23"/>
                <w:szCs w:val="23"/>
              </w:rPr>
              <w:t>,</w:t>
            </w:r>
            <w:r w:rsidR="0072446A" w:rsidRPr="00AB081C">
              <w:rPr>
                <w:b/>
                <w:bCs/>
                <w:sz w:val="23"/>
                <w:szCs w:val="23"/>
              </w:rPr>
              <w:t>3</w:t>
            </w:r>
            <w:r w:rsidR="00283CE0" w:rsidRPr="00AB081C">
              <w:rPr>
                <w:b/>
                <w:bCs/>
                <w:sz w:val="23"/>
                <w:szCs w:val="23"/>
              </w:rPr>
              <w:t>49</w:t>
            </w:r>
          </w:p>
        </w:tc>
        <w:tc>
          <w:tcPr>
            <w:tcW w:w="938" w:type="dxa"/>
            <w:vAlign w:val="bottom"/>
          </w:tcPr>
          <w:p w14:paraId="41A5CC6D" w14:textId="49D5EB6F" w:rsidR="004E6B66" w:rsidRPr="00AB081C" w:rsidRDefault="004E6B66" w:rsidP="004E6B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b/>
                <w:bCs/>
                <w:sz w:val="23"/>
                <w:szCs w:val="23"/>
                <w:cs/>
              </w:rPr>
            </w:pPr>
            <w:r w:rsidRPr="00AB081C">
              <w:rPr>
                <w:rFonts w:hint="cs"/>
                <w:b/>
                <w:bCs/>
                <w:sz w:val="23"/>
                <w:szCs w:val="23"/>
              </w:rPr>
              <w:t>18,573</w:t>
            </w:r>
          </w:p>
        </w:tc>
        <w:tc>
          <w:tcPr>
            <w:tcW w:w="937" w:type="dxa"/>
            <w:vAlign w:val="bottom"/>
          </w:tcPr>
          <w:p w14:paraId="10A0552E" w14:textId="00A9A793" w:rsidR="004E6B66" w:rsidRPr="00AB081C" w:rsidRDefault="00283CE0" w:rsidP="004E6B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b/>
                <w:bCs/>
                <w:sz w:val="23"/>
                <w:szCs w:val="23"/>
              </w:rPr>
            </w:pPr>
            <w:r w:rsidRPr="00AB081C">
              <w:rPr>
                <w:b/>
                <w:bCs/>
                <w:sz w:val="23"/>
                <w:szCs w:val="23"/>
              </w:rPr>
              <w:t>505</w:t>
            </w:r>
          </w:p>
        </w:tc>
        <w:tc>
          <w:tcPr>
            <w:tcW w:w="938" w:type="dxa"/>
            <w:vAlign w:val="bottom"/>
          </w:tcPr>
          <w:p w14:paraId="71F0888B" w14:textId="4BBFFE3A" w:rsidR="004E6B66" w:rsidRPr="00AB081C" w:rsidRDefault="004E6B66" w:rsidP="004E6B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b/>
                <w:bCs/>
                <w:sz w:val="23"/>
                <w:szCs w:val="23"/>
              </w:rPr>
            </w:pPr>
            <w:r w:rsidRPr="00AB081C">
              <w:rPr>
                <w:b/>
                <w:bCs/>
                <w:sz w:val="23"/>
                <w:szCs w:val="23"/>
              </w:rPr>
              <w:t>814</w:t>
            </w:r>
          </w:p>
        </w:tc>
      </w:tr>
    </w:tbl>
    <w:p w14:paraId="43C1DE01" w14:textId="13804AD2" w:rsidR="00AF2E5C" w:rsidRPr="00AB081C" w:rsidRDefault="00AF2E5C" w:rsidP="00F65F9B">
      <w:pPr>
        <w:jc w:val="thaiDistribute"/>
        <w:rPr>
          <w:rFonts w:asciiTheme="majorBidi" w:hAnsiTheme="majorBidi" w:cstheme="majorBidi"/>
        </w:rPr>
        <w:sectPr w:rsidR="00AF2E5C" w:rsidRPr="00AB081C" w:rsidSect="00E23505">
          <w:headerReference w:type="default" r:id="rId14"/>
          <w:footerReference w:type="default" r:id="rId15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59ECEED9" w14:textId="51A1F4F0" w:rsidR="00F421FF" w:rsidRPr="00AB081C" w:rsidRDefault="004762B0" w:rsidP="00BF289E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10" w:name="OLE_LINK11"/>
      <w:bookmarkStart w:id="11" w:name="OLE_LINK12"/>
      <w:r w:rsidRPr="00AB081C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เงินลงทุนในบริษัทร่วม</w:t>
      </w:r>
      <w:r w:rsidR="007D0FFA" w:rsidRPr="00AB081C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และการร่วมค้า</w:t>
      </w:r>
    </w:p>
    <w:p w14:paraId="5409B840" w14:textId="35C11F63" w:rsidR="0066035F" w:rsidRPr="00AB081C" w:rsidRDefault="0066035F" w:rsidP="0066035F">
      <w:pPr>
        <w:pStyle w:val="ListParagraph"/>
        <w:ind w:left="540"/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6"/>
        <w:gridCol w:w="1218"/>
        <w:gridCol w:w="1220"/>
        <w:gridCol w:w="1218"/>
        <w:gridCol w:w="1217"/>
      </w:tblGrid>
      <w:tr w:rsidR="007E5D9B" w:rsidRPr="00AB081C" w14:paraId="7241F6BF" w14:textId="77777777" w:rsidTr="007E5D9B">
        <w:trPr>
          <w:tblHeader/>
        </w:trPr>
        <w:tc>
          <w:tcPr>
            <w:tcW w:w="2348" w:type="pct"/>
          </w:tcPr>
          <w:p w14:paraId="13EE4E69" w14:textId="77777777" w:rsidR="007E5D9B" w:rsidRPr="00AB081C" w:rsidRDefault="007E5D9B" w:rsidP="004E3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7" w:type="pct"/>
            <w:gridSpan w:val="2"/>
          </w:tcPr>
          <w:p w14:paraId="7892492B" w14:textId="77777777" w:rsidR="007E5D9B" w:rsidRPr="00AB081C" w:rsidRDefault="007E5D9B" w:rsidP="004E3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5" w:type="pct"/>
            <w:gridSpan w:val="2"/>
          </w:tcPr>
          <w:p w14:paraId="1F0DDF73" w14:textId="77777777" w:rsidR="007E5D9B" w:rsidRPr="00AB081C" w:rsidRDefault="007E5D9B" w:rsidP="004E3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E5D9B" w:rsidRPr="00AB081C" w14:paraId="451428F0" w14:textId="77777777" w:rsidTr="007E5D9B">
        <w:trPr>
          <w:trHeight w:val="182"/>
          <w:tblHeader/>
        </w:trPr>
        <w:tc>
          <w:tcPr>
            <w:tcW w:w="2348" w:type="pct"/>
          </w:tcPr>
          <w:p w14:paraId="67A3F186" w14:textId="21E77E25" w:rsidR="007E5D9B" w:rsidRPr="00AB081C" w:rsidRDefault="00B65D4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B081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สำหรับงวดเก้าเดือนสิ้นสุดวันที่ 30 กันยายน</w:t>
            </w:r>
          </w:p>
        </w:tc>
        <w:tc>
          <w:tcPr>
            <w:tcW w:w="663" w:type="pct"/>
          </w:tcPr>
          <w:p w14:paraId="14354AC8" w14:textId="37DAD032" w:rsidR="007E5D9B" w:rsidRPr="00AB081C" w:rsidRDefault="007E5D9B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664" w:type="pct"/>
          </w:tcPr>
          <w:p w14:paraId="5B828AAF" w14:textId="0D80A8B2" w:rsidR="007E5D9B" w:rsidRPr="00AB081C" w:rsidRDefault="007E5D9B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663" w:type="pct"/>
          </w:tcPr>
          <w:p w14:paraId="3A0F45F9" w14:textId="7052C50B" w:rsidR="007E5D9B" w:rsidRPr="00AB081C" w:rsidRDefault="007E5D9B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662" w:type="pct"/>
          </w:tcPr>
          <w:p w14:paraId="76FC3898" w14:textId="393DD704" w:rsidR="007E5D9B" w:rsidRPr="00AB081C" w:rsidRDefault="007E5D9B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2565</w:t>
            </w:r>
          </w:p>
        </w:tc>
      </w:tr>
      <w:tr w:rsidR="007E5D9B" w:rsidRPr="00AB081C" w14:paraId="3249E224" w14:textId="77777777" w:rsidTr="007E5D9B">
        <w:trPr>
          <w:tblHeader/>
        </w:trPr>
        <w:tc>
          <w:tcPr>
            <w:tcW w:w="2348" w:type="pct"/>
          </w:tcPr>
          <w:p w14:paraId="317353A2" w14:textId="77777777" w:rsidR="007E5D9B" w:rsidRPr="00AB081C" w:rsidRDefault="007E5D9B" w:rsidP="0066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2" w:type="pct"/>
            <w:gridSpan w:val="4"/>
          </w:tcPr>
          <w:p w14:paraId="5D8AD63E" w14:textId="77777777" w:rsidR="007E5D9B" w:rsidRPr="00AB081C" w:rsidRDefault="007E5D9B" w:rsidP="0066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B08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E5D9B" w:rsidRPr="00AB081C" w14:paraId="792B6B43" w14:textId="77777777" w:rsidTr="00410FC3">
        <w:tc>
          <w:tcPr>
            <w:tcW w:w="2348" w:type="pct"/>
          </w:tcPr>
          <w:p w14:paraId="57753BD8" w14:textId="6A52A704" w:rsidR="007E5D9B" w:rsidRPr="00AB081C" w:rsidRDefault="007E5D9B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  <w:cs/>
              </w:rPr>
              <w:t>บริษัทร่วม</w:t>
            </w:r>
          </w:p>
        </w:tc>
        <w:tc>
          <w:tcPr>
            <w:tcW w:w="663" w:type="pct"/>
            <w:vAlign w:val="bottom"/>
          </w:tcPr>
          <w:p w14:paraId="6F395ECE" w14:textId="77777777" w:rsidR="007E5D9B" w:rsidRPr="00AB081C" w:rsidRDefault="007E5D9B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64" w:type="pct"/>
            <w:vAlign w:val="bottom"/>
          </w:tcPr>
          <w:p w14:paraId="06F70185" w14:textId="77777777" w:rsidR="007E5D9B" w:rsidRPr="00AB081C" w:rsidRDefault="007E5D9B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4D020862" w14:textId="77777777" w:rsidR="007E5D9B" w:rsidRPr="00AB081C" w:rsidRDefault="007E5D9B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62" w:type="pct"/>
            <w:vAlign w:val="bottom"/>
          </w:tcPr>
          <w:p w14:paraId="620872DD" w14:textId="77777777" w:rsidR="007E5D9B" w:rsidRPr="00AB081C" w:rsidRDefault="007E5D9B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7E5D9B" w:rsidRPr="00AB081C" w14:paraId="233F82A7" w14:textId="77777777" w:rsidTr="00410FC3">
        <w:tc>
          <w:tcPr>
            <w:tcW w:w="2348" w:type="pct"/>
          </w:tcPr>
          <w:p w14:paraId="11BEE786" w14:textId="77777777" w:rsidR="007E5D9B" w:rsidRPr="00AB081C" w:rsidRDefault="007E5D9B" w:rsidP="009D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B081C">
              <w:rPr>
                <w:rFonts w:asciiTheme="majorBidi" w:hAnsiTheme="majorBidi" w:cstheme="majorBidi"/>
              </w:rPr>
              <w:t>1</w:t>
            </w:r>
            <w:r w:rsidRPr="00AB081C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663" w:type="pct"/>
            <w:vAlign w:val="bottom"/>
          </w:tcPr>
          <w:p w14:paraId="0B6D5EF7" w14:textId="2537371F" w:rsidR="007E5D9B" w:rsidRPr="00AB081C" w:rsidRDefault="009A49B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557</w:t>
            </w:r>
          </w:p>
        </w:tc>
        <w:tc>
          <w:tcPr>
            <w:tcW w:w="664" w:type="pct"/>
            <w:vAlign w:val="bottom"/>
          </w:tcPr>
          <w:p w14:paraId="7DE0EDD6" w14:textId="76316FD7" w:rsidR="007E5D9B" w:rsidRPr="00AB081C" w:rsidRDefault="00A944A2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13,486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39112F37" w14:textId="08A05CAE" w:rsidR="007E5D9B" w:rsidRPr="00AB081C" w:rsidRDefault="00410FC3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23</w:t>
            </w:r>
            <w:r w:rsidR="004636C1" w:rsidRPr="00AB081C">
              <w:rPr>
                <w:rFonts w:asciiTheme="majorBidi" w:hAnsiTheme="majorBidi" w:cstheme="majorBidi" w:hint="cs"/>
                <w:cs/>
              </w:rPr>
              <w:t>5</w:t>
            </w:r>
          </w:p>
        </w:tc>
        <w:tc>
          <w:tcPr>
            <w:tcW w:w="662" w:type="pct"/>
            <w:vAlign w:val="bottom"/>
          </w:tcPr>
          <w:p w14:paraId="634D3036" w14:textId="1636A376" w:rsidR="007E5D9B" w:rsidRPr="00AB081C" w:rsidRDefault="007E5D9B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B25AEA" w:rsidRPr="00AB081C" w14:paraId="1CF2CE91" w14:textId="77777777" w:rsidTr="00410FC3">
        <w:tc>
          <w:tcPr>
            <w:tcW w:w="2348" w:type="pct"/>
          </w:tcPr>
          <w:p w14:paraId="4A6B9CEB" w14:textId="6D000631" w:rsidR="00B25AEA" w:rsidRPr="00AB081C" w:rsidRDefault="00EB58E9" w:rsidP="009D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hint="cs"/>
                <w:cs/>
              </w:rPr>
              <w:t>ได้มาจากการซื้อธุรกิจ</w:t>
            </w:r>
            <w:r w:rsidR="00283CE0" w:rsidRPr="00AB081C">
              <w:t xml:space="preserve"> </w:t>
            </w:r>
            <w:r w:rsidR="00283CE0" w:rsidRPr="00AB081C">
              <w:rPr>
                <w:i/>
                <w:iCs/>
              </w:rPr>
              <w:t>(</w:t>
            </w:r>
            <w:r w:rsidR="00283CE0" w:rsidRPr="00AB081C">
              <w:rPr>
                <w:rFonts w:hint="cs"/>
                <w:i/>
                <w:iCs/>
                <w:cs/>
              </w:rPr>
              <w:t xml:space="preserve">หมายเหตุ </w:t>
            </w:r>
            <w:r w:rsidR="00283CE0" w:rsidRPr="00AB081C">
              <w:rPr>
                <w:i/>
                <w:iCs/>
              </w:rPr>
              <w:t>3)</w:t>
            </w:r>
          </w:p>
        </w:tc>
        <w:tc>
          <w:tcPr>
            <w:tcW w:w="663" w:type="pct"/>
            <w:vAlign w:val="bottom"/>
          </w:tcPr>
          <w:p w14:paraId="1D6FB50C" w14:textId="37612C53" w:rsidR="00B25AEA" w:rsidRPr="00AB081C" w:rsidRDefault="00832F15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5,7</w:t>
            </w:r>
            <w:r w:rsidR="00283CE0" w:rsidRPr="00AB081C">
              <w:rPr>
                <w:rFonts w:asciiTheme="majorBidi" w:hAnsiTheme="majorBidi" w:cstheme="majorBidi"/>
              </w:rPr>
              <w:t>08</w:t>
            </w:r>
          </w:p>
        </w:tc>
        <w:tc>
          <w:tcPr>
            <w:tcW w:w="664" w:type="pct"/>
            <w:vAlign w:val="bottom"/>
          </w:tcPr>
          <w:p w14:paraId="61814062" w14:textId="6D337700" w:rsidR="00B25AEA" w:rsidRPr="00AB081C" w:rsidRDefault="00B25AEA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368FE431" w14:textId="6A692C97" w:rsidR="00B25AEA" w:rsidRPr="00AB081C" w:rsidRDefault="00B25AEA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2" w:type="pct"/>
            <w:vAlign w:val="bottom"/>
          </w:tcPr>
          <w:p w14:paraId="4931F78E" w14:textId="5FE084C8" w:rsidR="00B25AEA" w:rsidRPr="00AB081C" w:rsidRDefault="00B25AEA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</w:tr>
      <w:tr w:rsidR="00283CE0" w:rsidRPr="00AB081C" w14:paraId="69089C57" w14:textId="77777777" w:rsidTr="00552CCC">
        <w:tc>
          <w:tcPr>
            <w:tcW w:w="2348" w:type="pct"/>
          </w:tcPr>
          <w:p w14:paraId="3CEF0DD7" w14:textId="77777777" w:rsidR="00283CE0" w:rsidRPr="00AB081C" w:rsidRDefault="00283CE0" w:rsidP="00552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รายได้เงินปันผล</w:t>
            </w:r>
          </w:p>
        </w:tc>
        <w:tc>
          <w:tcPr>
            <w:tcW w:w="663" w:type="pct"/>
            <w:vAlign w:val="bottom"/>
          </w:tcPr>
          <w:p w14:paraId="39F2B8E3" w14:textId="77777777" w:rsidR="00283CE0" w:rsidRPr="00AB081C" w:rsidRDefault="00283CE0" w:rsidP="00552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(1)</w:t>
            </w:r>
          </w:p>
        </w:tc>
        <w:tc>
          <w:tcPr>
            <w:tcW w:w="664" w:type="pct"/>
            <w:vAlign w:val="bottom"/>
          </w:tcPr>
          <w:p w14:paraId="2FABB6C1" w14:textId="77777777" w:rsidR="00283CE0" w:rsidRPr="00AB081C" w:rsidRDefault="00283CE0" w:rsidP="00552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698EDF3B" w14:textId="77777777" w:rsidR="00283CE0" w:rsidRPr="00AB081C" w:rsidRDefault="00283CE0" w:rsidP="00552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2" w:type="pct"/>
            <w:vAlign w:val="bottom"/>
          </w:tcPr>
          <w:p w14:paraId="2916C176" w14:textId="77777777" w:rsidR="00283CE0" w:rsidRPr="00AB081C" w:rsidRDefault="00283CE0" w:rsidP="00552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</w:tr>
      <w:tr w:rsidR="00A944A2" w:rsidRPr="00AB081C" w14:paraId="28D683F1" w14:textId="77777777" w:rsidTr="0027145C">
        <w:tc>
          <w:tcPr>
            <w:tcW w:w="2348" w:type="pct"/>
          </w:tcPr>
          <w:p w14:paraId="5683FDE2" w14:textId="2DF1D9C9" w:rsidR="00A944A2" w:rsidRPr="00AB081C" w:rsidRDefault="00A944A2" w:rsidP="00A94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  <w:cs/>
              </w:rPr>
              <w:t>ส่วนแบ่งกำไรสุทธิจากเงินลงทุนในบริษัทร่วม</w:t>
            </w:r>
          </w:p>
        </w:tc>
        <w:tc>
          <w:tcPr>
            <w:tcW w:w="663" w:type="pct"/>
            <w:vAlign w:val="bottom"/>
          </w:tcPr>
          <w:p w14:paraId="0F0B54B7" w14:textId="369DD204" w:rsidR="00A944A2" w:rsidRPr="00AB081C" w:rsidRDefault="00A944A2" w:rsidP="00A94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137</w:t>
            </w:r>
          </w:p>
        </w:tc>
        <w:tc>
          <w:tcPr>
            <w:tcW w:w="664" w:type="pct"/>
            <w:vAlign w:val="bottom"/>
          </w:tcPr>
          <w:p w14:paraId="40BDA2AF" w14:textId="41A18312" w:rsidR="00A944A2" w:rsidRPr="00AB081C" w:rsidRDefault="00A944A2" w:rsidP="00A94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127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4616E1E0" w14:textId="01C6F984" w:rsidR="00A944A2" w:rsidRPr="00AB081C" w:rsidRDefault="00A944A2" w:rsidP="00A94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62" w:type="pct"/>
            <w:vAlign w:val="bottom"/>
          </w:tcPr>
          <w:p w14:paraId="76E42118" w14:textId="3223B77F" w:rsidR="00A944A2" w:rsidRPr="00AB081C" w:rsidRDefault="00A944A2" w:rsidP="00A94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</w:tr>
      <w:tr w:rsidR="00A944A2" w:rsidRPr="00AB081C" w14:paraId="21E346BB" w14:textId="77777777" w:rsidTr="0027145C">
        <w:tc>
          <w:tcPr>
            <w:tcW w:w="2348" w:type="pct"/>
          </w:tcPr>
          <w:p w14:paraId="352060A6" w14:textId="41CC2595" w:rsidR="00A944A2" w:rsidRPr="00AB081C" w:rsidRDefault="00A944A2" w:rsidP="00A94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/>
                <w:cs/>
              </w:rPr>
              <w:t>ส่วนแบ่งกำไร</w:t>
            </w:r>
            <w:r w:rsidR="00283CE0" w:rsidRPr="00AB081C">
              <w:rPr>
                <w:rFonts w:asciiTheme="majorBidi" w:hAnsiTheme="majorBidi"/>
              </w:rPr>
              <w:t xml:space="preserve"> (</w:t>
            </w:r>
            <w:r w:rsidRPr="00AB081C">
              <w:rPr>
                <w:rFonts w:asciiTheme="majorBidi" w:hAnsiTheme="majorBidi"/>
                <w:cs/>
              </w:rPr>
              <w:t>ขาดทุน</w:t>
            </w:r>
            <w:r w:rsidR="00283CE0" w:rsidRPr="00AB081C">
              <w:rPr>
                <w:rFonts w:asciiTheme="majorBidi" w:hAnsiTheme="majorBidi"/>
              </w:rPr>
              <w:t xml:space="preserve">) </w:t>
            </w:r>
            <w:r w:rsidRPr="00AB081C">
              <w:rPr>
                <w:rFonts w:asciiTheme="majorBidi" w:hAnsiTheme="majorBidi"/>
                <w:cs/>
              </w:rPr>
              <w:t>เบ็ดเสร็จอื่นจากเงินลงทุนในบริษัทร่วม</w:t>
            </w:r>
          </w:p>
        </w:tc>
        <w:tc>
          <w:tcPr>
            <w:tcW w:w="663" w:type="pct"/>
            <w:vAlign w:val="bottom"/>
          </w:tcPr>
          <w:p w14:paraId="362897AC" w14:textId="601A14AF" w:rsidR="00A944A2" w:rsidRPr="00AB081C" w:rsidRDefault="00A944A2" w:rsidP="00A94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(229)</w:t>
            </w:r>
          </w:p>
        </w:tc>
        <w:tc>
          <w:tcPr>
            <w:tcW w:w="664" w:type="pct"/>
            <w:vAlign w:val="bottom"/>
          </w:tcPr>
          <w:p w14:paraId="4E4F7361" w14:textId="42A83F8C" w:rsidR="00A944A2" w:rsidRPr="00AB081C" w:rsidRDefault="00A944A2" w:rsidP="00A94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590A3E88" w14:textId="0189A04F" w:rsidR="00A944A2" w:rsidRPr="00AB081C" w:rsidRDefault="00A944A2" w:rsidP="00A94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2" w:type="pct"/>
            <w:vAlign w:val="bottom"/>
          </w:tcPr>
          <w:p w14:paraId="790DCFA1" w14:textId="17D7A981" w:rsidR="00A944A2" w:rsidRPr="00AB081C" w:rsidRDefault="00A944A2" w:rsidP="00A94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</w:tr>
      <w:tr w:rsidR="00FB07A2" w:rsidRPr="00AB081C" w14:paraId="695CB312" w14:textId="77777777" w:rsidTr="00410FC3">
        <w:tc>
          <w:tcPr>
            <w:tcW w:w="2348" w:type="pct"/>
          </w:tcPr>
          <w:p w14:paraId="40C8D52E" w14:textId="19CA6CAD" w:rsidR="00FB07A2" w:rsidRPr="00AB081C" w:rsidRDefault="00FB07A2" w:rsidP="00F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  <w:cs/>
              </w:rPr>
              <w:t>ผลกระทบจาก</w:t>
            </w:r>
            <w:r w:rsidRPr="00AB081C">
              <w:rPr>
                <w:rFonts w:asciiTheme="majorBidi" w:hAnsiTheme="majorBidi" w:cstheme="majorBidi" w:hint="cs"/>
                <w:cs/>
              </w:rPr>
              <w:t>การแปลงค่างบการเงิน</w:t>
            </w:r>
          </w:p>
        </w:tc>
        <w:tc>
          <w:tcPr>
            <w:tcW w:w="663" w:type="pct"/>
            <w:vAlign w:val="bottom"/>
          </w:tcPr>
          <w:p w14:paraId="6F6EFF00" w14:textId="0B0050DD" w:rsidR="00FB07A2" w:rsidRPr="00AB081C" w:rsidRDefault="00612A0B" w:rsidP="00F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501</w:t>
            </w:r>
          </w:p>
        </w:tc>
        <w:tc>
          <w:tcPr>
            <w:tcW w:w="664" w:type="pct"/>
            <w:vAlign w:val="bottom"/>
          </w:tcPr>
          <w:p w14:paraId="1039A24E" w14:textId="2BFAE2A7" w:rsidR="00FB07A2" w:rsidRPr="00AB081C" w:rsidRDefault="00A944A2" w:rsidP="00F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(27</w:t>
            </w:r>
            <w:r w:rsidRPr="00AB081C">
              <w:rPr>
                <w:rFonts w:asciiTheme="majorBidi" w:hAnsiTheme="majorBidi" w:cstheme="majorBidi" w:hint="cs"/>
                <w:cs/>
              </w:rPr>
              <w:t>7</w:t>
            </w:r>
            <w:r w:rsidRPr="00AB081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0E145531" w14:textId="5E0A194D" w:rsidR="00FB07A2" w:rsidRPr="00AB081C" w:rsidRDefault="00FB07A2" w:rsidP="00F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62" w:type="pct"/>
            <w:vAlign w:val="bottom"/>
          </w:tcPr>
          <w:p w14:paraId="3D14FDE3" w14:textId="164CCB59" w:rsidR="00FB07A2" w:rsidRPr="00AB081C" w:rsidRDefault="00FB07A2" w:rsidP="00F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</w:tr>
      <w:tr w:rsidR="00FB07A2" w:rsidRPr="00AB081C" w14:paraId="211DD80D" w14:textId="77777777" w:rsidTr="00410FC3">
        <w:tc>
          <w:tcPr>
            <w:tcW w:w="2348" w:type="pct"/>
          </w:tcPr>
          <w:p w14:paraId="244EAFEE" w14:textId="77777777" w:rsidR="00FB07A2" w:rsidRPr="00AB081C" w:rsidRDefault="00FB07A2" w:rsidP="00F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663" w:type="pct"/>
            <w:vAlign w:val="bottom"/>
          </w:tcPr>
          <w:p w14:paraId="537F7960" w14:textId="4ECCE905" w:rsidR="00FB07A2" w:rsidRPr="00AB081C" w:rsidRDefault="00832F15" w:rsidP="00F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10,039</w:t>
            </w:r>
          </w:p>
        </w:tc>
        <w:tc>
          <w:tcPr>
            <w:tcW w:w="664" w:type="pct"/>
            <w:vAlign w:val="bottom"/>
          </w:tcPr>
          <w:p w14:paraId="5C6041E6" w14:textId="61FEBA81" w:rsidR="00FB07A2" w:rsidRPr="00AB081C" w:rsidRDefault="00A944A2" w:rsidP="00F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277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73CCEF37" w14:textId="31C8BBB0" w:rsidR="00FB07A2" w:rsidRPr="00AB081C" w:rsidRDefault="00FB07A2" w:rsidP="00F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62" w:type="pct"/>
            <w:vAlign w:val="bottom"/>
          </w:tcPr>
          <w:p w14:paraId="180208F2" w14:textId="7281EBFC" w:rsidR="00FB07A2" w:rsidRPr="00AB081C" w:rsidRDefault="00FB07A2" w:rsidP="00F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35</w:t>
            </w:r>
          </w:p>
        </w:tc>
      </w:tr>
      <w:tr w:rsidR="00A944A2" w:rsidRPr="00AB081C" w14:paraId="43532A38" w14:textId="77777777" w:rsidTr="00992D65">
        <w:tc>
          <w:tcPr>
            <w:tcW w:w="2348" w:type="pct"/>
          </w:tcPr>
          <w:p w14:paraId="10F61DAD" w14:textId="77777777" w:rsidR="00A944A2" w:rsidRPr="00AB081C" w:rsidRDefault="00A944A2" w:rsidP="00A94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  <w:cs/>
              </w:rPr>
              <w:t>จำหน่ายเงินลงทุน</w:t>
            </w:r>
          </w:p>
        </w:tc>
        <w:tc>
          <w:tcPr>
            <w:tcW w:w="663" w:type="pct"/>
            <w:vAlign w:val="bottom"/>
          </w:tcPr>
          <w:p w14:paraId="5E7E04AE" w14:textId="6232EB2F" w:rsidR="00A944A2" w:rsidRPr="00AB081C" w:rsidRDefault="00A944A2" w:rsidP="00A94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4" w:type="pct"/>
            <w:vAlign w:val="bottom"/>
          </w:tcPr>
          <w:p w14:paraId="2386792E" w14:textId="6DDA78D4" w:rsidR="00A944A2" w:rsidRPr="00AB081C" w:rsidRDefault="00A944A2" w:rsidP="00A94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(12,148)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78E397C0" w14:textId="5A93A902" w:rsidR="00A944A2" w:rsidRPr="00AB081C" w:rsidRDefault="00A944A2" w:rsidP="00A94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62" w:type="pct"/>
            <w:vAlign w:val="bottom"/>
          </w:tcPr>
          <w:p w14:paraId="4E4189E0" w14:textId="6C989E39" w:rsidR="00A944A2" w:rsidRPr="00AB081C" w:rsidRDefault="00A944A2" w:rsidP="00A94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</w:tr>
      <w:tr w:rsidR="00A944A2" w:rsidRPr="00AB081C" w14:paraId="6F847AF5" w14:textId="77777777" w:rsidTr="00992D65">
        <w:tc>
          <w:tcPr>
            <w:tcW w:w="2348" w:type="pct"/>
            <w:shd w:val="clear" w:color="auto" w:fill="auto"/>
          </w:tcPr>
          <w:p w14:paraId="688789FF" w14:textId="436E9743" w:rsidR="00A944A2" w:rsidRPr="00AB081C" w:rsidRDefault="00A944A2" w:rsidP="00A94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  <w:cs/>
              </w:rPr>
              <w:t>จัดประเภทใหม่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6DF41473" w14:textId="597F40D8" w:rsidR="00A944A2" w:rsidRPr="00AB081C" w:rsidRDefault="00612A0B" w:rsidP="00A944A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47C17F15" w14:textId="2E337315" w:rsidR="00A944A2" w:rsidRPr="00AB081C" w:rsidRDefault="00A944A2" w:rsidP="00A944A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(1,19</w:t>
            </w:r>
            <w:r w:rsidRPr="00AB081C">
              <w:rPr>
                <w:rFonts w:asciiTheme="majorBidi" w:hAnsiTheme="majorBidi" w:cstheme="majorBidi" w:hint="cs"/>
                <w:cs/>
              </w:rPr>
              <w:t>5</w:t>
            </w:r>
            <w:r w:rsidRPr="00AB081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6535137B" w14:textId="4F711FD0" w:rsidR="00A944A2" w:rsidRPr="00AB081C" w:rsidRDefault="00A944A2" w:rsidP="00A944A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40394122" w14:textId="3FECFEE6" w:rsidR="00A944A2" w:rsidRPr="00AB081C" w:rsidRDefault="00A944A2" w:rsidP="00A944A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4</w:t>
            </w:r>
          </w:p>
        </w:tc>
      </w:tr>
      <w:tr w:rsidR="00FB07A2" w:rsidRPr="00AB081C" w14:paraId="2EF7AA30" w14:textId="77777777" w:rsidTr="00410FC3">
        <w:tc>
          <w:tcPr>
            <w:tcW w:w="2348" w:type="pct"/>
          </w:tcPr>
          <w:p w14:paraId="486DFF64" w14:textId="1EA1CB7C" w:rsidR="00FB07A2" w:rsidRPr="00AB081C" w:rsidRDefault="00FB07A2" w:rsidP="00F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AB081C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AB081C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663" w:type="pct"/>
            <w:vAlign w:val="bottom"/>
          </w:tcPr>
          <w:p w14:paraId="6A88B8CF" w14:textId="218E5692" w:rsidR="00FB07A2" w:rsidRPr="00AB081C" w:rsidRDefault="00FB07A2" w:rsidP="00FB07A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1</w:t>
            </w:r>
            <w:r w:rsidR="00612A0B" w:rsidRPr="00AB081C">
              <w:rPr>
                <w:rFonts w:asciiTheme="majorBidi" w:hAnsiTheme="majorBidi" w:cstheme="majorBidi" w:hint="cs"/>
                <w:b/>
                <w:bCs/>
                <w:cs/>
              </w:rPr>
              <w:t>6</w:t>
            </w:r>
            <w:r w:rsidRPr="00AB081C">
              <w:rPr>
                <w:rFonts w:asciiTheme="majorBidi" w:hAnsiTheme="majorBidi" w:cstheme="majorBidi"/>
                <w:b/>
                <w:bCs/>
              </w:rPr>
              <w:t>,</w:t>
            </w:r>
            <w:r w:rsidR="00283CE0" w:rsidRPr="00AB081C">
              <w:rPr>
                <w:rFonts w:asciiTheme="majorBidi" w:hAnsiTheme="majorBidi" w:cstheme="majorBidi"/>
                <w:b/>
                <w:bCs/>
              </w:rPr>
              <w:t>712</w:t>
            </w:r>
          </w:p>
        </w:tc>
        <w:tc>
          <w:tcPr>
            <w:tcW w:w="664" w:type="pct"/>
            <w:vAlign w:val="bottom"/>
          </w:tcPr>
          <w:p w14:paraId="1A26C713" w14:textId="5B6025F1" w:rsidR="00FB07A2" w:rsidRPr="00AB081C" w:rsidRDefault="00FB07A2" w:rsidP="00FB07A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27</w:t>
            </w:r>
            <w:r w:rsidR="00A944A2" w:rsidRPr="00AB081C">
              <w:rPr>
                <w:rFonts w:asciiTheme="majorBidi" w:hAnsiTheme="majorBidi" w:cstheme="majorBidi"/>
                <w:b/>
                <w:bCs/>
              </w:rPr>
              <w:t>0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5CAFF0A1" w14:textId="12999C1C" w:rsidR="00FB07A2" w:rsidRPr="00AB081C" w:rsidRDefault="00FB07A2" w:rsidP="00FB07A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 w:hint="cs"/>
                <w:b/>
                <w:bCs/>
                <w:cs/>
              </w:rPr>
              <w:t>235</w:t>
            </w:r>
          </w:p>
        </w:tc>
        <w:tc>
          <w:tcPr>
            <w:tcW w:w="662" w:type="pct"/>
            <w:vAlign w:val="bottom"/>
          </w:tcPr>
          <w:p w14:paraId="64AF2A53" w14:textId="2B4236FF" w:rsidR="00FB07A2" w:rsidRPr="00AB081C" w:rsidRDefault="00FB07A2" w:rsidP="00FB07A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3</w:t>
            </w:r>
            <w:r w:rsidR="00A944A2" w:rsidRPr="00AB081C">
              <w:rPr>
                <w:rFonts w:asciiTheme="majorBidi" w:hAnsiTheme="majorBidi" w:cstheme="majorBidi"/>
                <w:b/>
                <w:bCs/>
              </w:rPr>
              <w:t>9</w:t>
            </w:r>
          </w:p>
        </w:tc>
      </w:tr>
      <w:tr w:rsidR="00FB07A2" w:rsidRPr="00AB081C" w14:paraId="726B9374" w14:textId="77777777" w:rsidTr="00410FC3">
        <w:tc>
          <w:tcPr>
            <w:tcW w:w="2348" w:type="pct"/>
          </w:tcPr>
          <w:p w14:paraId="6E48CCD3" w14:textId="77777777" w:rsidR="00FB07A2" w:rsidRPr="00AB081C" w:rsidRDefault="00FB07A2" w:rsidP="00F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63" w:type="pct"/>
            <w:vAlign w:val="bottom"/>
          </w:tcPr>
          <w:p w14:paraId="21DDA947" w14:textId="77777777" w:rsidR="00FB07A2" w:rsidRPr="00AB081C" w:rsidRDefault="00FB07A2" w:rsidP="00F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64" w:type="pct"/>
            <w:vAlign w:val="bottom"/>
          </w:tcPr>
          <w:p w14:paraId="4FB3D4D8" w14:textId="77777777" w:rsidR="00FB07A2" w:rsidRPr="00AB081C" w:rsidRDefault="00FB07A2" w:rsidP="00F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40F94A52" w14:textId="77777777" w:rsidR="00FB07A2" w:rsidRPr="00AB081C" w:rsidRDefault="00FB07A2" w:rsidP="00F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62" w:type="pct"/>
            <w:vAlign w:val="bottom"/>
          </w:tcPr>
          <w:p w14:paraId="36A4FC30" w14:textId="77777777" w:rsidR="00FB07A2" w:rsidRPr="00AB081C" w:rsidRDefault="00FB07A2" w:rsidP="00F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FB07A2" w:rsidRPr="00AB081C" w14:paraId="357FB8F3" w14:textId="77777777" w:rsidTr="007E5D9B">
        <w:tc>
          <w:tcPr>
            <w:tcW w:w="2348" w:type="pct"/>
          </w:tcPr>
          <w:p w14:paraId="2404B710" w14:textId="77777777" w:rsidR="00FB07A2" w:rsidRPr="00AB081C" w:rsidRDefault="00FB07A2" w:rsidP="00F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  <w:cs/>
              </w:rPr>
              <w:t>การร่วมค้า</w:t>
            </w:r>
          </w:p>
        </w:tc>
        <w:tc>
          <w:tcPr>
            <w:tcW w:w="663" w:type="pct"/>
            <w:vAlign w:val="bottom"/>
          </w:tcPr>
          <w:p w14:paraId="7BCA8D83" w14:textId="77777777" w:rsidR="00FB07A2" w:rsidRPr="00AB081C" w:rsidRDefault="00FB07A2" w:rsidP="00F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64" w:type="pct"/>
            <w:vAlign w:val="bottom"/>
          </w:tcPr>
          <w:p w14:paraId="24A3E2BD" w14:textId="77777777" w:rsidR="00FB07A2" w:rsidRPr="00AB081C" w:rsidRDefault="00FB07A2" w:rsidP="00F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63" w:type="pct"/>
            <w:vAlign w:val="bottom"/>
          </w:tcPr>
          <w:p w14:paraId="3E3E21C9" w14:textId="77777777" w:rsidR="00FB07A2" w:rsidRPr="00AB081C" w:rsidRDefault="00FB07A2" w:rsidP="00F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62" w:type="pct"/>
            <w:vAlign w:val="bottom"/>
          </w:tcPr>
          <w:p w14:paraId="70A2ED8A" w14:textId="77777777" w:rsidR="00FB07A2" w:rsidRPr="00AB081C" w:rsidRDefault="00FB07A2" w:rsidP="00F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FB07A2" w:rsidRPr="00AB081C" w14:paraId="3610A2E6" w14:textId="77777777" w:rsidTr="007E5D9B">
        <w:tc>
          <w:tcPr>
            <w:tcW w:w="2348" w:type="pct"/>
          </w:tcPr>
          <w:p w14:paraId="7FE718D1" w14:textId="77777777" w:rsidR="00FB07A2" w:rsidRPr="00AB081C" w:rsidRDefault="00FB07A2" w:rsidP="00F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B081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B081C">
              <w:rPr>
                <w:rFonts w:asciiTheme="majorBidi" w:hAnsiTheme="majorBidi" w:cstheme="majorBidi"/>
              </w:rPr>
              <w:t>1</w:t>
            </w:r>
            <w:r w:rsidRPr="00AB081C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663" w:type="pct"/>
            <w:vAlign w:val="bottom"/>
          </w:tcPr>
          <w:p w14:paraId="7E539363" w14:textId="46C6CAAC" w:rsidR="00FB07A2" w:rsidRPr="00AB081C" w:rsidRDefault="00FB07A2" w:rsidP="00F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1,295</w:t>
            </w:r>
          </w:p>
        </w:tc>
        <w:tc>
          <w:tcPr>
            <w:tcW w:w="664" w:type="pct"/>
            <w:vAlign w:val="bottom"/>
          </w:tcPr>
          <w:p w14:paraId="674A2F01" w14:textId="3640EDEB" w:rsidR="00FB07A2" w:rsidRPr="00AB081C" w:rsidRDefault="00FB07A2" w:rsidP="00F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184</w:t>
            </w:r>
          </w:p>
        </w:tc>
        <w:tc>
          <w:tcPr>
            <w:tcW w:w="663" w:type="pct"/>
            <w:vAlign w:val="bottom"/>
          </w:tcPr>
          <w:p w14:paraId="23FA24E3" w14:textId="60803FCE" w:rsidR="00FB07A2" w:rsidRPr="00AB081C" w:rsidRDefault="00FB07A2" w:rsidP="00F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72</w:t>
            </w:r>
          </w:p>
        </w:tc>
        <w:tc>
          <w:tcPr>
            <w:tcW w:w="662" w:type="pct"/>
            <w:vAlign w:val="bottom"/>
          </w:tcPr>
          <w:p w14:paraId="4E65E50A" w14:textId="58C6FCC8" w:rsidR="00FB07A2" w:rsidRPr="00AB081C" w:rsidRDefault="00FB07A2" w:rsidP="00F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7</w:t>
            </w:r>
            <w:r w:rsidRPr="00AB081C">
              <w:rPr>
                <w:rFonts w:asciiTheme="majorBidi" w:hAnsiTheme="majorBidi" w:cstheme="majorBidi"/>
                <w:cs/>
              </w:rPr>
              <w:t>3</w:t>
            </w:r>
          </w:p>
        </w:tc>
      </w:tr>
      <w:tr w:rsidR="00283CE0" w:rsidRPr="00AB081C" w14:paraId="69F0639D" w14:textId="77777777" w:rsidTr="00552CCC">
        <w:tc>
          <w:tcPr>
            <w:tcW w:w="2348" w:type="pct"/>
          </w:tcPr>
          <w:p w14:paraId="5959F138" w14:textId="77777777" w:rsidR="00283CE0" w:rsidRPr="00AB081C" w:rsidRDefault="00283CE0" w:rsidP="00552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รายได้เงินปันผล</w:t>
            </w:r>
          </w:p>
        </w:tc>
        <w:tc>
          <w:tcPr>
            <w:tcW w:w="663" w:type="pct"/>
            <w:vAlign w:val="bottom"/>
          </w:tcPr>
          <w:p w14:paraId="6A87DED0" w14:textId="77777777" w:rsidR="00283CE0" w:rsidRPr="00AB081C" w:rsidRDefault="00283CE0" w:rsidP="00552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(16)</w:t>
            </w:r>
          </w:p>
        </w:tc>
        <w:tc>
          <w:tcPr>
            <w:tcW w:w="664" w:type="pct"/>
            <w:vAlign w:val="bottom"/>
          </w:tcPr>
          <w:p w14:paraId="797BB9DC" w14:textId="77777777" w:rsidR="00283CE0" w:rsidRPr="00AB081C" w:rsidRDefault="00283CE0" w:rsidP="00552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3" w:type="pct"/>
            <w:vAlign w:val="bottom"/>
          </w:tcPr>
          <w:p w14:paraId="1A962722" w14:textId="77777777" w:rsidR="00283CE0" w:rsidRPr="00AB081C" w:rsidRDefault="00283CE0" w:rsidP="00552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2" w:type="pct"/>
            <w:vAlign w:val="bottom"/>
          </w:tcPr>
          <w:p w14:paraId="0D6800B9" w14:textId="77777777" w:rsidR="00283CE0" w:rsidRPr="00AB081C" w:rsidRDefault="00283CE0" w:rsidP="00552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</w:tr>
      <w:tr w:rsidR="00FB07A2" w:rsidRPr="00AB081C" w14:paraId="177D1544" w14:textId="77777777" w:rsidTr="007E5D9B">
        <w:tc>
          <w:tcPr>
            <w:tcW w:w="2348" w:type="pct"/>
          </w:tcPr>
          <w:p w14:paraId="37462B78" w14:textId="77777777" w:rsidR="00FB07A2" w:rsidRPr="00AB081C" w:rsidRDefault="00FB07A2" w:rsidP="00F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  <w:cs/>
              </w:rPr>
              <w:t>ส่วนแบ่งกำไรสุทธิจากเงินลงทุนในการร่วมค้า</w:t>
            </w:r>
          </w:p>
        </w:tc>
        <w:tc>
          <w:tcPr>
            <w:tcW w:w="663" w:type="pct"/>
            <w:vAlign w:val="bottom"/>
          </w:tcPr>
          <w:p w14:paraId="51979A11" w14:textId="3E3F3F0A" w:rsidR="00FB07A2" w:rsidRPr="00AB081C" w:rsidRDefault="00FB07A2" w:rsidP="00F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664" w:type="pct"/>
            <w:vAlign w:val="bottom"/>
          </w:tcPr>
          <w:p w14:paraId="3FFE4CC7" w14:textId="17FE3001" w:rsidR="00FB07A2" w:rsidRPr="00AB081C" w:rsidRDefault="00A944A2" w:rsidP="00F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</w:rPr>
              <w:t>56</w:t>
            </w:r>
          </w:p>
        </w:tc>
        <w:tc>
          <w:tcPr>
            <w:tcW w:w="663" w:type="pct"/>
            <w:vAlign w:val="bottom"/>
          </w:tcPr>
          <w:p w14:paraId="19D43687" w14:textId="36822413" w:rsidR="00FB07A2" w:rsidRPr="00AB081C" w:rsidRDefault="00FB07A2" w:rsidP="00F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62" w:type="pct"/>
            <w:vAlign w:val="bottom"/>
          </w:tcPr>
          <w:p w14:paraId="7D3C9069" w14:textId="30FD3E91" w:rsidR="00FB07A2" w:rsidRPr="00AB081C" w:rsidRDefault="00FB07A2" w:rsidP="00F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</w:tr>
      <w:tr w:rsidR="0076696D" w:rsidRPr="00AB081C" w14:paraId="3662711B" w14:textId="77777777" w:rsidTr="007E5D9B">
        <w:tc>
          <w:tcPr>
            <w:tcW w:w="2348" w:type="pct"/>
          </w:tcPr>
          <w:p w14:paraId="47BE0267" w14:textId="47A35E81" w:rsidR="0076696D" w:rsidRPr="00AB081C" w:rsidRDefault="0076696D" w:rsidP="0076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  <w:cs/>
              </w:rPr>
              <w:t>ส่วนแบ่งกำไรขาดทุนเบ็ดเสร็จอื่นจากเงินลงทุนใน</w:t>
            </w:r>
            <w:r w:rsidRPr="00AB081C">
              <w:rPr>
                <w:rFonts w:asciiTheme="majorBidi" w:hAnsiTheme="majorBidi" w:cstheme="majorBidi" w:hint="cs"/>
                <w:cs/>
              </w:rPr>
              <w:t>การร่วมค้า</w:t>
            </w:r>
          </w:p>
        </w:tc>
        <w:tc>
          <w:tcPr>
            <w:tcW w:w="663" w:type="pct"/>
            <w:vAlign w:val="bottom"/>
          </w:tcPr>
          <w:p w14:paraId="40DCCCA6" w14:textId="6A7B792F" w:rsidR="0076696D" w:rsidRPr="00AB081C" w:rsidRDefault="0076696D" w:rsidP="0076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190</w:t>
            </w:r>
          </w:p>
        </w:tc>
        <w:tc>
          <w:tcPr>
            <w:tcW w:w="664" w:type="pct"/>
            <w:vAlign w:val="bottom"/>
          </w:tcPr>
          <w:p w14:paraId="71A3D5B1" w14:textId="652B3E95" w:rsidR="0076696D" w:rsidRPr="00AB081C" w:rsidRDefault="0076696D" w:rsidP="0076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3" w:type="pct"/>
            <w:vAlign w:val="bottom"/>
          </w:tcPr>
          <w:p w14:paraId="3549DBE4" w14:textId="39AEB3EF" w:rsidR="0076696D" w:rsidRPr="00AB081C" w:rsidRDefault="0076696D" w:rsidP="0076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62" w:type="pct"/>
            <w:vAlign w:val="bottom"/>
          </w:tcPr>
          <w:p w14:paraId="6D858594" w14:textId="51E1AEE8" w:rsidR="0076696D" w:rsidRPr="00AB081C" w:rsidRDefault="0076696D" w:rsidP="0076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</w:tr>
      <w:tr w:rsidR="0076696D" w:rsidRPr="00AB081C" w14:paraId="06D917A3" w14:textId="77777777" w:rsidTr="007E5D9B">
        <w:tc>
          <w:tcPr>
            <w:tcW w:w="2348" w:type="pct"/>
          </w:tcPr>
          <w:p w14:paraId="27C21D59" w14:textId="28D7BC06" w:rsidR="0076696D" w:rsidRPr="00AB081C" w:rsidRDefault="0076696D" w:rsidP="0076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  <w:cs/>
              </w:rPr>
              <w:t>ผลกระทบจาก</w:t>
            </w:r>
            <w:r w:rsidRPr="00AB081C">
              <w:rPr>
                <w:rFonts w:asciiTheme="majorBidi" w:hAnsiTheme="majorBidi" w:cstheme="majorBidi" w:hint="cs"/>
                <w:cs/>
              </w:rPr>
              <w:t>การแปลงค่างบการเงิน</w:t>
            </w:r>
          </w:p>
        </w:tc>
        <w:tc>
          <w:tcPr>
            <w:tcW w:w="663" w:type="pct"/>
            <w:vAlign w:val="bottom"/>
          </w:tcPr>
          <w:p w14:paraId="7D0D86BE" w14:textId="705BFE36" w:rsidR="0076696D" w:rsidRPr="00AB081C" w:rsidRDefault="0076696D" w:rsidP="0076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371</w:t>
            </w:r>
          </w:p>
        </w:tc>
        <w:tc>
          <w:tcPr>
            <w:tcW w:w="664" w:type="pct"/>
            <w:vAlign w:val="bottom"/>
          </w:tcPr>
          <w:p w14:paraId="0AF73252" w14:textId="1E1BBF60" w:rsidR="0076696D" w:rsidRPr="00AB081C" w:rsidRDefault="0076696D" w:rsidP="0076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663" w:type="pct"/>
            <w:vAlign w:val="bottom"/>
          </w:tcPr>
          <w:p w14:paraId="48521AAD" w14:textId="7E39B927" w:rsidR="0076696D" w:rsidRPr="00AB081C" w:rsidRDefault="0076696D" w:rsidP="0076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62" w:type="pct"/>
            <w:vAlign w:val="bottom"/>
          </w:tcPr>
          <w:p w14:paraId="10D6431B" w14:textId="55F62EFE" w:rsidR="0076696D" w:rsidRPr="00AB081C" w:rsidRDefault="0076696D" w:rsidP="0076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</w:tr>
      <w:tr w:rsidR="00FB07A2" w:rsidRPr="00AB081C" w14:paraId="585717F6" w14:textId="77777777" w:rsidTr="007E5D9B">
        <w:tc>
          <w:tcPr>
            <w:tcW w:w="2348" w:type="pct"/>
          </w:tcPr>
          <w:p w14:paraId="766D9E1C" w14:textId="7A056416" w:rsidR="00FB07A2" w:rsidRPr="00AB081C" w:rsidRDefault="00FB07A2" w:rsidP="00F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663" w:type="pct"/>
            <w:vAlign w:val="bottom"/>
          </w:tcPr>
          <w:p w14:paraId="473E867D" w14:textId="00039C6C" w:rsidR="00FB07A2" w:rsidRPr="00AB081C" w:rsidRDefault="00FB07A2" w:rsidP="00F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5,52</w:t>
            </w:r>
            <w:r w:rsidR="00612A0B" w:rsidRPr="00AB081C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664" w:type="pct"/>
            <w:vAlign w:val="bottom"/>
          </w:tcPr>
          <w:p w14:paraId="44BA35FD" w14:textId="381C23D9" w:rsidR="00FB07A2" w:rsidRPr="00AB081C" w:rsidRDefault="00A944A2" w:rsidP="00F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90</w:t>
            </w:r>
          </w:p>
        </w:tc>
        <w:tc>
          <w:tcPr>
            <w:tcW w:w="663" w:type="pct"/>
            <w:vAlign w:val="bottom"/>
          </w:tcPr>
          <w:p w14:paraId="36B5F6D0" w14:textId="07810B80" w:rsidR="00FB07A2" w:rsidRPr="00AB081C" w:rsidRDefault="00FB07A2" w:rsidP="00F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62" w:type="pct"/>
            <w:vAlign w:val="bottom"/>
          </w:tcPr>
          <w:p w14:paraId="7DCA6379" w14:textId="2310C97E" w:rsidR="00FB07A2" w:rsidRPr="00AB081C" w:rsidRDefault="00FB07A2" w:rsidP="00F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FB07A2" w:rsidRPr="00AB081C" w14:paraId="4C2B5F7E" w14:textId="77777777" w:rsidTr="007E5D9B">
        <w:tc>
          <w:tcPr>
            <w:tcW w:w="2348" w:type="pct"/>
            <w:shd w:val="clear" w:color="auto" w:fill="auto"/>
          </w:tcPr>
          <w:p w14:paraId="3159CC30" w14:textId="77777777" w:rsidR="00FB07A2" w:rsidRPr="00AB081C" w:rsidRDefault="00FB07A2" w:rsidP="00F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  <w:cs/>
              </w:rPr>
              <w:t>จัดประเภทใหม่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2613CF06" w14:textId="5C355DA8" w:rsidR="00FB07A2" w:rsidRPr="00AB081C" w:rsidRDefault="00FB07A2" w:rsidP="00FB07A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60F9E5FB" w14:textId="7C69AAFA" w:rsidR="00FB07A2" w:rsidRPr="00AB081C" w:rsidRDefault="00A944A2" w:rsidP="00FB07A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1,198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6DF8AEFD" w14:textId="7CA2EA90" w:rsidR="00FB07A2" w:rsidRPr="00AB081C" w:rsidRDefault="00FB07A2" w:rsidP="00FB07A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85E13D2" w14:textId="7CB14A88" w:rsidR="00FB07A2" w:rsidRPr="00AB081C" w:rsidRDefault="00FB07A2" w:rsidP="00FB07A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(1)</w:t>
            </w:r>
          </w:p>
        </w:tc>
      </w:tr>
      <w:tr w:rsidR="00FB07A2" w:rsidRPr="00AB081C" w14:paraId="640BA4E5" w14:textId="77777777" w:rsidTr="007E5D9B">
        <w:tc>
          <w:tcPr>
            <w:tcW w:w="2348" w:type="pct"/>
          </w:tcPr>
          <w:p w14:paraId="36FB3685" w14:textId="0FD8E890" w:rsidR="00FB07A2" w:rsidRPr="00AB081C" w:rsidRDefault="00FB07A2" w:rsidP="00F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AB081C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AB081C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663" w:type="pct"/>
            <w:vAlign w:val="bottom"/>
          </w:tcPr>
          <w:p w14:paraId="40C0F2F4" w14:textId="62B00185" w:rsidR="00FB07A2" w:rsidRPr="00AB081C" w:rsidRDefault="00FB07A2" w:rsidP="00FB07A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7,42</w:t>
            </w:r>
            <w:r w:rsidR="00612A0B" w:rsidRPr="00AB081C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664" w:type="pct"/>
            <w:vAlign w:val="bottom"/>
          </w:tcPr>
          <w:p w14:paraId="453546C5" w14:textId="4E9B1097" w:rsidR="00FB07A2" w:rsidRPr="00AB081C" w:rsidRDefault="00A944A2" w:rsidP="00FB07A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1,591</w:t>
            </w:r>
          </w:p>
        </w:tc>
        <w:tc>
          <w:tcPr>
            <w:tcW w:w="663" w:type="pct"/>
            <w:vAlign w:val="bottom"/>
          </w:tcPr>
          <w:p w14:paraId="27E8BC06" w14:textId="230B13D0" w:rsidR="00FB07A2" w:rsidRPr="00AB081C" w:rsidRDefault="00FB07A2" w:rsidP="00FB07A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 w:hint="cs"/>
                <w:b/>
                <w:bCs/>
                <w:cs/>
              </w:rPr>
              <w:t>72</w:t>
            </w:r>
          </w:p>
        </w:tc>
        <w:tc>
          <w:tcPr>
            <w:tcW w:w="662" w:type="pct"/>
            <w:vAlign w:val="bottom"/>
          </w:tcPr>
          <w:p w14:paraId="2681FE75" w14:textId="67E7B2CD" w:rsidR="00FB07A2" w:rsidRPr="00AB081C" w:rsidRDefault="00FB07A2" w:rsidP="00FB07A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72</w:t>
            </w:r>
          </w:p>
        </w:tc>
      </w:tr>
      <w:tr w:rsidR="00FB07A2" w:rsidRPr="00AB081C" w14:paraId="22AA1E84" w14:textId="77777777" w:rsidTr="007E5D9B">
        <w:tc>
          <w:tcPr>
            <w:tcW w:w="2348" w:type="pct"/>
          </w:tcPr>
          <w:p w14:paraId="06204E7C" w14:textId="77777777" w:rsidR="00FB07A2" w:rsidRPr="00AB081C" w:rsidRDefault="00FB07A2" w:rsidP="00F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</w:rPr>
            </w:pPr>
          </w:p>
          <w:p w14:paraId="06E9A54E" w14:textId="77777777" w:rsidR="00FB07A2" w:rsidRPr="00AB081C" w:rsidRDefault="00FB07A2" w:rsidP="00F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</w:rPr>
            </w:pPr>
          </w:p>
          <w:p w14:paraId="795C6DC5" w14:textId="77777777" w:rsidR="00FB07A2" w:rsidRPr="00AB081C" w:rsidRDefault="00FB07A2" w:rsidP="00F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</w:rPr>
            </w:pPr>
          </w:p>
          <w:p w14:paraId="7F709D9F" w14:textId="77777777" w:rsidR="003A517F" w:rsidRPr="00AB081C" w:rsidRDefault="003A517F" w:rsidP="00F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63" w:type="pct"/>
            <w:vAlign w:val="bottom"/>
          </w:tcPr>
          <w:p w14:paraId="439AD41A" w14:textId="77777777" w:rsidR="00FB07A2" w:rsidRPr="00AB081C" w:rsidRDefault="00FB07A2" w:rsidP="00F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64" w:type="pct"/>
            <w:vAlign w:val="bottom"/>
          </w:tcPr>
          <w:p w14:paraId="25C7B56D" w14:textId="77777777" w:rsidR="00FB07A2" w:rsidRPr="00AB081C" w:rsidRDefault="00FB07A2" w:rsidP="00F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63" w:type="pct"/>
            <w:vAlign w:val="bottom"/>
          </w:tcPr>
          <w:p w14:paraId="7987D11D" w14:textId="77777777" w:rsidR="00FB07A2" w:rsidRPr="00AB081C" w:rsidRDefault="00FB07A2" w:rsidP="00F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62" w:type="pct"/>
            <w:vAlign w:val="bottom"/>
          </w:tcPr>
          <w:p w14:paraId="6A6E406A" w14:textId="77777777" w:rsidR="00FB07A2" w:rsidRPr="00AB081C" w:rsidRDefault="00FB07A2" w:rsidP="00F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FB07A2" w:rsidRPr="00AB081C" w14:paraId="17EDB933" w14:textId="77777777" w:rsidTr="00582A8E">
        <w:tc>
          <w:tcPr>
            <w:tcW w:w="2348" w:type="pct"/>
          </w:tcPr>
          <w:p w14:paraId="0A9247CF" w14:textId="77777777" w:rsidR="00FB07A2" w:rsidRPr="00AB081C" w:rsidRDefault="00FB07A2" w:rsidP="00F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รวม</w:t>
            </w:r>
          </w:p>
        </w:tc>
        <w:tc>
          <w:tcPr>
            <w:tcW w:w="663" w:type="pct"/>
            <w:vAlign w:val="bottom"/>
          </w:tcPr>
          <w:p w14:paraId="3D6940D4" w14:textId="77777777" w:rsidR="00FB07A2" w:rsidRPr="00AB081C" w:rsidRDefault="00FB07A2" w:rsidP="00F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4" w:type="pct"/>
            <w:vAlign w:val="bottom"/>
          </w:tcPr>
          <w:p w14:paraId="09E8D737" w14:textId="77777777" w:rsidR="00FB07A2" w:rsidRPr="00AB081C" w:rsidRDefault="00FB07A2" w:rsidP="00F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63" w:type="pct"/>
            <w:vAlign w:val="bottom"/>
          </w:tcPr>
          <w:p w14:paraId="4495166C" w14:textId="77777777" w:rsidR="00FB07A2" w:rsidRPr="00AB081C" w:rsidRDefault="00FB07A2" w:rsidP="00F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62" w:type="pct"/>
            <w:vAlign w:val="bottom"/>
          </w:tcPr>
          <w:p w14:paraId="268A04FA" w14:textId="77777777" w:rsidR="00FB07A2" w:rsidRPr="00AB081C" w:rsidRDefault="00FB07A2" w:rsidP="00F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FB07A2" w:rsidRPr="00AB081C" w14:paraId="39431D09" w14:textId="77777777" w:rsidTr="00582A8E">
        <w:tc>
          <w:tcPr>
            <w:tcW w:w="2348" w:type="pct"/>
          </w:tcPr>
          <w:p w14:paraId="15E68CDB" w14:textId="77777777" w:rsidR="00FB07A2" w:rsidRPr="00AB081C" w:rsidRDefault="00FB07A2" w:rsidP="00F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 w:hanging="318"/>
              <w:jc w:val="thaiDistribute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B081C">
              <w:rPr>
                <w:rFonts w:asciiTheme="majorBidi" w:hAnsiTheme="majorBidi" w:cstheme="majorBidi"/>
              </w:rPr>
              <w:t>1</w:t>
            </w:r>
            <w:r w:rsidRPr="00AB081C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663" w:type="pct"/>
            <w:vAlign w:val="bottom"/>
          </w:tcPr>
          <w:p w14:paraId="1A252BE1" w14:textId="754B8479" w:rsidR="00FB07A2" w:rsidRPr="00AB081C" w:rsidRDefault="00FB07A2" w:rsidP="00F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1,852</w:t>
            </w:r>
          </w:p>
        </w:tc>
        <w:tc>
          <w:tcPr>
            <w:tcW w:w="664" w:type="pct"/>
            <w:vAlign w:val="bottom"/>
          </w:tcPr>
          <w:p w14:paraId="1F112437" w14:textId="65C1FD81" w:rsidR="00FB07A2" w:rsidRPr="00AB081C" w:rsidRDefault="00FB07A2" w:rsidP="00F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13,670</w:t>
            </w:r>
          </w:p>
        </w:tc>
        <w:tc>
          <w:tcPr>
            <w:tcW w:w="663" w:type="pct"/>
            <w:vAlign w:val="bottom"/>
          </w:tcPr>
          <w:p w14:paraId="6FA724C6" w14:textId="31E4BF79" w:rsidR="00FB07A2" w:rsidRPr="00AB081C" w:rsidRDefault="00FB07A2" w:rsidP="00F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307</w:t>
            </w:r>
          </w:p>
        </w:tc>
        <w:tc>
          <w:tcPr>
            <w:tcW w:w="662" w:type="pct"/>
            <w:vAlign w:val="bottom"/>
          </w:tcPr>
          <w:p w14:paraId="7A3AB51D" w14:textId="660F96A7" w:rsidR="00FB07A2" w:rsidRPr="00AB081C" w:rsidRDefault="00FB07A2" w:rsidP="00F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73</w:t>
            </w:r>
          </w:p>
        </w:tc>
      </w:tr>
      <w:tr w:rsidR="00FB07A2" w:rsidRPr="00AB081C" w14:paraId="4B661D68" w14:textId="77777777" w:rsidTr="00066293">
        <w:tc>
          <w:tcPr>
            <w:tcW w:w="2348" w:type="pct"/>
          </w:tcPr>
          <w:p w14:paraId="7683954A" w14:textId="18B9B6CB" w:rsidR="00FB07A2" w:rsidRPr="00AB081C" w:rsidRDefault="00FB07A2" w:rsidP="00F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</w:rPr>
            </w:pPr>
            <w:r w:rsidRPr="00AB081C">
              <w:rPr>
                <w:rFonts w:hint="cs"/>
                <w:cs/>
              </w:rPr>
              <w:t>ได้มาจากการซื้อธุรกิจ</w:t>
            </w:r>
            <w:r w:rsidR="00283CE0" w:rsidRPr="00AB081C">
              <w:t xml:space="preserve"> </w:t>
            </w:r>
            <w:r w:rsidR="00283CE0" w:rsidRPr="00AB081C">
              <w:rPr>
                <w:i/>
                <w:iCs/>
              </w:rPr>
              <w:t>(</w:t>
            </w:r>
            <w:r w:rsidR="00283CE0" w:rsidRPr="00AB081C">
              <w:rPr>
                <w:rFonts w:hint="cs"/>
                <w:i/>
                <w:iCs/>
                <w:cs/>
              </w:rPr>
              <w:t xml:space="preserve">หมายเหตุ </w:t>
            </w:r>
            <w:r w:rsidR="00283CE0" w:rsidRPr="00AB081C">
              <w:rPr>
                <w:i/>
                <w:iCs/>
              </w:rPr>
              <w:t>3)</w:t>
            </w:r>
          </w:p>
        </w:tc>
        <w:tc>
          <w:tcPr>
            <w:tcW w:w="663" w:type="pct"/>
            <w:vAlign w:val="bottom"/>
          </w:tcPr>
          <w:p w14:paraId="31033B9C" w14:textId="0C3C007B" w:rsidR="00FB07A2" w:rsidRPr="00AB081C" w:rsidRDefault="00612A0B" w:rsidP="00F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5,7</w:t>
            </w:r>
            <w:r w:rsidR="00283CE0" w:rsidRPr="00AB081C">
              <w:rPr>
                <w:rFonts w:asciiTheme="majorBidi" w:hAnsiTheme="majorBidi" w:cstheme="majorBidi"/>
              </w:rPr>
              <w:t>08</w:t>
            </w:r>
          </w:p>
        </w:tc>
        <w:tc>
          <w:tcPr>
            <w:tcW w:w="664" w:type="pct"/>
            <w:vAlign w:val="bottom"/>
          </w:tcPr>
          <w:p w14:paraId="64128FBC" w14:textId="77777777" w:rsidR="00FB07A2" w:rsidRPr="00AB081C" w:rsidRDefault="00FB07A2" w:rsidP="00F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372104C0" w14:textId="77777777" w:rsidR="00FB07A2" w:rsidRPr="00AB081C" w:rsidRDefault="00FB07A2" w:rsidP="00F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2" w:type="pct"/>
            <w:vAlign w:val="bottom"/>
          </w:tcPr>
          <w:p w14:paraId="08C01158" w14:textId="77777777" w:rsidR="00FB07A2" w:rsidRPr="00AB081C" w:rsidRDefault="00FB07A2" w:rsidP="00F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</w:tr>
      <w:tr w:rsidR="00283CE0" w:rsidRPr="00AB081C" w14:paraId="4F4B2F44" w14:textId="77777777" w:rsidTr="00552CCC">
        <w:tc>
          <w:tcPr>
            <w:tcW w:w="2348" w:type="pct"/>
          </w:tcPr>
          <w:p w14:paraId="07A39416" w14:textId="77777777" w:rsidR="00283CE0" w:rsidRPr="00AB081C" w:rsidRDefault="00283CE0" w:rsidP="00552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รายได้เงินปันผล</w:t>
            </w:r>
          </w:p>
        </w:tc>
        <w:tc>
          <w:tcPr>
            <w:tcW w:w="663" w:type="pct"/>
            <w:vAlign w:val="bottom"/>
          </w:tcPr>
          <w:p w14:paraId="2974B1F0" w14:textId="77777777" w:rsidR="00283CE0" w:rsidRPr="00AB081C" w:rsidRDefault="00283CE0" w:rsidP="00552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(17)</w:t>
            </w:r>
          </w:p>
        </w:tc>
        <w:tc>
          <w:tcPr>
            <w:tcW w:w="664" w:type="pct"/>
            <w:vAlign w:val="bottom"/>
          </w:tcPr>
          <w:p w14:paraId="7CDB0286" w14:textId="77777777" w:rsidR="00283CE0" w:rsidRPr="00AB081C" w:rsidRDefault="00283CE0" w:rsidP="00552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3" w:type="pct"/>
            <w:vAlign w:val="bottom"/>
          </w:tcPr>
          <w:p w14:paraId="78FCD3AD" w14:textId="77777777" w:rsidR="00283CE0" w:rsidRPr="00AB081C" w:rsidRDefault="00283CE0" w:rsidP="00552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2" w:type="pct"/>
            <w:vAlign w:val="bottom"/>
          </w:tcPr>
          <w:p w14:paraId="16517D93" w14:textId="77777777" w:rsidR="00283CE0" w:rsidRPr="00AB081C" w:rsidRDefault="00283CE0" w:rsidP="00552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</w:tr>
      <w:tr w:rsidR="009A2C82" w:rsidRPr="00AB081C" w14:paraId="5FB19850" w14:textId="77777777" w:rsidTr="00582A8E">
        <w:tc>
          <w:tcPr>
            <w:tcW w:w="2348" w:type="pct"/>
          </w:tcPr>
          <w:p w14:paraId="2EA45E54" w14:textId="20A96AEF" w:rsidR="009A2C82" w:rsidRPr="00AB081C" w:rsidRDefault="009A2C82" w:rsidP="009A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  <w:cs/>
              </w:rPr>
              <w:t>ส่วนแบ่งกำไรสุทธิจากเงินลงทุนในบริษัทร่วมและการร่วมค้า</w:t>
            </w:r>
          </w:p>
        </w:tc>
        <w:tc>
          <w:tcPr>
            <w:tcW w:w="663" w:type="pct"/>
            <w:vAlign w:val="bottom"/>
          </w:tcPr>
          <w:p w14:paraId="5488B170" w14:textId="069B6AB9" w:rsidR="009A2C82" w:rsidRPr="00AB081C" w:rsidRDefault="00612A0B" w:rsidP="009A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200</w:t>
            </w:r>
          </w:p>
        </w:tc>
        <w:tc>
          <w:tcPr>
            <w:tcW w:w="664" w:type="pct"/>
            <w:vAlign w:val="bottom"/>
          </w:tcPr>
          <w:p w14:paraId="1B0BEC3B" w14:textId="157B8B9F" w:rsidR="009A2C82" w:rsidRPr="00AB081C" w:rsidRDefault="009A2C82" w:rsidP="009A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183</w:t>
            </w:r>
          </w:p>
        </w:tc>
        <w:tc>
          <w:tcPr>
            <w:tcW w:w="663" w:type="pct"/>
            <w:vAlign w:val="bottom"/>
          </w:tcPr>
          <w:p w14:paraId="33726568" w14:textId="0DC474FC" w:rsidR="009A2C82" w:rsidRPr="00AB081C" w:rsidRDefault="009A2C82" w:rsidP="009A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62" w:type="pct"/>
            <w:vAlign w:val="bottom"/>
          </w:tcPr>
          <w:p w14:paraId="46A915AE" w14:textId="253751BD" w:rsidR="009A2C82" w:rsidRPr="00AB081C" w:rsidRDefault="009A2C82" w:rsidP="009A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</w:tr>
      <w:tr w:rsidR="0076696D" w:rsidRPr="00AB081C" w14:paraId="190D953B" w14:textId="77777777" w:rsidTr="00582A8E">
        <w:tc>
          <w:tcPr>
            <w:tcW w:w="2348" w:type="pct"/>
          </w:tcPr>
          <w:p w14:paraId="3A5CAED4" w14:textId="42B38E92" w:rsidR="0076696D" w:rsidRPr="00AB081C" w:rsidRDefault="0076696D" w:rsidP="0076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  <w:cs/>
              </w:rPr>
              <w:t>ส่วนแบ่งกำไร</w:t>
            </w:r>
            <w:r w:rsidR="005B059E" w:rsidRPr="00AB081C">
              <w:rPr>
                <w:rFonts w:asciiTheme="majorBidi" w:hAnsiTheme="majorBidi" w:cstheme="majorBidi"/>
              </w:rPr>
              <w:t xml:space="preserve"> (</w:t>
            </w:r>
            <w:r w:rsidRPr="00AB081C">
              <w:rPr>
                <w:rFonts w:asciiTheme="majorBidi" w:hAnsiTheme="majorBidi" w:cstheme="majorBidi"/>
                <w:cs/>
              </w:rPr>
              <w:t>ขาดทุน</w:t>
            </w:r>
            <w:r w:rsidR="005B059E" w:rsidRPr="00AB081C">
              <w:rPr>
                <w:rFonts w:asciiTheme="majorBidi" w:hAnsiTheme="majorBidi" w:cstheme="majorBidi"/>
              </w:rPr>
              <w:t xml:space="preserve">) </w:t>
            </w:r>
            <w:r w:rsidRPr="00AB081C">
              <w:rPr>
                <w:rFonts w:asciiTheme="majorBidi" w:hAnsiTheme="majorBidi" w:cstheme="majorBidi"/>
                <w:cs/>
              </w:rPr>
              <w:t>เบ็ดเสร็จอื่นจากเงินลงทุนในการร่วมค้า</w:t>
            </w:r>
          </w:p>
        </w:tc>
        <w:tc>
          <w:tcPr>
            <w:tcW w:w="663" w:type="pct"/>
            <w:vAlign w:val="bottom"/>
          </w:tcPr>
          <w:p w14:paraId="2A11D2BE" w14:textId="7595EB16" w:rsidR="0076696D" w:rsidRPr="00AB081C" w:rsidRDefault="0076696D" w:rsidP="0076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(39)</w:t>
            </w:r>
          </w:p>
        </w:tc>
        <w:tc>
          <w:tcPr>
            <w:tcW w:w="664" w:type="pct"/>
            <w:vAlign w:val="bottom"/>
          </w:tcPr>
          <w:p w14:paraId="08CE8B8F" w14:textId="2FF23692" w:rsidR="0076696D" w:rsidRPr="00AB081C" w:rsidRDefault="0076696D" w:rsidP="0076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3" w:type="pct"/>
            <w:vAlign w:val="bottom"/>
          </w:tcPr>
          <w:p w14:paraId="76CC99D4" w14:textId="44C891E2" w:rsidR="0076696D" w:rsidRPr="00AB081C" w:rsidRDefault="0076696D" w:rsidP="0076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62" w:type="pct"/>
            <w:vAlign w:val="bottom"/>
          </w:tcPr>
          <w:p w14:paraId="223652A7" w14:textId="35FF1A71" w:rsidR="0076696D" w:rsidRPr="00AB081C" w:rsidRDefault="0076696D" w:rsidP="0076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76696D" w:rsidRPr="00AB081C" w14:paraId="7F2B384A" w14:textId="77777777" w:rsidTr="00582A8E">
        <w:tc>
          <w:tcPr>
            <w:tcW w:w="2348" w:type="pct"/>
          </w:tcPr>
          <w:p w14:paraId="5FB669A2" w14:textId="5561D0C7" w:rsidR="0076696D" w:rsidRPr="00AB081C" w:rsidRDefault="0076696D" w:rsidP="0076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  <w:cs/>
              </w:rPr>
              <w:t>ผลกระทบจาก</w:t>
            </w:r>
            <w:r w:rsidRPr="00AB081C">
              <w:rPr>
                <w:rFonts w:asciiTheme="majorBidi" w:hAnsiTheme="majorBidi" w:cstheme="majorBidi" w:hint="cs"/>
                <w:cs/>
              </w:rPr>
              <w:t>การแปลงค่างบการเงิน</w:t>
            </w:r>
          </w:p>
        </w:tc>
        <w:tc>
          <w:tcPr>
            <w:tcW w:w="663" w:type="pct"/>
            <w:vAlign w:val="bottom"/>
          </w:tcPr>
          <w:p w14:paraId="2737B9E6" w14:textId="320388E9" w:rsidR="0076696D" w:rsidRPr="00AB081C" w:rsidRDefault="0076696D" w:rsidP="0076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872</w:t>
            </w:r>
          </w:p>
        </w:tc>
        <w:tc>
          <w:tcPr>
            <w:tcW w:w="664" w:type="pct"/>
            <w:vAlign w:val="bottom"/>
          </w:tcPr>
          <w:p w14:paraId="1FE38233" w14:textId="64E9BE0B" w:rsidR="0076696D" w:rsidRPr="00AB081C" w:rsidRDefault="0076696D" w:rsidP="0076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(21</w:t>
            </w:r>
            <w:r w:rsidRPr="00AB081C">
              <w:rPr>
                <w:rFonts w:asciiTheme="majorBidi" w:hAnsiTheme="majorBidi" w:cstheme="majorBidi" w:hint="cs"/>
                <w:cs/>
              </w:rPr>
              <w:t>4</w:t>
            </w:r>
            <w:r w:rsidRPr="00AB081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63" w:type="pct"/>
            <w:vAlign w:val="bottom"/>
          </w:tcPr>
          <w:p w14:paraId="7606A99A" w14:textId="5D9156A1" w:rsidR="0076696D" w:rsidRPr="00AB081C" w:rsidRDefault="0076696D" w:rsidP="0076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62" w:type="pct"/>
            <w:vAlign w:val="bottom"/>
          </w:tcPr>
          <w:p w14:paraId="78A5794B" w14:textId="3FA46349" w:rsidR="0076696D" w:rsidRPr="00AB081C" w:rsidRDefault="0076696D" w:rsidP="0076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</w:tr>
      <w:tr w:rsidR="009A2C82" w:rsidRPr="00AB081C" w14:paraId="5214EACB" w14:textId="77777777" w:rsidTr="00582A8E">
        <w:tc>
          <w:tcPr>
            <w:tcW w:w="2348" w:type="pct"/>
          </w:tcPr>
          <w:p w14:paraId="381B6D70" w14:textId="77777777" w:rsidR="009A2C82" w:rsidRPr="00AB081C" w:rsidRDefault="009A2C82" w:rsidP="009A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663" w:type="pct"/>
            <w:vAlign w:val="bottom"/>
          </w:tcPr>
          <w:p w14:paraId="79C1C96C" w14:textId="4F47CCE2" w:rsidR="009A2C82" w:rsidRPr="00AB081C" w:rsidRDefault="009A2C82" w:rsidP="009A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15,</w:t>
            </w:r>
            <w:r w:rsidR="00612A0B" w:rsidRPr="00AB081C">
              <w:rPr>
                <w:rFonts w:asciiTheme="majorBidi" w:hAnsiTheme="majorBidi" w:cstheme="majorBidi" w:hint="cs"/>
                <w:cs/>
              </w:rPr>
              <w:t>56</w:t>
            </w:r>
            <w:r w:rsidR="00612A0B" w:rsidRPr="00AB081C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664" w:type="pct"/>
            <w:vAlign w:val="bottom"/>
          </w:tcPr>
          <w:p w14:paraId="1A591C76" w14:textId="6A49B6EB" w:rsidR="009A2C82" w:rsidRPr="00AB081C" w:rsidRDefault="009A2C82" w:rsidP="009A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367</w:t>
            </w:r>
          </w:p>
        </w:tc>
        <w:tc>
          <w:tcPr>
            <w:tcW w:w="663" w:type="pct"/>
            <w:vAlign w:val="bottom"/>
          </w:tcPr>
          <w:p w14:paraId="67A5A7D1" w14:textId="2BB53BED" w:rsidR="009A2C82" w:rsidRPr="00AB081C" w:rsidRDefault="009A2C82" w:rsidP="009A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62" w:type="pct"/>
            <w:vAlign w:val="bottom"/>
          </w:tcPr>
          <w:p w14:paraId="5923EBAB" w14:textId="2EA9A56C" w:rsidR="009A2C82" w:rsidRPr="00AB081C" w:rsidRDefault="009A2C82" w:rsidP="009A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35</w:t>
            </w:r>
          </w:p>
        </w:tc>
      </w:tr>
      <w:tr w:rsidR="009A2C82" w:rsidRPr="00AB081C" w14:paraId="2E2CA749" w14:textId="77777777" w:rsidTr="00582A8E">
        <w:tc>
          <w:tcPr>
            <w:tcW w:w="2348" w:type="pct"/>
          </w:tcPr>
          <w:p w14:paraId="07804843" w14:textId="77777777" w:rsidR="009A2C82" w:rsidRPr="00AB081C" w:rsidRDefault="009A2C82" w:rsidP="009A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  <w:cs/>
              </w:rPr>
              <w:t>จำหน่ายเงินลงทุน</w:t>
            </w:r>
          </w:p>
        </w:tc>
        <w:tc>
          <w:tcPr>
            <w:tcW w:w="663" w:type="pct"/>
            <w:vAlign w:val="bottom"/>
          </w:tcPr>
          <w:p w14:paraId="25CA38AA" w14:textId="1467CEDC" w:rsidR="009A2C82" w:rsidRPr="00AB081C" w:rsidRDefault="009A2C82" w:rsidP="009A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4" w:type="pct"/>
            <w:vAlign w:val="bottom"/>
          </w:tcPr>
          <w:p w14:paraId="59ECA35A" w14:textId="49A4E164" w:rsidR="009A2C82" w:rsidRPr="00AB081C" w:rsidRDefault="009A2C82" w:rsidP="009A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(12,148)</w:t>
            </w:r>
          </w:p>
        </w:tc>
        <w:tc>
          <w:tcPr>
            <w:tcW w:w="663" w:type="pct"/>
            <w:vAlign w:val="bottom"/>
          </w:tcPr>
          <w:p w14:paraId="6643AC7A" w14:textId="62C8B9FA" w:rsidR="009A2C82" w:rsidRPr="00AB081C" w:rsidRDefault="009A2C82" w:rsidP="009A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62" w:type="pct"/>
            <w:vAlign w:val="bottom"/>
          </w:tcPr>
          <w:p w14:paraId="4D3CBD08" w14:textId="016CEA7A" w:rsidR="009A2C82" w:rsidRPr="00AB081C" w:rsidRDefault="009A2C82" w:rsidP="009A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</w:tr>
      <w:tr w:rsidR="009A2C82" w:rsidRPr="00AB081C" w14:paraId="322A410E" w14:textId="77777777" w:rsidTr="00582A8E">
        <w:tc>
          <w:tcPr>
            <w:tcW w:w="2348" w:type="pct"/>
          </w:tcPr>
          <w:p w14:paraId="021A6B06" w14:textId="77777777" w:rsidR="009A2C82" w:rsidRPr="00AB081C" w:rsidRDefault="009A2C82" w:rsidP="009A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  <w:cs/>
              </w:rPr>
              <w:t>จัดประเภทใหม่</w:t>
            </w:r>
          </w:p>
        </w:tc>
        <w:tc>
          <w:tcPr>
            <w:tcW w:w="663" w:type="pct"/>
            <w:vAlign w:val="bottom"/>
          </w:tcPr>
          <w:p w14:paraId="6EEE8932" w14:textId="49AE56AA" w:rsidR="009A2C82" w:rsidRPr="00AB081C" w:rsidRDefault="00612A0B" w:rsidP="009A2C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4" w:type="pct"/>
            <w:vAlign w:val="bottom"/>
          </w:tcPr>
          <w:p w14:paraId="5012416B" w14:textId="7F7A81D4" w:rsidR="009A2C82" w:rsidRPr="00AB081C" w:rsidRDefault="009A2C82" w:rsidP="009A2C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3</w:t>
            </w:r>
          </w:p>
        </w:tc>
        <w:tc>
          <w:tcPr>
            <w:tcW w:w="663" w:type="pct"/>
            <w:vAlign w:val="bottom"/>
          </w:tcPr>
          <w:p w14:paraId="67648241" w14:textId="1DBE849C" w:rsidR="009A2C82" w:rsidRPr="00AB081C" w:rsidRDefault="009A2C82" w:rsidP="009A2C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62" w:type="pct"/>
            <w:vAlign w:val="bottom"/>
          </w:tcPr>
          <w:p w14:paraId="15E5F665" w14:textId="3472460E" w:rsidR="009A2C82" w:rsidRPr="00AB081C" w:rsidRDefault="009A2C82" w:rsidP="009A2C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3</w:t>
            </w:r>
          </w:p>
        </w:tc>
      </w:tr>
      <w:tr w:rsidR="00FB07A2" w:rsidRPr="00AB081C" w14:paraId="6487E8B4" w14:textId="77777777" w:rsidTr="00582A8E">
        <w:tc>
          <w:tcPr>
            <w:tcW w:w="2348" w:type="pct"/>
          </w:tcPr>
          <w:p w14:paraId="1A0E910D" w14:textId="37ED5F02" w:rsidR="00FB07A2" w:rsidRPr="00AB081C" w:rsidRDefault="00FB07A2" w:rsidP="00F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AB081C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AB081C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663" w:type="pct"/>
            <w:vAlign w:val="bottom"/>
          </w:tcPr>
          <w:p w14:paraId="0478BB52" w14:textId="122B2827" w:rsidR="00FB07A2" w:rsidRPr="00AB081C" w:rsidRDefault="00FB07A2" w:rsidP="00FB07A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2</w:t>
            </w:r>
            <w:r w:rsidR="00612A0B" w:rsidRPr="00AB081C">
              <w:rPr>
                <w:rFonts w:asciiTheme="majorBidi" w:hAnsiTheme="majorBidi" w:cstheme="majorBidi"/>
                <w:b/>
                <w:bCs/>
              </w:rPr>
              <w:t>4</w:t>
            </w:r>
            <w:r w:rsidRPr="00AB081C">
              <w:rPr>
                <w:rFonts w:asciiTheme="majorBidi" w:hAnsiTheme="majorBidi" w:cstheme="majorBidi"/>
                <w:b/>
                <w:bCs/>
              </w:rPr>
              <w:t>,</w:t>
            </w:r>
            <w:r w:rsidR="00283CE0" w:rsidRPr="00AB081C">
              <w:rPr>
                <w:rFonts w:asciiTheme="majorBidi" w:hAnsiTheme="majorBidi" w:cstheme="majorBidi"/>
                <w:b/>
                <w:bCs/>
              </w:rPr>
              <w:t>140</w:t>
            </w:r>
          </w:p>
        </w:tc>
        <w:tc>
          <w:tcPr>
            <w:tcW w:w="664" w:type="pct"/>
            <w:vAlign w:val="bottom"/>
          </w:tcPr>
          <w:p w14:paraId="26B6E646" w14:textId="52A38484" w:rsidR="00FB07A2" w:rsidRPr="00AB081C" w:rsidRDefault="009A2C82" w:rsidP="00FB07A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1,861</w:t>
            </w:r>
          </w:p>
        </w:tc>
        <w:tc>
          <w:tcPr>
            <w:tcW w:w="663" w:type="pct"/>
            <w:vAlign w:val="bottom"/>
          </w:tcPr>
          <w:p w14:paraId="51ACC8B8" w14:textId="19C35648" w:rsidR="00FB07A2" w:rsidRPr="00AB081C" w:rsidRDefault="00FB07A2" w:rsidP="00FB07A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 w:hint="cs"/>
                <w:b/>
                <w:bCs/>
                <w:cs/>
              </w:rPr>
              <w:t>307</w:t>
            </w:r>
          </w:p>
        </w:tc>
        <w:tc>
          <w:tcPr>
            <w:tcW w:w="662" w:type="pct"/>
            <w:vAlign w:val="bottom"/>
          </w:tcPr>
          <w:p w14:paraId="6C9D2B02" w14:textId="3DDA4C34" w:rsidR="00FB07A2" w:rsidRPr="00AB081C" w:rsidRDefault="00FB07A2" w:rsidP="00FB07A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1</w:t>
            </w:r>
            <w:r w:rsidR="009A2C82" w:rsidRPr="00AB081C">
              <w:rPr>
                <w:rFonts w:asciiTheme="majorBidi" w:hAnsiTheme="majorBidi" w:cstheme="majorBidi"/>
                <w:b/>
                <w:bCs/>
              </w:rPr>
              <w:t>11</w:t>
            </w:r>
          </w:p>
        </w:tc>
      </w:tr>
    </w:tbl>
    <w:p w14:paraId="19E3E417" w14:textId="77777777" w:rsidR="0066035F" w:rsidRPr="00AB081C" w:rsidRDefault="0066035F" w:rsidP="00A00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002E8843" w14:textId="33A9F334" w:rsidR="00AE5C41" w:rsidRPr="00AB081C" w:rsidRDefault="00AE5C41" w:rsidP="00A00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i/>
          <w:iCs/>
          <w:lang w:val="en-GB"/>
        </w:rPr>
      </w:pPr>
      <w:r w:rsidRPr="00AB081C">
        <w:rPr>
          <w:rFonts w:asciiTheme="majorBidi" w:hAnsiTheme="majorBidi" w:cstheme="majorBidi"/>
          <w:i/>
          <w:iCs/>
          <w:cs/>
          <w:lang w:val="en-GB"/>
        </w:rPr>
        <w:t>การเปลี่ยนแปลงเงินลงทุนใน</w:t>
      </w:r>
      <w:r w:rsidR="00EB4D05" w:rsidRPr="00AB081C">
        <w:rPr>
          <w:rFonts w:asciiTheme="majorBidi" w:hAnsiTheme="majorBidi" w:cstheme="majorBidi" w:hint="cs"/>
          <w:i/>
          <w:iCs/>
          <w:cs/>
          <w:lang w:val="en-GB"/>
        </w:rPr>
        <w:t>บริษัทร่วม</w:t>
      </w:r>
      <w:r w:rsidR="00EA2C81" w:rsidRPr="00AB081C">
        <w:rPr>
          <w:rFonts w:asciiTheme="majorBidi" w:hAnsiTheme="majorBidi" w:cstheme="majorBidi"/>
          <w:i/>
          <w:iCs/>
          <w:cs/>
          <w:lang w:val="en-GB"/>
        </w:rPr>
        <w:t>และการร่วมค้า</w:t>
      </w:r>
    </w:p>
    <w:p w14:paraId="4B61BE19" w14:textId="793D1E78" w:rsidR="00AE5C41" w:rsidRPr="00AB081C" w:rsidRDefault="00AE5C41" w:rsidP="00A00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i/>
          <w:iCs/>
          <w:lang w:val="en-GB"/>
        </w:rPr>
      </w:pPr>
    </w:p>
    <w:p w14:paraId="450FDE2B" w14:textId="63C6AA2E" w:rsidR="00C36595" w:rsidRPr="00AB081C" w:rsidRDefault="001032C2" w:rsidP="00EB1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67" w:hanging="27"/>
        <w:rPr>
          <w:rFonts w:asciiTheme="majorBidi" w:hAnsiTheme="majorBidi" w:cstheme="majorBidi"/>
          <w:i/>
          <w:iCs/>
        </w:rPr>
      </w:pPr>
      <w:proofErr w:type="spellStart"/>
      <w:r w:rsidRPr="00AB081C">
        <w:rPr>
          <w:rFonts w:asciiTheme="majorBidi" w:hAnsiTheme="majorBidi" w:cstheme="majorBidi"/>
          <w:i/>
          <w:iCs/>
        </w:rPr>
        <w:t>PetroWind</w:t>
      </w:r>
      <w:proofErr w:type="spellEnd"/>
      <w:r w:rsidRPr="00AB081C">
        <w:rPr>
          <w:rFonts w:asciiTheme="majorBidi" w:hAnsiTheme="majorBidi" w:cstheme="majorBidi"/>
          <w:i/>
          <w:iCs/>
        </w:rPr>
        <w:t xml:space="preserve"> Energy Inc.</w:t>
      </w:r>
    </w:p>
    <w:p w14:paraId="4DE865FF" w14:textId="3E07FD5A" w:rsidR="006C5CF0" w:rsidRPr="00AB081C" w:rsidRDefault="006C5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lang w:val="en-GB"/>
        </w:rPr>
      </w:pPr>
    </w:p>
    <w:p w14:paraId="007A9B0F" w14:textId="5267F486" w:rsidR="00283CE0" w:rsidRPr="00AB081C" w:rsidRDefault="00D30E52" w:rsidP="00283CE0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</w:rPr>
      </w:pPr>
      <w:r w:rsidRPr="00AB081C">
        <w:rPr>
          <w:rFonts w:hint="cs"/>
          <w:cs/>
        </w:rPr>
        <w:t xml:space="preserve">เมื่อวันที่ </w:t>
      </w:r>
      <w:r w:rsidRPr="00AB081C">
        <w:rPr>
          <w:rFonts w:hint="cs"/>
        </w:rPr>
        <w:t>20</w:t>
      </w:r>
      <w:r w:rsidRPr="00AB081C">
        <w:rPr>
          <w:rFonts w:hint="cs"/>
          <w:cs/>
        </w:rPr>
        <w:t xml:space="preserve"> ธันวาคม </w:t>
      </w:r>
      <w:r w:rsidRPr="00AB081C">
        <w:rPr>
          <w:rFonts w:hint="cs"/>
        </w:rPr>
        <w:t>2565</w:t>
      </w:r>
      <w:r w:rsidRPr="00AB081C">
        <w:rPr>
          <w:rFonts w:hint="cs"/>
          <w:cs/>
        </w:rPr>
        <w:t xml:space="preserve"> ที่ประชุมคณะกรรมการบริษัทของ </w:t>
      </w:r>
      <w:proofErr w:type="spellStart"/>
      <w:r w:rsidRPr="00AB081C">
        <w:rPr>
          <w:rFonts w:hint="cs"/>
        </w:rPr>
        <w:t>PetroWind</w:t>
      </w:r>
      <w:proofErr w:type="spellEnd"/>
      <w:r w:rsidRPr="00AB081C">
        <w:rPr>
          <w:rFonts w:hint="cs"/>
        </w:rPr>
        <w:t xml:space="preserve"> Energy Inc. (“PWEI”) </w:t>
      </w:r>
      <w:r w:rsidRPr="00AB081C">
        <w:rPr>
          <w:rFonts w:hint="cs"/>
          <w:cs/>
        </w:rPr>
        <w:t xml:space="preserve">ซึ่งเป็นการร่วมค้าของ </w:t>
      </w:r>
      <w:r w:rsidRPr="00AB081C">
        <w:rPr>
          <w:rFonts w:hint="cs"/>
        </w:rPr>
        <w:t xml:space="preserve">BCPG Wind </w:t>
      </w:r>
      <w:proofErr w:type="spellStart"/>
      <w:r w:rsidRPr="00AB081C">
        <w:rPr>
          <w:rFonts w:hint="cs"/>
        </w:rPr>
        <w:t>Cooperatief</w:t>
      </w:r>
      <w:proofErr w:type="spellEnd"/>
      <w:r w:rsidRPr="00AB081C">
        <w:rPr>
          <w:rFonts w:hint="cs"/>
        </w:rPr>
        <w:t xml:space="preserve"> U.A. (“BCPGW”) </w:t>
      </w:r>
      <w:r w:rsidRPr="00AB081C">
        <w:rPr>
          <w:rFonts w:hint="cs"/>
          <w:cs/>
        </w:rPr>
        <w:t xml:space="preserve">ซึ่งเป็นบริษัทย่อยทางอ้อมของกลุ่มบริษัทมีมติอนุมัติเพิ่มทุนจดทะเบียนจำนวน </w:t>
      </w:r>
      <w:r w:rsidRPr="00AB081C">
        <w:rPr>
          <w:rFonts w:hint="cs"/>
        </w:rPr>
        <w:t>156</w:t>
      </w:r>
      <w:r w:rsidRPr="00AB081C">
        <w:rPr>
          <w:rFonts w:hint="cs"/>
          <w:cs/>
        </w:rPr>
        <w:t xml:space="preserve"> ล้านเปโซฟิลิปปินส์ จากทุนจดทะเบียนเดิมจำนวน </w:t>
      </w:r>
      <w:r w:rsidRPr="00AB081C">
        <w:rPr>
          <w:rFonts w:hint="cs"/>
        </w:rPr>
        <w:t>1,900</w:t>
      </w:r>
      <w:r w:rsidRPr="00AB081C">
        <w:rPr>
          <w:rFonts w:hint="cs"/>
          <w:cs/>
        </w:rPr>
        <w:t xml:space="preserve"> ล้านเปโซฟิลิปปินส์ เป็นทุนจดทะเบียนใหม่จำนวน </w:t>
      </w:r>
      <w:r w:rsidRPr="00AB081C">
        <w:rPr>
          <w:rFonts w:hint="cs"/>
        </w:rPr>
        <w:t>2,056</w:t>
      </w:r>
      <w:r w:rsidRPr="00AB081C">
        <w:rPr>
          <w:rFonts w:hint="cs"/>
          <w:cs/>
        </w:rPr>
        <w:t xml:space="preserve"> ล้านเปโซฟิลิปปินส์ </w:t>
      </w:r>
      <w:r w:rsidR="00283CE0" w:rsidRPr="00AB081C">
        <w:rPr>
          <w:rFonts w:asciiTheme="majorBidi" w:hAnsiTheme="majorBidi" w:cstheme="majorBidi"/>
          <w:cs/>
        </w:rPr>
        <w:t>ในระหว่างงวด</w:t>
      </w:r>
      <w:r w:rsidR="00283CE0" w:rsidRPr="00AB081C">
        <w:rPr>
          <w:rFonts w:asciiTheme="majorBidi" w:hAnsiTheme="majorBidi" w:cstheme="majorBidi" w:hint="cs"/>
          <w:cs/>
        </w:rPr>
        <w:t>เก้า</w:t>
      </w:r>
      <w:r w:rsidR="00283CE0" w:rsidRPr="00AB081C">
        <w:rPr>
          <w:rFonts w:asciiTheme="majorBidi" w:hAnsiTheme="majorBidi" w:cstheme="majorBidi"/>
          <w:cs/>
        </w:rPr>
        <w:t xml:space="preserve">เดือนสิ้นสุดวันที่ </w:t>
      </w:r>
      <w:r w:rsidR="00283CE0" w:rsidRPr="00AB081C">
        <w:rPr>
          <w:rFonts w:asciiTheme="majorBidi" w:hAnsiTheme="majorBidi" w:cstheme="majorBidi"/>
        </w:rPr>
        <w:t xml:space="preserve">30 </w:t>
      </w:r>
      <w:r w:rsidR="00283CE0" w:rsidRPr="00AB081C">
        <w:rPr>
          <w:rFonts w:asciiTheme="majorBidi" w:hAnsiTheme="majorBidi" w:cstheme="majorBidi" w:hint="cs"/>
          <w:cs/>
        </w:rPr>
        <w:t>กันยา</w:t>
      </w:r>
      <w:r w:rsidR="00283CE0" w:rsidRPr="00AB081C">
        <w:rPr>
          <w:rFonts w:asciiTheme="majorBidi" w:hAnsiTheme="majorBidi" w:cstheme="majorBidi"/>
          <w:cs/>
        </w:rPr>
        <w:t xml:space="preserve">ยน </w:t>
      </w:r>
      <w:r w:rsidR="00283CE0" w:rsidRPr="00AB081C">
        <w:rPr>
          <w:rFonts w:asciiTheme="majorBidi" w:hAnsiTheme="majorBidi" w:cstheme="majorBidi"/>
        </w:rPr>
        <w:t xml:space="preserve">2566 PWEI </w:t>
      </w:r>
      <w:r w:rsidR="00283CE0" w:rsidRPr="00AB081C">
        <w:rPr>
          <w:rFonts w:asciiTheme="majorBidi" w:hAnsiTheme="majorBidi" w:cstheme="majorBidi"/>
          <w:cs/>
        </w:rPr>
        <w:t>ได้มีการเรียกชำระค่าหุ้นรวมเป็นจำนวน</w:t>
      </w:r>
      <w:r w:rsidR="00283CE0" w:rsidRPr="00AB081C">
        <w:rPr>
          <w:rFonts w:asciiTheme="majorBidi" w:hAnsiTheme="majorBidi" w:cstheme="majorBidi"/>
        </w:rPr>
        <w:t xml:space="preserve"> 431</w:t>
      </w:r>
      <w:r w:rsidR="00283CE0" w:rsidRPr="00AB081C">
        <w:rPr>
          <w:rFonts w:asciiTheme="majorBidi" w:hAnsiTheme="majorBidi" w:cstheme="majorBidi"/>
          <w:cs/>
        </w:rPr>
        <w:t xml:space="preserve"> ล้านเปโซฟิลิปปินส์ และ</w:t>
      </w:r>
      <w:r w:rsidR="00283CE0" w:rsidRPr="00AB081C">
        <w:rPr>
          <w:rFonts w:asciiTheme="majorBidi" w:hAnsiTheme="majorBidi" w:cstheme="majorBidi"/>
        </w:rPr>
        <w:t xml:space="preserve"> BCPGW </w:t>
      </w:r>
      <w:r w:rsidR="00283CE0" w:rsidRPr="00AB081C">
        <w:rPr>
          <w:rFonts w:asciiTheme="majorBidi" w:hAnsiTheme="majorBidi" w:cstheme="majorBidi"/>
          <w:cs/>
        </w:rPr>
        <w:t xml:space="preserve">ได้ชำระค่าหุ้นร้อยละ </w:t>
      </w:r>
      <w:r w:rsidR="00283CE0" w:rsidRPr="00AB081C">
        <w:rPr>
          <w:rFonts w:asciiTheme="majorBidi" w:hAnsiTheme="majorBidi" w:cstheme="majorBidi"/>
        </w:rPr>
        <w:t>40</w:t>
      </w:r>
      <w:r w:rsidR="00283CE0" w:rsidRPr="00AB081C">
        <w:rPr>
          <w:rFonts w:asciiTheme="majorBidi" w:hAnsiTheme="majorBidi" w:cstheme="majorBidi"/>
          <w:cs/>
        </w:rPr>
        <w:t xml:space="preserve"> ของ</w:t>
      </w:r>
      <w:r w:rsidR="00283CE0" w:rsidRPr="00AB081C">
        <w:rPr>
          <w:rFonts w:asciiTheme="majorBidi" w:hAnsiTheme="majorBidi" w:cstheme="majorBidi"/>
          <w:spacing w:val="-4"/>
          <w:cs/>
        </w:rPr>
        <w:t>จำนวนดังกล่าว</w:t>
      </w:r>
      <w:bookmarkStart w:id="12" w:name="_Hlk133321233"/>
      <w:r w:rsidR="00283CE0" w:rsidRPr="00AB081C">
        <w:rPr>
          <w:rFonts w:asciiTheme="majorBidi" w:hAnsiTheme="majorBidi" w:cstheme="majorBidi"/>
          <w:spacing w:val="-4"/>
          <w:cs/>
        </w:rPr>
        <w:t xml:space="preserve">ตามสัดส่วนการถือหุ้น </w:t>
      </w:r>
      <w:bookmarkEnd w:id="12"/>
      <w:r w:rsidR="00283CE0" w:rsidRPr="00AB081C">
        <w:rPr>
          <w:rFonts w:asciiTheme="majorBidi" w:hAnsiTheme="majorBidi" w:cstheme="majorBidi"/>
          <w:spacing w:val="-4"/>
          <w:cs/>
        </w:rPr>
        <w:t>คิดเป็นจำนวนเงิน</w:t>
      </w:r>
      <w:r w:rsidR="00283CE0" w:rsidRPr="00AB081C">
        <w:rPr>
          <w:rFonts w:asciiTheme="majorBidi" w:hAnsiTheme="majorBidi" w:cstheme="majorBidi"/>
          <w:spacing w:val="-4"/>
        </w:rPr>
        <w:t> 173</w:t>
      </w:r>
      <w:r w:rsidR="00283CE0" w:rsidRPr="00AB081C">
        <w:rPr>
          <w:rFonts w:asciiTheme="majorBidi" w:hAnsiTheme="majorBidi" w:cstheme="majorBidi"/>
          <w:spacing w:val="-4"/>
          <w:cs/>
        </w:rPr>
        <w:t xml:space="preserve"> ล้านเปโซฟิลิปปินส์ (ประมาณ</w:t>
      </w:r>
      <w:r w:rsidR="00283CE0" w:rsidRPr="00AB081C">
        <w:rPr>
          <w:rFonts w:asciiTheme="majorBidi" w:hAnsiTheme="majorBidi" w:cstheme="majorBidi"/>
          <w:spacing w:val="-4"/>
        </w:rPr>
        <w:t> 112</w:t>
      </w:r>
      <w:r w:rsidR="00283CE0" w:rsidRPr="00AB081C">
        <w:rPr>
          <w:rFonts w:asciiTheme="majorBidi" w:hAnsiTheme="majorBidi" w:cstheme="majorBidi"/>
          <w:spacing w:val="-4"/>
          <w:cs/>
        </w:rPr>
        <w:t xml:space="preserve"> ล้านบาท)</w:t>
      </w:r>
      <w:r w:rsidR="00283CE0" w:rsidRPr="00AB081C">
        <w:rPr>
          <w:rFonts w:asciiTheme="majorBidi" w:hAnsiTheme="majorBidi" w:cstheme="majorBidi"/>
          <w:cs/>
        </w:rPr>
        <w:t xml:space="preserve"> </w:t>
      </w:r>
    </w:p>
    <w:p w14:paraId="3BBF44C7" w14:textId="24F8B982" w:rsidR="005B059E" w:rsidRPr="00AB081C" w:rsidRDefault="005B059E" w:rsidP="006250FC">
      <w:pPr>
        <w:tabs>
          <w:tab w:val="clear" w:pos="680"/>
        </w:tabs>
        <w:spacing w:line="240" w:lineRule="auto"/>
        <w:ind w:left="540"/>
        <w:jc w:val="thaiDistribute"/>
        <w:rPr>
          <w:i/>
          <w:iCs/>
        </w:rPr>
      </w:pPr>
      <w:bookmarkStart w:id="13" w:name="_Hlk134375092"/>
      <w:r w:rsidRPr="00AB081C">
        <w:rPr>
          <w:i/>
          <w:iCs/>
        </w:rPr>
        <w:br/>
      </w:r>
    </w:p>
    <w:p w14:paraId="74F186C4" w14:textId="77777777" w:rsidR="005B059E" w:rsidRPr="00AB081C" w:rsidRDefault="005B0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</w:rPr>
      </w:pPr>
      <w:r w:rsidRPr="00AB081C">
        <w:rPr>
          <w:i/>
          <w:iCs/>
        </w:rPr>
        <w:br w:type="page"/>
      </w:r>
    </w:p>
    <w:p w14:paraId="3251A399" w14:textId="35DEB47F" w:rsidR="006250FC" w:rsidRPr="00AB081C" w:rsidRDefault="006250FC" w:rsidP="006250FC">
      <w:pPr>
        <w:tabs>
          <w:tab w:val="clear" w:pos="680"/>
        </w:tabs>
        <w:spacing w:line="240" w:lineRule="auto"/>
        <w:ind w:left="540"/>
        <w:jc w:val="thaiDistribute"/>
        <w:rPr>
          <w:i/>
          <w:iCs/>
        </w:rPr>
      </w:pPr>
      <w:r w:rsidRPr="00AB081C">
        <w:rPr>
          <w:rFonts w:hint="cs"/>
          <w:i/>
          <w:iCs/>
          <w:cs/>
        </w:rPr>
        <w:lastRenderedPageBreak/>
        <w:t>บริษัท ประทุมวันสมาร์ทดิสทริคท์คูลลิ่ง จำกัด</w:t>
      </w:r>
    </w:p>
    <w:p w14:paraId="00FDED0B" w14:textId="77777777" w:rsidR="006250FC" w:rsidRPr="00AB081C" w:rsidRDefault="006250FC" w:rsidP="006250FC">
      <w:pPr>
        <w:tabs>
          <w:tab w:val="clear" w:pos="680"/>
        </w:tabs>
        <w:spacing w:line="240" w:lineRule="auto"/>
        <w:jc w:val="thaiDistribute"/>
        <w:rPr>
          <w:color w:val="000000" w:themeColor="text1"/>
        </w:rPr>
      </w:pPr>
    </w:p>
    <w:p w14:paraId="2EAA252C" w14:textId="1E5305A9" w:rsidR="00DD204B" w:rsidRPr="00AB081C" w:rsidRDefault="00DD204B" w:rsidP="006250FC">
      <w:pPr>
        <w:tabs>
          <w:tab w:val="clear" w:pos="680"/>
        </w:tabs>
        <w:spacing w:line="240" w:lineRule="auto"/>
        <w:ind w:left="567"/>
        <w:jc w:val="thaiDistribute"/>
        <w:rPr>
          <w:i/>
          <w:iCs/>
        </w:rPr>
      </w:pPr>
      <w:r w:rsidRPr="00AB081C">
        <w:rPr>
          <w:color w:val="000000" w:themeColor="text1"/>
          <w:cs/>
        </w:rPr>
        <w:t>เมื่อวันที่</w:t>
      </w:r>
      <w:r w:rsidRPr="00AB081C">
        <w:rPr>
          <w:rFonts w:ascii="Times New Roman" w:hAnsi="Times New Roman" w:cs="Times New Roman"/>
          <w:color w:val="000000" w:themeColor="text1"/>
        </w:rPr>
        <w:t> </w:t>
      </w:r>
      <w:r w:rsidRPr="00AB081C">
        <w:rPr>
          <w:color w:val="000000" w:themeColor="text1"/>
        </w:rPr>
        <w:t xml:space="preserve">3 </w:t>
      </w:r>
      <w:r w:rsidRPr="00AB081C">
        <w:rPr>
          <w:rFonts w:hint="cs"/>
          <w:color w:val="000000" w:themeColor="text1"/>
          <w:cs/>
        </w:rPr>
        <w:t>มกราคม</w:t>
      </w:r>
      <w:r w:rsidRPr="00AB081C">
        <w:rPr>
          <w:rFonts w:ascii="Times New Roman" w:hAnsi="Times New Roman" w:cs="Times New Roman"/>
          <w:color w:val="000000" w:themeColor="text1"/>
        </w:rPr>
        <w:t> </w:t>
      </w:r>
      <w:r w:rsidRPr="00AB081C">
        <w:rPr>
          <w:color w:val="000000" w:themeColor="text1"/>
        </w:rPr>
        <w:t>2566</w:t>
      </w:r>
      <w:r w:rsidRPr="00AB081C">
        <w:rPr>
          <w:rFonts w:ascii="Times New Roman" w:hAnsi="Times New Roman" w:cs="Times New Roman"/>
          <w:color w:val="000000" w:themeColor="text1"/>
        </w:rPr>
        <w:t> </w:t>
      </w:r>
      <w:r w:rsidRPr="00AB081C">
        <w:rPr>
          <w:color w:val="000000" w:themeColor="text1"/>
          <w:cs/>
        </w:rPr>
        <w:t>ที่ประชุมวิสามัญผู้ถือหุ้นขอ</w:t>
      </w:r>
      <w:r w:rsidRPr="00AB081C">
        <w:rPr>
          <w:rFonts w:hint="cs"/>
          <w:color w:val="000000" w:themeColor="text1"/>
          <w:cs/>
        </w:rPr>
        <w:t xml:space="preserve">งบริษัท </w:t>
      </w:r>
      <w:r w:rsidR="00C41B9A" w:rsidRPr="00AB081C">
        <w:rPr>
          <w:rFonts w:hint="cs"/>
          <w:color w:val="000000" w:themeColor="text1"/>
          <w:cs/>
        </w:rPr>
        <w:t>ประทุมวันสมาร์ทดิสทริคท์คูลลิ่ง จำกัด</w:t>
      </w:r>
      <w:r w:rsidR="00C41B9A" w:rsidRPr="00AB081C">
        <w:rPr>
          <w:color w:val="000000" w:themeColor="text1"/>
        </w:rPr>
        <w:t xml:space="preserve"> (“</w:t>
      </w:r>
      <w:r w:rsidRPr="00AB081C">
        <w:rPr>
          <w:color w:val="000000" w:themeColor="text1"/>
        </w:rPr>
        <w:t>PSDC</w:t>
      </w:r>
      <w:r w:rsidR="00C41B9A" w:rsidRPr="00AB081C">
        <w:rPr>
          <w:color w:val="000000" w:themeColor="text1"/>
        </w:rPr>
        <w:t>”)</w:t>
      </w:r>
      <w:r w:rsidRPr="00AB081C">
        <w:rPr>
          <w:rFonts w:hint="cs"/>
          <w:color w:val="000000" w:themeColor="text1"/>
          <w:cs/>
        </w:rPr>
        <w:t xml:space="preserve"> ซึ่งเป็นบริษัทร่วมทางอ้อมของบริษัท มีมติอนุมัติเพิ่มทุนจดทะเบียนจำนวน </w:t>
      </w:r>
      <w:r w:rsidRPr="00AB081C">
        <w:rPr>
          <w:color w:val="000000" w:themeColor="text1"/>
        </w:rPr>
        <w:t>340</w:t>
      </w:r>
      <w:r w:rsidRPr="00AB081C">
        <w:rPr>
          <w:rFonts w:hint="cs"/>
          <w:color w:val="000000" w:themeColor="text1"/>
          <w:cs/>
        </w:rPr>
        <w:t xml:space="preserve"> ล้านบาท จากทุนจดทะเบียนเดิ</w:t>
      </w:r>
      <w:r w:rsidR="001D081F" w:rsidRPr="00AB081C">
        <w:rPr>
          <w:rFonts w:hint="cs"/>
          <w:color w:val="000000" w:themeColor="text1"/>
          <w:cs/>
        </w:rPr>
        <w:t xml:space="preserve">ม </w:t>
      </w:r>
      <w:r w:rsidR="001D081F" w:rsidRPr="00AB081C">
        <w:rPr>
          <w:color w:val="000000" w:themeColor="text1"/>
        </w:rPr>
        <w:t xml:space="preserve">50 </w:t>
      </w:r>
      <w:r w:rsidRPr="00AB081C">
        <w:rPr>
          <w:rFonts w:hint="cs"/>
          <w:color w:val="000000" w:themeColor="text1"/>
          <w:cs/>
        </w:rPr>
        <w:t xml:space="preserve">ล้านบาท เป็นทุนจดทะเบียนใหม่ </w:t>
      </w:r>
      <w:r w:rsidR="001D081F" w:rsidRPr="00AB081C">
        <w:rPr>
          <w:color w:val="000000" w:themeColor="text1"/>
        </w:rPr>
        <w:t>390</w:t>
      </w:r>
      <w:r w:rsidRPr="00AB081C">
        <w:rPr>
          <w:color w:val="000000" w:themeColor="text1"/>
        </w:rPr>
        <w:t xml:space="preserve"> </w:t>
      </w:r>
      <w:r w:rsidRPr="00AB081C">
        <w:rPr>
          <w:rFonts w:hint="cs"/>
          <w:color w:val="000000" w:themeColor="text1"/>
          <w:cs/>
        </w:rPr>
        <w:t xml:space="preserve">ล้านบาท โดยออกหุ้นสามัญเพิ่มทุน </w:t>
      </w:r>
      <w:r w:rsidRPr="00AB081C">
        <w:rPr>
          <w:color w:val="000000" w:themeColor="text1"/>
        </w:rPr>
        <w:t>3.4</w:t>
      </w:r>
      <w:r w:rsidRPr="00AB081C">
        <w:rPr>
          <w:rFonts w:hint="cs"/>
          <w:color w:val="000000" w:themeColor="text1"/>
          <w:cs/>
        </w:rPr>
        <w:t xml:space="preserve"> ล้านหุ้น มูลค่าหุ้นละ </w:t>
      </w:r>
      <w:r w:rsidRPr="00AB081C">
        <w:rPr>
          <w:color w:val="000000" w:themeColor="text1"/>
        </w:rPr>
        <w:t>100</w:t>
      </w:r>
      <w:r w:rsidRPr="00AB081C">
        <w:rPr>
          <w:rFonts w:hint="cs"/>
          <w:color w:val="000000" w:themeColor="text1"/>
          <w:cs/>
        </w:rPr>
        <w:t xml:space="preserve"> บาท ในเดือนมกราคม </w:t>
      </w:r>
      <w:r w:rsidRPr="00AB081C">
        <w:rPr>
          <w:color w:val="000000" w:themeColor="text1"/>
        </w:rPr>
        <w:t xml:space="preserve">2566 PSDC </w:t>
      </w:r>
      <w:r w:rsidRPr="00AB081C">
        <w:rPr>
          <w:rFonts w:hint="cs"/>
          <w:color w:val="000000" w:themeColor="text1"/>
          <w:cs/>
        </w:rPr>
        <w:t xml:space="preserve">ได้มีการเรียกชำระค่าหุ้นจำนวน </w:t>
      </w:r>
      <w:r w:rsidR="001D081F" w:rsidRPr="00AB081C">
        <w:rPr>
          <w:color w:val="000000" w:themeColor="text1"/>
        </w:rPr>
        <w:t>85</w:t>
      </w:r>
      <w:r w:rsidRPr="00AB081C">
        <w:rPr>
          <w:color w:val="000000" w:themeColor="text1"/>
        </w:rPr>
        <w:t xml:space="preserve"> </w:t>
      </w:r>
      <w:r w:rsidRPr="00AB081C">
        <w:rPr>
          <w:rFonts w:hint="cs"/>
          <w:color w:val="000000" w:themeColor="text1"/>
          <w:cs/>
        </w:rPr>
        <w:t>ล้านบาท และ</w:t>
      </w:r>
      <w:r w:rsidR="00C41B9A" w:rsidRPr="00AB081C">
        <w:rPr>
          <w:rFonts w:hint="cs"/>
          <w:color w:val="000000" w:themeColor="text1"/>
          <w:cs/>
        </w:rPr>
        <w:t>กลุ่ม</w:t>
      </w:r>
      <w:r w:rsidRPr="00AB081C">
        <w:rPr>
          <w:rFonts w:hint="cs"/>
          <w:color w:val="000000" w:themeColor="text1"/>
          <w:cs/>
        </w:rPr>
        <w:t xml:space="preserve">บริษัทได้ชำระค่าหุ้นร้อยละ </w:t>
      </w:r>
      <w:r w:rsidRPr="00AB081C">
        <w:rPr>
          <w:color w:val="000000" w:themeColor="text1"/>
        </w:rPr>
        <w:t xml:space="preserve">44 </w:t>
      </w:r>
      <w:r w:rsidRPr="00AB081C">
        <w:rPr>
          <w:rFonts w:hint="cs"/>
          <w:color w:val="000000" w:themeColor="text1"/>
          <w:cs/>
        </w:rPr>
        <w:t xml:space="preserve">ของจำนวนดังกล่าวตามสัดส่วนการถือหุ้น คิดเป็นจำนวนเงิน </w:t>
      </w:r>
      <w:r w:rsidRPr="00AB081C">
        <w:rPr>
          <w:color w:val="000000" w:themeColor="text1"/>
        </w:rPr>
        <w:t xml:space="preserve">37 </w:t>
      </w:r>
      <w:r w:rsidRPr="00AB081C">
        <w:rPr>
          <w:rFonts w:hint="cs"/>
          <w:color w:val="000000" w:themeColor="text1"/>
          <w:cs/>
        </w:rPr>
        <w:t>ล้านบาท</w:t>
      </w:r>
      <w:r w:rsidRPr="00AB081C">
        <w:rPr>
          <w:color w:val="000000" w:themeColor="text1"/>
        </w:rPr>
        <w:t>  </w:t>
      </w:r>
    </w:p>
    <w:bookmarkEnd w:id="13"/>
    <w:p w14:paraId="002A62BE" w14:textId="77777777" w:rsidR="006250FC" w:rsidRPr="00AB081C" w:rsidRDefault="006250FC" w:rsidP="00D30E52">
      <w:pPr>
        <w:pStyle w:val="NoSpacing"/>
        <w:tabs>
          <w:tab w:val="clear" w:pos="907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824D8F8" w14:textId="769AE6F3" w:rsidR="00E75B5B" w:rsidRPr="00AB081C" w:rsidRDefault="00C45B58" w:rsidP="00D30E52">
      <w:pPr>
        <w:pStyle w:val="NoSpacing"/>
        <w:tabs>
          <w:tab w:val="clear" w:pos="907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B081C">
        <w:rPr>
          <w:rFonts w:ascii="Angsana New" w:hAnsi="Angsana New" w:hint="cs"/>
          <w:i/>
          <w:iCs/>
          <w:sz w:val="30"/>
          <w:szCs w:val="30"/>
          <w:cs/>
        </w:rPr>
        <w:t>การลงทุนในโครงกา</w:t>
      </w:r>
      <w:r w:rsidR="00022B31" w:rsidRPr="00AB081C">
        <w:rPr>
          <w:rFonts w:ascii="Angsana New" w:hAnsi="Angsana New" w:hint="cs"/>
          <w:i/>
          <w:iCs/>
          <w:sz w:val="30"/>
          <w:szCs w:val="30"/>
          <w:cs/>
        </w:rPr>
        <w:t>รโรงไฟฟ้า</w:t>
      </w:r>
      <w:r w:rsidRPr="00AB081C">
        <w:rPr>
          <w:rFonts w:ascii="Angsana New" w:hAnsi="Angsana New" w:hint="cs"/>
          <w:i/>
          <w:iCs/>
          <w:sz w:val="30"/>
          <w:szCs w:val="30"/>
          <w:cs/>
        </w:rPr>
        <w:t>ก๊าซธรรมชาติ</w:t>
      </w:r>
      <w:r w:rsidR="001042BD" w:rsidRPr="00AB081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7B160420" w14:textId="77777777" w:rsidR="00402756" w:rsidRPr="00AB081C" w:rsidRDefault="00402756" w:rsidP="00FC0C73">
      <w:pPr>
        <w:pStyle w:val="NoSpacing"/>
        <w:tabs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D9BA52F" w14:textId="77777777" w:rsidR="004B63DB" w:rsidRPr="00AB081C" w:rsidRDefault="004B63DB" w:rsidP="004B63DB">
      <w:pPr>
        <w:pStyle w:val="NoSpacing"/>
        <w:tabs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B081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AB081C">
        <w:rPr>
          <w:rFonts w:ascii="Angsana New" w:hAnsi="Angsana New"/>
          <w:sz w:val="30"/>
          <w:szCs w:val="30"/>
        </w:rPr>
        <w:t xml:space="preserve">24 </w:t>
      </w:r>
      <w:r w:rsidRPr="00AB081C">
        <w:rPr>
          <w:rFonts w:ascii="Angsana New" w:hAnsi="Angsana New"/>
          <w:sz w:val="30"/>
          <w:szCs w:val="30"/>
          <w:cs/>
        </w:rPr>
        <w:t xml:space="preserve">มกราคม </w:t>
      </w:r>
      <w:r w:rsidRPr="00AB081C">
        <w:rPr>
          <w:rFonts w:ascii="Angsana New" w:hAnsi="Angsana New"/>
          <w:sz w:val="30"/>
          <w:szCs w:val="30"/>
        </w:rPr>
        <w:t>2566</w:t>
      </w:r>
      <w:r w:rsidRPr="00AB081C">
        <w:rPr>
          <w:rFonts w:ascii="Angsana New" w:hAnsi="Angsana New"/>
          <w:sz w:val="30"/>
          <w:szCs w:val="30"/>
          <w:cs/>
        </w:rPr>
        <w:t xml:space="preserve"> ที่ประชุมคณะกรรมการของบริษัทย่อยมีมติอนุมัติการลงทุนในโครงการโรงไฟฟ้าก๊าซธรรมชาติในประเทศสหรัฐอเมริกา โดยเมื่อวันที่ </w:t>
      </w:r>
      <w:r w:rsidRPr="00AB081C">
        <w:rPr>
          <w:rFonts w:ascii="Angsana New" w:hAnsi="Angsana New"/>
          <w:sz w:val="30"/>
          <w:szCs w:val="30"/>
        </w:rPr>
        <w:t>15</w:t>
      </w:r>
      <w:r w:rsidRPr="00AB081C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AB081C">
        <w:rPr>
          <w:rFonts w:ascii="Angsana New" w:hAnsi="Angsana New"/>
          <w:sz w:val="30"/>
          <w:szCs w:val="30"/>
        </w:rPr>
        <w:t xml:space="preserve">2566 </w:t>
      </w:r>
      <w:r w:rsidRPr="00AB081C">
        <w:rPr>
          <w:rFonts w:ascii="Angsana New" w:hAnsi="Angsana New"/>
          <w:sz w:val="30"/>
          <w:szCs w:val="30"/>
          <w:cs/>
        </w:rPr>
        <w:t>บริษัทย่อยดังกล่าวได้จัดตั้งบริษัทย่อยทางอ้อมในประเทศสหรัฐอเมริกา</w:t>
      </w:r>
      <w:r w:rsidRPr="00AB081C">
        <w:rPr>
          <w:rFonts w:ascii="Angsana New" w:hAnsi="Angsana New"/>
          <w:sz w:val="30"/>
          <w:szCs w:val="30"/>
        </w:rPr>
        <w:t xml:space="preserve"> BCPG USA Inc. (“BUSA”)</w:t>
      </w:r>
      <w:r w:rsidRPr="00AB081C">
        <w:rPr>
          <w:rFonts w:ascii="Angsana New" w:hAnsi="Angsana New"/>
          <w:sz w:val="30"/>
          <w:szCs w:val="30"/>
          <w:cs/>
        </w:rPr>
        <w:t xml:space="preserve"> </w:t>
      </w:r>
      <w:r w:rsidRPr="00AB081C">
        <w:rPr>
          <w:rFonts w:ascii="Angsana New" w:hAnsi="Angsana New" w:hint="cs"/>
          <w:sz w:val="30"/>
          <w:szCs w:val="30"/>
          <w:cs/>
        </w:rPr>
        <w:t xml:space="preserve">ด้วยทุน </w:t>
      </w:r>
      <w:r w:rsidRPr="00AB081C">
        <w:rPr>
          <w:rFonts w:ascii="Angsana New" w:hAnsi="Angsana New"/>
          <w:sz w:val="30"/>
          <w:szCs w:val="30"/>
        </w:rPr>
        <w:t xml:space="preserve">65 </w:t>
      </w:r>
      <w:r w:rsidRPr="00AB081C">
        <w:rPr>
          <w:rFonts w:ascii="Angsana New" w:hAnsi="Angsana New" w:hint="cs"/>
          <w:sz w:val="30"/>
          <w:szCs w:val="30"/>
          <w:cs/>
        </w:rPr>
        <w:t>ล้านเหรียญ</w:t>
      </w:r>
      <w:r w:rsidRPr="00AB081C">
        <w:rPr>
          <w:rFonts w:ascii="Angsana New" w:hAnsi="Angsana New"/>
          <w:sz w:val="30"/>
          <w:szCs w:val="30"/>
          <w:cs/>
        </w:rPr>
        <w:t>สหรัฐฯ เพื่อวัตถุประสงค์ในการลงทุนโครงการโรงไฟฟ้า</w:t>
      </w:r>
      <w:r w:rsidRPr="00AB081C">
        <w:rPr>
          <w:rFonts w:ascii="Angsana New" w:hAnsi="Angsana New"/>
          <w:sz w:val="30"/>
          <w:szCs w:val="30"/>
        </w:rPr>
        <w:t xml:space="preserve"> </w:t>
      </w:r>
      <w:r w:rsidRPr="00AB081C">
        <w:rPr>
          <w:rFonts w:ascii="Angsana New" w:hAnsi="Angsana New"/>
          <w:sz w:val="30"/>
          <w:szCs w:val="30"/>
          <w:cs/>
        </w:rPr>
        <w:t xml:space="preserve">โดยมีสัดส่วนการถือหุ้นร้อยละ </w:t>
      </w:r>
      <w:r w:rsidRPr="00AB081C">
        <w:rPr>
          <w:rFonts w:ascii="Angsana New" w:hAnsi="Angsana New"/>
          <w:sz w:val="30"/>
          <w:szCs w:val="30"/>
        </w:rPr>
        <w:t>100</w:t>
      </w:r>
      <w:r w:rsidRPr="00AB081C">
        <w:rPr>
          <w:rFonts w:ascii="Angsana New" w:hAnsi="Angsana New"/>
          <w:sz w:val="30"/>
          <w:szCs w:val="30"/>
          <w:cs/>
        </w:rPr>
        <w:t xml:space="preserve"> </w:t>
      </w:r>
      <w:r w:rsidRPr="00AB081C">
        <w:rPr>
          <w:rFonts w:ascii="Angsana New" w:hAnsi="Angsana New" w:hint="cs"/>
          <w:sz w:val="30"/>
          <w:szCs w:val="30"/>
          <w:cs/>
        </w:rPr>
        <w:t xml:space="preserve">ต่อมาเมื่อวันที่ </w:t>
      </w:r>
      <w:r w:rsidRPr="00AB081C">
        <w:rPr>
          <w:rFonts w:ascii="Angsana New" w:hAnsi="Angsana New"/>
          <w:sz w:val="30"/>
          <w:szCs w:val="30"/>
        </w:rPr>
        <w:t xml:space="preserve">27 </w:t>
      </w:r>
      <w:r w:rsidRPr="00AB081C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AB081C">
        <w:rPr>
          <w:rFonts w:ascii="Angsana New" w:hAnsi="Angsana New"/>
          <w:sz w:val="30"/>
          <w:szCs w:val="30"/>
        </w:rPr>
        <w:t xml:space="preserve">2566 BUSA </w:t>
      </w:r>
      <w:r w:rsidRPr="00AB081C">
        <w:rPr>
          <w:rFonts w:ascii="Angsana New" w:hAnsi="Angsana New" w:hint="cs"/>
          <w:sz w:val="30"/>
          <w:szCs w:val="30"/>
          <w:cs/>
        </w:rPr>
        <w:t xml:space="preserve">ได้ชำระและรับโอนหุ้นของ </w:t>
      </w:r>
      <w:r w:rsidRPr="00AB081C">
        <w:rPr>
          <w:rFonts w:ascii="Angsana New" w:hAnsi="Angsana New"/>
          <w:sz w:val="30"/>
          <w:szCs w:val="30"/>
        </w:rPr>
        <w:t xml:space="preserve">AP-BCPG CCE Partners LLC (“AP-BCPG CCE”) </w:t>
      </w:r>
      <w:r w:rsidRPr="00AB081C">
        <w:rPr>
          <w:rFonts w:ascii="Angsana New" w:hAnsi="Angsana New"/>
          <w:sz w:val="30"/>
          <w:szCs w:val="30"/>
          <w:cs/>
        </w:rPr>
        <w:t xml:space="preserve">ในสัดส่วนร้อยละ </w:t>
      </w:r>
      <w:r w:rsidRPr="00AB081C">
        <w:rPr>
          <w:rFonts w:ascii="Angsana New" w:hAnsi="Angsana New"/>
          <w:sz w:val="30"/>
          <w:szCs w:val="30"/>
        </w:rPr>
        <w:t>49</w:t>
      </w:r>
      <w:r w:rsidRPr="00AB081C">
        <w:rPr>
          <w:rFonts w:ascii="Angsana New" w:hAnsi="Angsana New"/>
          <w:sz w:val="30"/>
          <w:szCs w:val="30"/>
          <w:cs/>
        </w:rPr>
        <w:t xml:space="preserve"> จาก </w:t>
      </w:r>
      <w:r w:rsidRPr="00AB081C">
        <w:rPr>
          <w:rFonts w:ascii="Angsana New" w:hAnsi="Angsana New"/>
          <w:sz w:val="30"/>
          <w:szCs w:val="30"/>
        </w:rPr>
        <w:t xml:space="preserve">AP Carroll County Holdings LLC (“APCCH”) </w:t>
      </w:r>
      <w:r w:rsidRPr="00AB081C">
        <w:rPr>
          <w:rFonts w:ascii="Angsana New" w:hAnsi="Angsana New"/>
          <w:sz w:val="30"/>
          <w:szCs w:val="30"/>
          <w:cs/>
        </w:rPr>
        <w:t xml:space="preserve">และหุ้น </w:t>
      </w:r>
      <w:r w:rsidRPr="00AB081C">
        <w:rPr>
          <w:rFonts w:ascii="Angsana New" w:hAnsi="Angsana New"/>
          <w:sz w:val="30"/>
          <w:szCs w:val="30"/>
        </w:rPr>
        <w:t xml:space="preserve">AP-BCPG SFE Partners LLC (“AP-BCPG SFE”) </w:t>
      </w:r>
      <w:r w:rsidRPr="00AB081C">
        <w:rPr>
          <w:rFonts w:ascii="Angsana New" w:hAnsi="Angsana New"/>
          <w:sz w:val="30"/>
          <w:szCs w:val="30"/>
          <w:cs/>
        </w:rPr>
        <w:t xml:space="preserve">ในสัดส่วนร้อยละ </w:t>
      </w:r>
      <w:r w:rsidRPr="00AB081C">
        <w:rPr>
          <w:rFonts w:ascii="Angsana New" w:hAnsi="Angsana New"/>
          <w:sz w:val="30"/>
          <w:szCs w:val="30"/>
        </w:rPr>
        <w:t>49</w:t>
      </w:r>
      <w:r w:rsidRPr="00AB081C">
        <w:rPr>
          <w:rFonts w:ascii="Angsana New" w:hAnsi="Angsana New"/>
          <w:sz w:val="30"/>
          <w:szCs w:val="30"/>
          <w:cs/>
        </w:rPr>
        <w:t xml:space="preserve"> จาก </w:t>
      </w:r>
      <w:r w:rsidRPr="00AB081C">
        <w:rPr>
          <w:rFonts w:ascii="Angsana New" w:hAnsi="Angsana New"/>
          <w:sz w:val="30"/>
          <w:szCs w:val="30"/>
        </w:rPr>
        <w:t xml:space="preserve">AP South Field Holdings LLC (“APSFH”) </w:t>
      </w:r>
      <w:r w:rsidRPr="00AB081C">
        <w:rPr>
          <w:rFonts w:ascii="Angsana New" w:hAnsi="Angsana New"/>
          <w:sz w:val="30"/>
          <w:szCs w:val="30"/>
          <w:cs/>
        </w:rPr>
        <w:t xml:space="preserve">ในวงเงินรวมไม่เกิน </w:t>
      </w:r>
      <w:r w:rsidRPr="00AB081C">
        <w:rPr>
          <w:rFonts w:ascii="Angsana New" w:hAnsi="Angsana New"/>
          <w:sz w:val="30"/>
          <w:szCs w:val="30"/>
        </w:rPr>
        <w:t>115</w:t>
      </w:r>
      <w:r w:rsidRPr="00AB081C">
        <w:rPr>
          <w:rFonts w:ascii="Angsana New" w:hAnsi="Angsana New"/>
          <w:sz w:val="30"/>
          <w:szCs w:val="30"/>
          <w:cs/>
        </w:rPr>
        <w:t xml:space="preserve"> ล้านเหรียญสหรัฐฯ</w:t>
      </w:r>
      <w:r w:rsidRPr="00AB081C">
        <w:rPr>
          <w:rFonts w:ascii="Angsana New" w:hAnsi="Angsana New"/>
          <w:sz w:val="30"/>
          <w:szCs w:val="30"/>
        </w:rPr>
        <w:t xml:space="preserve"> (</w:t>
      </w:r>
      <w:r w:rsidRPr="00AB081C">
        <w:rPr>
          <w:rFonts w:ascii="Angsana New" w:hAnsi="Angsana New" w:hint="cs"/>
          <w:sz w:val="30"/>
          <w:szCs w:val="30"/>
          <w:cs/>
        </w:rPr>
        <w:t xml:space="preserve">หรือเทียบเท่า </w:t>
      </w:r>
      <w:r w:rsidRPr="00AB081C">
        <w:rPr>
          <w:rFonts w:ascii="Angsana New" w:hAnsi="Angsana New"/>
          <w:sz w:val="30"/>
          <w:szCs w:val="30"/>
        </w:rPr>
        <w:t xml:space="preserve">4,084 </w:t>
      </w:r>
      <w:r w:rsidRPr="00AB081C">
        <w:rPr>
          <w:rFonts w:ascii="Angsana New" w:hAnsi="Angsana New" w:hint="cs"/>
          <w:sz w:val="30"/>
          <w:szCs w:val="30"/>
          <w:cs/>
        </w:rPr>
        <w:t>ล้านบาท)</w:t>
      </w:r>
      <w:r w:rsidRPr="00AB081C">
        <w:rPr>
          <w:rFonts w:ascii="Angsana New" w:hAnsi="Angsana New"/>
          <w:sz w:val="30"/>
          <w:szCs w:val="30"/>
          <w:cs/>
        </w:rPr>
        <w:t xml:space="preserve"> ซึ่งทำให้กลุ่มบริษัทได้มาซึ่งกำลังการผลิตไฟฟ้าจากโรงไฟฟ้าก๊าซธรรมชาติตามสัดส่วนการถือหุ้นรวม </w:t>
      </w:r>
      <w:r w:rsidRPr="00AB081C">
        <w:rPr>
          <w:rFonts w:ascii="Angsana New" w:hAnsi="Angsana New"/>
          <w:sz w:val="30"/>
          <w:szCs w:val="30"/>
        </w:rPr>
        <w:t xml:space="preserve">151 </w:t>
      </w:r>
      <w:r w:rsidRPr="00AB081C">
        <w:rPr>
          <w:rFonts w:ascii="Angsana New" w:hAnsi="Angsana New"/>
          <w:sz w:val="30"/>
          <w:szCs w:val="30"/>
          <w:cs/>
        </w:rPr>
        <w:t>เมกะวัตต์</w:t>
      </w:r>
    </w:p>
    <w:p w14:paraId="348B53AF" w14:textId="77777777" w:rsidR="004B63DB" w:rsidRPr="00AB081C" w:rsidRDefault="004B63DB" w:rsidP="002C5A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</w:rPr>
      </w:pPr>
    </w:p>
    <w:p w14:paraId="1885D318" w14:textId="43ABB8F0" w:rsidR="00F544E0" w:rsidRPr="00AB081C" w:rsidRDefault="00C46682" w:rsidP="00F544E0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</w:rPr>
      </w:pPr>
      <w:r w:rsidRPr="00AB081C">
        <w:rPr>
          <w:rFonts w:hint="cs"/>
          <w:cs/>
        </w:rPr>
        <w:t xml:space="preserve">เมื่อวันที่ </w:t>
      </w:r>
      <w:r w:rsidRPr="00AB081C">
        <w:t xml:space="preserve">31 </w:t>
      </w:r>
      <w:r w:rsidRPr="00AB081C">
        <w:rPr>
          <w:rFonts w:hint="cs"/>
          <w:cs/>
        </w:rPr>
        <w:t xml:space="preserve">มีนาคม </w:t>
      </w:r>
      <w:r w:rsidRPr="00AB081C">
        <w:t xml:space="preserve">2566 BUSA </w:t>
      </w:r>
      <w:r w:rsidRPr="00AB081C">
        <w:rPr>
          <w:rFonts w:hint="cs"/>
          <w:cs/>
        </w:rPr>
        <w:t xml:space="preserve">ได้ลงนามในสัญญาซื้อขายหุ้นกับ </w:t>
      </w:r>
      <w:r w:rsidRPr="00AB081C">
        <w:t>Franklin Power Holding LLC (“</w:t>
      </w:r>
      <w:r w:rsidRPr="00AB081C">
        <w:rPr>
          <w:rFonts w:hint="cs"/>
          <w:cs/>
        </w:rPr>
        <w:t>ผู้ขาย</w:t>
      </w:r>
      <w:r w:rsidRPr="00AB081C">
        <w:t>”)</w:t>
      </w:r>
      <w:r w:rsidRPr="00AB081C">
        <w:rPr>
          <w:rFonts w:hint="cs"/>
          <w:cs/>
        </w:rPr>
        <w:t xml:space="preserve"> เพื่อเข้าซื้อหุ้นในสัดส่วนร้อยละ </w:t>
      </w:r>
      <w:r w:rsidRPr="00AB081C">
        <w:t xml:space="preserve">25 </w:t>
      </w:r>
      <w:r w:rsidRPr="00AB081C">
        <w:rPr>
          <w:rFonts w:hint="cs"/>
          <w:cs/>
        </w:rPr>
        <w:t xml:space="preserve">ของหุ้นทั้งหมดใน </w:t>
      </w:r>
      <w:r w:rsidRPr="00AB081C">
        <w:t xml:space="preserve">Hamilton Holdings II LLC </w:t>
      </w:r>
      <w:r w:rsidR="002F5768" w:rsidRPr="00AB081C">
        <w:t xml:space="preserve">(“HHII”) </w:t>
      </w:r>
      <w:r w:rsidRPr="00AB081C">
        <w:rPr>
          <w:rFonts w:hint="cs"/>
          <w:cs/>
        </w:rPr>
        <w:t xml:space="preserve">ในวงเงินรวมไม่เกิน </w:t>
      </w:r>
      <w:r w:rsidRPr="00AB081C">
        <w:t xml:space="preserve">260 </w:t>
      </w:r>
      <w:r w:rsidRPr="00AB081C">
        <w:rPr>
          <w:rFonts w:hint="cs"/>
          <w:cs/>
        </w:rPr>
        <w:t xml:space="preserve">ล้านเหรียญสหรัฐฯ โดยจะทำให้กลุ่มบริษัทได้มาซึ่งกำลังการผลิตไฟฟ้าจากโรงไฟฟ้าก๊าซธรรมชาติ </w:t>
      </w:r>
      <w:r w:rsidRPr="00AB081C">
        <w:t xml:space="preserve">Hamilton Liberty LLC </w:t>
      </w:r>
      <w:r w:rsidRPr="00AB081C">
        <w:rPr>
          <w:rFonts w:hint="cs"/>
          <w:cs/>
        </w:rPr>
        <w:t xml:space="preserve">และ </w:t>
      </w:r>
      <w:r w:rsidRPr="00AB081C">
        <w:t xml:space="preserve">Hamilton Patriot LLC </w:t>
      </w:r>
      <w:r w:rsidRPr="00AB081C">
        <w:rPr>
          <w:rFonts w:hint="cs"/>
          <w:cs/>
        </w:rPr>
        <w:t xml:space="preserve">ตามสัดส่วนการถือหุ้น รวม </w:t>
      </w:r>
      <w:r w:rsidRPr="00AB081C">
        <w:t xml:space="preserve">426 </w:t>
      </w:r>
      <w:r w:rsidRPr="00AB081C">
        <w:rPr>
          <w:rFonts w:hint="cs"/>
          <w:cs/>
        </w:rPr>
        <w:t xml:space="preserve">เมกะวัตต์ </w:t>
      </w:r>
      <w:r w:rsidR="002C5A4E" w:rsidRPr="00AB081C">
        <w:rPr>
          <w:rFonts w:asciiTheme="majorBidi" w:hAnsiTheme="majorBidi" w:cstheme="majorBidi" w:hint="cs"/>
          <w:cs/>
        </w:rPr>
        <w:t xml:space="preserve">ซึ่งต่อมาเมื่อวันที่ </w:t>
      </w:r>
      <w:r w:rsidR="002C5A4E" w:rsidRPr="00AB081C">
        <w:t xml:space="preserve">12 </w:t>
      </w:r>
      <w:r w:rsidR="002C5A4E" w:rsidRPr="00AB081C">
        <w:rPr>
          <w:cs/>
        </w:rPr>
        <w:t>กรกฎาคม</w:t>
      </w:r>
      <w:r w:rsidR="002C5A4E" w:rsidRPr="00AB081C">
        <w:t xml:space="preserve"> 2566</w:t>
      </w:r>
      <w:r w:rsidR="002C5A4E" w:rsidRPr="00AB081C">
        <w:rPr>
          <w:rFonts w:hint="cs"/>
          <w:cs/>
        </w:rPr>
        <w:t xml:space="preserve"> </w:t>
      </w:r>
      <w:r w:rsidR="002C5A4E" w:rsidRPr="00AB081C">
        <w:t>BCPG Hamilton US Acquisition Co. LLC</w:t>
      </w:r>
      <w:r w:rsidR="002C5A4E" w:rsidRPr="00AB081C">
        <w:rPr>
          <w:rFonts w:hint="cs"/>
          <w:cs/>
        </w:rPr>
        <w:t xml:space="preserve"> </w:t>
      </w:r>
      <w:r w:rsidR="002C5A4E" w:rsidRPr="00AB081C">
        <w:t xml:space="preserve">(“BHUA”) </w:t>
      </w:r>
      <w:r w:rsidR="002C5A4E" w:rsidRPr="00AB081C">
        <w:rPr>
          <w:rFonts w:hint="cs"/>
          <w:cs/>
        </w:rPr>
        <w:t>ซึ่งเป็นบริษัทย่อยของ</w:t>
      </w:r>
      <w:r w:rsidRPr="00AB081C">
        <w:rPr>
          <w:rFonts w:hint="cs"/>
          <w:cs/>
        </w:rPr>
        <w:t xml:space="preserve"> </w:t>
      </w:r>
      <w:r w:rsidR="002C5A4E" w:rsidRPr="00AB081C">
        <w:t xml:space="preserve">BUSA </w:t>
      </w:r>
      <w:r w:rsidR="002C5A4E" w:rsidRPr="00AB081C">
        <w:rPr>
          <w:rFonts w:asciiTheme="majorBidi" w:hAnsiTheme="majorBidi" w:cstheme="majorBidi"/>
          <w:cs/>
        </w:rPr>
        <w:t>ได้รับโอนหุ้นและชำระค่าหุ้นดังกล่าว</w:t>
      </w:r>
      <w:r w:rsidR="002C5A4E" w:rsidRPr="00AB081C">
        <w:rPr>
          <w:rFonts w:hint="cs"/>
          <w:cs/>
        </w:rPr>
        <w:t xml:space="preserve">จำนวน </w:t>
      </w:r>
      <w:r w:rsidR="002C5A4E" w:rsidRPr="00AB081C">
        <w:t xml:space="preserve">260 </w:t>
      </w:r>
      <w:r w:rsidR="002C5A4E" w:rsidRPr="00AB081C">
        <w:rPr>
          <w:rFonts w:hint="cs"/>
          <w:cs/>
        </w:rPr>
        <w:t>ล้านเหรียญสหรัฐฯ</w:t>
      </w:r>
      <w:r w:rsidR="002C5A4E" w:rsidRPr="00AB081C">
        <w:t xml:space="preserve"> </w:t>
      </w:r>
      <w:r w:rsidR="002C5A4E" w:rsidRPr="00AB081C">
        <w:rPr>
          <w:rFonts w:hint="cs"/>
          <w:cs/>
        </w:rPr>
        <w:t xml:space="preserve">(ประมาณ </w:t>
      </w:r>
      <w:r w:rsidR="002C5A4E" w:rsidRPr="00AB081C">
        <w:t>9,05</w:t>
      </w:r>
      <w:r w:rsidR="00A56966" w:rsidRPr="00AB081C">
        <w:t>4</w:t>
      </w:r>
      <w:r w:rsidR="002C5A4E" w:rsidRPr="00AB081C">
        <w:t xml:space="preserve"> </w:t>
      </w:r>
      <w:r w:rsidR="002C5A4E" w:rsidRPr="00AB081C">
        <w:rPr>
          <w:rFonts w:hint="cs"/>
          <w:cs/>
        </w:rPr>
        <w:t>ล้านบาท) โดยมีค่าใช้จ่ายที่เกี่ยวข้องกับเงินลงทุนดังกล่าวเป็นจำนวน</w:t>
      </w:r>
      <w:r w:rsidR="002C5A4E" w:rsidRPr="00AB081C">
        <w:t xml:space="preserve"> </w:t>
      </w:r>
      <w:r w:rsidR="00A56966" w:rsidRPr="00AB081C">
        <w:t>5</w:t>
      </w:r>
      <w:r w:rsidR="002C5A4E" w:rsidRPr="00AB081C">
        <w:t xml:space="preserve"> </w:t>
      </w:r>
      <w:r w:rsidR="002C5A4E" w:rsidRPr="00AB081C">
        <w:rPr>
          <w:rFonts w:hint="cs"/>
          <w:cs/>
        </w:rPr>
        <w:t xml:space="preserve">ล้านเหรียญสหรัฐฯ (ประมาณ </w:t>
      </w:r>
      <w:r w:rsidR="002C5A4E" w:rsidRPr="00AB081C">
        <w:t xml:space="preserve">170 </w:t>
      </w:r>
      <w:r w:rsidR="002C5A4E" w:rsidRPr="00AB081C">
        <w:rPr>
          <w:rFonts w:hint="cs"/>
          <w:cs/>
        </w:rPr>
        <w:t>ล้านบาท) และหนี้สินจากการปรับปรุงมูลค่าเงินลงทุนเพิ่มขึ้นตามจำนวนเงินทุนหมุนเวียน</w:t>
      </w:r>
      <w:r w:rsidR="008F1A1A" w:rsidRPr="00AB081C">
        <w:rPr>
          <w:rFonts w:hint="cs"/>
          <w:cs/>
        </w:rPr>
        <w:t>สุทธิ</w:t>
      </w:r>
      <w:r w:rsidR="002C5A4E" w:rsidRPr="00AB081C">
        <w:rPr>
          <w:rFonts w:hint="cs"/>
          <w:cs/>
        </w:rPr>
        <w:t xml:space="preserve">และหนี้สินของ </w:t>
      </w:r>
      <w:r w:rsidR="002C5A4E" w:rsidRPr="00AB081C">
        <w:t xml:space="preserve">HHII  </w:t>
      </w:r>
      <w:r w:rsidR="002C5A4E" w:rsidRPr="00AB081C">
        <w:rPr>
          <w:rFonts w:hint="cs"/>
          <w:cs/>
        </w:rPr>
        <w:t xml:space="preserve">ณ วันที่ธุรกรรมเสร็จสมบูรณ์ </w:t>
      </w:r>
      <w:r w:rsidR="002C5A4E" w:rsidRPr="00AB081C">
        <w:t xml:space="preserve">(Completion Date) </w:t>
      </w:r>
      <w:r w:rsidR="002C5A4E" w:rsidRPr="00AB081C">
        <w:rPr>
          <w:rFonts w:hint="cs"/>
          <w:cs/>
        </w:rPr>
        <w:t xml:space="preserve">เป็นจำนวน </w:t>
      </w:r>
      <w:r w:rsidR="002C5A4E" w:rsidRPr="00AB081C">
        <w:t xml:space="preserve">22 </w:t>
      </w:r>
      <w:r w:rsidR="002C5A4E" w:rsidRPr="00AB081C">
        <w:rPr>
          <w:rFonts w:hint="cs"/>
          <w:cs/>
        </w:rPr>
        <w:t xml:space="preserve">ล้านเหรียญสหรัฐฯ (ประมาณ </w:t>
      </w:r>
      <w:r w:rsidR="002C5A4E" w:rsidRPr="00AB081C">
        <w:t>77</w:t>
      </w:r>
      <w:r w:rsidR="006F64BA" w:rsidRPr="00AB081C">
        <w:t>8</w:t>
      </w:r>
      <w:r w:rsidR="002C5A4E" w:rsidRPr="00AB081C">
        <w:t xml:space="preserve"> </w:t>
      </w:r>
      <w:r w:rsidR="002C5A4E" w:rsidRPr="00AB081C">
        <w:rPr>
          <w:rFonts w:hint="cs"/>
          <w:cs/>
        </w:rPr>
        <w:t xml:space="preserve">ล้านบาท) ซึ่งแสดงรวมอยู่ในหนี้สินทางการเงินไม่หมุนเวียนอื่นในงบแสดงฐานะการเงิน โดยหนี้สินดังกล่าวมีอัตราดอกเบี้ยเท่ากับอัตราดอกเบี้ยเงินกู้ยืมเฉลี่ยของ </w:t>
      </w:r>
      <w:r w:rsidR="002C5A4E" w:rsidRPr="00AB081C">
        <w:t xml:space="preserve">HHII </w:t>
      </w:r>
      <w:r w:rsidR="002C5A4E" w:rsidRPr="00AB081C">
        <w:rPr>
          <w:rFonts w:hint="cs"/>
          <w:cs/>
        </w:rPr>
        <w:t xml:space="preserve">และมีเงื่อนไขในการทยอยชำระทุกครั้งเมื่อ </w:t>
      </w:r>
      <w:r w:rsidR="002C5A4E" w:rsidRPr="00AB081C">
        <w:t xml:space="preserve">BHUA </w:t>
      </w:r>
      <w:r w:rsidR="002C5A4E" w:rsidRPr="00AB081C">
        <w:rPr>
          <w:rFonts w:hint="cs"/>
          <w:cs/>
        </w:rPr>
        <w:t xml:space="preserve">ได้รับเงินปันผล เป็นจำนวนร้อยละ </w:t>
      </w:r>
      <w:r w:rsidR="002C5A4E" w:rsidRPr="00AB081C">
        <w:t xml:space="preserve">20 </w:t>
      </w:r>
      <w:r w:rsidR="002C5A4E" w:rsidRPr="00AB081C">
        <w:rPr>
          <w:rFonts w:hint="cs"/>
          <w:cs/>
        </w:rPr>
        <w:t>ของเงินปันผลรับจาก</w:t>
      </w:r>
      <w:r w:rsidR="002C5A4E" w:rsidRPr="00AB081C">
        <w:rPr>
          <w:rFonts w:asciiTheme="majorBidi" w:hAnsiTheme="majorBidi" w:cstheme="majorBidi" w:hint="cs"/>
          <w:cs/>
        </w:rPr>
        <w:t xml:space="preserve"> </w:t>
      </w:r>
      <w:r w:rsidR="002C5A4E" w:rsidRPr="00AB081C">
        <w:rPr>
          <w:rFonts w:asciiTheme="majorBidi" w:hAnsiTheme="majorBidi" w:cstheme="majorBidi"/>
        </w:rPr>
        <w:t xml:space="preserve">HHII </w:t>
      </w:r>
      <w:r w:rsidR="002C5A4E" w:rsidRPr="00AB081C">
        <w:rPr>
          <w:rFonts w:asciiTheme="majorBidi" w:hAnsiTheme="majorBidi" w:cstheme="majorBidi" w:hint="cs"/>
          <w:cs/>
        </w:rPr>
        <w:t xml:space="preserve">จนกระทั่ง </w:t>
      </w:r>
      <w:r w:rsidR="002C5A4E" w:rsidRPr="00AB081C">
        <w:rPr>
          <w:rFonts w:asciiTheme="majorBidi" w:hAnsiTheme="majorBidi" w:cstheme="majorBidi"/>
        </w:rPr>
        <w:t xml:space="preserve">BHUA </w:t>
      </w:r>
      <w:r w:rsidR="002C5A4E" w:rsidRPr="00AB081C">
        <w:rPr>
          <w:rFonts w:asciiTheme="majorBidi" w:hAnsiTheme="majorBidi" w:cstheme="majorBidi" w:hint="cs"/>
          <w:cs/>
        </w:rPr>
        <w:t>ชำระหนี้สินและดอกเบี้ยครบถ้วน</w:t>
      </w:r>
      <w:r w:rsidR="002C5A4E" w:rsidRPr="00AB081C">
        <w:rPr>
          <w:rFonts w:hint="cs"/>
          <w:cs/>
        </w:rPr>
        <w:t xml:space="preserve"> การเข้าลงทุนดังกล่าว</w:t>
      </w:r>
      <w:r w:rsidR="002C5A4E" w:rsidRPr="00AB081C">
        <w:rPr>
          <w:rFonts w:asciiTheme="majorBidi" w:hAnsiTheme="majorBidi"/>
          <w:cs/>
        </w:rPr>
        <w:t>ทำให้</w:t>
      </w:r>
      <w:r w:rsidR="002F5768" w:rsidRPr="00AB081C">
        <w:rPr>
          <w:rFonts w:asciiTheme="majorBidi" w:hAnsiTheme="majorBidi" w:hint="cs"/>
          <w:cs/>
        </w:rPr>
        <w:t>กลุ่ม</w:t>
      </w:r>
      <w:r w:rsidR="002C5A4E" w:rsidRPr="00AB081C">
        <w:rPr>
          <w:rFonts w:asciiTheme="majorBidi" w:hAnsiTheme="majorBidi"/>
          <w:cs/>
        </w:rPr>
        <w:t>บริษัทได้มาซึ่งกำลังการผลิตไฟฟ้าจากโรงไฟฟ้า</w:t>
      </w:r>
      <w:r w:rsidR="002C5A4E" w:rsidRPr="00AB081C">
        <w:rPr>
          <w:rFonts w:asciiTheme="majorBidi" w:hAnsiTheme="majorBidi"/>
          <w:cs/>
        </w:rPr>
        <w:lastRenderedPageBreak/>
        <w:t xml:space="preserve">ก๊าซธรรมชาติตามสัดส่วนการถือหุ้นรวม </w:t>
      </w:r>
      <w:r w:rsidR="002C5A4E" w:rsidRPr="00AB081C">
        <w:rPr>
          <w:rFonts w:asciiTheme="majorBidi" w:hAnsiTheme="majorBidi"/>
        </w:rPr>
        <w:t xml:space="preserve">426 </w:t>
      </w:r>
      <w:r w:rsidR="002C5A4E" w:rsidRPr="00AB081C">
        <w:rPr>
          <w:rFonts w:asciiTheme="majorBidi" w:hAnsiTheme="majorBidi"/>
          <w:cs/>
        </w:rPr>
        <w:t xml:space="preserve">เมกะวัตต์ </w:t>
      </w:r>
      <w:r w:rsidR="002C5A4E" w:rsidRPr="00AB081C">
        <w:rPr>
          <w:rFonts w:asciiTheme="majorBidi" w:hAnsiTheme="majorBidi" w:hint="cs"/>
          <w:cs/>
        </w:rPr>
        <w:t xml:space="preserve">ซึ่ง </w:t>
      </w:r>
      <w:r w:rsidR="002C5A4E" w:rsidRPr="00AB081C">
        <w:rPr>
          <w:rFonts w:asciiTheme="majorBidi" w:hAnsiTheme="majorBidi" w:cstheme="majorBidi"/>
        </w:rPr>
        <w:t xml:space="preserve">Hamilton Holdings II LLC </w:t>
      </w:r>
      <w:r w:rsidR="002C5A4E" w:rsidRPr="00AB081C">
        <w:rPr>
          <w:rFonts w:asciiTheme="majorBidi" w:hAnsiTheme="majorBidi" w:cstheme="majorBidi"/>
          <w:cs/>
        </w:rPr>
        <w:t xml:space="preserve">ถือหุ้นร้อยละ </w:t>
      </w:r>
      <w:r w:rsidR="002C5A4E" w:rsidRPr="00AB081C">
        <w:rPr>
          <w:rFonts w:asciiTheme="majorBidi" w:hAnsiTheme="majorBidi" w:cstheme="majorBidi"/>
        </w:rPr>
        <w:t xml:space="preserve">100 </w:t>
      </w:r>
      <w:r w:rsidR="002C5A4E" w:rsidRPr="00AB081C">
        <w:rPr>
          <w:rFonts w:asciiTheme="majorBidi" w:hAnsiTheme="majorBidi" w:cstheme="majorBidi" w:hint="cs"/>
          <w:spacing w:val="4"/>
          <w:cs/>
        </w:rPr>
        <w:t>ใน</w:t>
      </w:r>
      <w:r w:rsidR="002C5A4E" w:rsidRPr="00AB081C">
        <w:rPr>
          <w:rFonts w:asciiTheme="majorBidi" w:hAnsiTheme="majorBidi" w:cstheme="majorBidi"/>
          <w:spacing w:val="6"/>
          <w:cs/>
        </w:rPr>
        <w:t>โครงการ</w:t>
      </w:r>
      <w:r w:rsidR="002C5A4E" w:rsidRPr="00AB081C">
        <w:rPr>
          <w:rFonts w:asciiTheme="majorBidi" w:hAnsiTheme="majorBidi" w:cstheme="majorBidi" w:hint="cs"/>
          <w:spacing w:val="6"/>
          <w:cs/>
        </w:rPr>
        <w:t xml:space="preserve"> </w:t>
      </w:r>
      <w:r w:rsidR="002C5A4E" w:rsidRPr="00AB081C">
        <w:rPr>
          <w:rFonts w:asciiTheme="majorBidi" w:hAnsiTheme="majorBidi" w:cstheme="majorBidi"/>
          <w:spacing w:val="6"/>
        </w:rPr>
        <w:t xml:space="preserve">Hamilton Liberty LLC </w:t>
      </w:r>
      <w:r w:rsidRPr="00AB081C">
        <w:rPr>
          <w:rFonts w:asciiTheme="majorBidi" w:hAnsiTheme="majorBidi" w:cstheme="majorBidi" w:hint="cs"/>
          <w:spacing w:val="6"/>
          <w:cs/>
        </w:rPr>
        <w:t>และ</w:t>
      </w:r>
      <w:r w:rsidRPr="00AB081C">
        <w:rPr>
          <w:rFonts w:asciiTheme="majorBidi" w:hAnsiTheme="majorBidi" w:cstheme="majorBidi"/>
          <w:spacing w:val="6"/>
        </w:rPr>
        <w:t xml:space="preserve"> Hamilton Patriot LLC </w:t>
      </w:r>
      <w:r w:rsidR="002C5A4E" w:rsidRPr="00AB081C">
        <w:rPr>
          <w:rFonts w:asciiTheme="majorBidi" w:hAnsiTheme="majorBidi" w:cstheme="majorBidi"/>
          <w:spacing w:val="6"/>
          <w:cs/>
        </w:rPr>
        <w:t xml:space="preserve">มีขนาดกำลังการผลิตติดตั้ง </w:t>
      </w:r>
      <w:r w:rsidR="002C5A4E" w:rsidRPr="00AB081C">
        <w:rPr>
          <w:rFonts w:asciiTheme="majorBidi" w:hAnsiTheme="majorBidi" w:cstheme="majorBidi"/>
          <w:spacing w:val="6"/>
        </w:rPr>
        <w:t xml:space="preserve">848 </w:t>
      </w:r>
      <w:r w:rsidR="002C5A4E" w:rsidRPr="00AB081C">
        <w:rPr>
          <w:rFonts w:asciiTheme="majorBidi" w:hAnsiTheme="majorBidi" w:cstheme="majorBidi"/>
          <w:spacing w:val="6"/>
          <w:cs/>
        </w:rPr>
        <w:t xml:space="preserve">เมกะวัตต์ </w:t>
      </w:r>
      <w:r w:rsidRPr="00AB081C">
        <w:rPr>
          <w:rFonts w:asciiTheme="majorBidi" w:hAnsiTheme="majorBidi" w:cstheme="majorBidi"/>
          <w:spacing w:val="6"/>
        </w:rPr>
        <w:t xml:space="preserve">857 </w:t>
      </w:r>
      <w:r w:rsidRPr="00AB081C">
        <w:rPr>
          <w:rFonts w:asciiTheme="majorBidi" w:hAnsiTheme="majorBidi" w:cstheme="majorBidi"/>
          <w:spacing w:val="6"/>
          <w:cs/>
        </w:rPr>
        <w:t>เม</w:t>
      </w:r>
      <w:r w:rsidRPr="00AB081C">
        <w:rPr>
          <w:rFonts w:asciiTheme="majorBidi" w:hAnsiTheme="majorBidi" w:cstheme="majorBidi"/>
          <w:cs/>
        </w:rPr>
        <w:t>กะวัตต์</w:t>
      </w:r>
      <w:r w:rsidRPr="00AB081C">
        <w:rPr>
          <w:rFonts w:asciiTheme="majorBidi" w:hAnsiTheme="majorBidi" w:cstheme="majorBidi" w:hint="cs"/>
          <w:cs/>
        </w:rPr>
        <w:t xml:space="preserve"> ตามลำดับ </w:t>
      </w:r>
      <w:r w:rsidR="002C5A4E" w:rsidRPr="00AB081C">
        <w:rPr>
          <w:rFonts w:asciiTheme="majorBidi" w:hAnsiTheme="majorBidi" w:cstheme="majorBidi"/>
          <w:cs/>
        </w:rPr>
        <w:t>ซึ่งจะทำให้บริษัท</w:t>
      </w:r>
      <w:r w:rsidR="006F64BA" w:rsidRPr="00AB081C">
        <w:rPr>
          <w:rFonts w:asciiTheme="majorBidi" w:hAnsiTheme="majorBidi" w:cstheme="majorBidi" w:hint="cs"/>
          <w:cs/>
        </w:rPr>
        <w:t>ย่อย</w:t>
      </w:r>
      <w:r w:rsidR="002C5A4E" w:rsidRPr="00AB081C">
        <w:rPr>
          <w:rFonts w:asciiTheme="majorBidi" w:hAnsiTheme="majorBidi" w:cstheme="majorBidi"/>
          <w:cs/>
        </w:rPr>
        <w:t>ถือหุ้นทางอ้อม</w:t>
      </w:r>
      <w:r w:rsidR="002F5768" w:rsidRPr="00AB081C">
        <w:rPr>
          <w:rFonts w:asciiTheme="majorBidi" w:hAnsiTheme="majorBidi" w:cstheme="majorBidi" w:hint="cs"/>
          <w:cs/>
        </w:rPr>
        <w:t>ในโครงการดังกล่าว</w:t>
      </w:r>
      <w:r w:rsidR="002C5A4E" w:rsidRPr="00AB081C">
        <w:rPr>
          <w:rFonts w:asciiTheme="majorBidi" w:hAnsiTheme="majorBidi" w:cstheme="majorBidi"/>
          <w:cs/>
        </w:rPr>
        <w:t xml:space="preserve">ในสัดส่วนร้อยละ </w:t>
      </w:r>
      <w:r w:rsidR="002C5A4E" w:rsidRPr="00AB081C">
        <w:rPr>
          <w:rFonts w:asciiTheme="majorBidi" w:hAnsiTheme="majorBidi" w:cstheme="majorBidi"/>
        </w:rPr>
        <w:t>25</w:t>
      </w:r>
      <w:r w:rsidR="002C5A4E" w:rsidRPr="00AB081C">
        <w:rPr>
          <w:rFonts w:asciiTheme="majorBidi" w:hAnsiTheme="majorBidi" w:cstheme="majorBidi" w:hint="cs"/>
          <w:cs/>
        </w:rPr>
        <w:t xml:space="preserve"> </w:t>
      </w:r>
      <w:r w:rsidRPr="00AB081C">
        <w:rPr>
          <w:rFonts w:asciiTheme="majorBidi" w:hAnsiTheme="majorBidi" w:cstheme="majorBidi" w:hint="cs"/>
          <w:cs/>
        </w:rPr>
        <w:t xml:space="preserve">และร้อยละ </w:t>
      </w:r>
      <w:r w:rsidRPr="00AB081C">
        <w:rPr>
          <w:rFonts w:asciiTheme="majorBidi" w:hAnsiTheme="majorBidi" w:cstheme="majorBidi"/>
        </w:rPr>
        <w:t xml:space="preserve">25 </w:t>
      </w:r>
      <w:r w:rsidRPr="00AB081C">
        <w:rPr>
          <w:rFonts w:asciiTheme="majorBidi" w:hAnsiTheme="majorBidi" w:cstheme="majorBidi" w:hint="cs"/>
          <w:cs/>
        </w:rPr>
        <w:t>ตามลำดับ</w:t>
      </w:r>
    </w:p>
    <w:p w14:paraId="29B3DF52" w14:textId="77777777" w:rsidR="00055603" w:rsidRPr="00AB081C" w:rsidRDefault="00055603" w:rsidP="00F544E0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</w:rPr>
      </w:pPr>
    </w:p>
    <w:p w14:paraId="2EAC09F6" w14:textId="6ED05148" w:rsidR="000C39C0" w:rsidRPr="00AB081C" w:rsidRDefault="000C39C0" w:rsidP="00F544E0">
      <w:pPr>
        <w:tabs>
          <w:tab w:val="clear" w:pos="680"/>
        </w:tabs>
        <w:ind w:left="540"/>
        <w:jc w:val="thaiDistribute"/>
        <w:rPr>
          <w:rFonts w:asciiTheme="majorBidi" w:hAnsiTheme="majorBidi"/>
        </w:rPr>
      </w:pPr>
      <w:r w:rsidRPr="00AB081C">
        <w:rPr>
          <w:rFonts w:asciiTheme="majorBidi" w:hAnsiTheme="majorBidi"/>
          <w:cs/>
        </w:rPr>
        <w:t xml:space="preserve">เมื่อวันที่ </w:t>
      </w:r>
      <w:r w:rsidRPr="00AB081C">
        <w:rPr>
          <w:rFonts w:asciiTheme="majorBidi" w:hAnsiTheme="majorBidi" w:cstheme="majorBidi"/>
        </w:rPr>
        <w:t xml:space="preserve">4 </w:t>
      </w:r>
      <w:r w:rsidRPr="00AB081C">
        <w:rPr>
          <w:rFonts w:asciiTheme="majorBidi" w:hAnsiTheme="majorBidi"/>
          <w:cs/>
        </w:rPr>
        <w:t xml:space="preserve">สิงหาคม </w:t>
      </w:r>
      <w:r w:rsidRPr="00AB081C">
        <w:rPr>
          <w:rFonts w:asciiTheme="majorBidi" w:hAnsiTheme="majorBidi" w:cstheme="majorBidi"/>
        </w:rPr>
        <w:t>2566</w:t>
      </w:r>
      <w:r w:rsidRPr="00AB081C">
        <w:rPr>
          <w:rFonts w:asciiTheme="majorBidi" w:hAnsiTheme="majorBidi"/>
          <w:cs/>
        </w:rPr>
        <w:t xml:space="preserve"> </w:t>
      </w:r>
      <w:r w:rsidRPr="00AB081C">
        <w:rPr>
          <w:rFonts w:asciiTheme="majorBidi" w:hAnsiTheme="majorBidi" w:cstheme="majorBidi"/>
        </w:rPr>
        <w:t xml:space="preserve">BUSA </w:t>
      </w:r>
      <w:r w:rsidRPr="00AB081C">
        <w:rPr>
          <w:rFonts w:asciiTheme="majorBidi" w:hAnsiTheme="majorBidi"/>
          <w:cs/>
        </w:rPr>
        <w:t xml:space="preserve">ได้ลงนามในสัญญาซื้อขายหุ้นกับ </w:t>
      </w:r>
      <w:r w:rsidRPr="00AB081C">
        <w:rPr>
          <w:rFonts w:asciiTheme="majorBidi" w:hAnsiTheme="majorBidi" w:cstheme="majorBidi"/>
        </w:rPr>
        <w:t>730 Carroll, LLC (“</w:t>
      </w:r>
      <w:r w:rsidRPr="00AB081C">
        <w:rPr>
          <w:rFonts w:asciiTheme="majorBidi" w:hAnsiTheme="majorBidi"/>
          <w:cs/>
        </w:rPr>
        <w:t>ผู้ขาย”) เพื่อซื้อหุ้นในสัดส่วนร้อยละ</w:t>
      </w:r>
      <w:r w:rsidR="00905F3C" w:rsidRPr="00AB081C">
        <w:rPr>
          <w:rFonts w:asciiTheme="majorBidi" w:hAnsiTheme="majorBidi" w:hint="cs"/>
          <w:cs/>
        </w:rPr>
        <w:t xml:space="preserve"> </w:t>
      </w:r>
      <w:r w:rsidRPr="00AB081C">
        <w:rPr>
          <w:rFonts w:asciiTheme="majorBidi" w:hAnsiTheme="majorBidi" w:cstheme="majorBidi"/>
        </w:rPr>
        <w:t xml:space="preserve">40 </w:t>
      </w:r>
      <w:r w:rsidRPr="00AB081C">
        <w:rPr>
          <w:rFonts w:asciiTheme="majorBidi" w:hAnsiTheme="majorBidi"/>
          <w:cs/>
        </w:rPr>
        <w:t>ของหุ้นทั้งหมดใน</w:t>
      </w:r>
      <w:r w:rsidR="009361B8" w:rsidRPr="00AB081C">
        <w:rPr>
          <w:rFonts w:asciiTheme="majorBidi" w:hAnsiTheme="majorBidi" w:hint="cs"/>
          <w:cs/>
        </w:rPr>
        <w:t xml:space="preserve"> </w:t>
      </w:r>
      <w:r w:rsidRPr="00AB081C">
        <w:rPr>
          <w:rFonts w:asciiTheme="majorBidi" w:hAnsiTheme="majorBidi" w:cstheme="majorBidi"/>
        </w:rPr>
        <w:t xml:space="preserve">Carroll County Energy Holdings LLC (“CCEH”) </w:t>
      </w:r>
      <w:r w:rsidRPr="00AB081C">
        <w:rPr>
          <w:rFonts w:asciiTheme="majorBidi" w:hAnsiTheme="majorBidi"/>
          <w:cs/>
        </w:rPr>
        <w:t>ตามมติที่ประชุมคณะกรรมการบริหารของบริษัท</w:t>
      </w:r>
      <w:r w:rsidR="009361B8" w:rsidRPr="00AB081C">
        <w:rPr>
          <w:rFonts w:asciiTheme="majorBidi" w:hAnsiTheme="majorBidi" w:hint="cs"/>
          <w:cs/>
        </w:rPr>
        <w:t>ย่อย</w:t>
      </w:r>
      <w:r w:rsidRPr="00AB081C">
        <w:rPr>
          <w:rFonts w:asciiTheme="majorBidi" w:hAnsiTheme="majorBidi"/>
          <w:cs/>
        </w:rPr>
        <w:t xml:space="preserve"> เมื่อวันที่ </w:t>
      </w:r>
      <w:r w:rsidRPr="00AB081C">
        <w:rPr>
          <w:rFonts w:asciiTheme="majorBidi" w:hAnsiTheme="majorBidi" w:cstheme="majorBidi"/>
        </w:rPr>
        <w:t xml:space="preserve">22 </w:t>
      </w:r>
      <w:r w:rsidRPr="00AB081C">
        <w:rPr>
          <w:rFonts w:asciiTheme="majorBidi" w:hAnsiTheme="majorBidi"/>
          <w:cs/>
        </w:rPr>
        <w:t xml:space="preserve">พฤษภาคม </w:t>
      </w:r>
      <w:r w:rsidRPr="00AB081C">
        <w:rPr>
          <w:rFonts w:asciiTheme="majorBidi" w:hAnsiTheme="majorBidi" w:cstheme="majorBidi"/>
        </w:rPr>
        <w:t xml:space="preserve">2566 </w:t>
      </w:r>
      <w:r w:rsidRPr="00AB081C">
        <w:rPr>
          <w:rFonts w:asciiTheme="majorBidi" w:hAnsiTheme="majorBidi"/>
          <w:cs/>
        </w:rPr>
        <w:t xml:space="preserve">ในวงเงินไม่เกิน </w:t>
      </w:r>
      <w:r w:rsidRPr="00AB081C">
        <w:rPr>
          <w:rFonts w:asciiTheme="majorBidi" w:hAnsiTheme="majorBidi" w:cstheme="majorBidi"/>
        </w:rPr>
        <w:t xml:space="preserve">145 </w:t>
      </w:r>
      <w:r w:rsidRPr="00AB081C">
        <w:rPr>
          <w:rFonts w:asciiTheme="majorBidi" w:hAnsiTheme="majorBidi"/>
          <w:cs/>
        </w:rPr>
        <w:t xml:space="preserve">ล้านเหรียญสหรัฐฯ (ประมาณ </w:t>
      </w:r>
      <w:r w:rsidRPr="00AB081C">
        <w:rPr>
          <w:rFonts w:asciiTheme="majorBidi" w:hAnsiTheme="majorBidi" w:cstheme="majorBidi"/>
        </w:rPr>
        <w:t xml:space="preserve">5,031 </w:t>
      </w:r>
      <w:r w:rsidRPr="00AB081C">
        <w:rPr>
          <w:rFonts w:asciiTheme="majorBidi" w:hAnsiTheme="majorBidi"/>
          <w:cs/>
        </w:rPr>
        <w:t xml:space="preserve">ล้านบาท) ซึ่ง </w:t>
      </w:r>
      <w:r w:rsidRPr="00AB081C">
        <w:rPr>
          <w:rFonts w:asciiTheme="majorBidi" w:hAnsiTheme="majorBidi" w:cstheme="majorBidi"/>
        </w:rPr>
        <w:t xml:space="preserve">CCEH </w:t>
      </w:r>
      <w:r w:rsidRPr="00AB081C">
        <w:rPr>
          <w:rFonts w:asciiTheme="majorBidi" w:hAnsiTheme="majorBidi"/>
          <w:cs/>
        </w:rPr>
        <w:t xml:space="preserve">ถือหุ้นร้อยละ </w:t>
      </w:r>
      <w:r w:rsidRPr="00AB081C">
        <w:rPr>
          <w:rFonts w:asciiTheme="majorBidi" w:hAnsiTheme="majorBidi" w:cstheme="majorBidi"/>
        </w:rPr>
        <w:t xml:space="preserve">100 </w:t>
      </w:r>
      <w:r w:rsidRPr="00AB081C">
        <w:rPr>
          <w:rFonts w:asciiTheme="majorBidi" w:hAnsiTheme="majorBidi"/>
          <w:cs/>
        </w:rPr>
        <w:t xml:space="preserve">ในโครงการโรงไฟฟ้าก๊าซธรรมชาติ </w:t>
      </w:r>
      <w:r w:rsidRPr="00AB081C">
        <w:rPr>
          <w:rFonts w:asciiTheme="majorBidi" w:hAnsiTheme="majorBidi" w:cstheme="majorBidi"/>
        </w:rPr>
        <w:t xml:space="preserve">Carroll County Energy LLC (“CCE”) </w:t>
      </w:r>
      <w:r w:rsidRPr="00AB081C">
        <w:rPr>
          <w:rFonts w:asciiTheme="majorBidi" w:hAnsiTheme="majorBidi"/>
          <w:cs/>
        </w:rPr>
        <w:t xml:space="preserve">ซึ่งมีขนาดกำลังการผลิตติดตั้ง </w:t>
      </w:r>
      <w:r w:rsidRPr="00AB081C">
        <w:rPr>
          <w:rFonts w:asciiTheme="majorBidi" w:hAnsiTheme="majorBidi" w:cstheme="majorBidi"/>
        </w:rPr>
        <w:t xml:space="preserve">700 </w:t>
      </w:r>
      <w:r w:rsidRPr="00AB081C">
        <w:rPr>
          <w:rFonts w:asciiTheme="majorBidi" w:hAnsiTheme="majorBidi"/>
          <w:cs/>
        </w:rPr>
        <w:t xml:space="preserve">เมกะวัตต์ ตั้งอยู่ที่เขตแครอล รัฐโอไฮโอ ประเทศสหรัฐอเมริกา การเข้าซื้อหุ้นใน </w:t>
      </w:r>
      <w:r w:rsidRPr="00AB081C">
        <w:rPr>
          <w:rFonts w:asciiTheme="majorBidi" w:hAnsiTheme="majorBidi" w:cstheme="majorBidi"/>
        </w:rPr>
        <w:t xml:space="preserve">CCEH </w:t>
      </w:r>
      <w:r w:rsidRPr="00AB081C">
        <w:rPr>
          <w:rFonts w:asciiTheme="majorBidi" w:hAnsiTheme="majorBidi"/>
          <w:cs/>
        </w:rPr>
        <w:t xml:space="preserve">ดังกล่าว จะทำให้สัดส่วนการถือหุ้นทั้งหมดของกลุ่มบริษัทใน </w:t>
      </w:r>
      <w:r w:rsidRPr="00AB081C">
        <w:rPr>
          <w:rFonts w:asciiTheme="majorBidi" w:hAnsiTheme="majorBidi" w:cstheme="majorBidi"/>
        </w:rPr>
        <w:t xml:space="preserve">CCE </w:t>
      </w:r>
      <w:r w:rsidRPr="00AB081C">
        <w:rPr>
          <w:rFonts w:asciiTheme="majorBidi" w:hAnsiTheme="majorBidi"/>
          <w:cs/>
        </w:rPr>
        <w:t xml:space="preserve">เพิ่มขึ้น จากเดิมสัดส่วนการถือหุ้นทางอ้อมของกลุ่มบริษัทโดยผ่าน </w:t>
      </w:r>
      <w:r w:rsidRPr="00AB081C">
        <w:rPr>
          <w:rFonts w:asciiTheme="majorBidi" w:hAnsiTheme="majorBidi" w:cstheme="majorBidi"/>
        </w:rPr>
        <w:t xml:space="preserve">AP-BCPG CCE Partners LLC </w:t>
      </w:r>
      <w:r w:rsidRPr="00AB081C">
        <w:rPr>
          <w:rFonts w:asciiTheme="majorBidi" w:hAnsiTheme="majorBidi"/>
          <w:cs/>
        </w:rPr>
        <w:t xml:space="preserve">ที่ร้อยละ </w:t>
      </w:r>
      <w:r w:rsidRPr="00AB081C">
        <w:rPr>
          <w:rFonts w:asciiTheme="majorBidi" w:hAnsiTheme="majorBidi" w:cstheme="majorBidi"/>
        </w:rPr>
        <w:t xml:space="preserve">9 </w:t>
      </w:r>
      <w:r w:rsidRPr="00AB081C">
        <w:rPr>
          <w:rFonts w:asciiTheme="majorBidi" w:hAnsiTheme="majorBidi"/>
          <w:cs/>
        </w:rPr>
        <w:t>เป็น</w:t>
      </w:r>
      <w:r w:rsidRPr="00AB081C">
        <w:rPr>
          <w:rFonts w:asciiTheme="majorBidi" w:hAnsiTheme="majorBidi"/>
          <w:spacing w:val="2"/>
          <w:cs/>
        </w:rPr>
        <w:t xml:space="preserve">ร้อยละ </w:t>
      </w:r>
      <w:r w:rsidRPr="00AB081C">
        <w:rPr>
          <w:rFonts w:asciiTheme="majorBidi" w:hAnsiTheme="majorBidi" w:cstheme="majorBidi"/>
          <w:spacing w:val="-2"/>
        </w:rPr>
        <w:t xml:space="preserve">49 </w:t>
      </w:r>
      <w:r w:rsidRPr="00AB081C">
        <w:rPr>
          <w:rFonts w:asciiTheme="majorBidi" w:hAnsiTheme="majorBidi"/>
          <w:spacing w:val="-2"/>
          <w:cs/>
        </w:rPr>
        <w:t xml:space="preserve">และกำลังการผลิตติดตั้งตามสัดส่วนการถือหุ้นใน </w:t>
      </w:r>
      <w:r w:rsidRPr="00AB081C">
        <w:rPr>
          <w:rFonts w:asciiTheme="majorBidi" w:hAnsiTheme="majorBidi" w:cstheme="majorBidi"/>
          <w:spacing w:val="-2"/>
        </w:rPr>
        <w:t xml:space="preserve">CCE </w:t>
      </w:r>
      <w:r w:rsidRPr="00AB081C">
        <w:rPr>
          <w:rFonts w:asciiTheme="majorBidi" w:hAnsiTheme="majorBidi"/>
          <w:spacing w:val="-2"/>
          <w:cs/>
        </w:rPr>
        <w:t xml:space="preserve">ของกลุ่มบริษัทจากเดิม </w:t>
      </w:r>
      <w:r w:rsidRPr="00AB081C">
        <w:rPr>
          <w:rFonts w:asciiTheme="majorBidi" w:hAnsiTheme="majorBidi" w:cstheme="majorBidi"/>
          <w:spacing w:val="-2"/>
        </w:rPr>
        <w:t xml:space="preserve">61 </w:t>
      </w:r>
      <w:r w:rsidRPr="00AB081C">
        <w:rPr>
          <w:rFonts w:asciiTheme="majorBidi" w:hAnsiTheme="majorBidi"/>
          <w:spacing w:val="-2"/>
          <w:cs/>
        </w:rPr>
        <w:t xml:space="preserve">เมกะวัตต์ เป็น </w:t>
      </w:r>
      <w:r w:rsidRPr="00AB081C">
        <w:rPr>
          <w:rFonts w:asciiTheme="majorBidi" w:hAnsiTheme="majorBidi" w:cstheme="majorBidi"/>
          <w:spacing w:val="-2"/>
        </w:rPr>
        <w:t>341</w:t>
      </w:r>
      <w:r w:rsidRPr="00AB081C">
        <w:rPr>
          <w:rFonts w:asciiTheme="majorBidi" w:hAnsiTheme="majorBidi" w:cstheme="majorBidi"/>
          <w:spacing w:val="10"/>
        </w:rPr>
        <w:t xml:space="preserve"> </w:t>
      </w:r>
      <w:r w:rsidRPr="00AB081C">
        <w:rPr>
          <w:rFonts w:asciiTheme="majorBidi" w:hAnsiTheme="majorBidi"/>
          <w:spacing w:val="10"/>
          <w:cs/>
        </w:rPr>
        <w:t>เมกะ</w:t>
      </w:r>
      <w:r w:rsidRPr="00AB081C">
        <w:rPr>
          <w:rFonts w:asciiTheme="majorBidi" w:hAnsiTheme="majorBidi"/>
          <w:cs/>
        </w:rPr>
        <w:t xml:space="preserve">วัตต์ ณ วันที่ </w:t>
      </w:r>
      <w:r w:rsidRPr="00AB081C">
        <w:rPr>
          <w:rFonts w:asciiTheme="majorBidi" w:hAnsiTheme="majorBidi" w:cstheme="majorBidi"/>
        </w:rPr>
        <w:t xml:space="preserve">30 </w:t>
      </w:r>
      <w:r w:rsidRPr="00AB081C">
        <w:rPr>
          <w:rFonts w:asciiTheme="majorBidi" w:hAnsiTheme="majorBidi"/>
          <w:cs/>
        </w:rPr>
        <w:t xml:space="preserve">กันยายน </w:t>
      </w:r>
      <w:r w:rsidRPr="00AB081C">
        <w:rPr>
          <w:rFonts w:asciiTheme="majorBidi" w:hAnsiTheme="majorBidi" w:cstheme="majorBidi"/>
        </w:rPr>
        <w:t xml:space="preserve">2566 BUSA </w:t>
      </w:r>
      <w:r w:rsidRPr="00AB081C">
        <w:rPr>
          <w:rFonts w:asciiTheme="majorBidi" w:hAnsiTheme="majorBidi"/>
          <w:cs/>
        </w:rPr>
        <w:t>และผู้ขายอยู่ระหว่างการดำเนินการตามเงื่อนไขภายใต้สัญญาซื้อขายหุ้น</w:t>
      </w:r>
    </w:p>
    <w:p w14:paraId="55FD59BB" w14:textId="77777777" w:rsidR="005F556A" w:rsidRPr="00AB081C" w:rsidRDefault="005F556A" w:rsidP="00F544E0">
      <w:pPr>
        <w:tabs>
          <w:tab w:val="clear" w:pos="680"/>
        </w:tabs>
        <w:ind w:left="540"/>
        <w:jc w:val="thaiDistribute"/>
        <w:rPr>
          <w:rFonts w:asciiTheme="majorBidi" w:hAnsiTheme="majorBidi"/>
        </w:rPr>
      </w:pPr>
    </w:p>
    <w:p w14:paraId="05C2C9D6" w14:textId="25D50CD9" w:rsidR="005F556A" w:rsidRPr="00AB081C" w:rsidRDefault="005F556A" w:rsidP="005F556A">
      <w:pPr>
        <w:tabs>
          <w:tab w:val="clear" w:pos="227"/>
          <w:tab w:val="clear" w:pos="680"/>
          <w:tab w:val="left" w:pos="720"/>
        </w:tabs>
        <w:ind w:left="540"/>
        <w:jc w:val="thaiDistribute"/>
        <w:rPr>
          <w:rStyle w:val="ui-provider"/>
          <w:rFonts w:asciiTheme="majorBidi" w:eastAsiaTheme="majorEastAsia" w:hAnsiTheme="majorBidi" w:cstheme="majorBidi"/>
        </w:rPr>
      </w:pPr>
      <w:r w:rsidRPr="00AB081C">
        <w:rPr>
          <w:rFonts w:asciiTheme="majorBidi" w:hAnsiTheme="majorBidi" w:hint="cs"/>
          <w:cs/>
        </w:rPr>
        <w:t xml:space="preserve">ในระหว่างงวดเก้าเดือนสิ้นสุดวันที่ </w:t>
      </w:r>
      <w:r w:rsidRPr="00AB081C">
        <w:rPr>
          <w:rFonts w:asciiTheme="majorBidi" w:hAnsiTheme="majorBidi"/>
        </w:rPr>
        <w:t xml:space="preserve">30 </w:t>
      </w:r>
      <w:r w:rsidRPr="00AB081C">
        <w:rPr>
          <w:rFonts w:asciiTheme="majorBidi" w:hAnsiTheme="majorBidi" w:hint="cs"/>
          <w:cs/>
        </w:rPr>
        <w:t>กันยายน</w:t>
      </w:r>
      <w:r w:rsidRPr="00AB081C">
        <w:rPr>
          <w:rFonts w:asciiTheme="majorBidi" w:hAnsiTheme="majorBidi"/>
          <w:cs/>
        </w:rPr>
        <w:t xml:space="preserve"> </w:t>
      </w:r>
      <w:r w:rsidRPr="00AB081C">
        <w:rPr>
          <w:rFonts w:asciiTheme="majorBidi" w:hAnsiTheme="majorBidi"/>
        </w:rPr>
        <w:t xml:space="preserve">2566 </w:t>
      </w:r>
      <w:r w:rsidRPr="00AB081C">
        <w:rPr>
          <w:rStyle w:val="ui-provider"/>
          <w:rFonts w:asciiTheme="majorBidi" w:eastAsiaTheme="majorEastAsia" w:hAnsiTheme="majorBidi" w:cstheme="majorBidi"/>
          <w:cs/>
        </w:rPr>
        <w:t>บริษัท</w:t>
      </w:r>
      <w:r w:rsidRPr="00AB081C">
        <w:rPr>
          <w:rStyle w:val="ui-provider"/>
          <w:rFonts w:asciiTheme="majorBidi" w:eastAsiaTheme="majorEastAsia" w:hAnsiTheme="majorBidi" w:cstheme="majorBidi" w:hint="cs"/>
          <w:cs/>
        </w:rPr>
        <w:t>ย่อย</w:t>
      </w:r>
      <w:r w:rsidRPr="00AB081C">
        <w:rPr>
          <w:rStyle w:val="ui-provider"/>
          <w:rFonts w:asciiTheme="majorBidi" w:eastAsiaTheme="majorEastAsia" w:hAnsiTheme="majorBidi" w:cstheme="majorBidi"/>
          <w:cs/>
        </w:rPr>
        <w:t>ได้มีการชำระเงินลงทุนใน</w:t>
      </w:r>
      <w:r w:rsidRPr="00AB081C">
        <w:rPr>
          <w:rStyle w:val="ui-provider"/>
          <w:rFonts w:asciiTheme="majorBidi" w:eastAsiaTheme="majorEastAsia" w:hAnsiTheme="majorBidi" w:cstheme="majorBidi"/>
        </w:rPr>
        <w:t xml:space="preserve"> BUSA </w:t>
      </w:r>
      <w:r w:rsidRPr="00AB081C">
        <w:rPr>
          <w:rStyle w:val="ui-provider"/>
          <w:rFonts w:asciiTheme="majorBidi" w:eastAsiaTheme="majorEastAsia" w:hAnsiTheme="majorBidi" w:cstheme="majorBidi" w:hint="cs"/>
          <w:cs/>
        </w:rPr>
        <w:t>เป็น</w:t>
      </w:r>
      <w:r w:rsidRPr="00AB081C">
        <w:rPr>
          <w:rStyle w:val="ui-provider"/>
          <w:rFonts w:asciiTheme="majorBidi" w:eastAsiaTheme="majorEastAsia" w:hAnsiTheme="majorBidi" w:cstheme="majorBidi"/>
          <w:cs/>
        </w:rPr>
        <w:t>จำนวน</w:t>
      </w:r>
      <w:r w:rsidRPr="00AB081C">
        <w:rPr>
          <w:rStyle w:val="ui-provider"/>
          <w:rFonts w:asciiTheme="majorBidi" w:eastAsiaTheme="majorEastAsia" w:hAnsiTheme="majorBidi" w:cstheme="majorBidi" w:hint="cs"/>
          <w:cs/>
        </w:rPr>
        <w:t>รวมทั้งสิ้น</w:t>
      </w:r>
      <w:r w:rsidRPr="00AB081C">
        <w:rPr>
          <w:rStyle w:val="ui-provider"/>
          <w:rFonts w:asciiTheme="majorBidi" w:eastAsiaTheme="majorEastAsia" w:hAnsiTheme="majorBidi" w:cstheme="majorBidi"/>
        </w:rPr>
        <w:t> 325 </w:t>
      </w:r>
      <w:r w:rsidRPr="00AB081C">
        <w:rPr>
          <w:rStyle w:val="ui-provider"/>
          <w:rFonts w:asciiTheme="majorBidi" w:eastAsiaTheme="majorEastAsia" w:hAnsiTheme="majorBidi" w:cstheme="majorBidi"/>
          <w:cs/>
        </w:rPr>
        <w:t>ล้านเหรียญสหรัฐฯ</w:t>
      </w:r>
      <w:r w:rsidRPr="00AB081C">
        <w:rPr>
          <w:rStyle w:val="ui-provider"/>
          <w:rFonts w:asciiTheme="majorBidi" w:eastAsiaTheme="majorEastAsia" w:hAnsiTheme="majorBidi" w:cstheme="majorBidi" w:hint="cs"/>
          <w:cs/>
        </w:rPr>
        <w:t xml:space="preserve"> (ประมาณ </w:t>
      </w:r>
      <w:r w:rsidRPr="00AB081C">
        <w:rPr>
          <w:rStyle w:val="ui-provider"/>
          <w:rFonts w:asciiTheme="majorBidi" w:eastAsiaTheme="majorEastAsia" w:hAnsiTheme="majorBidi" w:cstheme="majorBidi"/>
        </w:rPr>
        <w:t>11,36</w:t>
      </w:r>
      <w:r w:rsidRPr="00AB081C">
        <w:rPr>
          <w:rStyle w:val="ui-provider"/>
          <w:rFonts w:asciiTheme="majorBidi" w:eastAsiaTheme="majorEastAsia" w:hAnsiTheme="majorBidi" w:cstheme="majorBidi" w:hint="cs"/>
          <w:cs/>
        </w:rPr>
        <w:t>5</w:t>
      </w:r>
      <w:r w:rsidRPr="00AB081C">
        <w:rPr>
          <w:rStyle w:val="ui-provider"/>
          <w:rFonts w:asciiTheme="majorBidi" w:eastAsiaTheme="majorEastAsia" w:hAnsiTheme="majorBidi" w:cstheme="majorBidi"/>
        </w:rPr>
        <w:t xml:space="preserve"> </w:t>
      </w:r>
      <w:r w:rsidRPr="00AB081C">
        <w:rPr>
          <w:rStyle w:val="ui-provider"/>
          <w:rFonts w:asciiTheme="majorBidi" w:eastAsiaTheme="majorEastAsia" w:hAnsiTheme="majorBidi" w:cstheme="majorBidi" w:hint="cs"/>
          <w:cs/>
        </w:rPr>
        <w:t>ล้านบาท)</w:t>
      </w:r>
    </w:p>
    <w:p w14:paraId="06F01238" w14:textId="77777777" w:rsidR="005779D7" w:rsidRPr="00AB081C" w:rsidRDefault="005779D7" w:rsidP="005F556A">
      <w:pPr>
        <w:pStyle w:val="NoSpacing"/>
        <w:tabs>
          <w:tab w:val="clear" w:pos="907"/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1498FAE" w14:textId="05FB9A30" w:rsidR="005F2B52" w:rsidRPr="00AB081C" w:rsidRDefault="00AC471F" w:rsidP="0016769A">
      <w:pPr>
        <w:pStyle w:val="NoSpacing"/>
        <w:tabs>
          <w:tab w:val="clear" w:pos="907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B081C">
        <w:rPr>
          <w:rFonts w:ascii="Angsana New" w:hAnsi="Angsana New"/>
          <w:i/>
          <w:iCs/>
          <w:sz w:val="30"/>
          <w:szCs w:val="30"/>
        </w:rPr>
        <w:t>Impact Energy Asia Development Limited</w:t>
      </w:r>
    </w:p>
    <w:p w14:paraId="744E4FCF" w14:textId="77777777" w:rsidR="00AC471F" w:rsidRPr="00AB081C" w:rsidRDefault="00AC471F" w:rsidP="0016769A">
      <w:pPr>
        <w:pStyle w:val="NoSpacing"/>
        <w:tabs>
          <w:tab w:val="clear" w:pos="907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E9C46EA" w14:textId="45EF834F" w:rsidR="000C39C0" w:rsidRPr="00AB081C" w:rsidRDefault="005F2B52" w:rsidP="000C3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</w:rPr>
      </w:pPr>
      <w:r w:rsidRPr="00AB081C">
        <w:rPr>
          <w:rFonts w:hint="cs"/>
          <w:cs/>
        </w:rPr>
        <w:t xml:space="preserve">เมื่อวันที่ </w:t>
      </w:r>
      <w:r w:rsidRPr="00AB081C">
        <w:t xml:space="preserve">14 </w:t>
      </w:r>
      <w:r w:rsidRPr="00AB081C">
        <w:rPr>
          <w:rFonts w:hint="cs"/>
          <w:cs/>
        </w:rPr>
        <w:t xml:space="preserve">มิถุนายน </w:t>
      </w:r>
      <w:r w:rsidRPr="00AB081C">
        <w:t xml:space="preserve">2566 </w:t>
      </w:r>
      <w:r w:rsidR="00087731" w:rsidRPr="00AB081C">
        <w:t>Impact Energy Asia Development Limited</w:t>
      </w:r>
      <w:r w:rsidR="00087731" w:rsidRPr="00AB081C">
        <w:rPr>
          <w:rFonts w:hint="cs"/>
          <w:cs/>
        </w:rPr>
        <w:t xml:space="preserve"> </w:t>
      </w:r>
      <w:r w:rsidR="00087731" w:rsidRPr="00AB081C">
        <w:t>(“IEAD”)</w:t>
      </w:r>
      <w:r w:rsidR="002862DE" w:rsidRPr="00AB081C">
        <w:rPr>
          <w:rFonts w:hint="cs"/>
          <w:cs/>
        </w:rPr>
        <w:t xml:space="preserve"> </w:t>
      </w:r>
      <w:r w:rsidRPr="00AB081C">
        <w:rPr>
          <w:rFonts w:hint="cs"/>
          <w:cs/>
        </w:rPr>
        <w:t>ซึ่งเป็นการร่วมค้าของ</w:t>
      </w:r>
      <w:r w:rsidRPr="00AB081C">
        <w:t xml:space="preserve"> </w:t>
      </w:r>
      <w:r w:rsidR="002862DE" w:rsidRPr="00AB081C">
        <w:t>Indochina Development and Operation Holdings  Pte. Ltd. (“IDO”)</w:t>
      </w:r>
      <w:r w:rsidR="00A27F77" w:rsidRPr="00AB081C">
        <w:rPr>
          <w:rFonts w:hint="cs"/>
          <w:cs/>
        </w:rPr>
        <w:t xml:space="preserve"> </w:t>
      </w:r>
      <w:r w:rsidRPr="00AB081C">
        <w:rPr>
          <w:cs/>
        </w:rPr>
        <w:t>ได้เพิ่มทุนจดทะเบียน</w:t>
      </w:r>
      <w:r w:rsidRPr="00AB081C">
        <w:rPr>
          <w:rFonts w:hint="cs"/>
          <w:cs/>
        </w:rPr>
        <w:t>และเรียกชำระทุน</w:t>
      </w:r>
      <w:r w:rsidR="009959A2" w:rsidRPr="00AB081C">
        <w:rPr>
          <w:rFonts w:hint="cs"/>
          <w:cs/>
        </w:rPr>
        <w:t xml:space="preserve">อีกจำนวน </w:t>
      </w:r>
      <w:r w:rsidRPr="00AB081C">
        <w:t>3</w:t>
      </w:r>
      <w:r w:rsidR="00145D3F" w:rsidRPr="00AB081C">
        <w:rPr>
          <w:rFonts w:hint="cs"/>
          <w:cs/>
        </w:rPr>
        <w:t>3</w:t>
      </w:r>
      <w:r w:rsidRPr="00AB081C">
        <w:t xml:space="preserve"> </w:t>
      </w:r>
      <w:r w:rsidRPr="00AB081C">
        <w:rPr>
          <w:rFonts w:hint="cs"/>
          <w:cs/>
        </w:rPr>
        <w:t xml:space="preserve">ล้านเหรียญสหรัฐฯ ทั้งนี้ </w:t>
      </w:r>
      <w:r w:rsidRPr="00AB081C">
        <w:t xml:space="preserve">IDO </w:t>
      </w:r>
      <w:r w:rsidRPr="00AB081C">
        <w:rPr>
          <w:cs/>
        </w:rPr>
        <w:t xml:space="preserve">ได้ชำระค่าหุ้นร้อยละ </w:t>
      </w:r>
      <w:r w:rsidRPr="00AB081C">
        <w:t>45</w:t>
      </w:r>
      <w:r w:rsidRPr="00AB081C">
        <w:rPr>
          <w:cs/>
        </w:rPr>
        <w:t xml:space="preserve"> ของจำนวนดังกล่าวตามสัดส่วนการถือหุ้น คิดเป็นจำนวนเงิน</w:t>
      </w:r>
      <w:r w:rsidRPr="00AB081C">
        <w:t> 1</w:t>
      </w:r>
      <w:r w:rsidR="00145D3F" w:rsidRPr="00AB081C">
        <w:t xml:space="preserve">5 </w:t>
      </w:r>
      <w:r w:rsidRPr="00AB081C">
        <w:rPr>
          <w:rFonts w:hint="cs"/>
          <w:cs/>
        </w:rPr>
        <w:t>ล้านเหรียญสหรัฐฯ</w:t>
      </w:r>
      <w:r w:rsidRPr="00AB081C">
        <w:rPr>
          <w:cs/>
        </w:rPr>
        <w:t xml:space="preserve"> </w:t>
      </w:r>
      <w:r w:rsidR="002A0599" w:rsidRPr="00AB081C">
        <w:t>(</w:t>
      </w:r>
      <w:r w:rsidRPr="00AB081C">
        <w:rPr>
          <w:rFonts w:hint="cs"/>
          <w:cs/>
        </w:rPr>
        <w:t>ประมาณ</w:t>
      </w:r>
      <w:r w:rsidRPr="00AB081C">
        <w:rPr>
          <w:cs/>
        </w:rPr>
        <w:t xml:space="preserve"> </w:t>
      </w:r>
      <w:r w:rsidRPr="00AB081C">
        <w:t>510</w:t>
      </w:r>
      <w:r w:rsidRPr="00AB081C">
        <w:rPr>
          <w:cs/>
        </w:rPr>
        <w:t xml:space="preserve"> </w:t>
      </w:r>
      <w:r w:rsidRPr="00AB081C">
        <w:rPr>
          <w:rFonts w:hint="cs"/>
          <w:cs/>
        </w:rPr>
        <w:t>ล้านบาท</w:t>
      </w:r>
      <w:r w:rsidR="002A0599" w:rsidRPr="00AB081C">
        <w:t>)</w:t>
      </w:r>
      <w:r w:rsidR="000C39C0" w:rsidRPr="00AB081C">
        <w:rPr>
          <w:rFonts w:hint="cs"/>
          <w:cs/>
        </w:rPr>
        <w:t xml:space="preserve"> </w:t>
      </w:r>
      <w:r w:rsidR="000C39C0" w:rsidRPr="00AB081C">
        <w:rPr>
          <w:rFonts w:asciiTheme="majorBidi" w:hAnsiTheme="majorBidi" w:cstheme="majorBidi" w:hint="cs"/>
          <w:cs/>
        </w:rPr>
        <w:t>ต่อมา</w:t>
      </w:r>
      <w:r w:rsidR="000C39C0" w:rsidRPr="00AB081C">
        <w:rPr>
          <w:rFonts w:asciiTheme="majorBidi" w:hAnsiTheme="majorBidi" w:cstheme="majorBidi"/>
          <w:cs/>
        </w:rPr>
        <w:t xml:space="preserve">เมื่อวันที่ </w:t>
      </w:r>
      <w:r w:rsidR="000C39C0" w:rsidRPr="00AB081C">
        <w:rPr>
          <w:rFonts w:asciiTheme="majorBidi" w:hAnsiTheme="majorBidi" w:cstheme="majorBidi"/>
        </w:rPr>
        <w:t xml:space="preserve">31 </w:t>
      </w:r>
      <w:r w:rsidR="000C39C0" w:rsidRPr="00AB081C">
        <w:rPr>
          <w:rFonts w:asciiTheme="majorBidi" w:hAnsiTheme="majorBidi" w:cstheme="majorBidi"/>
          <w:cs/>
        </w:rPr>
        <w:t xml:space="preserve">กรกฎาคม </w:t>
      </w:r>
      <w:r w:rsidR="000C39C0" w:rsidRPr="00AB081C">
        <w:rPr>
          <w:rFonts w:asciiTheme="majorBidi" w:hAnsiTheme="majorBidi" w:cstheme="majorBidi"/>
        </w:rPr>
        <w:t>2566</w:t>
      </w:r>
      <w:r w:rsidR="000C39C0" w:rsidRPr="00AB081C">
        <w:rPr>
          <w:rFonts w:asciiTheme="majorBidi" w:hAnsiTheme="majorBidi" w:cstheme="majorBidi"/>
          <w:cs/>
        </w:rPr>
        <w:t xml:space="preserve"> </w:t>
      </w:r>
      <w:r w:rsidR="000C39C0" w:rsidRPr="00AB081C">
        <w:rPr>
          <w:rFonts w:asciiTheme="majorBidi" w:hAnsiTheme="majorBidi" w:cstheme="majorBidi"/>
        </w:rPr>
        <w:t xml:space="preserve">IEAD </w:t>
      </w:r>
      <w:r w:rsidR="000C39C0" w:rsidRPr="00AB081C">
        <w:rPr>
          <w:rFonts w:asciiTheme="majorBidi" w:hAnsiTheme="majorBidi" w:cstheme="majorBidi"/>
          <w:cs/>
        </w:rPr>
        <w:t>ได้</w:t>
      </w:r>
      <w:r w:rsidR="000C39C0" w:rsidRPr="00AB081C">
        <w:rPr>
          <w:rFonts w:asciiTheme="majorBidi" w:hAnsiTheme="majorBidi" w:cstheme="majorBidi" w:hint="cs"/>
          <w:cs/>
        </w:rPr>
        <w:t>เพิ่มทุนจดทะเบียน</w:t>
      </w:r>
      <w:r w:rsidR="000C39C0" w:rsidRPr="00AB081C">
        <w:rPr>
          <w:rFonts w:asciiTheme="majorBidi" w:hAnsiTheme="majorBidi" w:cstheme="majorBidi"/>
          <w:cs/>
        </w:rPr>
        <w:t>จำนวน</w:t>
      </w:r>
      <w:r w:rsidR="000C39C0" w:rsidRPr="00AB081C">
        <w:rPr>
          <w:rFonts w:asciiTheme="majorBidi" w:hAnsiTheme="majorBidi" w:cstheme="majorBidi"/>
        </w:rPr>
        <w:t xml:space="preserve"> 35</w:t>
      </w:r>
      <w:r w:rsidR="00DD1ED6" w:rsidRPr="00AB081C">
        <w:rPr>
          <w:rFonts w:asciiTheme="majorBidi" w:hAnsiTheme="majorBidi" w:cstheme="majorBidi"/>
        </w:rPr>
        <w:t xml:space="preserve"> </w:t>
      </w:r>
      <w:r w:rsidR="000C39C0" w:rsidRPr="00AB081C">
        <w:rPr>
          <w:rFonts w:asciiTheme="majorBidi" w:hAnsiTheme="majorBidi" w:cstheme="majorBidi"/>
          <w:cs/>
        </w:rPr>
        <w:t>ล้านเหรียญสหรัฐ</w:t>
      </w:r>
      <w:r w:rsidR="000C39C0" w:rsidRPr="00AB081C">
        <w:rPr>
          <w:rFonts w:asciiTheme="majorBidi" w:hAnsiTheme="majorBidi" w:cstheme="majorBidi" w:hint="cs"/>
          <w:cs/>
        </w:rPr>
        <w:t>ฯ</w:t>
      </w:r>
      <w:r w:rsidR="000C39C0" w:rsidRPr="00AB081C">
        <w:rPr>
          <w:rFonts w:asciiTheme="majorBidi" w:hAnsiTheme="majorBidi" w:cstheme="majorBidi"/>
          <w:cs/>
        </w:rPr>
        <w:t xml:space="preserve"> จากทุนจดทะเบียนเดิมจำนวน </w:t>
      </w:r>
      <w:r w:rsidR="000C39C0" w:rsidRPr="00AB081C">
        <w:rPr>
          <w:rFonts w:asciiTheme="majorBidi" w:hAnsiTheme="majorBidi" w:cstheme="majorBidi"/>
        </w:rPr>
        <w:t xml:space="preserve">200 </w:t>
      </w:r>
      <w:r w:rsidR="000C39C0" w:rsidRPr="00AB081C">
        <w:rPr>
          <w:rFonts w:asciiTheme="majorBidi" w:hAnsiTheme="majorBidi" w:cstheme="majorBidi"/>
          <w:cs/>
        </w:rPr>
        <w:t xml:space="preserve">เหรียญฮ่องกงและ </w:t>
      </w:r>
      <w:r w:rsidR="000C39C0" w:rsidRPr="00AB081C">
        <w:rPr>
          <w:rFonts w:asciiTheme="majorBidi" w:hAnsiTheme="majorBidi" w:cstheme="majorBidi"/>
        </w:rPr>
        <w:t>33</w:t>
      </w:r>
      <w:r w:rsidR="000C39C0" w:rsidRPr="00AB081C">
        <w:rPr>
          <w:rFonts w:asciiTheme="majorBidi" w:hAnsiTheme="majorBidi" w:cstheme="majorBidi"/>
          <w:cs/>
        </w:rPr>
        <w:t xml:space="preserve"> ล้านเหรียญสหรัฐฯ เป็นทุนจดทะเบียนใหม่จำนวน </w:t>
      </w:r>
      <w:r w:rsidR="000C39C0" w:rsidRPr="00AB081C">
        <w:rPr>
          <w:rFonts w:asciiTheme="majorBidi" w:hAnsiTheme="majorBidi" w:cstheme="majorBidi"/>
        </w:rPr>
        <w:t xml:space="preserve">200 </w:t>
      </w:r>
      <w:r w:rsidR="000C39C0" w:rsidRPr="00AB081C">
        <w:rPr>
          <w:rFonts w:asciiTheme="majorBidi" w:hAnsiTheme="majorBidi" w:cstheme="majorBidi"/>
          <w:cs/>
        </w:rPr>
        <w:t xml:space="preserve">เหรียญฮ่องกงและ </w:t>
      </w:r>
      <w:r w:rsidR="000C39C0" w:rsidRPr="00AB081C">
        <w:rPr>
          <w:rFonts w:asciiTheme="majorBidi" w:hAnsiTheme="majorBidi" w:cstheme="majorBidi"/>
        </w:rPr>
        <w:t xml:space="preserve">68 </w:t>
      </w:r>
      <w:r w:rsidR="000C39C0" w:rsidRPr="00AB081C">
        <w:rPr>
          <w:rFonts w:asciiTheme="majorBidi" w:hAnsiTheme="majorBidi" w:cstheme="majorBidi"/>
          <w:cs/>
        </w:rPr>
        <w:t>ล้านเหรียญสหรัฐฯ</w:t>
      </w:r>
      <w:r w:rsidR="000C39C0" w:rsidRPr="00AB081C">
        <w:rPr>
          <w:rFonts w:asciiTheme="majorBidi" w:hAnsiTheme="majorBidi" w:cstheme="majorBidi"/>
        </w:rPr>
        <w:t xml:space="preserve"> </w:t>
      </w:r>
      <w:r w:rsidR="000C39C0" w:rsidRPr="00AB081C">
        <w:rPr>
          <w:rFonts w:asciiTheme="majorBidi" w:hAnsiTheme="majorBidi" w:cstheme="majorBidi" w:hint="cs"/>
          <w:cs/>
        </w:rPr>
        <w:t xml:space="preserve">และเรียกชำระทุนทั้งจำนวน โดย </w:t>
      </w:r>
      <w:r w:rsidR="000C39C0" w:rsidRPr="00AB081C">
        <w:rPr>
          <w:rFonts w:asciiTheme="majorBidi" w:hAnsiTheme="majorBidi" w:cstheme="majorBidi"/>
        </w:rPr>
        <w:t xml:space="preserve">IEAD </w:t>
      </w:r>
      <w:r w:rsidR="000C39C0" w:rsidRPr="00AB081C">
        <w:rPr>
          <w:rFonts w:asciiTheme="majorBidi" w:hAnsiTheme="majorBidi" w:cstheme="majorBidi"/>
          <w:cs/>
        </w:rPr>
        <w:t>ได้ทำสัญญา</w:t>
      </w:r>
      <w:r w:rsidR="000C39C0" w:rsidRPr="00AB081C">
        <w:rPr>
          <w:rFonts w:asciiTheme="majorBidi" w:hAnsiTheme="majorBidi" w:cstheme="majorBidi"/>
          <w:shd w:val="clear" w:color="auto" w:fill="FFFFFF"/>
          <w:cs/>
        </w:rPr>
        <w:t xml:space="preserve">แปลงหนี้เป็นทุนกับ </w:t>
      </w:r>
      <w:r w:rsidR="000C39C0" w:rsidRPr="00AB081C">
        <w:rPr>
          <w:rFonts w:asciiTheme="majorBidi" w:hAnsiTheme="majorBidi" w:cstheme="majorBidi"/>
          <w:shd w:val="clear" w:color="auto" w:fill="FFFFFF"/>
        </w:rPr>
        <w:t xml:space="preserve">IDO </w:t>
      </w:r>
      <w:r w:rsidR="000C39C0" w:rsidRPr="00AB081C">
        <w:rPr>
          <w:rFonts w:asciiTheme="majorBidi" w:hAnsiTheme="majorBidi" w:cstheme="majorBidi"/>
          <w:shd w:val="clear" w:color="auto" w:fill="FFFFFF"/>
          <w:cs/>
        </w:rPr>
        <w:t>เพื่อชำระค่าหุ้น</w:t>
      </w:r>
      <w:r w:rsidR="000C39C0" w:rsidRPr="00AB081C">
        <w:rPr>
          <w:rFonts w:asciiTheme="majorBidi" w:hAnsiTheme="majorBidi" w:cstheme="majorBidi" w:hint="cs"/>
          <w:shd w:val="clear" w:color="auto" w:fill="FFFFFF"/>
          <w:cs/>
        </w:rPr>
        <w:t xml:space="preserve">ร้อยละ </w:t>
      </w:r>
      <w:r w:rsidR="000C39C0" w:rsidRPr="00AB081C">
        <w:rPr>
          <w:rFonts w:asciiTheme="majorBidi" w:hAnsiTheme="majorBidi" w:cstheme="majorBidi"/>
          <w:shd w:val="clear" w:color="auto" w:fill="FFFFFF"/>
        </w:rPr>
        <w:t xml:space="preserve">45 </w:t>
      </w:r>
      <w:r w:rsidR="000C39C0" w:rsidRPr="00AB081C">
        <w:rPr>
          <w:rFonts w:asciiTheme="majorBidi" w:hAnsiTheme="majorBidi" w:cstheme="majorBidi" w:hint="cs"/>
          <w:shd w:val="clear" w:color="auto" w:fill="FFFFFF"/>
          <w:cs/>
        </w:rPr>
        <w:t>ของจำนวนดังกล่าว</w:t>
      </w:r>
      <w:r w:rsidR="000C39C0" w:rsidRPr="00AB081C">
        <w:rPr>
          <w:rFonts w:asciiTheme="majorBidi" w:hAnsiTheme="majorBidi"/>
          <w:cs/>
        </w:rPr>
        <w:t>ตามสัดส่วนการถือหุ้น</w:t>
      </w:r>
      <w:r w:rsidR="000C39C0" w:rsidRPr="00AB081C">
        <w:rPr>
          <w:rFonts w:asciiTheme="majorBidi" w:hAnsiTheme="majorBidi"/>
        </w:rPr>
        <w:t xml:space="preserve"> </w:t>
      </w:r>
      <w:r w:rsidR="000C39C0" w:rsidRPr="00AB081C">
        <w:rPr>
          <w:rFonts w:asciiTheme="majorBidi" w:hAnsiTheme="majorBidi" w:cstheme="majorBidi"/>
          <w:shd w:val="clear" w:color="auto" w:fill="FFFFFF"/>
          <w:cs/>
        </w:rPr>
        <w:t>โดยแปลงจาก</w:t>
      </w:r>
      <w:r w:rsidR="000C39C0" w:rsidRPr="00AB081C">
        <w:rPr>
          <w:rFonts w:asciiTheme="majorBidi" w:hAnsiTheme="majorBidi" w:cstheme="majorBidi"/>
          <w:cs/>
        </w:rPr>
        <w:t xml:space="preserve">เงินให้กู้ยืมแก่ </w:t>
      </w:r>
      <w:r w:rsidR="000C39C0" w:rsidRPr="00AB081C">
        <w:rPr>
          <w:rFonts w:asciiTheme="majorBidi" w:hAnsiTheme="majorBidi" w:cstheme="majorBidi"/>
        </w:rPr>
        <w:t>IEAD</w:t>
      </w:r>
      <w:r w:rsidR="000C39C0" w:rsidRPr="00AB081C">
        <w:rPr>
          <w:rFonts w:asciiTheme="majorBidi" w:hAnsiTheme="majorBidi" w:cstheme="majorBidi"/>
          <w:cs/>
        </w:rPr>
        <w:t xml:space="preserve"> จำนวน </w:t>
      </w:r>
      <w:r w:rsidR="000C39C0" w:rsidRPr="00AB081C">
        <w:rPr>
          <w:rFonts w:asciiTheme="majorBidi" w:hAnsiTheme="majorBidi" w:cstheme="majorBidi"/>
        </w:rPr>
        <w:t>15</w:t>
      </w:r>
      <w:r w:rsidR="000C39C0" w:rsidRPr="00AB081C">
        <w:rPr>
          <w:rFonts w:asciiTheme="majorBidi" w:hAnsiTheme="majorBidi" w:cstheme="majorBidi"/>
          <w:cs/>
        </w:rPr>
        <w:t xml:space="preserve"> ล้านเหรียญสหรัฐฯ และดอกเบี้ยค้างรับจำนวน </w:t>
      </w:r>
      <w:r w:rsidR="0037762D" w:rsidRPr="00AB081C">
        <w:rPr>
          <w:rFonts w:asciiTheme="majorBidi" w:hAnsiTheme="majorBidi" w:cstheme="majorBidi"/>
        </w:rPr>
        <w:t>1</w:t>
      </w:r>
      <w:r w:rsidR="000C39C0" w:rsidRPr="00AB081C">
        <w:rPr>
          <w:rFonts w:asciiTheme="majorBidi" w:hAnsiTheme="majorBidi" w:cstheme="majorBidi"/>
        </w:rPr>
        <w:t xml:space="preserve"> </w:t>
      </w:r>
      <w:r w:rsidR="000C39C0" w:rsidRPr="00AB081C">
        <w:rPr>
          <w:rFonts w:asciiTheme="majorBidi" w:hAnsiTheme="majorBidi" w:cstheme="majorBidi"/>
          <w:cs/>
        </w:rPr>
        <w:t>ล้านเหรียญสหรัฐฯ เป็นเงินลงทุนในหุ้น</w:t>
      </w:r>
      <w:r w:rsidR="000C39C0" w:rsidRPr="00AB081C">
        <w:rPr>
          <w:rFonts w:asciiTheme="majorBidi" w:hAnsiTheme="majorBidi" w:cstheme="majorBidi"/>
          <w:shd w:val="clear" w:color="auto" w:fill="FFFFFF"/>
          <w:cs/>
        </w:rPr>
        <w:t>สามัญจำนวนรวมทั้งสิ้น</w:t>
      </w:r>
      <w:r w:rsidR="000C39C0" w:rsidRPr="00AB081C">
        <w:rPr>
          <w:rFonts w:asciiTheme="majorBidi" w:hAnsiTheme="majorBidi" w:cstheme="majorBidi"/>
          <w:shd w:val="clear" w:color="auto" w:fill="FFFFFF"/>
        </w:rPr>
        <w:t xml:space="preserve"> 16 </w:t>
      </w:r>
      <w:r w:rsidR="000C39C0" w:rsidRPr="00AB081C">
        <w:rPr>
          <w:rFonts w:asciiTheme="majorBidi" w:hAnsiTheme="majorBidi" w:cstheme="majorBidi"/>
          <w:shd w:val="clear" w:color="auto" w:fill="FFFFFF"/>
          <w:cs/>
        </w:rPr>
        <w:t xml:space="preserve">ล้านเหรียญสหรัฐฯ </w:t>
      </w:r>
      <w:r w:rsidR="000C39C0" w:rsidRPr="00AB081C">
        <w:rPr>
          <w:rFonts w:asciiTheme="majorBidi" w:hAnsiTheme="majorBidi" w:cstheme="majorBidi"/>
          <w:shd w:val="clear" w:color="auto" w:fill="FFFFFF"/>
        </w:rPr>
        <w:t>(</w:t>
      </w:r>
      <w:r w:rsidR="000C39C0" w:rsidRPr="00AB081C">
        <w:rPr>
          <w:rFonts w:asciiTheme="majorBidi" w:hAnsiTheme="majorBidi" w:cstheme="majorBidi"/>
          <w:shd w:val="clear" w:color="auto" w:fill="FFFFFF"/>
          <w:cs/>
        </w:rPr>
        <w:t>ประมาณ</w:t>
      </w:r>
      <w:r w:rsidR="000C39C0" w:rsidRPr="00AB081C">
        <w:rPr>
          <w:rFonts w:asciiTheme="majorBidi" w:hAnsiTheme="majorBidi" w:cstheme="majorBidi"/>
          <w:shd w:val="clear" w:color="auto" w:fill="FFFFFF"/>
        </w:rPr>
        <w:t xml:space="preserve"> 546</w:t>
      </w:r>
      <w:r w:rsidR="000C39C0" w:rsidRPr="00AB081C">
        <w:rPr>
          <w:rFonts w:asciiTheme="majorBidi" w:hAnsiTheme="majorBidi" w:cstheme="majorBidi"/>
          <w:shd w:val="clear" w:color="auto" w:fill="FFFFFF"/>
          <w:cs/>
        </w:rPr>
        <w:t xml:space="preserve"> ล้านบาท)</w:t>
      </w:r>
    </w:p>
    <w:p w14:paraId="765F6B5A" w14:textId="5583423A" w:rsidR="005F2B52" w:rsidRPr="00AB081C" w:rsidRDefault="00C702AC" w:rsidP="00C7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AB081C">
        <w:rPr>
          <w:cs/>
        </w:rPr>
        <w:br w:type="page"/>
      </w:r>
    </w:p>
    <w:p w14:paraId="2F73DADC" w14:textId="002269FF" w:rsidR="00AC471F" w:rsidRPr="00AB081C" w:rsidRDefault="00AC471F" w:rsidP="00AC471F">
      <w:pPr>
        <w:pStyle w:val="NoSpacing"/>
        <w:tabs>
          <w:tab w:val="clear" w:pos="907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B081C">
        <w:rPr>
          <w:rFonts w:ascii="Angsana New" w:hAnsi="Angsana New"/>
          <w:i/>
          <w:iCs/>
          <w:sz w:val="30"/>
          <w:szCs w:val="30"/>
        </w:rPr>
        <w:lastRenderedPageBreak/>
        <w:t>Monsoon Wind Power Company Limited</w:t>
      </w:r>
      <w:r w:rsidRPr="00AB081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35DCCE78" w14:textId="77777777" w:rsidR="00AC471F" w:rsidRPr="00AB081C" w:rsidRDefault="00AC471F" w:rsidP="00AC471F">
      <w:pPr>
        <w:pStyle w:val="NoSpacing"/>
        <w:tabs>
          <w:tab w:val="clear" w:pos="907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B429818" w14:textId="77777777" w:rsidR="0016769A" w:rsidRPr="00AB081C" w:rsidRDefault="005F2B52" w:rsidP="000B6767">
      <w:pPr>
        <w:pStyle w:val="NoSpacing"/>
        <w:tabs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B081C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B65D4F" w:rsidRPr="00AB081C">
        <w:rPr>
          <w:rFonts w:ascii="Angsana New" w:hAnsi="Angsana New" w:hint="cs"/>
          <w:sz w:val="30"/>
          <w:szCs w:val="30"/>
          <w:cs/>
        </w:rPr>
        <w:t>เก้าเดือน</w:t>
      </w:r>
      <w:r w:rsidRPr="00AB081C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C46509" w:rsidRPr="00AB081C">
        <w:rPr>
          <w:rFonts w:ascii="Angsana New" w:hAnsi="Angsana New"/>
          <w:sz w:val="30"/>
          <w:szCs w:val="30"/>
        </w:rPr>
        <w:t xml:space="preserve">30 </w:t>
      </w:r>
      <w:r w:rsidR="00C46509" w:rsidRPr="00AB081C">
        <w:rPr>
          <w:rFonts w:ascii="Angsana New" w:hAnsi="Angsana New"/>
          <w:sz w:val="30"/>
          <w:szCs w:val="30"/>
          <w:cs/>
        </w:rPr>
        <w:t>กันยายน</w:t>
      </w:r>
      <w:r w:rsidRPr="00AB081C">
        <w:rPr>
          <w:rFonts w:ascii="Angsana New" w:hAnsi="Angsana New" w:hint="cs"/>
          <w:sz w:val="30"/>
          <w:szCs w:val="30"/>
          <w:cs/>
        </w:rPr>
        <w:t xml:space="preserve"> </w:t>
      </w:r>
      <w:r w:rsidRPr="00AB081C">
        <w:rPr>
          <w:rFonts w:ascii="Angsana New" w:hAnsi="Angsana New"/>
          <w:sz w:val="30"/>
          <w:szCs w:val="30"/>
        </w:rPr>
        <w:t xml:space="preserve">2566 </w:t>
      </w:r>
      <w:r w:rsidRPr="00AB081C">
        <w:rPr>
          <w:rFonts w:ascii="Angsana New" w:hAnsi="Angsana New"/>
          <w:sz w:val="30"/>
          <w:szCs w:val="30"/>
          <w:cs/>
        </w:rPr>
        <w:t>ที่ประชุมคณะกรรมการของ</w:t>
      </w:r>
      <w:r w:rsidR="00425EB4" w:rsidRPr="00AB081C">
        <w:rPr>
          <w:rFonts w:ascii="Angsana New" w:hAnsi="Angsana New" w:hint="cs"/>
          <w:sz w:val="30"/>
          <w:szCs w:val="30"/>
          <w:cs/>
        </w:rPr>
        <w:t xml:space="preserve"> </w:t>
      </w:r>
      <w:r w:rsidR="00425EB4" w:rsidRPr="00AB081C">
        <w:rPr>
          <w:rFonts w:ascii="Angsana New" w:hAnsi="Angsana New"/>
          <w:sz w:val="30"/>
          <w:szCs w:val="30"/>
        </w:rPr>
        <w:t>Monsoon Wind Power Co., Ltd</w:t>
      </w:r>
      <w:r w:rsidR="00F65CDE" w:rsidRPr="00AB081C">
        <w:rPr>
          <w:rFonts w:ascii="Angsana New" w:hAnsi="Angsana New"/>
          <w:sz w:val="30"/>
          <w:szCs w:val="30"/>
        </w:rPr>
        <w:t>.</w:t>
      </w:r>
      <w:r w:rsidRPr="00AB081C">
        <w:rPr>
          <w:rFonts w:ascii="Angsana New" w:hAnsi="Angsana New"/>
          <w:spacing w:val="2"/>
          <w:sz w:val="30"/>
          <w:szCs w:val="30"/>
          <w:cs/>
        </w:rPr>
        <w:t xml:space="preserve">ได้มีมติอนุมัติเรียกชำระค่าหุ้นเพิ่มเติมจำนวน </w:t>
      </w:r>
      <w:r w:rsidRPr="00AB081C">
        <w:rPr>
          <w:rFonts w:ascii="Angsana New" w:hAnsi="Angsana New"/>
          <w:spacing w:val="2"/>
          <w:sz w:val="30"/>
          <w:szCs w:val="30"/>
        </w:rPr>
        <w:t>78</w:t>
      </w:r>
      <w:r w:rsidR="00F635D3" w:rsidRPr="00AB081C">
        <w:rPr>
          <w:rFonts w:ascii="Angsana New" w:hAnsi="Angsana New"/>
          <w:spacing w:val="2"/>
          <w:sz w:val="30"/>
          <w:szCs w:val="30"/>
        </w:rPr>
        <w:t xml:space="preserve"> </w:t>
      </w:r>
      <w:r w:rsidRPr="00AB081C">
        <w:rPr>
          <w:rFonts w:ascii="Angsana New" w:hAnsi="Angsana New"/>
          <w:spacing w:val="2"/>
          <w:sz w:val="30"/>
          <w:szCs w:val="30"/>
          <w:cs/>
        </w:rPr>
        <w:t xml:space="preserve">ล้านเหรียญสหรัฐฯ โดย </w:t>
      </w:r>
      <w:r w:rsidRPr="00AB081C">
        <w:rPr>
          <w:rFonts w:ascii="Angsana New" w:hAnsi="Angsana New"/>
          <w:spacing w:val="2"/>
          <w:sz w:val="30"/>
          <w:szCs w:val="30"/>
        </w:rPr>
        <w:t xml:space="preserve">IEAD </w:t>
      </w:r>
      <w:r w:rsidRPr="00AB081C">
        <w:rPr>
          <w:rFonts w:ascii="Angsana New" w:hAnsi="Angsana New" w:hint="cs"/>
          <w:spacing w:val="2"/>
          <w:sz w:val="30"/>
          <w:szCs w:val="30"/>
          <w:cs/>
        </w:rPr>
        <w:t xml:space="preserve">และ </w:t>
      </w:r>
      <w:r w:rsidR="00E33590" w:rsidRPr="00AB081C">
        <w:rPr>
          <w:rFonts w:ascii="Angsana New" w:hAnsi="Angsana New"/>
          <w:spacing w:val="2"/>
          <w:sz w:val="30"/>
          <w:szCs w:val="30"/>
        </w:rPr>
        <w:t>SMP AS. Pte. Ltd.</w:t>
      </w:r>
      <w:r w:rsidR="00F65CDE" w:rsidRPr="00AB081C">
        <w:rPr>
          <w:rFonts w:ascii="Angsana New" w:hAnsi="Angsana New"/>
          <w:spacing w:val="2"/>
          <w:sz w:val="30"/>
          <w:szCs w:val="30"/>
        </w:rPr>
        <w:t xml:space="preserve"> </w:t>
      </w:r>
      <w:r w:rsidRPr="00AB081C">
        <w:rPr>
          <w:rFonts w:ascii="Angsana New" w:hAnsi="Angsana New"/>
          <w:spacing w:val="2"/>
          <w:sz w:val="30"/>
          <w:szCs w:val="30"/>
          <w:cs/>
        </w:rPr>
        <w:t>ได้ชำระค่า</w:t>
      </w:r>
      <w:r w:rsidRPr="00AB081C">
        <w:rPr>
          <w:rFonts w:ascii="Angsana New" w:hAnsi="Angsana New"/>
          <w:spacing w:val="4"/>
          <w:sz w:val="30"/>
          <w:szCs w:val="30"/>
          <w:cs/>
        </w:rPr>
        <w:t>หุ้</w:t>
      </w:r>
      <w:r w:rsidRPr="00AB081C">
        <w:rPr>
          <w:rFonts w:ascii="Angsana New" w:hAnsi="Angsana New" w:hint="cs"/>
          <w:spacing w:val="4"/>
          <w:sz w:val="30"/>
          <w:szCs w:val="30"/>
          <w:cs/>
        </w:rPr>
        <w:t>น</w:t>
      </w:r>
      <w:r w:rsidRPr="00AB081C">
        <w:rPr>
          <w:rFonts w:ascii="Angsana New" w:hAnsi="Angsana New"/>
          <w:spacing w:val="4"/>
          <w:sz w:val="30"/>
          <w:szCs w:val="30"/>
          <w:cs/>
        </w:rPr>
        <w:t>ดังกล่าวตามสัดส่วนการถือหุ้น</w:t>
      </w:r>
      <w:r w:rsidR="00F635D3" w:rsidRPr="00AB081C">
        <w:rPr>
          <w:rFonts w:ascii="Angsana New" w:hAnsi="Angsana New" w:hint="cs"/>
          <w:spacing w:val="4"/>
          <w:sz w:val="30"/>
          <w:szCs w:val="30"/>
          <w:cs/>
        </w:rPr>
        <w:t xml:space="preserve">ตามที่กล่าวในหมายเหตุข้อ </w:t>
      </w:r>
      <w:r w:rsidR="00F635D3" w:rsidRPr="00AB081C">
        <w:rPr>
          <w:rFonts w:ascii="Angsana New" w:hAnsi="Angsana New"/>
          <w:spacing w:val="4"/>
          <w:sz w:val="30"/>
          <w:szCs w:val="30"/>
        </w:rPr>
        <w:t>3</w:t>
      </w:r>
      <w:r w:rsidRPr="00AB081C">
        <w:rPr>
          <w:rFonts w:ascii="Angsana New" w:hAnsi="Angsana New"/>
          <w:spacing w:val="4"/>
          <w:sz w:val="30"/>
          <w:szCs w:val="30"/>
        </w:rPr>
        <w:t xml:space="preserve"> </w:t>
      </w:r>
      <w:r w:rsidRPr="00AB081C">
        <w:rPr>
          <w:rFonts w:ascii="Angsana New" w:hAnsi="Angsana New"/>
          <w:spacing w:val="4"/>
          <w:sz w:val="30"/>
          <w:szCs w:val="30"/>
          <w:cs/>
        </w:rPr>
        <w:t xml:space="preserve">คิดเป็นจำนวนเงิน </w:t>
      </w:r>
      <w:r w:rsidRPr="00AB081C">
        <w:rPr>
          <w:rFonts w:ascii="Angsana New" w:hAnsi="Angsana New"/>
          <w:spacing w:val="4"/>
          <w:sz w:val="30"/>
          <w:szCs w:val="30"/>
        </w:rPr>
        <w:t>6</w:t>
      </w:r>
      <w:r w:rsidR="00F635D3" w:rsidRPr="00AB081C">
        <w:rPr>
          <w:rFonts w:ascii="Angsana New" w:hAnsi="Angsana New"/>
          <w:spacing w:val="4"/>
          <w:sz w:val="30"/>
          <w:szCs w:val="30"/>
        </w:rPr>
        <w:t xml:space="preserve">7 </w:t>
      </w:r>
      <w:r w:rsidRPr="00AB081C">
        <w:rPr>
          <w:rFonts w:ascii="Angsana New" w:hAnsi="Angsana New"/>
          <w:spacing w:val="4"/>
          <w:sz w:val="30"/>
          <w:szCs w:val="30"/>
          <w:cs/>
        </w:rPr>
        <w:t>ล้านเหรียญสหรัฐฯ</w:t>
      </w:r>
      <w:r w:rsidRPr="00AB081C">
        <w:rPr>
          <w:rFonts w:ascii="Angsana New" w:hAnsi="Angsana New"/>
          <w:spacing w:val="4"/>
          <w:sz w:val="30"/>
          <w:szCs w:val="30"/>
        </w:rPr>
        <w:t xml:space="preserve"> </w:t>
      </w:r>
      <w:r w:rsidRPr="00AB081C">
        <w:rPr>
          <w:rFonts w:ascii="Angsana New" w:hAnsi="Angsana New" w:hint="cs"/>
          <w:spacing w:val="4"/>
          <w:sz w:val="30"/>
          <w:szCs w:val="30"/>
          <w:cs/>
        </w:rPr>
        <w:t xml:space="preserve">และ </w:t>
      </w:r>
      <w:r w:rsidR="00F635D3" w:rsidRPr="00AB081C">
        <w:rPr>
          <w:rFonts w:ascii="Angsana New" w:hAnsi="Angsana New"/>
          <w:spacing w:val="4"/>
          <w:sz w:val="30"/>
          <w:szCs w:val="30"/>
        </w:rPr>
        <w:t>8</w:t>
      </w:r>
      <w:r w:rsidRPr="00AB081C">
        <w:rPr>
          <w:rFonts w:ascii="Angsana New" w:hAnsi="Angsana New"/>
          <w:sz w:val="30"/>
          <w:szCs w:val="30"/>
        </w:rPr>
        <w:t xml:space="preserve"> </w:t>
      </w:r>
      <w:r w:rsidRPr="00AB081C">
        <w:rPr>
          <w:rFonts w:ascii="Angsana New" w:hAnsi="Angsana New"/>
          <w:sz w:val="30"/>
          <w:szCs w:val="30"/>
          <w:cs/>
        </w:rPr>
        <w:t>ล้านเหรียญสหรัฐฯ</w:t>
      </w:r>
      <w:r w:rsidRPr="00AB081C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AB081C">
        <w:rPr>
          <w:rFonts w:ascii="Angsana New" w:hAnsi="Angsana New"/>
          <w:sz w:val="30"/>
          <w:szCs w:val="30"/>
        </w:rPr>
        <w:t xml:space="preserve"> </w:t>
      </w:r>
      <w:r w:rsidR="002A0599" w:rsidRPr="00AB081C">
        <w:rPr>
          <w:rFonts w:ascii="Angsana New" w:hAnsi="Angsana New"/>
          <w:sz w:val="30"/>
          <w:szCs w:val="30"/>
        </w:rPr>
        <w:t>(</w:t>
      </w:r>
      <w:r w:rsidRPr="00AB081C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Pr="00AB081C">
        <w:rPr>
          <w:rFonts w:ascii="Angsana New" w:hAnsi="Angsana New"/>
          <w:sz w:val="30"/>
          <w:szCs w:val="30"/>
        </w:rPr>
        <w:t>2,30</w:t>
      </w:r>
      <w:r w:rsidR="00F635D3" w:rsidRPr="00AB081C">
        <w:rPr>
          <w:rFonts w:ascii="Angsana New" w:hAnsi="Angsana New"/>
          <w:sz w:val="30"/>
          <w:szCs w:val="30"/>
        </w:rPr>
        <w:t xml:space="preserve">7 </w:t>
      </w:r>
      <w:r w:rsidRPr="00AB081C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Pr="00AB081C">
        <w:rPr>
          <w:rFonts w:ascii="Angsana New" w:hAnsi="Angsana New"/>
          <w:sz w:val="30"/>
          <w:szCs w:val="30"/>
        </w:rPr>
        <w:t>27</w:t>
      </w:r>
      <w:r w:rsidR="00F635D3" w:rsidRPr="00AB081C">
        <w:rPr>
          <w:rFonts w:ascii="Angsana New" w:hAnsi="Angsana New"/>
          <w:sz w:val="30"/>
          <w:szCs w:val="30"/>
        </w:rPr>
        <w:t>2</w:t>
      </w:r>
      <w:r w:rsidR="00A16DF7" w:rsidRPr="00AB081C">
        <w:rPr>
          <w:rFonts w:ascii="Angsana New" w:hAnsi="Angsana New" w:hint="cs"/>
          <w:sz w:val="30"/>
          <w:szCs w:val="30"/>
          <w:cs/>
        </w:rPr>
        <w:t xml:space="preserve"> </w:t>
      </w:r>
      <w:r w:rsidRPr="00AB081C">
        <w:rPr>
          <w:rFonts w:ascii="Angsana New" w:hAnsi="Angsana New" w:hint="cs"/>
          <w:sz w:val="30"/>
          <w:szCs w:val="30"/>
          <w:cs/>
        </w:rPr>
        <w:t>ล้านบาท ตามลำดับ)</w:t>
      </w:r>
    </w:p>
    <w:p w14:paraId="2B9F2A7F" w14:textId="77777777" w:rsidR="000C39C0" w:rsidRPr="00AB081C" w:rsidRDefault="000C39C0" w:rsidP="000C39C0">
      <w:pPr>
        <w:ind w:left="540"/>
        <w:jc w:val="thaiDistribute"/>
        <w:rPr>
          <w:rFonts w:asciiTheme="majorBidi" w:hAnsiTheme="majorBidi" w:cstheme="majorBidi"/>
          <w:shd w:val="clear" w:color="auto" w:fill="FFFFFF"/>
        </w:rPr>
      </w:pPr>
    </w:p>
    <w:p w14:paraId="19D99CE8" w14:textId="43CCB633" w:rsidR="000C39C0" w:rsidRPr="00AB081C" w:rsidRDefault="000C39C0" w:rsidP="00CD525F">
      <w:pPr>
        <w:pStyle w:val="NoSpacing"/>
        <w:tabs>
          <w:tab w:val="clear" w:pos="907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  <w:sectPr w:rsidR="000C39C0" w:rsidRPr="00AB081C" w:rsidSect="00E23505">
          <w:headerReference w:type="default" r:id="rId16"/>
          <w:footerReference w:type="default" r:id="rId17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1D677599" w14:textId="300B8EB0" w:rsidR="0047512C" w:rsidRPr="00AB081C" w:rsidRDefault="006E6CFE" w:rsidP="00C702AC">
      <w:pPr>
        <w:rPr>
          <w:rFonts w:asciiTheme="majorBidi" w:hAnsiTheme="majorBidi" w:cstheme="majorBidi"/>
        </w:rPr>
      </w:pPr>
      <w:r w:rsidRPr="00AB081C">
        <w:rPr>
          <w:rFonts w:asciiTheme="majorBidi" w:hAnsiTheme="majorBidi" w:cstheme="majorBidi"/>
          <w:cs/>
        </w:rPr>
        <w:lastRenderedPageBreak/>
        <w:tab/>
      </w:r>
      <w:r w:rsidR="00D42518" w:rsidRPr="00AB081C">
        <w:rPr>
          <w:rFonts w:asciiTheme="majorBidi" w:hAnsiTheme="majorBidi" w:cstheme="majorBidi"/>
          <w:cs/>
        </w:rPr>
        <w:t>เงินลงทุนในบริษัทร่วมและการร่วมค้า</w:t>
      </w:r>
      <w:r w:rsidR="00D42518" w:rsidRPr="00AB081C">
        <w:rPr>
          <w:rFonts w:asciiTheme="majorBidi" w:hAnsiTheme="majorBidi" w:cstheme="majorBidi"/>
          <w:rtl/>
          <w:cs/>
        </w:rPr>
        <w:t xml:space="preserve"> </w:t>
      </w:r>
      <w:r w:rsidR="004F429F" w:rsidRPr="00AB081C">
        <w:rPr>
          <w:rFonts w:asciiTheme="majorBidi" w:hAnsiTheme="majorBidi" w:cstheme="majorBidi"/>
          <w:cs/>
        </w:rPr>
        <w:t>ณ</w:t>
      </w:r>
      <w:r w:rsidR="004F429F" w:rsidRPr="00AB081C">
        <w:rPr>
          <w:rFonts w:asciiTheme="majorBidi" w:hAnsiTheme="majorBidi" w:cstheme="majorBidi"/>
          <w:rtl/>
          <w:cs/>
        </w:rPr>
        <w:t xml:space="preserve"> </w:t>
      </w:r>
      <w:r w:rsidR="004F429F" w:rsidRPr="00AB081C">
        <w:rPr>
          <w:rFonts w:asciiTheme="majorBidi" w:hAnsiTheme="majorBidi" w:cstheme="majorBidi"/>
          <w:cs/>
        </w:rPr>
        <w:t>วันที่</w:t>
      </w:r>
      <w:r w:rsidR="009207F6" w:rsidRPr="00AB081C">
        <w:rPr>
          <w:rFonts w:asciiTheme="majorBidi" w:hAnsiTheme="majorBidi" w:cstheme="majorBidi"/>
          <w:cs/>
        </w:rPr>
        <w:t xml:space="preserve"> </w:t>
      </w:r>
      <w:r w:rsidR="00C46509" w:rsidRPr="00AB081C">
        <w:rPr>
          <w:rFonts w:asciiTheme="majorBidi" w:hAnsiTheme="majorBidi" w:cstheme="majorBidi"/>
        </w:rPr>
        <w:t xml:space="preserve">30 </w:t>
      </w:r>
      <w:r w:rsidR="00C46509" w:rsidRPr="00AB081C">
        <w:rPr>
          <w:rFonts w:asciiTheme="majorBidi" w:hAnsiTheme="majorBidi" w:cstheme="majorBidi"/>
          <w:cs/>
        </w:rPr>
        <w:t>กันยายน</w:t>
      </w:r>
      <w:r w:rsidR="00C63585" w:rsidRPr="00AB081C">
        <w:rPr>
          <w:rFonts w:asciiTheme="majorBidi" w:hAnsiTheme="majorBidi" w:cstheme="majorBidi"/>
          <w:cs/>
        </w:rPr>
        <w:t xml:space="preserve"> </w:t>
      </w:r>
      <w:r w:rsidR="00C63585" w:rsidRPr="00AB081C">
        <w:rPr>
          <w:rFonts w:asciiTheme="majorBidi" w:hAnsiTheme="majorBidi" w:cstheme="majorBidi"/>
        </w:rPr>
        <w:t>2566</w:t>
      </w:r>
      <w:r w:rsidR="004F429F" w:rsidRPr="00AB081C">
        <w:rPr>
          <w:rFonts w:asciiTheme="majorBidi" w:hAnsiTheme="majorBidi" w:cstheme="majorBidi"/>
          <w:cs/>
        </w:rPr>
        <w:t xml:space="preserve"> และ </w:t>
      </w:r>
      <w:r w:rsidR="006F1E95" w:rsidRPr="00AB081C">
        <w:rPr>
          <w:rFonts w:asciiTheme="majorBidi" w:hAnsiTheme="majorBidi" w:cstheme="majorBidi"/>
        </w:rPr>
        <w:t>31</w:t>
      </w:r>
      <w:r w:rsidR="004F429F" w:rsidRPr="00AB081C">
        <w:rPr>
          <w:rFonts w:asciiTheme="majorBidi" w:hAnsiTheme="majorBidi" w:cstheme="majorBidi"/>
          <w:cs/>
        </w:rPr>
        <w:t xml:space="preserve"> ธันวาคม </w:t>
      </w:r>
      <w:r w:rsidR="006F1E95" w:rsidRPr="00AB081C">
        <w:rPr>
          <w:rFonts w:asciiTheme="majorBidi" w:hAnsiTheme="majorBidi" w:cstheme="majorBidi"/>
        </w:rPr>
        <w:t>256</w:t>
      </w:r>
      <w:r w:rsidR="00A117EC" w:rsidRPr="00AB081C">
        <w:rPr>
          <w:rFonts w:asciiTheme="majorBidi" w:hAnsiTheme="majorBidi" w:cstheme="majorBidi"/>
        </w:rPr>
        <w:t>5</w:t>
      </w:r>
      <w:r w:rsidR="00A64B6A" w:rsidRPr="00AB081C">
        <w:rPr>
          <w:rFonts w:asciiTheme="majorBidi" w:hAnsiTheme="majorBidi" w:cstheme="majorBidi"/>
          <w:cs/>
        </w:rPr>
        <w:t xml:space="preserve"> </w:t>
      </w:r>
      <w:r w:rsidR="0047512C" w:rsidRPr="00AB081C">
        <w:rPr>
          <w:rFonts w:asciiTheme="majorBidi" w:hAnsiTheme="majorBidi" w:cstheme="majorBidi"/>
          <w:cs/>
        </w:rPr>
        <w:t>และเงินปันผลรับจากเงินลงทุน</w:t>
      </w:r>
      <w:r w:rsidR="00B65D4F" w:rsidRPr="00AB081C">
        <w:rPr>
          <w:rFonts w:asciiTheme="majorBidi" w:hAnsiTheme="majorBidi" w:cstheme="majorBidi"/>
          <w:cs/>
        </w:rPr>
        <w:t>สำหรับงวดเก้าเดือนสิ้นสุดวันที่ 30 กันยายน</w:t>
      </w:r>
      <w:r w:rsidRPr="00AB081C">
        <w:rPr>
          <w:rFonts w:asciiTheme="majorBidi" w:hAnsiTheme="majorBidi" w:cstheme="majorBidi"/>
          <w:cs/>
        </w:rPr>
        <w:t xml:space="preserve"> </w:t>
      </w:r>
      <w:r w:rsidR="0047512C" w:rsidRPr="00AB081C">
        <w:rPr>
          <w:rFonts w:asciiTheme="majorBidi" w:hAnsiTheme="majorBidi" w:cstheme="majorBidi"/>
          <w:cs/>
        </w:rPr>
        <w:t>มีดังนี้</w:t>
      </w:r>
    </w:p>
    <w:p w14:paraId="17A4A300" w14:textId="77777777" w:rsidR="00A117EC" w:rsidRPr="00AB081C" w:rsidRDefault="00A117EC" w:rsidP="00A117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sz w:val="2"/>
          <w:szCs w:val="2"/>
        </w:rPr>
      </w:pPr>
    </w:p>
    <w:tbl>
      <w:tblPr>
        <w:tblW w:w="15116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496"/>
        <w:gridCol w:w="565"/>
        <w:gridCol w:w="859"/>
        <w:gridCol w:w="844"/>
        <w:gridCol w:w="17"/>
        <w:gridCol w:w="861"/>
        <w:gridCol w:w="861"/>
        <w:gridCol w:w="861"/>
        <w:gridCol w:w="861"/>
        <w:gridCol w:w="864"/>
        <w:gridCol w:w="861"/>
        <w:gridCol w:w="861"/>
        <w:gridCol w:w="861"/>
        <w:gridCol w:w="861"/>
        <w:gridCol w:w="861"/>
        <w:gridCol w:w="861"/>
        <w:gridCol w:w="861"/>
      </w:tblGrid>
      <w:tr w:rsidR="00C702AC" w:rsidRPr="00AB081C" w14:paraId="4CFEDF2C" w14:textId="77777777" w:rsidTr="00C702AC">
        <w:trPr>
          <w:cantSplit/>
          <w:trHeight w:hRule="exact" w:val="227"/>
        </w:trPr>
        <w:tc>
          <w:tcPr>
            <w:tcW w:w="2498" w:type="dxa"/>
          </w:tcPr>
          <w:p w14:paraId="220DEA2E" w14:textId="77777777" w:rsidR="00C702AC" w:rsidRPr="00AB081C" w:rsidRDefault="00C702A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14:paraId="0ADD9C83" w14:textId="0B24C582" w:rsidR="00C702AC" w:rsidRPr="00AB081C" w:rsidRDefault="00C702AC" w:rsidP="004E3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052" w:type="dxa"/>
            <w:gridSpan w:val="15"/>
          </w:tcPr>
          <w:p w14:paraId="72CA1119" w14:textId="77777777" w:rsidR="00C702AC" w:rsidRPr="00AB081C" w:rsidRDefault="00C702AC" w:rsidP="004E3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B081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งบการเงินรวม </w:t>
            </w:r>
          </w:p>
        </w:tc>
      </w:tr>
      <w:tr w:rsidR="00C702AC" w:rsidRPr="00AB081C" w14:paraId="2052481C" w14:textId="77777777" w:rsidTr="00C702AC">
        <w:trPr>
          <w:cantSplit/>
        </w:trPr>
        <w:tc>
          <w:tcPr>
            <w:tcW w:w="2498" w:type="dxa"/>
          </w:tcPr>
          <w:p w14:paraId="68C474D2" w14:textId="77777777" w:rsidR="00C702AC" w:rsidRPr="00AB081C" w:rsidRDefault="00C702A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14:paraId="53C29453" w14:textId="2023E9B9" w:rsidR="00C702AC" w:rsidRPr="00AB081C" w:rsidRDefault="00C702AC" w:rsidP="004E307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721" w:type="dxa"/>
            <w:gridSpan w:val="3"/>
            <w:vAlign w:val="bottom"/>
          </w:tcPr>
          <w:p w14:paraId="6AC10D8A" w14:textId="77777777" w:rsidR="00C702AC" w:rsidRPr="00AB081C" w:rsidRDefault="00C702AC" w:rsidP="00252855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0"/>
                <w:rtl/>
                <w:cs/>
              </w:rPr>
            </w:pPr>
            <w:r w:rsidRPr="00AB081C">
              <w:rPr>
                <w:rFonts w:ascii="Angsana New" w:hAnsi="Angsana New" w:hint="cs"/>
                <w:sz w:val="20"/>
                <w:cs/>
                <w:lang w:bidi="th-TH"/>
              </w:rPr>
              <w:t>สัดส่วนความเป็นเ</w:t>
            </w:r>
            <w:r w:rsidRPr="00AB081C">
              <w:rPr>
                <w:rFonts w:ascii="Angsana New" w:hAnsi="Angsana New" w:hint="cs"/>
                <w:sz w:val="20"/>
                <w:cs/>
                <w:lang w:val="en-US" w:bidi="th-TH"/>
              </w:rPr>
              <w:t>จ้าของ</w:t>
            </w:r>
          </w:p>
        </w:tc>
        <w:tc>
          <w:tcPr>
            <w:tcW w:w="1721" w:type="dxa"/>
            <w:gridSpan w:val="2"/>
            <w:vAlign w:val="bottom"/>
          </w:tcPr>
          <w:p w14:paraId="0B315BBA" w14:textId="77777777" w:rsidR="00C702AC" w:rsidRPr="00AB081C" w:rsidRDefault="00C702AC" w:rsidP="00252855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AB081C">
              <w:rPr>
                <w:rFonts w:ascii="Angsana New" w:hAnsi="Angsana New" w:hint="cs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721" w:type="dxa"/>
            <w:gridSpan w:val="2"/>
            <w:vAlign w:val="bottom"/>
          </w:tcPr>
          <w:p w14:paraId="7F9893F5" w14:textId="77777777" w:rsidR="00C702AC" w:rsidRPr="00AB081C" w:rsidRDefault="00C702AC" w:rsidP="00252855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AB081C">
              <w:rPr>
                <w:rFonts w:ascii="Angsana New" w:hAnsi="Angsana New" w:hint="cs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725" w:type="dxa"/>
            <w:gridSpan w:val="2"/>
            <w:vAlign w:val="bottom"/>
          </w:tcPr>
          <w:p w14:paraId="1B711059" w14:textId="77777777" w:rsidR="00C702AC" w:rsidRPr="00AB081C" w:rsidRDefault="00C702AC" w:rsidP="00252855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AB081C">
              <w:rPr>
                <w:rFonts w:ascii="Angsana New" w:hAnsi="Angsana New" w:hint="cs"/>
                <w:sz w:val="20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21" w:type="dxa"/>
            <w:gridSpan w:val="2"/>
            <w:vAlign w:val="bottom"/>
          </w:tcPr>
          <w:p w14:paraId="5B8CE100" w14:textId="77777777" w:rsidR="00C702AC" w:rsidRPr="00AB081C" w:rsidRDefault="00C702AC" w:rsidP="00252855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AB081C">
              <w:rPr>
                <w:rFonts w:ascii="Angsana New" w:hAnsi="Angsana New" w:hint="cs"/>
                <w:sz w:val="20"/>
                <w:cs/>
                <w:lang w:bidi="th-TH"/>
              </w:rPr>
              <w:t>การด้อยค่า</w:t>
            </w:r>
          </w:p>
        </w:tc>
        <w:tc>
          <w:tcPr>
            <w:tcW w:w="1721" w:type="dxa"/>
            <w:gridSpan w:val="2"/>
            <w:vAlign w:val="bottom"/>
          </w:tcPr>
          <w:p w14:paraId="46A09F75" w14:textId="77777777" w:rsidR="00C702AC" w:rsidRPr="00AB081C" w:rsidRDefault="00C702AC" w:rsidP="00252855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AB081C">
              <w:rPr>
                <w:rFonts w:ascii="Angsana New" w:hAnsi="Angsana New" w:hint="cs"/>
                <w:sz w:val="20"/>
                <w:cs/>
                <w:lang w:val="en-US" w:bidi="th-TH"/>
              </w:rPr>
              <w:t>ส่วนได้เสีย - สุทธิ</w:t>
            </w:r>
          </w:p>
        </w:tc>
        <w:tc>
          <w:tcPr>
            <w:tcW w:w="1722" w:type="dxa"/>
            <w:gridSpan w:val="2"/>
          </w:tcPr>
          <w:p w14:paraId="04BFCF86" w14:textId="77777777" w:rsidR="00C702AC" w:rsidRPr="00AB081C" w:rsidRDefault="00C702AC" w:rsidP="00252855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B081C">
              <w:rPr>
                <w:rFonts w:ascii="Angsana New" w:hAnsi="Angsana New"/>
                <w:sz w:val="20"/>
                <w:cs/>
                <w:lang w:val="en-US" w:bidi="th-TH"/>
              </w:rPr>
              <w:t>เงินปันผลรับสำหรับ</w:t>
            </w:r>
          </w:p>
          <w:p w14:paraId="1B1218E8" w14:textId="1BF75F68" w:rsidR="00C702AC" w:rsidRPr="00AB081C" w:rsidRDefault="00C702AC" w:rsidP="00252855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AB081C">
              <w:rPr>
                <w:rFonts w:ascii="Angsana New" w:hAnsi="Angsana New"/>
                <w:sz w:val="20"/>
                <w:cs/>
                <w:lang w:val="en-US" w:bidi="th-TH"/>
              </w:rPr>
              <w:t>งวดเก้าเดือนสิ้นสุดวันที่</w:t>
            </w:r>
          </w:p>
        </w:tc>
      </w:tr>
      <w:tr w:rsidR="00C702AC" w:rsidRPr="00AB081C" w14:paraId="5616F3CF" w14:textId="77777777" w:rsidTr="00C702AC">
        <w:trPr>
          <w:cantSplit/>
        </w:trPr>
        <w:tc>
          <w:tcPr>
            <w:tcW w:w="2498" w:type="dxa"/>
          </w:tcPr>
          <w:p w14:paraId="24E4A547" w14:textId="77777777" w:rsidR="00C702AC" w:rsidRPr="00AB081C" w:rsidRDefault="00C702AC" w:rsidP="00A11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14:paraId="72A5687C" w14:textId="13B2A319" w:rsidR="00C702AC" w:rsidRPr="00AB081C" w:rsidRDefault="00C702A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860" w:type="dxa"/>
          </w:tcPr>
          <w:p w14:paraId="4EA65921" w14:textId="06130427" w:rsidR="00C702AC" w:rsidRPr="00AB081C" w:rsidRDefault="00C702A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B081C">
              <w:rPr>
                <w:rFonts w:ascii="Angsana New" w:hAnsi="Angsana New"/>
                <w:sz w:val="20"/>
                <w:lang w:val="en-US" w:bidi="th-TH"/>
              </w:rPr>
              <w:t xml:space="preserve">30 </w:t>
            </w:r>
            <w:r w:rsidRPr="00AB081C">
              <w:rPr>
                <w:rFonts w:ascii="Angsana New" w:hAnsi="Angsana New"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861" w:type="dxa"/>
            <w:gridSpan w:val="2"/>
          </w:tcPr>
          <w:p w14:paraId="5EB61909" w14:textId="6D350881" w:rsidR="00C702AC" w:rsidRPr="00AB081C" w:rsidRDefault="00C702A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AB081C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Pr="00AB081C"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860" w:type="dxa"/>
          </w:tcPr>
          <w:p w14:paraId="0AEB4424" w14:textId="7C82ED51" w:rsidR="00C702AC" w:rsidRPr="00AB081C" w:rsidRDefault="00C702A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B081C">
              <w:rPr>
                <w:rFonts w:ascii="Angsana New" w:hAnsi="Angsana New"/>
                <w:sz w:val="20"/>
                <w:lang w:val="en-US" w:bidi="th-TH"/>
              </w:rPr>
              <w:t xml:space="preserve">30 </w:t>
            </w:r>
            <w:r w:rsidRPr="00AB081C">
              <w:rPr>
                <w:rFonts w:ascii="Angsana New" w:hAnsi="Angsana New"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861" w:type="dxa"/>
          </w:tcPr>
          <w:p w14:paraId="7EA1D2B2" w14:textId="19A7C6FB" w:rsidR="00C702AC" w:rsidRPr="00AB081C" w:rsidRDefault="00C702A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B081C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Pr="00AB081C"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861" w:type="dxa"/>
          </w:tcPr>
          <w:p w14:paraId="211CEAA8" w14:textId="6CBF43EC" w:rsidR="00C702AC" w:rsidRPr="00AB081C" w:rsidRDefault="00C702A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B081C">
              <w:rPr>
                <w:rFonts w:ascii="Angsana New" w:hAnsi="Angsana New"/>
                <w:sz w:val="20"/>
                <w:lang w:val="en-US" w:bidi="th-TH"/>
              </w:rPr>
              <w:t xml:space="preserve">30 </w:t>
            </w:r>
            <w:r w:rsidRPr="00AB081C">
              <w:rPr>
                <w:rFonts w:ascii="Angsana New" w:hAnsi="Angsana New"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860" w:type="dxa"/>
          </w:tcPr>
          <w:p w14:paraId="6D62E966" w14:textId="6956E22A" w:rsidR="00C702AC" w:rsidRPr="00AB081C" w:rsidRDefault="00C702A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B081C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Pr="00AB081C"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864" w:type="dxa"/>
          </w:tcPr>
          <w:p w14:paraId="06A0DB01" w14:textId="3C9AD3DD" w:rsidR="00C702AC" w:rsidRPr="00AB081C" w:rsidRDefault="00C702A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B081C">
              <w:rPr>
                <w:rFonts w:ascii="Angsana New" w:hAnsi="Angsana New"/>
                <w:sz w:val="20"/>
                <w:lang w:val="en-US" w:bidi="th-TH"/>
              </w:rPr>
              <w:t xml:space="preserve">30 </w:t>
            </w:r>
            <w:r w:rsidRPr="00AB081C">
              <w:rPr>
                <w:rFonts w:ascii="Angsana New" w:hAnsi="Angsana New"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861" w:type="dxa"/>
          </w:tcPr>
          <w:p w14:paraId="63FE6D08" w14:textId="7DBD30BA" w:rsidR="00C702AC" w:rsidRPr="00AB081C" w:rsidRDefault="00C702A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B081C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Pr="00AB081C"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860" w:type="dxa"/>
          </w:tcPr>
          <w:p w14:paraId="32A9CA89" w14:textId="1E2D88CA" w:rsidR="00C702AC" w:rsidRPr="00AB081C" w:rsidRDefault="00C702A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B081C">
              <w:rPr>
                <w:rFonts w:ascii="Angsana New" w:hAnsi="Angsana New"/>
                <w:sz w:val="20"/>
                <w:lang w:val="en-US" w:bidi="th-TH"/>
              </w:rPr>
              <w:t xml:space="preserve">30 </w:t>
            </w:r>
            <w:r w:rsidRPr="00AB081C">
              <w:rPr>
                <w:rFonts w:ascii="Angsana New" w:hAnsi="Angsana New"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861" w:type="dxa"/>
          </w:tcPr>
          <w:p w14:paraId="36CBC28F" w14:textId="66B77668" w:rsidR="00C702AC" w:rsidRPr="00AB081C" w:rsidRDefault="00C702A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B081C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Pr="00AB081C"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861" w:type="dxa"/>
          </w:tcPr>
          <w:p w14:paraId="41F3CB28" w14:textId="2387D52A" w:rsidR="00C702AC" w:rsidRPr="00AB081C" w:rsidRDefault="00C702A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B081C">
              <w:rPr>
                <w:rFonts w:ascii="Angsana New" w:hAnsi="Angsana New"/>
                <w:sz w:val="20"/>
                <w:lang w:val="en-US" w:bidi="th-TH"/>
              </w:rPr>
              <w:t xml:space="preserve">30 </w:t>
            </w:r>
            <w:r w:rsidRPr="00AB081C">
              <w:rPr>
                <w:rFonts w:ascii="Angsana New" w:hAnsi="Angsana New"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860" w:type="dxa"/>
          </w:tcPr>
          <w:p w14:paraId="40C583E4" w14:textId="430369B4" w:rsidR="00C702AC" w:rsidRPr="00AB081C" w:rsidRDefault="00C702A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B081C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Pr="00AB081C"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861" w:type="dxa"/>
          </w:tcPr>
          <w:p w14:paraId="74618ACE" w14:textId="5BC17FEF" w:rsidR="00C702AC" w:rsidRPr="00AB081C" w:rsidRDefault="00C702A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B081C">
              <w:rPr>
                <w:rFonts w:ascii="Angsana New" w:hAnsi="Angsana New"/>
                <w:sz w:val="20"/>
                <w:lang w:val="en-US" w:bidi="th-TH"/>
              </w:rPr>
              <w:t xml:space="preserve">30 </w:t>
            </w:r>
            <w:r w:rsidRPr="00AB081C">
              <w:rPr>
                <w:rFonts w:ascii="Angsana New" w:hAnsi="Angsana New"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861" w:type="dxa"/>
          </w:tcPr>
          <w:p w14:paraId="5D16FDE4" w14:textId="5C7D7BE5" w:rsidR="00C702AC" w:rsidRPr="00AB081C" w:rsidRDefault="00C702A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B081C">
              <w:rPr>
                <w:rFonts w:ascii="Angsana New" w:hAnsi="Angsana New"/>
                <w:sz w:val="20"/>
                <w:lang w:val="en-US" w:bidi="th-TH"/>
              </w:rPr>
              <w:t xml:space="preserve">30 </w:t>
            </w:r>
            <w:r w:rsidRPr="00AB081C">
              <w:rPr>
                <w:rFonts w:ascii="Angsana New" w:hAnsi="Angsana New"/>
                <w:sz w:val="20"/>
                <w:cs/>
                <w:lang w:val="en-US" w:bidi="th-TH"/>
              </w:rPr>
              <w:t>กันยายน</w:t>
            </w:r>
          </w:p>
        </w:tc>
      </w:tr>
      <w:tr w:rsidR="00C702AC" w:rsidRPr="00AB081C" w14:paraId="54791B69" w14:textId="77777777" w:rsidTr="00C702AC">
        <w:trPr>
          <w:cantSplit/>
        </w:trPr>
        <w:tc>
          <w:tcPr>
            <w:tcW w:w="2498" w:type="dxa"/>
          </w:tcPr>
          <w:p w14:paraId="0FA52D1F" w14:textId="77777777" w:rsidR="00C702AC" w:rsidRPr="00AB081C" w:rsidRDefault="00C702AC" w:rsidP="00A11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14:paraId="4EC0B4A9" w14:textId="56B20F5B" w:rsidR="00C702AC" w:rsidRPr="00AB081C" w:rsidRDefault="00C702A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i/>
                <w:iCs/>
                <w:sz w:val="20"/>
                <w:cs/>
                <w:lang w:val="en-US" w:bidi="th-TH"/>
              </w:rPr>
            </w:pPr>
            <w:r w:rsidRPr="00AB081C">
              <w:rPr>
                <w:rFonts w:ascii="Angsana New" w:hAnsi="Angsana New" w:hint="cs"/>
                <w:i/>
                <w:iCs/>
                <w:sz w:val="20"/>
                <w:cs/>
                <w:lang w:val="en-US" w:bidi="th-TH"/>
              </w:rPr>
              <w:t>หมายเหตุ</w:t>
            </w:r>
          </w:p>
        </w:tc>
        <w:tc>
          <w:tcPr>
            <w:tcW w:w="860" w:type="dxa"/>
          </w:tcPr>
          <w:p w14:paraId="51DF8C4A" w14:textId="0DEE0F50" w:rsidR="00C702AC" w:rsidRPr="00AB081C" w:rsidRDefault="00C702A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AB081C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AB081C">
              <w:rPr>
                <w:rFonts w:ascii="Angsana New" w:hAnsi="Angsana New"/>
                <w:sz w:val="20"/>
                <w:lang w:val="en-US" w:bidi="th-TH"/>
              </w:rPr>
              <w:t>6</w:t>
            </w:r>
          </w:p>
        </w:tc>
        <w:tc>
          <w:tcPr>
            <w:tcW w:w="861" w:type="dxa"/>
            <w:gridSpan w:val="2"/>
          </w:tcPr>
          <w:p w14:paraId="0815C502" w14:textId="7F86B32E" w:rsidR="00C702AC" w:rsidRPr="00AB081C" w:rsidRDefault="00C702A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AB081C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AB081C">
              <w:rPr>
                <w:rFonts w:ascii="Angsana New" w:hAnsi="Angsana New"/>
                <w:sz w:val="20"/>
                <w:lang w:val="en-US" w:bidi="th-TH"/>
              </w:rPr>
              <w:t>5</w:t>
            </w:r>
          </w:p>
        </w:tc>
        <w:tc>
          <w:tcPr>
            <w:tcW w:w="860" w:type="dxa"/>
          </w:tcPr>
          <w:p w14:paraId="46339433" w14:textId="3326C92F" w:rsidR="00C702AC" w:rsidRPr="00AB081C" w:rsidRDefault="00C702A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AB081C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AB081C">
              <w:rPr>
                <w:rFonts w:ascii="Angsana New" w:hAnsi="Angsana New"/>
                <w:sz w:val="20"/>
                <w:lang w:val="en-US" w:bidi="th-TH"/>
              </w:rPr>
              <w:t>6</w:t>
            </w:r>
          </w:p>
        </w:tc>
        <w:tc>
          <w:tcPr>
            <w:tcW w:w="861" w:type="dxa"/>
          </w:tcPr>
          <w:p w14:paraId="43C94464" w14:textId="27349207" w:rsidR="00C702AC" w:rsidRPr="00AB081C" w:rsidRDefault="00C702A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AB081C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AB081C">
              <w:rPr>
                <w:rFonts w:ascii="Angsana New" w:hAnsi="Angsana New"/>
                <w:sz w:val="20"/>
                <w:lang w:val="en-US" w:bidi="th-TH"/>
              </w:rPr>
              <w:t>5</w:t>
            </w:r>
          </w:p>
        </w:tc>
        <w:tc>
          <w:tcPr>
            <w:tcW w:w="861" w:type="dxa"/>
          </w:tcPr>
          <w:p w14:paraId="1B517E55" w14:textId="457132C2" w:rsidR="00C702AC" w:rsidRPr="00AB081C" w:rsidRDefault="00C702A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AB081C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AB081C">
              <w:rPr>
                <w:rFonts w:ascii="Angsana New" w:hAnsi="Angsana New"/>
                <w:sz w:val="20"/>
                <w:lang w:val="en-US" w:bidi="th-TH"/>
              </w:rPr>
              <w:t>6</w:t>
            </w:r>
          </w:p>
        </w:tc>
        <w:tc>
          <w:tcPr>
            <w:tcW w:w="860" w:type="dxa"/>
          </w:tcPr>
          <w:p w14:paraId="206839BB" w14:textId="1984A353" w:rsidR="00C702AC" w:rsidRPr="00AB081C" w:rsidRDefault="00C702A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AB081C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AB081C">
              <w:rPr>
                <w:rFonts w:ascii="Angsana New" w:hAnsi="Angsana New"/>
                <w:sz w:val="20"/>
                <w:lang w:val="en-US" w:bidi="th-TH"/>
              </w:rPr>
              <w:t>5</w:t>
            </w:r>
          </w:p>
        </w:tc>
        <w:tc>
          <w:tcPr>
            <w:tcW w:w="864" w:type="dxa"/>
          </w:tcPr>
          <w:p w14:paraId="597B6CE9" w14:textId="403AAF20" w:rsidR="00C702AC" w:rsidRPr="00AB081C" w:rsidRDefault="00C702A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AB081C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AB081C">
              <w:rPr>
                <w:rFonts w:ascii="Angsana New" w:hAnsi="Angsana New"/>
                <w:sz w:val="20"/>
                <w:lang w:val="en-US" w:bidi="th-TH"/>
              </w:rPr>
              <w:t>6</w:t>
            </w:r>
          </w:p>
        </w:tc>
        <w:tc>
          <w:tcPr>
            <w:tcW w:w="861" w:type="dxa"/>
          </w:tcPr>
          <w:p w14:paraId="6F0E0666" w14:textId="609CA6CA" w:rsidR="00C702AC" w:rsidRPr="00AB081C" w:rsidRDefault="00C702A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AB081C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AB081C">
              <w:rPr>
                <w:rFonts w:ascii="Angsana New" w:hAnsi="Angsana New"/>
                <w:sz w:val="20"/>
                <w:lang w:val="en-US" w:bidi="th-TH"/>
              </w:rPr>
              <w:t>5</w:t>
            </w:r>
          </w:p>
        </w:tc>
        <w:tc>
          <w:tcPr>
            <w:tcW w:w="860" w:type="dxa"/>
          </w:tcPr>
          <w:p w14:paraId="08187C81" w14:textId="51CB9F86" w:rsidR="00C702AC" w:rsidRPr="00AB081C" w:rsidRDefault="00C702A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AB081C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AB081C">
              <w:rPr>
                <w:rFonts w:ascii="Angsana New" w:hAnsi="Angsana New"/>
                <w:sz w:val="20"/>
                <w:lang w:val="en-US" w:bidi="th-TH"/>
              </w:rPr>
              <w:t>6</w:t>
            </w:r>
          </w:p>
        </w:tc>
        <w:tc>
          <w:tcPr>
            <w:tcW w:w="861" w:type="dxa"/>
          </w:tcPr>
          <w:p w14:paraId="2E6D27AC" w14:textId="097CD82C" w:rsidR="00C702AC" w:rsidRPr="00AB081C" w:rsidRDefault="00C702A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AB081C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AB081C">
              <w:rPr>
                <w:rFonts w:ascii="Angsana New" w:hAnsi="Angsana New"/>
                <w:sz w:val="20"/>
                <w:lang w:val="en-US" w:bidi="th-TH"/>
              </w:rPr>
              <w:t>5</w:t>
            </w:r>
          </w:p>
        </w:tc>
        <w:tc>
          <w:tcPr>
            <w:tcW w:w="861" w:type="dxa"/>
          </w:tcPr>
          <w:p w14:paraId="2C97BDEA" w14:textId="5C0BD5DA" w:rsidR="00C702AC" w:rsidRPr="00AB081C" w:rsidRDefault="00C702A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AB081C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AB081C">
              <w:rPr>
                <w:rFonts w:ascii="Angsana New" w:hAnsi="Angsana New"/>
                <w:sz w:val="20"/>
                <w:lang w:val="en-US" w:bidi="th-TH"/>
              </w:rPr>
              <w:t>6</w:t>
            </w:r>
          </w:p>
        </w:tc>
        <w:tc>
          <w:tcPr>
            <w:tcW w:w="860" w:type="dxa"/>
          </w:tcPr>
          <w:p w14:paraId="545D77F9" w14:textId="2C954E44" w:rsidR="00C702AC" w:rsidRPr="00AB081C" w:rsidRDefault="00C702A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AB081C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AB081C">
              <w:rPr>
                <w:rFonts w:ascii="Angsana New" w:hAnsi="Angsana New"/>
                <w:sz w:val="20"/>
                <w:lang w:val="en-US" w:bidi="th-TH"/>
              </w:rPr>
              <w:t>5</w:t>
            </w:r>
          </w:p>
        </w:tc>
        <w:tc>
          <w:tcPr>
            <w:tcW w:w="861" w:type="dxa"/>
          </w:tcPr>
          <w:p w14:paraId="20D06D9E" w14:textId="5302C3C1" w:rsidR="00C702AC" w:rsidRPr="00AB081C" w:rsidRDefault="00C702A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AB081C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AB081C">
              <w:rPr>
                <w:rFonts w:ascii="Angsana New" w:hAnsi="Angsana New"/>
                <w:sz w:val="20"/>
                <w:lang w:val="en-US" w:bidi="th-TH"/>
              </w:rPr>
              <w:t>6</w:t>
            </w:r>
          </w:p>
        </w:tc>
        <w:tc>
          <w:tcPr>
            <w:tcW w:w="861" w:type="dxa"/>
          </w:tcPr>
          <w:p w14:paraId="7709F7EC" w14:textId="62E035BD" w:rsidR="00C702AC" w:rsidRPr="00AB081C" w:rsidRDefault="00C702A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AB081C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AB081C">
              <w:rPr>
                <w:rFonts w:ascii="Angsana New" w:hAnsi="Angsana New"/>
                <w:sz w:val="20"/>
                <w:lang w:val="en-US" w:bidi="th-TH"/>
              </w:rPr>
              <w:t>5</w:t>
            </w:r>
          </w:p>
        </w:tc>
      </w:tr>
      <w:tr w:rsidR="00C702AC" w:rsidRPr="00AB081C" w14:paraId="73ECB473" w14:textId="77777777" w:rsidTr="00C702AC">
        <w:trPr>
          <w:cantSplit/>
        </w:trPr>
        <w:tc>
          <w:tcPr>
            <w:tcW w:w="2498" w:type="dxa"/>
          </w:tcPr>
          <w:p w14:paraId="38BAE397" w14:textId="77777777" w:rsidR="00C702AC" w:rsidRPr="00AB081C" w:rsidRDefault="00C702AC" w:rsidP="00A11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14:paraId="74B9F716" w14:textId="198A4291" w:rsidR="00C702AC" w:rsidRPr="00AB081C" w:rsidRDefault="00C702A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704" w:type="dxa"/>
            <w:gridSpan w:val="2"/>
          </w:tcPr>
          <w:p w14:paraId="14DF83EA" w14:textId="109B2DB3" w:rsidR="00C702AC" w:rsidRPr="00AB081C" w:rsidRDefault="00C702A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B081C">
              <w:rPr>
                <w:rFonts w:ascii="Angsana New" w:hAnsi="Angsana New" w:hint="cs"/>
                <w:i/>
                <w:iCs/>
                <w:sz w:val="20"/>
                <w:cs/>
                <w:lang w:bidi="th-TH"/>
              </w:rPr>
              <w:t>(ร้อยละ)</w:t>
            </w:r>
          </w:p>
        </w:tc>
        <w:tc>
          <w:tcPr>
            <w:tcW w:w="10348" w:type="dxa"/>
            <w:gridSpan w:val="13"/>
          </w:tcPr>
          <w:p w14:paraId="2BBFB0C1" w14:textId="48E33A39" w:rsidR="00C702AC" w:rsidRPr="00AB081C" w:rsidRDefault="00C702A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B081C">
              <w:rPr>
                <w:rFonts w:ascii="Angsana New" w:hAnsi="Angsana New" w:hint="cs"/>
                <w:i/>
                <w:iCs/>
                <w:sz w:val="20"/>
                <w:cs/>
                <w:lang w:val="en-US" w:bidi="th-TH"/>
              </w:rPr>
              <w:t>(ล้านบาท)</w:t>
            </w:r>
          </w:p>
        </w:tc>
      </w:tr>
      <w:tr w:rsidR="00C702AC" w:rsidRPr="00AB081C" w14:paraId="4BDB2424" w14:textId="77777777" w:rsidTr="00C702AC">
        <w:trPr>
          <w:cantSplit/>
          <w:trHeight w:hRule="exact" w:val="227"/>
        </w:trPr>
        <w:tc>
          <w:tcPr>
            <w:tcW w:w="2498" w:type="dxa"/>
          </w:tcPr>
          <w:p w14:paraId="62463CC7" w14:textId="77777777" w:rsidR="00C702AC" w:rsidRPr="00AB081C" w:rsidRDefault="00C702AC" w:rsidP="00A11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0"/>
                <w:szCs w:val="20"/>
                <w:cs/>
              </w:rPr>
            </w:pPr>
            <w:r w:rsidRPr="00AB081C">
              <w:rPr>
                <w:rFonts w:hint="cs"/>
                <w:b/>
                <w:bCs/>
                <w:i/>
                <w:i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566" w:type="dxa"/>
          </w:tcPr>
          <w:p w14:paraId="3B96938E" w14:textId="72A34127" w:rsidR="00C702AC" w:rsidRPr="00AB081C" w:rsidRDefault="00C702AC" w:rsidP="00A117EC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860" w:type="dxa"/>
            <w:vAlign w:val="bottom"/>
          </w:tcPr>
          <w:p w14:paraId="1AA792B1" w14:textId="77777777" w:rsidR="00C702AC" w:rsidRPr="00AB081C" w:rsidRDefault="00C702AC" w:rsidP="00A117EC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29B35D8E" w14:textId="77777777" w:rsidR="00C702AC" w:rsidRPr="00AB081C" w:rsidRDefault="00C702AC" w:rsidP="00A117EC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861" w:type="dxa"/>
            <w:vAlign w:val="bottom"/>
          </w:tcPr>
          <w:p w14:paraId="6118CE7A" w14:textId="77777777" w:rsidR="00C702AC" w:rsidRPr="00AB081C" w:rsidRDefault="00C702AC" w:rsidP="00A117EC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861" w:type="dxa"/>
            <w:vAlign w:val="bottom"/>
          </w:tcPr>
          <w:p w14:paraId="0FB5F983" w14:textId="77777777" w:rsidR="00C702AC" w:rsidRPr="00AB081C" w:rsidRDefault="00C702AC" w:rsidP="00A117EC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861" w:type="dxa"/>
            <w:vAlign w:val="bottom"/>
          </w:tcPr>
          <w:p w14:paraId="5331CC3D" w14:textId="77777777" w:rsidR="00C702AC" w:rsidRPr="00AB081C" w:rsidRDefault="00C702AC" w:rsidP="00A117EC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861" w:type="dxa"/>
            <w:vAlign w:val="bottom"/>
          </w:tcPr>
          <w:p w14:paraId="38751C19" w14:textId="77777777" w:rsidR="00C702AC" w:rsidRPr="00AB081C" w:rsidRDefault="00C702AC" w:rsidP="00A117EC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861" w:type="dxa"/>
            <w:vAlign w:val="bottom"/>
          </w:tcPr>
          <w:p w14:paraId="7FC3C00C" w14:textId="77777777" w:rsidR="00C702AC" w:rsidRPr="00AB081C" w:rsidRDefault="00C702AC" w:rsidP="00A117EC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860" w:type="dxa"/>
            <w:vAlign w:val="bottom"/>
          </w:tcPr>
          <w:p w14:paraId="13AB8BD1" w14:textId="77777777" w:rsidR="00C702AC" w:rsidRPr="00AB081C" w:rsidRDefault="00C702AC" w:rsidP="00A117EC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861" w:type="dxa"/>
            <w:vAlign w:val="bottom"/>
          </w:tcPr>
          <w:p w14:paraId="371F835A" w14:textId="77777777" w:rsidR="00C702AC" w:rsidRPr="00AB081C" w:rsidRDefault="00C702AC" w:rsidP="00A117E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861" w:type="dxa"/>
            <w:vAlign w:val="bottom"/>
          </w:tcPr>
          <w:p w14:paraId="4EFEF6E6" w14:textId="77777777" w:rsidR="00C702AC" w:rsidRPr="00AB081C" w:rsidRDefault="00C702AC" w:rsidP="00A117E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861" w:type="dxa"/>
            <w:vAlign w:val="bottom"/>
          </w:tcPr>
          <w:p w14:paraId="2652C247" w14:textId="77777777" w:rsidR="00C702AC" w:rsidRPr="00AB081C" w:rsidRDefault="00C702AC" w:rsidP="00A117E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861" w:type="dxa"/>
            <w:vAlign w:val="bottom"/>
          </w:tcPr>
          <w:p w14:paraId="4FF3E6C6" w14:textId="77777777" w:rsidR="00C702AC" w:rsidRPr="00AB081C" w:rsidRDefault="00C702AC" w:rsidP="00A117EC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61" w:type="dxa"/>
            <w:vAlign w:val="bottom"/>
          </w:tcPr>
          <w:p w14:paraId="5AE9109F" w14:textId="77777777" w:rsidR="00C702AC" w:rsidRPr="00AB081C" w:rsidRDefault="00C702AC" w:rsidP="00A117EC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61" w:type="dxa"/>
            <w:vAlign w:val="bottom"/>
          </w:tcPr>
          <w:p w14:paraId="3A2F83AC" w14:textId="77777777" w:rsidR="00C702AC" w:rsidRPr="00AB081C" w:rsidRDefault="00C702AC" w:rsidP="00A117EC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</w:tr>
      <w:tr w:rsidR="00C702AC" w:rsidRPr="00AB081C" w14:paraId="3D13E106" w14:textId="77777777" w:rsidTr="00C702AC">
        <w:trPr>
          <w:cantSplit/>
          <w:trHeight w:hRule="exact" w:val="283"/>
        </w:trPr>
        <w:tc>
          <w:tcPr>
            <w:tcW w:w="2498" w:type="dxa"/>
          </w:tcPr>
          <w:p w14:paraId="04635C4B" w14:textId="77777777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  <w:cs/>
              </w:rPr>
            </w:pPr>
            <w:r w:rsidRPr="00AB081C">
              <w:rPr>
                <w:rFonts w:hint="cs"/>
                <w:sz w:val="20"/>
                <w:szCs w:val="20"/>
                <w:cs/>
              </w:rPr>
              <w:t>บริษัท เคหะสุขประชา จำกัด (มหาชน)</w:t>
            </w:r>
          </w:p>
        </w:tc>
        <w:tc>
          <w:tcPr>
            <w:tcW w:w="566" w:type="dxa"/>
          </w:tcPr>
          <w:p w14:paraId="72D85500" w14:textId="45EF26AB" w:rsidR="00C702AC" w:rsidRPr="00AB081C" w:rsidRDefault="00C702AC" w:rsidP="000F40F4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7041E432" w14:textId="5AAE3207" w:rsidR="00C702AC" w:rsidRPr="00AB081C" w:rsidRDefault="00C702AC" w:rsidP="000F40F4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AB081C">
              <w:rPr>
                <w:rFonts w:ascii="Angsana New" w:hAnsi="Angsana New" w:hint="cs"/>
                <w:sz w:val="20"/>
                <w:lang w:val="en-US" w:bidi="th-TH"/>
              </w:rPr>
              <w:t>25.00</w:t>
            </w:r>
          </w:p>
        </w:tc>
        <w:tc>
          <w:tcPr>
            <w:tcW w:w="861" w:type="dxa"/>
            <w:gridSpan w:val="2"/>
            <w:shd w:val="clear" w:color="auto" w:fill="auto"/>
            <w:vAlign w:val="bottom"/>
          </w:tcPr>
          <w:p w14:paraId="2ADC5477" w14:textId="13138FFE" w:rsidR="00C702AC" w:rsidRPr="00AB081C" w:rsidRDefault="00C702AC" w:rsidP="000F40F4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B081C">
              <w:rPr>
                <w:rFonts w:ascii="Angsana New" w:hAnsi="Angsana New" w:hint="cs"/>
                <w:sz w:val="20"/>
                <w:lang w:val="en-US" w:bidi="th-TH"/>
              </w:rPr>
              <w:t>25.00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61A12E46" w14:textId="55CDC2E2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500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7F79137C" w14:textId="77320257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AB081C">
              <w:rPr>
                <w:rFonts w:hint="cs"/>
                <w:sz w:val="20"/>
                <w:szCs w:val="20"/>
              </w:rPr>
              <w:t>500</w:t>
            </w:r>
          </w:p>
        </w:tc>
        <w:tc>
          <w:tcPr>
            <w:tcW w:w="861" w:type="dxa"/>
            <w:vAlign w:val="bottom"/>
          </w:tcPr>
          <w:p w14:paraId="62ED7701" w14:textId="4AC1744C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125</w:t>
            </w:r>
          </w:p>
        </w:tc>
        <w:tc>
          <w:tcPr>
            <w:tcW w:w="861" w:type="dxa"/>
            <w:vAlign w:val="bottom"/>
          </w:tcPr>
          <w:p w14:paraId="4AFB3E0D" w14:textId="7836EE48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125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238846A6" w14:textId="795B46AA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68</w:t>
            </w:r>
          </w:p>
        </w:tc>
        <w:tc>
          <w:tcPr>
            <w:tcW w:w="860" w:type="dxa"/>
            <w:vAlign w:val="bottom"/>
          </w:tcPr>
          <w:p w14:paraId="3E0B248C" w14:textId="2E8FF20A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102</w:t>
            </w:r>
          </w:p>
        </w:tc>
        <w:tc>
          <w:tcPr>
            <w:tcW w:w="861" w:type="dxa"/>
            <w:vAlign w:val="bottom"/>
          </w:tcPr>
          <w:p w14:paraId="4C85EB52" w14:textId="48595429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861" w:type="dxa"/>
            <w:vAlign w:val="bottom"/>
          </w:tcPr>
          <w:p w14:paraId="48A1882C" w14:textId="77777777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861" w:type="dxa"/>
            <w:vAlign w:val="bottom"/>
          </w:tcPr>
          <w:p w14:paraId="77F1E296" w14:textId="4C353356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68</w:t>
            </w:r>
          </w:p>
        </w:tc>
        <w:tc>
          <w:tcPr>
            <w:tcW w:w="861" w:type="dxa"/>
            <w:vAlign w:val="bottom"/>
          </w:tcPr>
          <w:p w14:paraId="158E9632" w14:textId="33E288DC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102</w:t>
            </w:r>
          </w:p>
        </w:tc>
        <w:tc>
          <w:tcPr>
            <w:tcW w:w="861" w:type="dxa"/>
            <w:vAlign w:val="bottom"/>
          </w:tcPr>
          <w:p w14:paraId="1A24BFD4" w14:textId="7AB1FD89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0EDFDC52" w14:textId="5C123F1B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-</w:t>
            </w:r>
          </w:p>
        </w:tc>
      </w:tr>
      <w:tr w:rsidR="00C702AC" w:rsidRPr="00AB081C" w14:paraId="6E18692F" w14:textId="77777777" w:rsidTr="00C702AC">
        <w:trPr>
          <w:cantSplit/>
          <w:trHeight w:hRule="exact" w:val="283"/>
        </w:trPr>
        <w:tc>
          <w:tcPr>
            <w:tcW w:w="2498" w:type="dxa"/>
          </w:tcPr>
          <w:p w14:paraId="3EAC759A" w14:textId="77777777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  <w:cs/>
              </w:rPr>
            </w:pPr>
            <w:r w:rsidRPr="00AB081C">
              <w:rPr>
                <w:rFonts w:hint="cs"/>
                <w:sz w:val="20"/>
                <w:szCs w:val="20"/>
                <w:cs/>
              </w:rPr>
              <w:t>บริษัท ไบโอม จำกัด</w:t>
            </w:r>
          </w:p>
        </w:tc>
        <w:tc>
          <w:tcPr>
            <w:tcW w:w="566" w:type="dxa"/>
          </w:tcPr>
          <w:p w14:paraId="7928674A" w14:textId="00DA6FB2" w:rsidR="00C702AC" w:rsidRPr="00AB081C" w:rsidRDefault="00C702AC" w:rsidP="000F40F4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1E0F73A0" w14:textId="67C218D9" w:rsidR="00C702AC" w:rsidRPr="00AB081C" w:rsidRDefault="00C702AC" w:rsidP="000F40F4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AB081C">
              <w:rPr>
                <w:rFonts w:ascii="Angsana New" w:hAnsi="Angsana New" w:hint="cs"/>
                <w:sz w:val="20"/>
                <w:lang w:val="en-US" w:bidi="th-TH"/>
              </w:rPr>
              <w:t>20.00</w:t>
            </w:r>
          </w:p>
        </w:tc>
        <w:tc>
          <w:tcPr>
            <w:tcW w:w="861" w:type="dxa"/>
            <w:gridSpan w:val="2"/>
            <w:shd w:val="clear" w:color="auto" w:fill="auto"/>
            <w:vAlign w:val="bottom"/>
          </w:tcPr>
          <w:p w14:paraId="51D390C6" w14:textId="2021C4F1" w:rsidR="00C702AC" w:rsidRPr="00AB081C" w:rsidRDefault="00C702AC" w:rsidP="000F40F4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B081C">
              <w:rPr>
                <w:rFonts w:ascii="Angsana New" w:hAnsi="Angsana New" w:hint="cs"/>
                <w:sz w:val="20"/>
                <w:lang w:val="en-US" w:bidi="th-TH"/>
              </w:rPr>
              <w:t>20.00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3C65D8FE" w14:textId="51BA43B3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69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2A4252AE" w14:textId="4E140C35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69</w:t>
            </w:r>
          </w:p>
        </w:tc>
        <w:tc>
          <w:tcPr>
            <w:tcW w:w="861" w:type="dxa"/>
            <w:vAlign w:val="bottom"/>
          </w:tcPr>
          <w:p w14:paraId="4D6A9ED9" w14:textId="7A975CF3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83</w:t>
            </w:r>
          </w:p>
        </w:tc>
        <w:tc>
          <w:tcPr>
            <w:tcW w:w="861" w:type="dxa"/>
            <w:vAlign w:val="bottom"/>
          </w:tcPr>
          <w:p w14:paraId="0E5CC92C" w14:textId="7CE842B8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83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189E4466" w14:textId="13A5A72B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78</w:t>
            </w:r>
          </w:p>
        </w:tc>
        <w:tc>
          <w:tcPr>
            <w:tcW w:w="860" w:type="dxa"/>
            <w:vAlign w:val="bottom"/>
          </w:tcPr>
          <w:p w14:paraId="0AB2C55D" w14:textId="6EE79C6B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81</w:t>
            </w:r>
          </w:p>
        </w:tc>
        <w:tc>
          <w:tcPr>
            <w:tcW w:w="861" w:type="dxa"/>
            <w:vAlign w:val="bottom"/>
          </w:tcPr>
          <w:p w14:paraId="074A3F21" w14:textId="25FE880E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861" w:type="dxa"/>
            <w:vAlign w:val="bottom"/>
          </w:tcPr>
          <w:p w14:paraId="46648D42" w14:textId="77777777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861" w:type="dxa"/>
            <w:vAlign w:val="bottom"/>
          </w:tcPr>
          <w:p w14:paraId="1A8C06A1" w14:textId="6E5111E5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78</w:t>
            </w:r>
          </w:p>
        </w:tc>
        <w:tc>
          <w:tcPr>
            <w:tcW w:w="861" w:type="dxa"/>
            <w:vAlign w:val="bottom"/>
          </w:tcPr>
          <w:p w14:paraId="08E70650" w14:textId="39BDEF29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81</w:t>
            </w:r>
          </w:p>
        </w:tc>
        <w:tc>
          <w:tcPr>
            <w:tcW w:w="861" w:type="dxa"/>
            <w:vAlign w:val="bottom"/>
          </w:tcPr>
          <w:p w14:paraId="21E9EAE7" w14:textId="19586F7A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25E57078" w14:textId="365117A6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-</w:t>
            </w:r>
          </w:p>
        </w:tc>
      </w:tr>
      <w:tr w:rsidR="00C702AC" w:rsidRPr="00AB081C" w14:paraId="4B3BC849" w14:textId="77777777" w:rsidTr="00C702AC">
        <w:trPr>
          <w:cantSplit/>
          <w:trHeight w:hRule="exact" w:val="283"/>
        </w:trPr>
        <w:tc>
          <w:tcPr>
            <w:tcW w:w="2498" w:type="dxa"/>
          </w:tcPr>
          <w:p w14:paraId="398815C1" w14:textId="77777777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  <w:cs/>
              </w:rPr>
            </w:pPr>
            <w:r w:rsidRPr="00AB081C">
              <w:rPr>
                <w:rFonts w:hint="cs"/>
                <w:sz w:val="20"/>
                <w:szCs w:val="20"/>
                <w:cs/>
              </w:rPr>
              <w:t>บริษัท ดาต้า คาเฟ่ จำกัด</w:t>
            </w:r>
          </w:p>
        </w:tc>
        <w:tc>
          <w:tcPr>
            <w:tcW w:w="566" w:type="dxa"/>
          </w:tcPr>
          <w:p w14:paraId="34B75352" w14:textId="1358FAA0" w:rsidR="00C702AC" w:rsidRPr="00AB081C" w:rsidRDefault="00C702AC" w:rsidP="000F40F4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78045231" w14:textId="1C4022A9" w:rsidR="00C702AC" w:rsidRPr="00AB081C" w:rsidRDefault="00C702AC" w:rsidP="000F40F4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B081C">
              <w:rPr>
                <w:rFonts w:ascii="Angsana New" w:hAnsi="Angsana New" w:hint="cs"/>
                <w:sz w:val="20"/>
                <w:lang w:val="en-US" w:bidi="th-TH"/>
              </w:rPr>
              <w:t>35.00</w:t>
            </w:r>
          </w:p>
        </w:tc>
        <w:tc>
          <w:tcPr>
            <w:tcW w:w="861" w:type="dxa"/>
            <w:gridSpan w:val="2"/>
            <w:shd w:val="clear" w:color="auto" w:fill="auto"/>
            <w:vAlign w:val="bottom"/>
          </w:tcPr>
          <w:p w14:paraId="58D22719" w14:textId="2419F4C3" w:rsidR="00C702AC" w:rsidRPr="00AB081C" w:rsidRDefault="00C702AC" w:rsidP="000F40F4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B081C">
              <w:rPr>
                <w:rFonts w:ascii="Angsana New" w:hAnsi="Angsana New" w:hint="cs"/>
                <w:sz w:val="20"/>
                <w:lang w:val="en-US" w:bidi="th-TH"/>
              </w:rPr>
              <w:t>35.00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1132C952" w14:textId="71C3FD92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12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6461FD18" w14:textId="181CE117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12</w:t>
            </w:r>
          </w:p>
        </w:tc>
        <w:tc>
          <w:tcPr>
            <w:tcW w:w="861" w:type="dxa"/>
            <w:vAlign w:val="bottom"/>
          </w:tcPr>
          <w:p w14:paraId="1E37654D" w14:textId="1BD5D236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AB081C">
              <w:rPr>
                <w:rFonts w:hint="cs"/>
                <w:sz w:val="20"/>
                <w:szCs w:val="20"/>
              </w:rPr>
              <w:t>35</w:t>
            </w:r>
          </w:p>
        </w:tc>
        <w:tc>
          <w:tcPr>
            <w:tcW w:w="861" w:type="dxa"/>
            <w:vAlign w:val="bottom"/>
          </w:tcPr>
          <w:p w14:paraId="4E35FDCF" w14:textId="4996C161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35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0856C8F1" w14:textId="58E0EF12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  <w:cs/>
              </w:rPr>
              <w:t>40</w:t>
            </w:r>
          </w:p>
        </w:tc>
        <w:tc>
          <w:tcPr>
            <w:tcW w:w="860" w:type="dxa"/>
            <w:vAlign w:val="bottom"/>
          </w:tcPr>
          <w:p w14:paraId="046777C2" w14:textId="363476E6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36</w:t>
            </w:r>
          </w:p>
        </w:tc>
        <w:tc>
          <w:tcPr>
            <w:tcW w:w="861" w:type="dxa"/>
            <w:vAlign w:val="bottom"/>
          </w:tcPr>
          <w:p w14:paraId="1069F56B" w14:textId="30B64ECA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861" w:type="dxa"/>
            <w:vAlign w:val="bottom"/>
          </w:tcPr>
          <w:p w14:paraId="4BF8B63A" w14:textId="77777777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861" w:type="dxa"/>
            <w:vAlign w:val="bottom"/>
          </w:tcPr>
          <w:p w14:paraId="1F73BD4B" w14:textId="39E176FA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  <w:cs/>
              </w:rPr>
              <w:t>40</w:t>
            </w:r>
          </w:p>
        </w:tc>
        <w:tc>
          <w:tcPr>
            <w:tcW w:w="861" w:type="dxa"/>
            <w:vAlign w:val="bottom"/>
          </w:tcPr>
          <w:p w14:paraId="3631A124" w14:textId="2342CBE0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36</w:t>
            </w:r>
          </w:p>
        </w:tc>
        <w:tc>
          <w:tcPr>
            <w:tcW w:w="861" w:type="dxa"/>
            <w:vAlign w:val="bottom"/>
          </w:tcPr>
          <w:p w14:paraId="28FFB314" w14:textId="3C78BD1D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0"/>
                <w:szCs w:val="20"/>
                <w:cs/>
              </w:rPr>
            </w:pPr>
            <w:r w:rsidRPr="00AB081C">
              <w:rPr>
                <w:sz w:val="20"/>
                <w:szCs w:val="20"/>
              </w:rPr>
              <w:t>1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7485C74D" w14:textId="3E597A7E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0"/>
                <w:szCs w:val="20"/>
                <w:cs/>
              </w:rPr>
            </w:pPr>
            <w:r w:rsidRPr="00AB081C">
              <w:rPr>
                <w:rFonts w:hint="cs"/>
                <w:sz w:val="20"/>
                <w:szCs w:val="20"/>
              </w:rPr>
              <w:t>-</w:t>
            </w:r>
          </w:p>
        </w:tc>
      </w:tr>
      <w:tr w:rsidR="00C702AC" w:rsidRPr="00AB081C" w14:paraId="22A8D569" w14:textId="77777777" w:rsidTr="00C702AC">
        <w:trPr>
          <w:cantSplit/>
          <w:trHeight w:hRule="exact" w:val="283"/>
        </w:trPr>
        <w:tc>
          <w:tcPr>
            <w:tcW w:w="2498" w:type="dxa"/>
          </w:tcPr>
          <w:p w14:paraId="6A77E0E1" w14:textId="4A254E78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  <w:cs/>
              </w:rPr>
              <w:t>บริษัท มีที่ มีเงิน จำกัด</w:t>
            </w:r>
            <w:r w:rsidRPr="00AB081C">
              <w:rPr>
                <w:rFonts w:hint="cs"/>
                <w:sz w:val="20"/>
                <w:szCs w:val="20"/>
              </w:rPr>
              <w:t xml:space="preserve">   </w:t>
            </w:r>
          </w:p>
        </w:tc>
        <w:tc>
          <w:tcPr>
            <w:tcW w:w="566" w:type="dxa"/>
          </w:tcPr>
          <w:p w14:paraId="224E102C" w14:textId="53C363E3" w:rsidR="00C702AC" w:rsidRPr="00AB081C" w:rsidRDefault="00C702AC" w:rsidP="000F40F4">
            <w:pPr>
              <w:pStyle w:val="acctfourfigures"/>
              <w:tabs>
                <w:tab w:val="clear" w:pos="765"/>
                <w:tab w:val="decimal" w:pos="186"/>
              </w:tabs>
              <w:spacing w:line="240" w:lineRule="auto"/>
              <w:ind w:right="-45"/>
              <w:jc w:val="center"/>
              <w:rPr>
                <w:rFonts w:ascii="Angsana New" w:hAnsi="Angsana New"/>
                <w:i/>
                <w:iCs/>
                <w:sz w:val="20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27CF3F21" w14:textId="637E8176" w:rsidR="00C702AC" w:rsidRPr="00AB081C" w:rsidRDefault="00C702AC" w:rsidP="000F40F4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B081C">
              <w:rPr>
                <w:rFonts w:ascii="Angsana New" w:hAnsi="Angsana New" w:hint="cs"/>
                <w:sz w:val="20"/>
                <w:lang w:val="en-US" w:bidi="th-TH"/>
              </w:rPr>
              <w:t>20.00</w:t>
            </w:r>
          </w:p>
        </w:tc>
        <w:tc>
          <w:tcPr>
            <w:tcW w:w="861" w:type="dxa"/>
            <w:gridSpan w:val="2"/>
            <w:shd w:val="clear" w:color="auto" w:fill="auto"/>
            <w:vAlign w:val="bottom"/>
          </w:tcPr>
          <w:p w14:paraId="54B591FB" w14:textId="425E6863" w:rsidR="00C702AC" w:rsidRPr="00AB081C" w:rsidRDefault="00C702AC" w:rsidP="000F40F4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B081C">
              <w:rPr>
                <w:rFonts w:ascii="Angsana New" w:hAnsi="Angsana New" w:hint="cs"/>
                <w:sz w:val="20"/>
                <w:lang w:val="en-US" w:bidi="th-TH"/>
              </w:rPr>
              <w:t>20.00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54AE1E7A" w14:textId="06E3B830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1,000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36D4156C" w14:textId="7609CEC5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1,000</w:t>
            </w:r>
          </w:p>
        </w:tc>
        <w:tc>
          <w:tcPr>
            <w:tcW w:w="861" w:type="dxa"/>
            <w:vAlign w:val="bottom"/>
          </w:tcPr>
          <w:p w14:paraId="0146A7AE" w14:textId="74EE25E0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200</w:t>
            </w:r>
          </w:p>
        </w:tc>
        <w:tc>
          <w:tcPr>
            <w:tcW w:w="861" w:type="dxa"/>
            <w:vAlign w:val="bottom"/>
          </w:tcPr>
          <w:p w14:paraId="0E9B70B7" w14:textId="184748AA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200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7C3FE04A" w14:textId="2BA09AB4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AB081C">
              <w:rPr>
                <w:sz w:val="20"/>
                <w:szCs w:val="20"/>
              </w:rPr>
              <w:t>202</w:t>
            </w:r>
          </w:p>
        </w:tc>
        <w:tc>
          <w:tcPr>
            <w:tcW w:w="860" w:type="dxa"/>
            <w:vAlign w:val="bottom"/>
          </w:tcPr>
          <w:p w14:paraId="398C6AFC" w14:textId="557BA90B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AB081C">
              <w:rPr>
                <w:rFonts w:hint="cs"/>
                <w:sz w:val="20"/>
                <w:szCs w:val="20"/>
              </w:rPr>
              <w:t>196</w:t>
            </w:r>
          </w:p>
        </w:tc>
        <w:tc>
          <w:tcPr>
            <w:tcW w:w="861" w:type="dxa"/>
            <w:vAlign w:val="bottom"/>
          </w:tcPr>
          <w:p w14:paraId="5AF11D96" w14:textId="5CF95CB8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AB081C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861" w:type="dxa"/>
            <w:vAlign w:val="bottom"/>
          </w:tcPr>
          <w:p w14:paraId="6F08EDBD" w14:textId="77777777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AB081C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861" w:type="dxa"/>
            <w:vAlign w:val="bottom"/>
          </w:tcPr>
          <w:p w14:paraId="44955B3A" w14:textId="4E20E800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AB081C">
              <w:rPr>
                <w:sz w:val="20"/>
                <w:szCs w:val="20"/>
              </w:rPr>
              <w:t>202</w:t>
            </w:r>
          </w:p>
        </w:tc>
        <w:tc>
          <w:tcPr>
            <w:tcW w:w="861" w:type="dxa"/>
            <w:vAlign w:val="bottom"/>
          </w:tcPr>
          <w:p w14:paraId="30D9ABBE" w14:textId="51A602DA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AB081C">
              <w:rPr>
                <w:rFonts w:hint="cs"/>
                <w:sz w:val="20"/>
                <w:szCs w:val="20"/>
              </w:rPr>
              <w:t>196</w:t>
            </w:r>
          </w:p>
        </w:tc>
        <w:tc>
          <w:tcPr>
            <w:tcW w:w="861" w:type="dxa"/>
            <w:vAlign w:val="bottom"/>
          </w:tcPr>
          <w:p w14:paraId="299E728A" w14:textId="10F6AF70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3E9CDBCB" w14:textId="34A35300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-</w:t>
            </w:r>
          </w:p>
        </w:tc>
      </w:tr>
      <w:tr w:rsidR="00C702AC" w:rsidRPr="00AB081C" w14:paraId="78490961" w14:textId="77777777" w:rsidTr="00C702AC">
        <w:trPr>
          <w:cantSplit/>
          <w:trHeight w:hRule="exact" w:val="283"/>
        </w:trPr>
        <w:tc>
          <w:tcPr>
            <w:tcW w:w="2498" w:type="dxa"/>
          </w:tcPr>
          <w:p w14:paraId="420FEEBE" w14:textId="77777777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Transitus Energy</w:t>
            </w:r>
            <w:r w:rsidRPr="00AB081C">
              <w:rPr>
                <w:rFonts w:hint="cs"/>
                <w:sz w:val="20"/>
                <w:szCs w:val="20"/>
                <w:cs/>
              </w:rPr>
              <w:t xml:space="preserve"> </w:t>
            </w:r>
            <w:r w:rsidRPr="00AB081C">
              <w:rPr>
                <w:rFonts w:hint="cs"/>
                <w:sz w:val="20"/>
                <w:szCs w:val="20"/>
              </w:rPr>
              <w:t>Ltd.</w:t>
            </w:r>
          </w:p>
        </w:tc>
        <w:tc>
          <w:tcPr>
            <w:tcW w:w="566" w:type="dxa"/>
          </w:tcPr>
          <w:p w14:paraId="7846C171" w14:textId="54560331" w:rsidR="00C702AC" w:rsidRPr="00AB081C" w:rsidRDefault="00C702AC" w:rsidP="000F40F4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i/>
                <w:iCs/>
                <w:sz w:val="20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4D7804C3" w14:textId="0739846E" w:rsidR="00C702AC" w:rsidRPr="00AB081C" w:rsidRDefault="00C702AC" w:rsidP="000F40F4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B081C">
              <w:rPr>
                <w:rFonts w:ascii="Angsana New" w:hAnsi="Angsana New" w:hint="cs"/>
                <w:sz w:val="20"/>
                <w:lang w:val="en-US" w:bidi="th-TH"/>
              </w:rPr>
              <w:t>40.10</w:t>
            </w:r>
          </w:p>
        </w:tc>
        <w:tc>
          <w:tcPr>
            <w:tcW w:w="861" w:type="dxa"/>
            <w:gridSpan w:val="2"/>
            <w:shd w:val="clear" w:color="auto" w:fill="auto"/>
            <w:vAlign w:val="bottom"/>
          </w:tcPr>
          <w:p w14:paraId="105B784C" w14:textId="20789EB5" w:rsidR="00C702AC" w:rsidRPr="00AB081C" w:rsidRDefault="00C702AC" w:rsidP="000F40F4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B081C">
              <w:rPr>
                <w:rFonts w:ascii="Angsana New" w:hAnsi="Angsana New" w:hint="cs"/>
                <w:sz w:val="20"/>
                <w:lang w:val="en-US" w:bidi="th-TH"/>
              </w:rPr>
              <w:t>40.10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2022ABB7" w14:textId="691DBD83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6D22567B" w14:textId="66CA1ECF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861" w:type="dxa"/>
            <w:vAlign w:val="bottom"/>
          </w:tcPr>
          <w:p w14:paraId="595CA611" w14:textId="6F2FEE6B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34</w:t>
            </w:r>
          </w:p>
        </w:tc>
        <w:tc>
          <w:tcPr>
            <w:tcW w:w="861" w:type="dxa"/>
            <w:vAlign w:val="bottom"/>
          </w:tcPr>
          <w:p w14:paraId="525BBDE8" w14:textId="0B6868F9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34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24913E0E" w14:textId="4EFDFF2C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36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73067194" w14:textId="195DFDF1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AB081C">
              <w:rPr>
                <w:rFonts w:hint="cs"/>
                <w:sz w:val="20"/>
                <w:szCs w:val="20"/>
              </w:rPr>
              <w:t>34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59403A71" w14:textId="6566E7AB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100EEEAD" w14:textId="77777777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AB081C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27E70C5C" w14:textId="108579CB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36</w:t>
            </w:r>
          </w:p>
        </w:tc>
        <w:tc>
          <w:tcPr>
            <w:tcW w:w="861" w:type="dxa"/>
            <w:vAlign w:val="bottom"/>
          </w:tcPr>
          <w:p w14:paraId="65D1F106" w14:textId="66BC5BB4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AB081C">
              <w:rPr>
                <w:rFonts w:hint="cs"/>
                <w:sz w:val="20"/>
                <w:szCs w:val="20"/>
              </w:rPr>
              <w:t>34</w:t>
            </w:r>
          </w:p>
        </w:tc>
        <w:tc>
          <w:tcPr>
            <w:tcW w:w="861" w:type="dxa"/>
            <w:vAlign w:val="bottom"/>
          </w:tcPr>
          <w:p w14:paraId="42185795" w14:textId="62B51E72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0"/>
                <w:szCs w:val="20"/>
                <w:cs/>
              </w:rPr>
            </w:pPr>
            <w:r w:rsidRPr="00AB081C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3AE4D841" w14:textId="2CED05A4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-</w:t>
            </w:r>
          </w:p>
        </w:tc>
      </w:tr>
      <w:tr w:rsidR="00C702AC" w:rsidRPr="00AB081C" w14:paraId="12458F82" w14:textId="77777777" w:rsidTr="00C702AC">
        <w:trPr>
          <w:cantSplit/>
          <w:trHeight w:hRule="exact" w:val="283"/>
        </w:trPr>
        <w:tc>
          <w:tcPr>
            <w:tcW w:w="2498" w:type="dxa"/>
          </w:tcPr>
          <w:p w14:paraId="24F9D14A" w14:textId="77777777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Nam Tai Hydropower Co., Ltd.</w:t>
            </w:r>
          </w:p>
        </w:tc>
        <w:tc>
          <w:tcPr>
            <w:tcW w:w="566" w:type="dxa"/>
          </w:tcPr>
          <w:p w14:paraId="1EDED1E3" w14:textId="68BC6801" w:rsidR="00C702AC" w:rsidRPr="00AB081C" w:rsidRDefault="00C702AC" w:rsidP="000F40F4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6526A84F" w14:textId="449A2D67" w:rsidR="00C702AC" w:rsidRPr="00AB081C" w:rsidRDefault="00C702AC" w:rsidP="000F40F4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B081C">
              <w:rPr>
                <w:rFonts w:ascii="Angsana New" w:hAnsi="Angsana New" w:hint="cs"/>
                <w:sz w:val="20"/>
                <w:lang w:val="en-US" w:bidi="th-TH"/>
              </w:rPr>
              <w:t>25.00</w:t>
            </w:r>
          </w:p>
        </w:tc>
        <w:tc>
          <w:tcPr>
            <w:tcW w:w="861" w:type="dxa"/>
            <w:gridSpan w:val="2"/>
            <w:shd w:val="clear" w:color="auto" w:fill="auto"/>
            <w:vAlign w:val="bottom"/>
          </w:tcPr>
          <w:p w14:paraId="1713DD68" w14:textId="263C114D" w:rsidR="00C702AC" w:rsidRPr="00AB081C" w:rsidRDefault="00C702AC" w:rsidP="000F40F4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B081C">
              <w:rPr>
                <w:rFonts w:ascii="Angsana New" w:hAnsi="Angsana New" w:hint="cs"/>
                <w:sz w:val="20"/>
                <w:lang w:val="en-US" w:bidi="th-TH"/>
              </w:rPr>
              <w:t>25.00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7021982C" w14:textId="34FC2DA5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319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53D7D56E" w14:textId="515963F8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319</w:t>
            </w:r>
          </w:p>
        </w:tc>
        <w:tc>
          <w:tcPr>
            <w:tcW w:w="861" w:type="dxa"/>
            <w:vAlign w:val="bottom"/>
          </w:tcPr>
          <w:p w14:paraId="1A23CA22" w14:textId="1CDA7C61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90</w:t>
            </w:r>
          </w:p>
        </w:tc>
        <w:tc>
          <w:tcPr>
            <w:tcW w:w="861" w:type="dxa"/>
            <w:vAlign w:val="bottom"/>
          </w:tcPr>
          <w:p w14:paraId="6A0E46C7" w14:textId="092B0888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90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40BE249F" w14:textId="384AD9D6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38</w:t>
            </w:r>
          </w:p>
        </w:tc>
        <w:tc>
          <w:tcPr>
            <w:tcW w:w="860" w:type="dxa"/>
            <w:vAlign w:val="bottom"/>
          </w:tcPr>
          <w:p w14:paraId="598FC9EB" w14:textId="4B649BB9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87</w:t>
            </w:r>
          </w:p>
        </w:tc>
        <w:tc>
          <w:tcPr>
            <w:tcW w:w="861" w:type="dxa"/>
            <w:vAlign w:val="bottom"/>
          </w:tcPr>
          <w:p w14:paraId="7C421442" w14:textId="37D26962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861" w:type="dxa"/>
            <w:vAlign w:val="bottom"/>
          </w:tcPr>
          <w:p w14:paraId="0E102AA8" w14:textId="77777777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AB081C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861" w:type="dxa"/>
            <w:vAlign w:val="bottom"/>
          </w:tcPr>
          <w:p w14:paraId="1D411A1E" w14:textId="2935CEFF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AB081C">
              <w:rPr>
                <w:sz w:val="20"/>
                <w:szCs w:val="20"/>
              </w:rPr>
              <w:t>38</w:t>
            </w:r>
          </w:p>
        </w:tc>
        <w:tc>
          <w:tcPr>
            <w:tcW w:w="861" w:type="dxa"/>
            <w:vAlign w:val="bottom"/>
          </w:tcPr>
          <w:p w14:paraId="6593B562" w14:textId="04C8AB5F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87</w:t>
            </w:r>
          </w:p>
        </w:tc>
        <w:tc>
          <w:tcPr>
            <w:tcW w:w="861" w:type="dxa"/>
            <w:vAlign w:val="bottom"/>
          </w:tcPr>
          <w:p w14:paraId="6EA24B30" w14:textId="595DF58C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0"/>
                <w:szCs w:val="20"/>
                <w:cs/>
              </w:rPr>
            </w:pPr>
            <w:r w:rsidRPr="00AB081C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632B616D" w14:textId="011DFE09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0"/>
                <w:szCs w:val="20"/>
                <w:cs/>
              </w:rPr>
            </w:pPr>
            <w:r w:rsidRPr="00AB081C">
              <w:rPr>
                <w:rFonts w:hint="cs"/>
                <w:sz w:val="20"/>
                <w:szCs w:val="20"/>
              </w:rPr>
              <w:t>-</w:t>
            </w:r>
          </w:p>
        </w:tc>
      </w:tr>
      <w:tr w:rsidR="00C702AC" w:rsidRPr="00AB081C" w14:paraId="5EC33500" w14:textId="77777777" w:rsidTr="00C702AC">
        <w:trPr>
          <w:cantSplit/>
          <w:trHeight w:hRule="exact" w:val="283"/>
        </w:trPr>
        <w:tc>
          <w:tcPr>
            <w:tcW w:w="2498" w:type="dxa"/>
          </w:tcPr>
          <w:p w14:paraId="02D6509A" w14:textId="2EF3E76A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  <w:cs/>
              </w:rPr>
              <w:t>บริษัท ประทุมวันสมาร์ทดิสทริคท์คูลลิ่ง จำกัด</w:t>
            </w:r>
          </w:p>
        </w:tc>
        <w:tc>
          <w:tcPr>
            <w:tcW w:w="566" w:type="dxa"/>
          </w:tcPr>
          <w:p w14:paraId="72DED1E0" w14:textId="49CE1834" w:rsidR="00C702AC" w:rsidRPr="00AB081C" w:rsidRDefault="00C702AC" w:rsidP="000F40F4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6926657A" w14:textId="5E0198E2" w:rsidR="00C702AC" w:rsidRPr="00AB081C" w:rsidRDefault="00C702AC" w:rsidP="000F40F4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B081C">
              <w:rPr>
                <w:rFonts w:ascii="Angsana New" w:hAnsi="Angsana New" w:hint="cs"/>
                <w:sz w:val="20"/>
                <w:lang w:val="en-US" w:bidi="th-TH"/>
              </w:rPr>
              <w:t>44.00</w:t>
            </w:r>
          </w:p>
        </w:tc>
        <w:tc>
          <w:tcPr>
            <w:tcW w:w="861" w:type="dxa"/>
            <w:gridSpan w:val="2"/>
            <w:shd w:val="clear" w:color="auto" w:fill="auto"/>
            <w:vAlign w:val="bottom"/>
          </w:tcPr>
          <w:p w14:paraId="010FE7D8" w14:textId="7E530BF6" w:rsidR="00C702AC" w:rsidRPr="00AB081C" w:rsidRDefault="00C702AC" w:rsidP="000F40F4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B081C">
              <w:rPr>
                <w:rFonts w:ascii="Angsana New" w:hAnsi="Angsana New" w:hint="cs"/>
                <w:sz w:val="20"/>
                <w:lang w:val="en-US" w:bidi="th-TH"/>
              </w:rPr>
              <w:t>44.00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5A3DF9DF" w14:textId="52FED1DB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  <w:cs/>
              </w:rPr>
              <w:t>135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16A7C6E4" w14:textId="14C59135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50</w:t>
            </w:r>
          </w:p>
        </w:tc>
        <w:tc>
          <w:tcPr>
            <w:tcW w:w="861" w:type="dxa"/>
            <w:vAlign w:val="bottom"/>
          </w:tcPr>
          <w:p w14:paraId="3D85E6D4" w14:textId="7A605F23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  <w:cs/>
              </w:rPr>
              <w:t>59</w:t>
            </w:r>
          </w:p>
        </w:tc>
        <w:tc>
          <w:tcPr>
            <w:tcW w:w="861" w:type="dxa"/>
            <w:vAlign w:val="bottom"/>
          </w:tcPr>
          <w:p w14:paraId="54F5303A" w14:textId="5E2ECD74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22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5D47F969" w14:textId="3ABE2533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58</w:t>
            </w:r>
          </w:p>
        </w:tc>
        <w:tc>
          <w:tcPr>
            <w:tcW w:w="860" w:type="dxa"/>
            <w:vAlign w:val="bottom"/>
          </w:tcPr>
          <w:p w14:paraId="2D3810E8" w14:textId="6968E06B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21</w:t>
            </w:r>
          </w:p>
        </w:tc>
        <w:tc>
          <w:tcPr>
            <w:tcW w:w="861" w:type="dxa"/>
            <w:vAlign w:val="bottom"/>
          </w:tcPr>
          <w:p w14:paraId="5AED4D00" w14:textId="7776464E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861" w:type="dxa"/>
            <w:vAlign w:val="bottom"/>
          </w:tcPr>
          <w:p w14:paraId="5CAFE618" w14:textId="0F740B96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861" w:type="dxa"/>
            <w:vAlign w:val="bottom"/>
          </w:tcPr>
          <w:p w14:paraId="631B128A" w14:textId="525EA1AC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58</w:t>
            </w:r>
          </w:p>
        </w:tc>
        <w:tc>
          <w:tcPr>
            <w:tcW w:w="861" w:type="dxa"/>
            <w:vAlign w:val="bottom"/>
          </w:tcPr>
          <w:p w14:paraId="20A32096" w14:textId="31F182A1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21</w:t>
            </w:r>
          </w:p>
        </w:tc>
        <w:tc>
          <w:tcPr>
            <w:tcW w:w="861" w:type="dxa"/>
            <w:vAlign w:val="bottom"/>
          </w:tcPr>
          <w:p w14:paraId="2D25D5E9" w14:textId="192D34EE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1F8C270F" w14:textId="76544B26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-</w:t>
            </w:r>
          </w:p>
        </w:tc>
      </w:tr>
      <w:tr w:rsidR="00C702AC" w:rsidRPr="00AB081C" w14:paraId="2E013325" w14:textId="77777777" w:rsidTr="00C702AC">
        <w:trPr>
          <w:cantSplit/>
          <w:trHeight w:hRule="exact" w:val="283"/>
        </w:trPr>
        <w:tc>
          <w:tcPr>
            <w:tcW w:w="2498" w:type="dxa"/>
          </w:tcPr>
          <w:p w14:paraId="023F1DF1" w14:textId="6977464E" w:rsidR="00C702AC" w:rsidRPr="00AB081C" w:rsidRDefault="00C702AC" w:rsidP="005C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  <w:cs/>
              </w:rPr>
            </w:pPr>
            <w:r w:rsidRPr="00AB081C">
              <w:rPr>
                <w:sz w:val="20"/>
                <w:szCs w:val="20"/>
                <w:cs/>
              </w:rPr>
              <w:t>บริษัท ท่อส่งปิโตรเลียมไทย จำกัด</w:t>
            </w:r>
          </w:p>
        </w:tc>
        <w:tc>
          <w:tcPr>
            <w:tcW w:w="566" w:type="dxa"/>
          </w:tcPr>
          <w:p w14:paraId="4A6C475E" w14:textId="044CE653" w:rsidR="00C702AC" w:rsidRPr="00AB081C" w:rsidRDefault="00C702AC" w:rsidP="005C2891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/>
                <w:i/>
                <w:iCs/>
                <w:sz w:val="20"/>
                <w:lang w:val="en-US" w:bidi="th-TH"/>
              </w:rPr>
            </w:pPr>
            <w:r w:rsidRPr="00AB081C">
              <w:rPr>
                <w:rFonts w:ascii="Angsana New" w:hAnsi="Angsana New"/>
                <w:i/>
                <w:iCs/>
                <w:sz w:val="20"/>
                <w:lang w:val="en-US" w:bidi="th-TH"/>
              </w:rPr>
              <w:t>3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36FAD06C" w14:textId="1A50D0DB" w:rsidR="00C702AC" w:rsidRPr="00AB081C" w:rsidRDefault="00C702AC" w:rsidP="005C2891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B081C">
              <w:rPr>
                <w:rFonts w:ascii="Angsana New" w:hAnsi="Angsana New"/>
                <w:sz w:val="20"/>
                <w:lang w:val="en-US" w:bidi="th-TH"/>
              </w:rPr>
              <w:t>20.78</w:t>
            </w:r>
          </w:p>
        </w:tc>
        <w:tc>
          <w:tcPr>
            <w:tcW w:w="861" w:type="dxa"/>
            <w:gridSpan w:val="2"/>
            <w:shd w:val="clear" w:color="auto" w:fill="auto"/>
            <w:vAlign w:val="bottom"/>
          </w:tcPr>
          <w:p w14:paraId="4F1A7F99" w14:textId="7691541E" w:rsidR="00C702AC" w:rsidRPr="00AB081C" w:rsidRDefault="00C702AC" w:rsidP="005C2891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B081C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469DEB8B" w14:textId="7F1082B3" w:rsidR="00C702AC" w:rsidRPr="00AB081C" w:rsidRDefault="00C702AC" w:rsidP="005C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8,479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336220F8" w14:textId="31D95643" w:rsidR="00C702AC" w:rsidRPr="00AB081C" w:rsidRDefault="00C702AC" w:rsidP="005C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-</w:t>
            </w:r>
          </w:p>
        </w:tc>
        <w:tc>
          <w:tcPr>
            <w:tcW w:w="861" w:type="dxa"/>
            <w:vAlign w:val="bottom"/>
          </w:tcPr>
          <w:p w14:paraId="56978C08" w14:textId="07005187" w:rsidR="00C702AC" w:rsidRPr="00AB081C" w:rsidRDefault="00C702AC" w:rsidP="005C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5,708</w:t>
            </w:r>
          </w:p>
        </w:tc>
        <w:tc>
          <w:tcPr>
            <w:tcW w:w="861" w:type="dxa"/>
            <w:vAlign w:val="bottom"/>
          </w:tcPr>
          <w:p w14:paraId="0EE3E2C1" w14:textId="2FF37B5D" w:rsidR="00C702AC" w:rsidRPr="00AB081C" w:rsidRDefault="00C702AC" w:rsidP="005C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-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577EC367" w14:textId="025F37E7" w:rsidR="00C702AC" w:rsidRPr="00AB081C" w:rsidRDefault="00C702AC" w:rsidP="005C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5,731</w:t>
            </w:r>
          </w:p>
        </w:tc>
        <w:tc>
          <w:tcPr>
            <w:tcW w:w="860" w:type="dxa"/>
            <w:vAlign w:val="bottom"/>
          </w:tcPr>
          <w:p w14:paraId="351B3696" w14:textId="2AD062E6" w:rsidR="00C702AC" w:rsidRPr="00AB081C" w:rsidRDefault="00C702AC" w:rsidP="005C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-</w:t>
            </w:r>
          </w:p>
        </w:tc>
        <w:tc>
          <w:tcPr>
            <w:tcW w:w="861" w:type="dxa"/>
            <w:vAlign w:val="bottom"/>
          </w:tcPr>
          <w:p w14:paraId="7009EF1B" w14:textId="77777777" w:rsidR="00C702AC" w:rsidRPr="00AB081C" w:rsidRDefault="00C702AC" w:rsidP="005C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861" w:type="dxa"/>
            <w:vAlign w:val="bottom"/>
          </w:tcPr>
          <w:p w14:paraId="4826DE1D" w14:textId="176EC94E" w:rsidR="00C702AC" w:rsidRPr="00AB081C" w:rsidRDefault="00C702AC" w:rsidP="005C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-</w:t>
            </w:r>
          </w:p>
        </w:tc>
        <w:tc>
          <w:tcPr>
            <w:tcW w:w="861" w:type="dxa"/>
            <w:vAlign w:val="bottom"/>
          </w:tcPr>
          <w:p w14:paraId="1623C964" w14:textId="3C3B4F80" w:rsidR="00C702AC" w:rsidRPr="00AB081C" w:rsidRDefault="00C702AC" w:rsidP="005C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5,731</w:t>
            </w:r>
          </w:p>
        </w:tc>
        <w:tc>
          <w:tcPr>
            <w:tcW w:w="861" w:type="dxa"/>
            <w:vAlign w:val="bottom"/>
          </w:tcPr>
          <w:p w14:paraId="75F1C669" w14:textId="56DB3050" w:rsidR="00C702AC" w:rsidRPr="00AB081C" w:rsidRDefault="00C702AC" w:rsidP="005C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-</w:t>
            </w:r>
          </w:p>
        </w:tc>
        <w:tc>
          <w:tcPr>
            <w:tcW w:w="861" w:type="dxa"/>
            <w:vAlign w:val="bottom"/>
          </w:tcPr>
          <w:p w14:paraId="5755961D" w14:textId="102D6E36" w:rsidR="00C702AC" w:rsidRPr="00AB081C" w:rsidRDefault="00C702AC" w:rsidP="005C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-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096CCD00" w14:textId="39E9BBEC" w:rsidR="00C702AC" w:rsidRPr="00AB081C" w:rsidRDefault="00C702AC" w:rsidP="005C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-</w:t>
            </w:r>
          </w:p>
        </w:tc>
      </w:tr>
      <w:tr w:rsidR="00C702AC" w:rsidRPr="00AB081C" w14:paraId="38F3CBD5" w14:textId="77777777" w:rsidTr="00C702AC">
        <w:trPr>
          <w:cantSplit/>
          <w:trHeight w:val="20"/>
        </w:trPr>
        <w:tc>
          <w:tcPr>
            <w:tcW w:w="2498" w:type="dxa"/>
          </w:tcPr>
          <w:p w14:paraId="119F19D7" w14:textId="3FC86A38" w:rsidR="00C702AC" w:rsidRPr="00AB081C" w:rsidRDefault="00C702AC" w:rsidP="005C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  <w:cs/>
              </w:rPr>
            </w:pPr>
            <w:r w:rsidRPr="00AB081C">
              <w:rPr>
                <w:sz w:val="20"/>
                <w:szCs w:val="20"/>
              </w:rPr>
              <w:t>Hamilton Holdings II LLC</w:t>
            </w:r>
          </w:p>
        </w:tc>
        <w:tc>
          <w:tcPr>
            <w:tcW w:w="566" w:type="dxa"/>
          </w:tcPr>
          <w:p w14:paraId="1FAEF5A5" w14:textId="700EA5FC" w:rsidR="00C702AC" w:rsidRPr="00AB081C" w:rsidRDefault="00C702AC" w:rsidP="005C2891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161278AF" w14:textId="576952E1" w:rsidR="00C702AC" w:rsidRPr="00AB081C" w:rsidRDefault="00C702AC" w:rsidP="005C2891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AB081C">
              <w:rPr>
                <w:rFonts w:ascii="Angsana New" w:hAnsi="Angsana New"/>
                <w:sz w:val="20"/>
                <w:lang w:val="en-US" w:bidi="th-TH"/>
              </w:rPr>
              <w:t>25.00</w:t>
            </w:r>
          </w:p>
        </w:tc>
        <w:tc>
          <w:tcPr>
            <w:tcW w:w="861" w:type="dxa"/>
            <w:gridSpan w:val="2"/>
            <w:shd w:val="clear" w:color="auto" w:fill="auto"/>
            <w:vAlign w:val="bottom"/>
          </w:tcPr>
          <w:p w14:paraId="5DAC9ED3" w14:textId="19A6BFB6" w:rsidR="00C702AC" w:rsidRPr="00AB081C" w:rsidRDefault="00C702AC" w:rsidP="005C2891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B081C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4255E8E8" w14:textId="5A43A4C0" w:rsidR="00C702AC" w:rsidRPr="00AB081C" w:rsidRDefault="00C702AC" w:rsidP="005C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AB081C">
              <w:rPr>
                <w:sz w:val="20"/>
                <w:szCs w:val="20"/>
              </w:rPr>
              <w:t>20,970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74D4E777" w14:textId="79CF2313" w:rsidR="00C702AC" w:rsidRPr="00AB081C" w:rsidRDefault="00C702AC" w:rsidP="005C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AB081C">
              <w:rPr>
                <w:sz w:val="20"/>
                <w:szCs w:val="20"/>
              </w:rPr>
              <w:t>-</w:t>
            </w:r>
          </w:p>
        </w:tc>
        <w:tc>
          <w:tcPr>
            <w:tcW w:w="861" w:type="dxa"/>
            <w:vAlign w:val="bottom"/>
          </w:tcPr>
          <w:p w14:paraId="26C0C29C" w14:textId="6B62F319" w:rsidR="00C702AC" w:rsidRPr="00AB081C" w:rsidRDefault="00C702AC" w:rsidP="005C28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10,002</w:t>
            </w:r>
          </w:p>
        </w:tc>
        <w:tc>
          <w:tcPr>
            <w:tcW w:w="861" w:type="dxa"/>
            <w:vAlign w:val="bottom"/>
          </w:tcPr>
          <w:p w14:paraId="4BF6903F" w14:textId="2647EA47" w:rsidR="00C702AC" w:rsidRPr="00AB081C" w:rsidRDefault="00C702AC" w:rsidP="005C28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-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4D0895DB" w14:textId="22015DB0" w:rsidR="00C702AC" w:rsidRPr="00AB081C" w:rsidRDefault="00C702AC" w:rsidP="005C28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10,461</w:t>
            </w:r>
          </w:p>
        </w:tc>
        <w:tc>
          <w:tcPr>
            <w:tcW w:w="860" w:type="dxa"/>
            <w:vAlign w:val="bottom"/>
          </w:tcPr>
          <w:p w14:paraId="5D69CBA6" w14:textId="23AC5BBB" w:rsidR="00C702AC" w:rsidRPr="00AB081C" w:rsidRDefault="00C702AC" w:rsidP="005C28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-</w:t>
            </w:r>
          </w:p>
        </w:tc>
        <w:tc>
          <w:tcPr>
            <w:tcW w:w="861" w:type="dxa"/>
            <w:vAlign w:val="bottom"/>
          </w:tcPr>
          <w:p w14:paraId="3EB67805" w14:textId="23CB543C" w:rsidR="00C702AC" w:rsidRPr="00AB081C" w:rsidRDefault="00C702AC" w:rsidP="005C28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-</w:t>
            </w:r>
          </w:p>
        </w:tc>
        <w:tc>
          <w:tcPr>
            <w:tcW w:w="861" w:type="dxa"/>
            <w:vAlign w:val="bottom"/>
          </w:tcPr>
          <w:p w14:paraId="7927340D" w14:textId="77777777" w:rsidR="00C702AC" w:rsidRPr="00AB081C" w:rsidRDefault="00C702AC" w:rsidP="005C28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861" w:type="dxa"/>
            <w:vAlign w:val="bottom"/>
          </w:tcPr>
          <w:p w14:paraId="7004C790" w14:textId="3D353A3E" w:rsidR="00C702AC" w:rsidRPr="00AB081C" w:rsidRDefault="00C702AC" w:rsidP="005C28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10,461</w:t>
            </w:r>
          </w:p>
        </w:tc>
        <w:tc>
          <w:tcPr>
            <w:tcW w:w="861" w:type="dxa"/>
            <w:vAlign w:val="bottom"/>
          </w:tcPr>
          <w:p w14:paraId="0268CE6F" w14:textId="7DE05F13" w:rsidR="00C702AC" w:rsidRPr="00AB081C" w:rsidRDefault="00C702AC" w:rsidP="005C28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-</w:t>
            </w:r>
          </w:p>
        </w:tc>
        <w:tc>
          <w:tcPr>
            <w:tcW w:w="861" w:type="dxa"/>
            <w:vAlign w:val="bottom"/>
          </w:tcPr>
          <w:p w14:paraId="09C43A31" w14:textId="04A1D88D" w:rsidR="00C702AC" w:rsidRPr="00AB081C" w:rsidRDefault="00C702AC" w:rsidP="005C28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47F91051" w14:textId="09219D77" w:rsidR="00C702AC" w:rsidRPr="00AB081C" w:rsidRDefault="00C702AC" w:rsidP="005C28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-</w:t>
            </w:r>
          </w:p>
        </w:tc>
      </w:tr>
      <w:tr w:rsidR="00C702AC" w:rsidRPr="00AB081C" w14:paraId="584670B4" w14:textId="77777777" w:rsidTr="00C702AC">
        <w:trPr>
          <w:cantSplit/>
          <w:trHeight w:val="20"/>
        </w:trPr>
        <w:tc>
          <w:tcPr>
            <w:tcW w:w="2498" w:type="dxa"/>
          </w:tcPr>
          <w:p w14:paraId="7BDF81D1" w14:textId="77777777" w:rsidR="00C702AC" w:rsidRPr="00AB081C" w:rsidRDefault="00C702AC" w:rsidP="005C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566" w:type="dxa"/>
          </w:tcPr>
          <w:p w14:paraId="48842E27" w14:textId="6B71304F" w:rsidR="00C702AC" w:rsidRPr="00AB081C" w:rsidRDefault="00C702AC" w:rsidP="005C2891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11EB787F" w14:textId="77777777" w:rsidR="00C702AC" w:rsidRPr="00AB081C" w:rsidRDefault="00C702AC" w:rsidP="005C2891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861" w:type="dxa"/>
            <w:gridSpan w:val="2"/>
            <w:shd w:val="clear" w:color="auto" w:fill="auto"/>
            <w:vAlign w:val="bottom"/>
          </w:tcPr>
          <w:p w14:paraId="117A49F3" w14:textId="77777777" w:rsidR="00C702AC" w:rsidRPr="00AB081C" w:rsidRDefault="00C702AC" w:rsidP="005C2891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1B73B065" w14:textId="77777777" w:rsidR="00C702AC" w:rsidRPr="00AB081C" w:rsidRDefault="00C702AC" w:rsidP="005C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4042C040" w14:textId="77777777" w:rsidR="00C702AC" w:rsidRPr="00AB081C" w:rsidRDefault="00C702AC" w:rsidP="005C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861" w:type="dxa"/>
            <w:vAlign w:val="bottom"/>
          </w:tcPr>
          <w:p w14:paraId="5BD61B82" w14:textId="74962AAA" w:rsidR="00C702AC" w:rsidRPr="00AB081C" w:rsidRDefault="00C702AC" w:rsidP="005C28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AB081C">
              <w:rPr>
                <w:b/>
                <w:bCs/>
                <w:sz w:val="20"/>
                <w:szCs w:val="20"/>
              </w:rPr>
              <w:t>16,336</w:t>
            </w:r>
          </w:p>
        </w:tc>
        <w:tc>
          <w:tcPr>
            <w:tcW w:w="861" w:type="dxa"/>
            <w:vAlign w:val="bottom"/>
          </w:tcPr>
          <w:p w14:paraId="3FEA3646" w14:textId="29FA6A27" w:rsidR="00C702AC" w:rsidRPr="00AB081C" w:rsidRDefault="00C702AC" w:rsidP="005C28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AB081C">
              <w:rPr>
                <w:rFonts w:hint="cs"/>
                <w:b/>
                <w:bCs/>
                <w:sz w:val="20"/>
                <w:szCs w:val="20"/>
              </w:rPr>
              <w:t>589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1730F26D" w14:textId="68AEDCE0" w:rsidR="00C702AC" w:rsidRPr="00AB081C" w:rsidRDefault="00C702AC" w:rsidP="005C28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AB081C">
              <w:rPr>
                <w:b/>
                <w:bCs/>
                <w:sz w:val="20"/>
                <w:szCs w:val="20"/>
              </w:rPr>
              <w:t>16,71</w:t>
            </w:r>
            <w:r w:rsidRPr="00AB081C">
              <w:rPr>
                <w:rFonts w:hint="cs"/>
                <w:b/>
                <w:bCs/>
                <w:sz w:val="20"/>
                <w:szCs w:val="20"/>
                <w:cs/>
              </w:rPr>
              <w:t>2</w:t>
            </w:r>
          </w:p>
        </w:tc>
        <w:tc>
          <w:tcPr>
            <w:tcW w:w="860" w:type="dxa"/>
            <w:vAlign w:val="bottom"/>
          </w:tcPr>
          <w:p w14:paraId="4BD0EEA7" w14:textId="5A03EEAE" w:rsidR="00C702AC" w:rsidRPr="00AB081C" w:rsidRDefault="00C702AC" w:rsidP="005C28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AB081C">
              <w:rPr>
                <w:rFonts w:hint="cs"/>
                <w:b/>
                <w:bCs/>
                <w:sz w:val="20"/>
                <w:szCs w:val="20"/>
              </w:rPr>
              <w:t>557</w:t>
            </w:r>
          </w:p>
        </w:tc>
        <w:tc>
          <w:tcPr>
            <w:tcW w:w="861" w:type="dxa"/>
            <w:vAlign w:val="bottom"/>
          </w:tcPr>
          <w:p w14:paraId="29605935" w14:textId="26F2381E" w:rsidR="00C702AC" w:rsidRPr="00AB081C" w:rsidRDefault="00C702AC" w:rsidP="005C28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  <w:r w:rsidRPr="00AB081C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61" w:type="dxa"/>
            <w:vAlign w:val="bottom"/>
          </w:tcPr>
          <w:p w14:paraId="704B063D" w14:textId="77777777" w:rsidR="00C702AC" w:rsidRPr="00AB081C" w:rsidRDefault="00C702AC" w:rsidP="005C28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  <w:r w:rsidRPr="00AB081C">
              <w:rPr>
                <w:rFonts w:hint="cs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61" w:type="dxa"/>
            <w:vAlign w:val="bottom"/>
          </w:tcPr>
          <w:p w14:paraId="093B5703" w14:textId="61F597A5" w:rsidR="00C702AC" w:rsidRPr="00AB081C" w:rsidRDefault="00C702AC" w:rsidP="005C28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AB081C">
              <w:rPr>
                <w:b/>
                <w:bCs/>
                <w:sz w:val="20"/>
                <w:szCs w:val="20"/>
              </w:rPr>
              <w:t>16,71</w:t>
            </w:r>
            <w:r w:rsidRPr="00AB081C">
              <w:rPr>
                <w:rFonts w:hint="cs"/>
                <w:b/>
                <w:bCs/>
                <w:sz w:val="20"/>
                <w:szCs w:val="20"/>
                <w:cs/>
              </w:rPr>
              <w:t>2</w:t>
            </w:r>
          </w:p>
        </w:tc>
        <w:tc>
          <w:tcPr>
            <w:tcW w:w="861" w:type="dxa"/>
            <w:vAlign w:val="bottom"/>
          </w:tcPr>
          <w:p w14:paraId="4485C384" w14:textId="0AF35E75" w:rsidR="00C702AC" w:rsidRPr="00AB081C" w:rsidRDefault="00C702AC" w:rsidP="005C28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AB081C">
              <w:rPr>
                <w:rFonts w:hint="cs"/>
                <w:b/>
                <w:bCs/>
                <w:sz w:val="20"/>
                <w:szCs w:val="20"/>
              </w:rPr>
              <w:t>557</w:t>
            </w:r>
          </w:p>
        </w:tc>
        <w:tc>
          <w:tcPr>
            <w:tcW w:w="861" w:type="dxa"/>
            <w:vAlign w:val="bottom"/>
          </w:tcPr>
          <w:p w14:paraId="5AAA65FC" w14:textId="7D7FBD64" w:rsidR="00C702AC" w:rsidRPr="00AB081C" w:rsidRDefault="00C702AC" w:rsidP="005C28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AB081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561755E1" w14:textId="1BF3677B" w:rsidR="00C702AC" w:rsidRPr="00AB081C" w:rsidRDefault="00C702AC" w:rsidP="005C28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b/>
                <w:bCs/>
                <w:sz w:val="20"/>
                <w:szCs w:val="20"/>
                <w:cs/>
              </w:rPr>
            </w:pPr>
            <w:r w:rsidRPr="00AB081C">
              <w:rPr>
                <w:rFonts w:hint="cs"/>
                <w:b/>
                <w:bCs/>
                <w:sz w:val="20"/>
                <w:szCs w:val="20"/>
              </w:rPr>
              <w:t>-</w:t>
            </w:r>
          </w:p>
        </w:tc>
      </w:tr>
      <w:tr w:rsidR="00C702AC" w:rsidRPr="00AB081C" w14:paraId="4FF7ADDE" w14:textId="77777777" w:rsidTr="00C702AC">
        <w:trPr>
          <w:cantSplit/>
          <w:trHeight w:hRule="exact" w:val="284"/>
        </w:trPr>
        <w:tc>
          <w:tcPr>
            <w:tcW w:w="2498" w:type="dxa"/>
          </w:tcPr>
          <w:p w14:paraId="215E8CAC" w14:textId="77777777" w:rsidR="00C702AC" w:rsidRPr="00AB081C" w:rsidRDefault="00C702AC" w:rsidP="00830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0"/>
                <w:szCs w:val="20"/>
                <w:cs/>
              </w:rPr>
            </w:pPr>
            <w:r w:rsidRPr="00AB081C">
              <w:rPr>
                <w:rFonts w:hint="cs"/>
                <w:b/>
                <w:bCs/>
                <w:i/>
                <w:i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566" w:type="dxa"/>
          </w:tcPr>
          <w:p w14:paraId="43476FCF" w14:textId="5A2918A3" w:rsidR="00C702AC" w:rsidRPr="00AB081C" w:rsidRDefault="00C702AC" w:rsidP="00830667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2699436C" w14:textId="77777777" w:rsidR="00C702AC" w:rsidRPr="00AB081C" w:rsidRDefault="00C702AC" w:rsidP="00830667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61" w:type="dxa"/>
            <w:gridSpan w:val="2"/>
            <w:shd w:val="clear" w:color="auto" w:fill="auto"/>
            <w:vAlign w:val="bottom"/>
          </w:tcPr>
          <w:p w14:paraId="60BC5D4D" w14:textId="77777777" w:rsidR="00C702AC" w:rsidRPr="00AB081C" w:rsidRDefault="00C702AC" w:rsidP="00830667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35542F5C" w14:textId="77777777" w:rsidR="00C702AC" w:rsidRPr="00AB081C" w:rsidRDefault="00C702AC" w:rsidP="00830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79A9B4D6" w14:textId="77777777" w:rsidR="00C702AC" w:rsidRPr="00AB081C" w:rsidRDefault="00C702AC" w:rsidP="00830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861" w:type="dxa"/>
            <w:vAlign w:val="bottom"/>
          </w:tcPr>
          <w:p w14:paraId="7E8B5C77" w14:textId="77777777" w:rsidR="00C702AC" w:rsidRPr="00AB081C" w:rsidRDefault="00C702AC" w:rsidP="00830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861" w:type="dxa"/>
            <w:vAlign w:val="bottom"/>
          </w:tcPr>
          <w:p w14:paraId="436742A2" w14:textId="77777777" w:rsidR="00C702AC" w:rsidRPr="00AB081C" w:rsidRDefault="00C702AC" w:rsidP="00830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6B740F00" w14:textId="77777777" w:rsidR="00C702AC" w:rsidRPr="00AB081C" w:rsidRDefault="00C702AC" w:rsidP="00830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860" w:type="dxa"/>
            <w:vAlign w:val="bottom"/>
          </w:tcPr>
          <w:p w14:paraId="5E705E25" w14:textId="77777777" w:rsidR="00C702AC" w:rsidRPr="00AB081C" w:rsidRDefault="00C702AC" w:rsidP="00830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861" w:type="dxa"/>
            <w:vAlign w:val="bottom"/>
          </w:tcPr>
          <w:p w14:paraId="17D8A80E" w14:textId="77777777" w:rsidR="00C702AC" w:rsidRPr="00AB081C" w:rsidRDefault="00C702AC" w:rsidP="00830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</w:p>
        </w:tc>
        <w:tc>
          <w:tcPr>
            <w:tcW w:w="861" w:type="dxa"/>
            <w:vAlign w:val="bottom"/>
          </w:tcPr>
          <w:p w14:paraId="6DB3E92A" w14:textId="77777777" w:rsidR="00C702AC" w:rsidRPr="00AB081C" w:rsidRDefault="00C702AC" w:rsidP="00830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</w:p>
        </w:tc>
        <w:tc>
          <w:tcPr>
            <w:tcW w:w="861" w:type="dxa"/>
            <w:vAlign w:val="bottom"/>
          </w:tcPr>
          <w:p w14:paraId="2A04E66C" w14:textId="77777777" w:rsidR="00C702AC" w:rsidRPr="00AB081C" w:rsidRDefault="00C702AC" w:rsidP="00830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861" w:type="dxa"/>
            <w:vAlign w:val="bottom"/>
          </w:tcPr>
          <w:p w14:paraId="190881F2" w14:textId="77777777" w:rsidR="00C702AC" w:rsidRPr="00AB081C" w:rsidRDefault="00C702AC" w:rsidP="00830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861" w:type="dxa"/>
            <w:vAlign w:val="bottom"/>
          </w:tcPr>
          <w:p w14:paraId="766DEA0B" w14:textId="77777777" w:rsidR="00C702AC" w:rsidRPr="00AB081C" w:rsidRDefault="00C702AC" w:rsidP="00830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71B88C9F" w14:textId="77777777" w:rsidR="00C702AC" w:rsidRPr="00AB081C" w:rsidRDefault="00C702AC" w:rsidP="00830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</w:tr>
      <w:tr w:rsidR="00C702AC" w:rsidRPr="00AB081C" w14:paraId="3140575E" w14:textId="77777777" w:rsidTr="00C702AC">
        <w:trPr>
          <w:cantSplit/>
          <w:trHeight w:hRule="exact" w:val="284"/>
        </w:trPr>
        <w:tc>
          <w:tcPr>
            <w:tcW w:w="2498" w:type="dxa"/>
          </w:tcPr>
          <w:p w14:paraId="6BD5EC19" w14:textId="77777777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  <w:cs/>
              </w:rPr>
            </w:pPr>
            <w:r w:rsidRPr="00AB081C">
              <w:rPr>
                <w:rFonts w:hint="cs"/>
                <w:sz w:val="20"/>
                <w:szCs w:val="20"/>
                <w:cs/>
              </w:rPr>
              <w:t>บริษัท บงกช มารีน เซอร์วิส จำกัด</w:t>
            </w:r>
          </w:p>
        </w:tc>
        <w:tc>
          <w:tcPr>
            <w:tcW w:w="566" w:type="dxa"/>
          </w:tcPr>
          <w:p w14:paraId="08CF5BBE" w14:textId="0A05836A" w:rsidR="00C702AC" w:rsidRPr="00AB081C" w:rsidRDefault="00C702AC" w:rsidP="000F40F4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15FF47CA" w14:textId="6A291344" w:rsidR="00C702AC" w:rsidRPr="00AB081C" w:rsidRDefault="00C702AC" w:rsidP="000F40F4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B081C">
              <w:rPr>
                <w:rFonts w:ascii="Angsana New" w:hAnsi="Angsana New" w:hint="cs"/>
                <w:sz w:val="20"/>
                <w:lang w:val="en-US" w:bidi="th-TH"/>
              </w:rPr>
              <w:t>30.00</w:t>
            </w:r>
          </w:p>
        </w:tc>
        <w:tc>
          <w:tcPr>
            <w:tcW w:w="861" w:type="dxa"/>
            <w:gridSpan w:val="2"/>
            <w:shd w:val="clear" w:color="auto" w:fill="auto"/>
            <w:vAlign w:val="bottom"/>
          </w:tcPr>
          <w:p w14:paraId="7D71D9F5" w14:textId="339F0D23" w:rsidR="00C702AC" w:rsidRPr="00AB081C" w:rsidRDefault="00C702AC" w:rsidP="000F40F4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B081C">
              <w:rPr>
                <w:rFonts w:ascii="Angsana New" w:hAnsi="Angsana New" w:hint="cs"/>
                <w:sz w:val="20"/>
                <w:lang w:val="en-US" w:bidi="th-TH"/>
              </w:rPr>
              <w:t>30.00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13C39A72" w14:textId="66993DCA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AB081C">
              <w:rPr>
                <w:rFonts w:hint="cs"/>
                <w:sz w:val="20"/>
                <w:szCs w:val="20"/>
              </w:rPr>
              <w:t>240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5208C66E" w14:textId="083D6FE9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AB081C">
              <w:rPr>
                <w:rFonts w:hint="cs"/>
                <w:sz w:val="20"/>
                <w:szCs w:val="20"/>
              </w:rPr>
              <w:t>240</w:t>
            </w:r>
          </w:p>
        </w:tc>
        <w:tc>
          <w:tcPr>
            <w:tcW w:w="861" w:type="dxa"/>
            <w:vAlign w:val="bottom"/>
          </w:tcPr>
          <w:p w14:paraId="35B13A96" w14:textId="5F4F363E" w:rsidR="00C702AC" w:rsidRPr="00AB081C" w:rsidDel="00FF482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72</w:t>
            </w:r>
          </w:p>
        </w:tc>
        <w:tc>
          <w:tcPr>
            <w:tcW w:w="861" w:type="dxa"/>
            <w:vAlign w:val="bottom"/>
          </w:tcPr>
          <w:p w14:paraId="6B21510D" w14:textId="22EC7BDC" w:rsidR="00C702AC" w:rsidRPr="00AB081C" w:rsidDel="00FF482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72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782F4147" w14:textId="33BFDD52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AB081C">
              <w:rPr>
                <w:sz w:val="20"/>
                <w:szCs w:val="20"/>
              </w:rPr>
              <w:t>80</w:t>
            </w:r>
          </w:p>
        </w:tc>
        <w:tc>
          <w:tcPr>
            <w:tcW w:w="860" w:type="dxa"/>
            <w:vAlign w:val="bottom"/>
          </w:tcPr>
          <w:p w14:paraId="47E82DD0" w14:textId="69658AC4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AB081C">
              <w:rPr>
                <w:rFonts w:hint="cs"/>
                <w:sz w:val="20"/>
                <w:szCs w:val="20"/>
              </w:rPr>
              <w:t>79</w:t>
            </w:r>
          </w:p>
        </w:tc>
        <w:tc>
          <w:tcPr>
            <w:tcW w:w="861" w:type="dxa"/>
            <w:vAlign w:val="bottom"/>
          </w:tcPr>
          <w:p w14:paraId="3132697E" w14:textId="4725451D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AB081C">
              <w:rPr>
                <w:sz w:val="20"/>
                <w:szCs w:val="20"/>
              </w:rPr>
              <w:t>-</w:t>
            </w:r>
          </w:p>
        </w:tc>
        <w:tc>
          <w:tcPr>
            <w:tcW w:w="861" w:type="dxa"/>
            <w:vAlign w:val="bottom"/>
          </w:tcPr>
          <w:p w14:paraId="7605D3F2" w14:textId="77777777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AB081C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861" w:type="dxa"/>
            <w:vAlign w:val="bottom"/>
          </w:tcPr>
          <w:p w14:paraId="58A0EE90" w14:textId="2CBB7D65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AB081C">
              <w:rPr>
                <w:sz w:val="20"/>
                <w:szCs w:val="20"/>
              </w:rPr>
              <w:t>80</w:t>
            </w:r>
          </w:p>
        </w:tc>
        <w:tc>
          <w:tcPr>
            <w:tcW w:w="861" w:type="dxa"/>
            <w:vAlign w:val="bottom"/>
          </w:tcPr>
          <w:p w14:paraId="30ECE9B3" w14:textId="5711E6E2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AB081C">
              <w:rPr>
                <w:rFonts w:hint="cs"/>
                <w:sz w:val="20"/>
                <w:szCs w:val="20"/>
              </w:rPr>
              <w:t>79</w:t>
            </w:r>
          </w:p>
        </w:tc>
        <w:tc>
          <w:tcPr>
            <w:tcW w:w="861" w:type="dxa"/>
            <w:vAlign w:val="bottom"/>
          </w:tcPr>
          <w:p w14:paraId="0BCE3446" w14:textId="27D1CC20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color w:val="000000" w:themeColor="text1"/>
                <w:sz w:val="20"/>
                <w:szCs w:val="20"/>
                <w:cs/>
              </w:rPr>
            </w:pPr>
            <w:r w:rsidRPr="00AB081C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00B81668" w14:textId="76FED6F9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0"/>
                <w:szCs w:val="20"/>
                <w:cs/>
              </w:rPr>
            </w:pPr>
            <w:r w:rsidRPr="00AB081C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C702AC" w:rsidRPr="00AB081C" w14:paraId="077A8140" w14:textId="77777777" w:rsidTr="00C702AC">
        <w:trPr>
          <w:cantSplit/>
          <w:trHeight w:hRule="exact" w:val="284"/>
        </w:trPr>
        <w:tc>
          <w:tcPr>
            <w:tcW w:w="2498" w:type="dxa"/>
          </w:tcPr>
          <w:p w14:paraId="7861BE3D" w14:textId="77777777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</w:rPr>
            </w:pPr>
            <w:bookmarkStart w:id="14" w:name="_Hlk127645979"/>
            <w:proofErr w:type="spellStart"/>
            <w:r w:rsidRPr="00AB081C">
              <w:rPr>
                <w:rFonts w:hint="cs"/>
                <w:sz w:val="20"/>
                <w:szCs w:val="20"/>
              </w:rPr>
              <w:t>PetroWind</w:t>
            </w:r>
            <w:proofErr w:type="spellEnd"/>
            <w:r w:rsidRPr="00AB081C">
              <w:rPr>
                <w:rFonts w:hint="cs"/>
                <w:sz w:val="20"/>
                <w:szCs w:val="20"/>
              </w:rPr>
              <w:t xml:space="preserve"> Energy Inc</w:t>
            </w:r>
            <w:r w:rsidRPr="00AB081C">
              <w:rPr>
                <w:rFonts w:hint="cs"/>
                <w:sz w:val="20"/>
                <w:szCs w:val="20"/>
                <w:cs/>
              </w:rPr>
              <w:t>.</w:t>
            </w:r>
            <w:bookmarkEnd w:id="14"/>
          </w:p>
        </w:tc>
        <w:tc>
          <w:tcPr>
            <w:tcW w:w="566" w:type="dxa"/>
          </w:tcPr>
          <w:p w14:paraId="58CC256A" w14:textId="6207F6D6" w:rsidR="00C702AC" w:rsidRPr="00AB081C" w:rsidRDefault="00C702AC" w:rsidP="000F40F4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2AC44C12" w14:textId="44D517C1" w:rsidR="00C702AC" w:rsidRPr="00AB081C" w:rsidRDefault="00C702AC" w:rsidP="000F40F4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B081C">
              <w:rPr>
                <w:rFonts w:ascii="Angsana New" w:hAnsi="Angsana New" w:hint="cs"/>
                <w:sz w:val="20"/>
                <w:lang w:val="en-US" w:bidi="th-TH"/>
              </w:rPr>
              <w:t>40.00</w:t>
            </w:r>
          </w:p>
        </w:tc>
        <w:tc>
          <w:tcPr>
            <w:tcW w:w="861" w:type="dxa"/>
            <w:gridSpan w:val="2"/>
            <w:shd w:val="clear" w:color="auto" w:fill="auto"/>
            <w:vAlign w:val="bottom"/>
          </w:tcPr>
          <w:p w14:paraId="47A70BFB" w14:textId="1EF332A3" w:rsidR="00C702AC" w:rsidRPr="00AB081C" w:rsidRDefault="00C702AC" w:rsidP="000F40F4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B081C">
              <w:rPr>
                <w:rFonts w:ascii="Angsana New" w:hAnsi="Angsana New" w:hint="cs"/>
                <w:sz w:val="20"/>
                <w:lang w:val="en-US" w:bidi="th-TH"/>
              </w:rPr>
              <w:t>40.00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6E8373EC" w14:textId="0B8B23C5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9</w:t>
            </w:r>
            <w:r w:rsidRPr="00AB081C">
              <w:rPr>
                <w:rFonts w:hint="cs"/>
                <w:sz w:val="20"/>
                <w:szCs w:val="20"/>
                <w:cs/>
              </w:rPr>
              <w:t>94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44031979" w14:textId="7DE9FD84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988</w:t>
            </w:r>
          </w:p>
        </w:tc>
        <w:tc>
          <w:tcPr>
            <w:tcW w:w="861" w:type="dxa"/>
            <w:vAlign w:val="bottom"/>
          </w:tcPr>
          <w:p w14:paraId="45F510CC" w14:textId="22420053" w:rsidR="00C702AC" w:rsidRPr="00AB081C" w:rsidDel="00FF482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1,2</w:t>
            </w:r>
            <w:r w:rsidRPr="00AB081C">
              <w:rPr>
                <w:sz w:val="20"/>
                <w:szCs w:val="20"/>
              </w:rPr>
              <w:t>30</w:t>
            </w:r>
          </w:p>
        </w:tc>
        <w:tc>
          <w:tcPr>
            <w:tcW w:w="861" w:type="dxa"/>
            <w:vAlign w:val="bottom"/>
          </w:tcPr>
          <w:p w14:paraId="659233C7" w14:textId="5C9FE1EA" w:rsidR="00C702AC" w:rsidRPr="00AB081C" w:rsidDel="00FF482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1,228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34D9590C" w14:textId="2DCA77CF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1,380</w:t>
            </w:r>
          </w:p>
        </w:tc>
        <w:tc>
          <w:tcPr>
            <w:tcW w:w="860" w:type="dxa"/>
            <w:vAlign w:val="bottom"/>
          </w:tcPr>
          <w:p w14:paraId="1139EF96" w14:textId="7A4578EF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1,182</w:t>
            </w:r>
          </w:p>
        </w:tc>
        <w:tc>
          <w:tcPr>
            <w:tcW w:w="861" w:type="dxa"/>
            <w:vAlign w:val="bottom"/>
          </w:tcPr>
          <w:p w14:paraId="76A9193E" w14:textId="7BD937D5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-</w:t>
            </w:r>
          </w:p>
        </w:tc>
        <w:tc>
          <w:tcPr>
            <w:tcW w:w="861" w:type="dxa"/>
            <w:vAlign w:val="bottom"/>
          </w:tcPr>
          <w:p w14:paraId="503A51DD" w14:textId="77777777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861" w:type="dxa"/>
            <w:vAlign w:val="bottom"/>
          </w:tcPr>
          <w:p w14:paraId="68636C51" w14:textId="1E5064B1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1,380</w:t>
            </w:r>
          </w:p>
        </w:tc>
        <w:tc>
          <w:tcPr>
            <w:tcW w:w="861" w:type="dxa"/>
            <w:vAlign w:val="bottom"/>
          </w:tcPr>
          <w:p w14:paraId="493F41E2" w14:textId="34A75EEE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1,182</w:t>
            </w:r>
          </w:p>
        </w:tc>
        <w:tc>
          <w:tcPr>
            <w:tcW w:w="861" w:type="dxa"/>
            <w:vAlign w:val="bottom"/>
          </w:tcPr>
          <w:p w14:paraId="1ACF4881" w14:textId="3690A405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color w:val="000000" w:themeColor="text1"/>
                <w:sz w:val="20"/>
                <w:szCs w:val="20"/>
                <w:cs/>
              </w:rPr>
            </w:pPr>
            <w:r w:rsidRPr="00AB081C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61" w:type="dxa"/>
            <w:vAlign w:val="bottom"/>
          </w:tcPr>
          <w:p w14:paraId="1D1D48B1" w14:textId="2D507E86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0"/>
                <w:szCs w:val="20"/>
                <w:cs/>
              </w:rPr>
            </w:pPr>
            <w:r w:rsidRPr="00AB081C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C702AC" w:rsidRPr="00AB081C" w14:paraId="599E9F08" w14:textId="77777777" w:rsidTr="00C702AC">
        <w:trPr>
          <w:cantSplit/>
          <w:trHeight w:hRule="exact" w:val="284"/>
        </w:trPr>
        <w:tc>
          <w:tcPr>
            <w:tcW w:w="2498" w:type="dxa"/>
          </w:tcPr>
          <w:p w14:paraId="01BD2AA7" w14:textId="77777777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Impact Energy Asia Development Limited</w:t>
            </w:r>
          </w:p>
        </w:tc>
        <w:tc>
          <w:tcPr>
            <w:tcW w:w="566" w:type="dxa"/>
          </w:tcPr>
          <w:p w14:paraId="5119F733" w14:textId="08A1E5E4" w:rsidR="00C702AC" w:rsidRPr="00AB081C" w:rsidRDefault="00C702AC" w:rsidP="000F40F4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6C2D31A6" w14:textId="3DFD3136" w:rsidR="00C702AC" w:rsidRPr="00AB081C" w:rsidRDefault="00C702AC" w:rsidP="000F40F4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B081C">
              <w:rPr>
                <w:rFonts w:ascii="Angsana New" w:hAnsi="Angsana New" w:hint="cs"/>
                <w:sz w:val="20"/>
                <w:lang w:val="en-US" w:bidi="th-TH"/>
              </w:rPr>
              <w:t>45.00</w:t>
            </w:r>
          </w:p>
        </w:tc>
        <w:tc>
          <w:tcPr>
            <w:tcW w:w="861" w:type="dxa"/>
            <w:gridSpan w:val="2"/>
            <w:shd w:val="clear" w:color="auto" w:fill="auto"/>
            <w:vAlign w:val="bottom"/>
          </w:tcPr>
          <w:p w14:paraId="1CD6A125" w14:textId="25DAC4F3" w:rsidR="00C702AC" w:rsidRPr="00AB081C" w:rsidRDefault="00C702AC" w:rsidP="000F40F4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B081C">
              <w:rPr>
                <w:rFonts w:ascii="Angsana New" w:hAnsi="Angsana New" w:hint="cs"/>
                <w:sz w:val="20"/>
                <w:lang w:val="en-US" w:bidi="th-TH"/>
              </w:rPr>
              <w:t>45.00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70F0DB62" w14:textId="6F94C800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2,347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631D41B9" w14:textId="32E160A4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861" w:type="dxa"/>
            <w:vAlign w:val="bottom"/>
          </w:tcPr>
          <w:p w14:paraId="746F519C" w14:textId="131765CE" w:rsidR="00C702AC" w:rsidRPr="00AB081C" w:rsidDel="00FF482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1,056</w:t>
            </w:r>
          </w:p>
        </w:tc>
        <w:tc>
          <w:tcPr>
            <w:tcW w:w="861" w:type="dxa"/>
            <w:vAlign w:val="bottom"/>
          </w:tcPr>
          <w:p w14:paraId="6D9AD417" w14:textId="3C126931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67C77176" w14:textId="3423245B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1,050</w:t>
            </w:r>
          </w:p>
        </w:tc>
        <w:tc>
          <w:tcPr>
            <w:tcW w:w="860" w:type="dxa"/>
            <w:vAlign w:val="bottom"/>
          </w:tcPr>
          <w:p w14:paraId="6958A67D" w14:textId="0B5DB59A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861" w:type="dxa"/>
            <w:vAlign w:val="bottom"/>
          </w:tcPr>
          <w:p w14:paraId="08F7F576" w14:textId="573FDF76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-</w:t>
            </w:r>
          </w:p>
        </w:tc>
        <w:tc>
          <w:tcPr>
            <w:tcW w:w="861" w:type="dxa"/>
            <w:vAlign w:val="bottom"/>
          </w:tcPr>
          <w:p w14:paraId="2B90607F" w14:textId="77777777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861" w:type="dxa"/>
            <w:vAlign w:val="bottom"/>
          </w:tcPr>
          <w:p w14:paraId="5CD2BD8E" w14:textId="1D2E3294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1,050</w:t>
            </w:r>
          </w:p>
        </w:tc>
        <w:tc>
          <w:tcPr>
            <w:tcW w:w="861" w:type="dxa"/>
            <w:vAlign w:val="bottom"/>
          </w:tcPr>
          <w:p w14:paraId="1BBECD20" w14:textId="38FF7F11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861" w:type="dxa"/>
            <w:vAlign w:val="bottom"/>
          </w:tcPr>
          <w:p w14:paraId="01D0049E" w14:textId="022E7DCD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color w:val="000000" w:themeColor="text1"/>
                <w:sz w:val="20"/>
                <w:szCs w:val="20"/>
                <w:cs/>
              </w:rPr>
            </w:pPr>
            <w:r w:rsidRPr="00AB081C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61" w:type="dxa"/>
            <w:vAlign w:val="bottom"/>
          </w:tcPr>
          <w:p w14:paraId="244DD986" w14:textId="5AC9D953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AB081C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C702AC" w:rsidRPr="00AB081C" w14:paraId="616CAA96" w14:textId="77777777" w:rsidTr="00C702AC">
        <w:trPr>
          <w:cantSplit/>
          <w:trHeight w:hRule="exact" w:val="284"/>
        </w:trPr>
        <w:tc>
          <w:tcPr>
            <w:tcW w:w="2498" w:type="dxa"/>
          </w:tcPr>
          <w:p w14:paraId="3547CCF9" w14:textId="77777777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  <w:cs/>
              </w:rPr>
            </w:pPr>
            <w:r w:rsidRPr="00AB081C">
              <w:rPr>
                <w:rFonts w:hint="cs"/>
                <w:sz w:val="20"/>
                <w:szCs w:val="20"/>
                <w:cs/>
              </w:rPr>
              <w:t>บริษัท วิน อินกรีเดียนส์ จำกัด</w:t>
            </w:r>
          </w:p>
        </w:tc>
        <w:tc>
          <w:tcPr>
            <w:tcW w:w="566" w:type="dxa"/>
          </w:tcPr>
          <w:p w14:paraId="1E8F48D9" w14:textId="17B6FB38" w:rsidR="00C702AC" w:rsidRPr="00AB081C" w:rsidRDefault="00C702AC" w:rsidP="000F40F4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79EA5EE2" w14:textId="3555C640" w:rsidR="00C702AC" w:rsidRPr="00AB081C" w:rsidRDefault="00C702AC" w:rsidP="000F40F4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B081C">
              <w:rPr>
                <w:rFonts w:ascii="Angsana New" w:hAnsi="Angsana New" w:hint="cs"/>
                <w:sz w:val="20"/>
                <w:lang w:val="en-US" w:bidi="th-TH"/>
              </w:rPr>
              <w:t>51.00</w:t>
            </w:r>
          </w:p>
        </w:tc>
        <w:tc>
          <w:tcPr>
            <w:tcW w:w="861" w:type="dxa"/>
            <w:gridSpan w:val="2"/>
            <w:shd w:val="clear" w:color="auto" w:fill="auto"/>
            <w:vAlign w:val="bottom"/>
          </w:tcPr>
          <w:p w14:paraId="2F46EAD4" w14:textId="43366C31" w:rsidR="00C702AC" w:rsidRPr="00AB081C" w:rsidRDefault="00C702AC" w:rsidP="000F40F4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B081C">
              <w:rPr>
                <w:rFonts w:ascii="Angsana New" w:hAnsi="Angsana New" w:hint="cs"/>
                <w:sz w:val="20"/>
                <w:lang w:val="en-US" w:bidi="th-TH"/>
              </w:rPr>
              <w:t>51.00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4EABA20E" w14:textId="0F709C56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81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2974C12A" w14:textId="7C8135FF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81</w:t>
            </w:r>
          </w:p>
        </w:tc>
        <w:tc>
          <w:tcPr>
            <w:tcW w:w="861" w:type="dxa"/>
            <w:vAlign w:val="bottom"/>
          </w:tcPr>
          <w:p w14:paraId="7F232612" w14:textId="024137BE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AB081C">
              <w:rPr>
                <w:rFonts w:hint="cs"/>
                <w:sz w:val="20"/>
                <w:szCs w:val="20"/>
              </w:rPr>
              <w:t>41</w:t>
            </w:r>
          </w:p>
        </w:tc>
        <w:tc>
          <w:tcPr>
            <w:tcW w:w="861" w:type="dxa"/>
            <w:vAlign w:val="bottom"/>
          </w:tcPr>
          <w:p w14:paraId="02787B20" w14:textId="088FB0B4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41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63183465" w14:textId="3349CA8C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27</w:t>
            </w:r>
          </w:p>
        </w:tc>
        <w:tc>
          <w:tcPr>
            <w:tcW w:w="860" w:type="dxa"/>
            <w:vAlign w:val="bottom"/>
          </w:tcPr>
          <w:p w14:paraId="329EE242" w14:textId="6FB767ED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34</w:t>
            </w:r>
          </w:p>
        </w:tc>
        <w:tc>
          <w:tcPr>
            <w:tcW w:w="861" w:type="dxa"/>
            <w:vAlign w:val="bottom"/>
          </w:tcPr>
          <w:p w14:paraId="145AC71C" w14:textId="486CA016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AB081C">
              <w:rPr>
                <w:sz w:val="20"/>
                <w:szCs w:val="20"/>
              </w:rPr>
              <w:t>-</w:t>
            </w:r>
          </w:p>
        </w:tc>
        <w:tc>
          <w:tcPr>
            <w:tcW w:w="861" w:type="dxa"/>
            <w:vAlign w:val="bottom"/>
          </w:tcPr>
          <w:p w14:paraId="79953B6F" w14:textId="77777777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AB081C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861" w:type="dxa"/>
            <w:vAlign w:val="bottom"/>
          </w:tcPr>
          <w:p w14:paraId="6D160F5A" w14:textId="0EC1723C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27</w:t>
            </w:r>
          </w:p>
        </w:tc>
        <w:tc>
          <w:tcPr>
            <w:tcW w:w="861" w:type="dxa"/>
            <w:vAlign w:val="bottom"/>
          </w:tcPr>
          <w:p w14:paraId="0257DD9F" w14:textId="5C2144DF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</w:rPr>
              <w:t>34</w:t>
            </w:r>
          </w:p>
        </w:tc>
        <w:tc>
          <w:tcPr>
            <w:tcW w:w="861" w:type="dxa"/>
            <w:vAlign w:val="bottom"/>
          </w:tcPr>
          <w:p w14:paraId="7FDDBBDA" w14:textId="65F116BA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color w:val="000000" w:themeColor="text1"/>
                <w:sz w:val="20"/>
                <w:szCs w:val="20"/>
                <w:cs/>
              </w:rPr>
            </w:pPr>
            <w:r w:rsidRPr="00AB081C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61" w:type="dxa"/>
            <w:vAlign w:val="bottom"/>
          </w:tcPr>
          <w:p w14:paraId="787CA902" w14:textId="6D01F8BD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0"/>
                <w:szCs w:val="20"/>
                <w:cs/>
              </w:rPr>
            </w:pPr>
            <w:r w:rsidRPr="00AB081C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C702AC" w:rsidRPr="00AB081C" w14:paraId="2D42C4E9" w14:textId="77777777" w:rsidTr="00C702AC">
        <w:trPr>
          <w:cantSplit/>
          <w:trHeight w:hRule="exact" w:val="284"/>
        </w:trPr>
        <w:tc>
          <w:tcPr>
            <w:tcW w:w="2498" w:type="dxa"/>
          </w:tcPr>
          <w:p w14:paraId="6FA2905B" w14:textId="7F412D90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  <w:cs/>
              </w:rPr>
            </w:pPr>
            <w:r w:rsidRPr="00AB081C">
              <w:rPr>
                <w:sz w:val="20"/>
                <w:szCs w:val="20"/>
              </w:rPr>
              <w:t>AP-BCPG CCE Partners LLC</w:t>
            </w:r>
          </w:p>
        </w:tc>
        <w:tc>
          <w:tcPr>
            <w:tcW w:w="566" w:type="dxa"/>
          </w:tcPr>
          <w:p w14:paraId="4A88D5D0" w14:textId="0F0E6E65" w:rsidR="00C702AC" w:rsidRPr="00AB081C" w:rsidRDefault="00C702AC" w:rsidP="000F40F4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7E7F75FC" w14:textId="219C6BE6" w:rsidR="00C702AC" w:rsidRPr="00AB081C" w:rsidRDefault="00C702AC" w:rsidP="000F40F4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B081C">
              <w:rPr>
                <w:rFonts w:ascii="Angsana New" w:hAnsi="Angsana New"/>
                <w:sz w:val="20"/>
                <w:lang w:val="en-US" w:bidi="th-TH"/>
              </w:rPr>
              <w:t>49.00</w:t>
            </w:r>
          </w:p>
        </w:tc>
        <w:tc>
          <w:tcPr>
            <w:tcW w:w="861" w:type="dxa"/>
            <w:gridSpan w:val="2"/>
            <w:shd w:val="clear" w:color="auto" w:fill="auto"/>
            <w:vAlign w:val="bottom"/>
          </w:tcPr>
          <w:p w14:paraId="7ADE3430" w14:textId="08E41439" w:rsidR="00C702AC" w:rsidRPr="00AB081C" w:rsidRDefault="00C702AC" w:rsidP="000F40F4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B081C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39850827" w14:textId="717F7420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3,336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3F969D9B" w14:textId="65A89649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-</w:t>
            </w:r>
          </w:p>
        </w:tc>
        <w:tc>
          <w:tcPr>
            <w:tcW w:w="861" w:type="dxa"/>
            <w:vAlign w:val="bottom"/>
          </w:tcPr>
          <w:p w14:paraId="10290A32" w14:textId="0F9A4956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1,669</w:t>
            </w:r>
          </w:p>
        </w:tc>
        <w:tc>
          <w:tcPr>
            <w:tcW w:w="861" w:type="dxa"/>
            <w:vAlign w:val="bottom"/>
          </w:tcPr>
          <w:p w14:paraId="1178CD33" w14:textId="2CFC216A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-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6264D75F" w14:textId="20538A72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1,857</w:t>
            </w:r>
          </w:p>
        </w:tc>
        <w:tc>
          <w:tcPr>
            <w:tcW w:w="860" w:type="dxa"/>
            <w:vAlign w:val="bottom"/>
          </w:tcPr>
          <w:p w14:paraId="51A73A0B" w14:textId="4B6C9808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-</w:t>
            </w:r>
          </w:p>
        </w:tc>
        <w:tc>
          <w:tcPr>
            <w:tcW w:w="861" w:type="dxa"/>
            <w:vAlign w:val="bottom"/>
          </w:tcPr>
          <w:p w14:paraId="176A8C5E" w14:textId="2011559B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-</w:t>
            </w:r>
          </w:p>
        </w:tc>
        <w:tc>
          <w:tcPr>
            <w:tcW w:w="861" w:type="dxa"/>
            <w:vAlign w:val="bottom"/>
          </w:tcPr>
          <w:p w14:paraId="6D97B9DA" w14:textId="540DE7F6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-</w:t>
            </w:r>
          </w:p>
        </w:tc>
        <w:tc>
          <w:tcPr>
            <w:tcW w:w="861" w:type="dxa"/>
            <w:vAlign w:val="bottom"/>
          </w:tcPr>
          <w:p w14:paraId="70C1D9E0" w14:textId="2E481E0C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1,857</w:t>
            </w:r>
          </w:p>
        </w:tc>
        <w:tc>
          <w:tcPr>
            <w:tcW w:w="861" w:type="dxa"/>
            <w:vAlign w:val="bottom"/>
          </w:tcPr>
          <w:p w14:paraId="57D065FA" w14:textId="77B848F3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-</w:t>
            </w:r>
          </w:p>
        </w:tc>
        <w:tc>
          <w:tcPr>
            <w:tcW w:w="861" w:type="dxa"/>
            <w:vAlign w:val="bottom"/>
          </w:tcPr>
          <w:p w14:paraId="70E50E8B" w14:textId="1106B03F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16</w:t>
            </w:r>
          </w:p>
        </w:tc>
        <w:tc>
          <w:tcPr>
            <w:tcW w:w="861" w:type="dxa"/>
            <w:vAlign w:val="bottom"/>
          </w:tcPr>
          <w:p w14:paraId="1E6BEBD3" w14:textId="1687ABC8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-</w:t>
            </w:r>
          </w:p>
        </w:tc>
      </w:tr>
      <w:tr w:rsidR="00C702AC" w:rsidRPr="00AB081C" w14:paraId="183413A5" w14:textId="77777777" w:rsidTr="00C702AC">
        <w:trPr>
          <w:cantSplit/>
          <w:trHeight w:hRule="exact" w:val="284"/>
        </w:trPr>
        <w:tc>
          <w:tcPr>
            <w:tcW w:w="2498" w:type="dxa"/>
          </w:tcPr>
          <w:p w14:paraId="433842A6" w14:textId="62D59BD6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AP-BCPG SFE Partners LLC</w:t>
            </w:r>
          </w:p>
        </w:tc>
        <w:tc>
          <w:tcPr>
            <w:tcW w:w="566" w:type="dxa"/>
          </w:tcPr>
          <w:p w14:paraId="6061A71B" w14:textId="21B7DCB5" w:rsidR="00C702AC" w:rsidRPr="00AB081C" w:rsidRDefault="00C702AC" w:rsidP="000F40F4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1D54979E" w14:textId="27604FAA" w:rsidR="00C702AC" w:rsidRPr="00AB081C" w:rsidRDefault="00C702AC" w:rsidP="000F40F4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B081C">
              <w:rPr>
                <w:rFonts w:ascii="Angsana New" w:hAnsi="Angsana New"/>
                <w:sz w:val="20"/>
                <w:lang w:val="en-US" w:bidi="th-TH"/>
              </w:rPr>
              <w:t>49.00</w:t>
            </w:r>
          </w:p>
        </w:tc>
        <w:tc>
          <w:tcPr>
            <w:tcW w:w="861" w:type="dxa"/>
            <w:gridSpan w:val="2"/>
            <w:shd w:val="clear" w:color="auto" w:fill="auto"/>
            <w:vAlign w:val="bottom"/>
          </w:tcPr>
          <w:p w14:paraId="514955F3" w14:textId="34DCE255" w:rsidR="00C702AC" w:rsidRPr="00AB081C" w:rsidRDefault="00C702AC" w:rsidP="000F40F4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B081C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0573250C" w14:textId="373E6A11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4,827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2D60E1B3" w14:textId="7077DCB3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-</w:t>
            </w:r>
          </w:p>
        </w:tc>
        <w:tc>
          <w:tcPr>
            <w:tcW w:w="861" w:type="dxa"/>
            <w:vAlign w:val="bottom"/>
          </w:tcPr>
          <w:p w14:paraId="78BF6D89" w14:textId="10738A0B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2,415</w:t>
            </w:r>
          </w:p>
        </w:tc>
        <w:tc>
          <w:tcPr>
            <w:tcW w:w="861" w:type="dxa"/>
            <w:vAlign w:val="bottom"/>
          </w:tcPr>
          <w:p w14:paraId="62DA14FB" w14:textId="3B8370AF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-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6363D6E5" w14:textId="02D0DCA9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2,747</w:t>
            </w:r>
          </w:p>
        </w:tc>
        <w:tc>
          <w:tcPr>
            <w:tcW w:w="860" w:type="dxa"/>
            <w:vAlign w:val="bottom"/>
          </w:tcPr>
          <w:p w14:paraId="0837F6BF" w14:textId="262D50D2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-</w:t>
            </w:r>
          </w:p>
        </w:tc>
        <w:tc>
          <w:tcPr>
            <w:tcW w:w="861" w:type="dxa"/>
            <w:vAlign w:val="bottom"/>
          </w:tcPr>
          <w:p w14:paraId="6601B1E9" w14:textId="5912EB66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-</w:t>
            </w:r>
          </w:p>
        </w:tc>
        <w:tc>
          <w:tcPr>
            <w:tcW w:w="861" w:type="dxa"/>
            <w:vAlign w:val="bottom"/>
          </w:tcPr>
          <w:p w14:paraId="6A131E25" w14:textId="3382607B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-</w:t>
            </w:r>
          </w:p>
        </w:tc>
        <w:tc>
          <w:tcPr>
            <w:tcW w:w="861" w:type="dxa"/>
            <w:vAlign w:val="bottom"/>
          </w:tcPr>
          <w:p w14:paraId="7A785DDC" w14:textId="1FB57952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2,747</w:t>
            </w:r>
          </w:p>
        </w:tc>
        <w:tc>
          <w:tcPr>
            <w:tcW w:w="861" w:type="dxa"/>
            <w:vAlign w:val="bottom"/>
          </w:tcPr>
          <w:p w14:paraId="76B5BAC1" w14:textId="3332BE01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-</w:t>
            </w:r>
          </w:p>
        </w:tc>
        <w:tc>
          <w:tcPr>
            <w:tcW w:w="861" w:type="dxa"/>
            <w:vAlign w:val="bottom"/>
          </w:tcPr>
          <w:p w14:paraId="34CA6571" w14:textId="3CAFECF4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-</w:t>
            </w:r>
          </w:p>
        </w:tc>
        <w:tc>
          <w:tcPr>
            <w:tcW w:w="861" w:type="dxa"/>
            <w:vAlign w:val="bottom"/>
          </w:tcPr>
          <w:p w14:paraId="53A2661C" w14:textId="44221625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-</w:t>
            </w:r>
          </w:p>
        </w:tc>
      </w:tr>
      <w:tr w:rsidR="00C702AC" w:rsidRPr="00AB081C" w14:paraId="7859BAC4" w14:textId="77777777" w:rsidTr="00C702AC">
        <w:trPr>
          <w:cantSplit/>
          <w:trHeight w:val="20"/>
        </w:trPr>
        <w:tc>
          <w:tcPr>
            <w:tcW w:w="2498" w:type="dxa"/>
          </w:tcPr>
          <w:p w14:paraId="74528797" w14:textId="2D3B7F06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  <w:cs/>
              </w:rPr>
            </w:pPr>
            <w:r w:rsidRPr="00AB081C">
              <w:rPr>
                <w:sz w:val="20"/>
                <w:szCs w:val="20"/>
              </w:rPr>
              <w:t>Monsoon Wind Power Co., Ltd.</w:t>
            </w:r>
          </w:p>
        </w:tc>
        <w:tc>
          <w:tcPr>
            <w:tcW w:w="566" w:type="dxa"/>
          </w:tcPr>
          <w:p w14:paraId="1D28A445" w14:textId="417B147F" w:rsidR="00C702AC" w:rsidRPr="00AB081C" w:rsidRDefault="00C702AC" w:rsidP="000F40F4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60" w:type="dxa"/>
            <w:vAlign w:val="bottom"/>
          </w:tcPr>
          <w:p w14:paraId="3B329AA6" w14:textId="41410B40" w:rsidR="00C702AC" w:rsidRPr="00AB081C" w:rsidRDefault="00C702AC" w:rsidP="000F40F4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B081C">
              <w:rPr>
                <w:rFonts w:ascii="Angsana New" w:hAnsi="Angsana New"/>
                <w:sz w:val="20"/>
                <w:lang w:val="en-US" w:bidi="th-TH"/>
              </w:rPr>
              <w:t>48.25</w:t>
            </w:r>
          </w:p>
        </w:tc>
        <w:tc>
          <w:tcPr>
            <w:tcW w:w="861" w:type="dxa"/>
            <w:gridSpan w:val="2"/>
            <w:vAlign w:val="bottom"/>
          </w:tcPr>
          <w:p w14:paraId="1F6392E5" w14:textId="2111CFB9" w:rsidR="00C702AC" w:rsidRPr="00AB081C" w:rsidRDefault="00C702AC" w:rsidP="000F40F4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B081C">
              <w:rPr>
                <w:rFonts w:ascii="Angsana New" w:hAnsi="Angsana New" w:hint="cs"/>
                <w:sz w:val="20"/>
                <w:cs/>
                <w:lang w:val="en-US" w:bidi="th-TH"/>
              </w:rPr>
              <w:t>38.25</w:t>
            </w:r>
          </w:p>
        </w:tc>
        <w:tc>
          <w:tcPr>
            <w:tcW w:w="861" w:type="dxa"/>
            <w:vAlign w:val="bottom"/>
          </w:tcPr>
          <w:p w14:paraId="4A0724B2" w14:textId="50826E00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2,714</w:t>
            </w:r>
          </w:p>
        </w:tc>
        <w:tc>
          <w:tcPr>
            <w:tcW w:w="861" w:type="dxa"/>
            <w:vAlign w:val="bottom"/>
          </w:tcPr>
          <w:p w14:paraId="0F17A1C6" w14:textId="19B0AFB6" w:rsidR="00C702AC" w:rsidRPr="00AB081C" w:rsidRDefault="00C702AC" w:rsidP="000F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-</w:t>
            </w:r>
          </w:p>
        </w:tc>
        <w:tc>
          <w:tcPr>
            <w:tcW w:w="861" w:type="dxa"/>
            <w:vAlign w:val="bottom"/>
          </w:tcPr>
          <w:p w14:paraId="18A5EBFE" w14:textId="7E58F023" w:rsidR="00C702AC" w:rsidRPr="00AB081C" w:rsidRDefault="00C702AC" w:rsidP="000F40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rFonts w:hint="cs"/>
                <w:sz w:val="20"/>
                <w:szCs w:val="20"/>
                <w:cs/>
              </w:rPr>
              <w:t>272</w:t>
            </w:r>
          </w:p>
        </w:tc>
        <w:tc>
          <w:tcPr>
            <w:tcW w:w="861" w:type="dxa"/>
            <w:vAlign w:val="bottom"/>
          </w:tcPr>
          <w:p w14:paraId="305B388E" w14:textId="17CD3AE6" w:rsidR="00C702AC" w:rsidRPr="00AB081C" w:rsidRDefault="00C702AC" w:rsidP="000F40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-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36956BCA" w14:textId="61D74320" w:rsidR="00C702AC" w:rsidRPr="00AB081C" w:rsidRDefault="00C702AC" w:rsidP="000F40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287</w:t>
            </w:r>
          </w:p>
        </w:tc>
        <w:tc>
          <w:tcPr>
            <w:tcW w:w="860" w:type="dxa"/>
            <w:vAlign w:val="bottom"/>
          </w:tcPr>
          <w:p w14:paraId="1D54F3CF" w14:textId="77CEB352" w:rsidR="00C702AC" w:rsidRPr="00AB081C" w:rsidRDefault="00C702AC" w:rsidP="000F40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-</w:t>
            </w:r>
          </w:p>
        </w:tc>
        <w:tc>
          <w:tcPr>
            <w:tcW w:w="861" w:type="dxa"/>
            <w:vAlign w:val="bottom"/>
          </w:tcPr>
          <w:p w14:paraId="5F1A145B" w14:textId="4FC257F6" w:rsidR="00C702AC" w:rsidRPr="00AB081C" w:rsidRDefault="00C702AC" w:rsidP="000F40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-</w:t>
            </w:r>
          </w:p>
        </w:tc>
        <w:tc>
          <w:tcPr>
            <w:tcW w:w="861" w:type="dxa"/>
            <w:vAlign w:val="bottom"/>
          </w:tcPr>
          <w:p w14:paraId="068BBDD4" w14:textId="6DB545EA" w:rsidR="00C702AC" w:rsidRPr="00AB081C" w:rsidRDefault="00C702AC" w:rsidP="000F40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-</w:t>
            </w:r>
          </w:p>
        </w:tc>
        <w:tc>
          <w:tcPr>
            <w:tcW w:w="861" w:type="dxa"/>
            <w:vAlign w:val="bottom"/>
          </w:tcPr>
          <w:p w14:paraId="39FE2E88" w14:textId="0FFBF2CB" w:rsidR="00C702AC" w:rsidRPr="00AB081C" w:rsidRDefault="00C702AC" w:rsidP="000F40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287</w:t>
            </w:r>
          </w:p>
        </w:tc>
        <w:tc>
          <w:tcPr>
            <w:tcW w:w="861" w:type="dxa"/>
            <w:vAlign w:val="bottom"/>
          </w:tcPr>
          <w:p w14:paraId="674BD9F1" w14:textId="10526392" w:rsidR="00C702AC" w:rsidRPr="00AB081C" w:rsidRDefault="00C702AC" w:rsidP="000F40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-</w:t>
            </w:r>
          </w:p>
        </w:tc>
        <w:tc>
          <w:tcPr>
            <w:tcW w:w="861" w:type="dxa"/>
            <w:vAlign w:val="bottom"/>
          </w:tcPr>
          <w:p w14:paraId="63F4D7C7" w14:textId="43C29D1F" w:rsidR="00C702AC" w:rsidRPr="00AB081C" w:rsidRDefault="00C702AC" w:rsidP="000F40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-</w:t>
            </w:r>
          </w:p>
        </w:tc>
        <w:tc>
          <w:tcPr>
            <w:tcW w:w="861" w:type="dxa"/>
            <w:vAlign w:val="bottom"/>
          </w:tcPr>
          <w:p w14:paraId="4306D658" w14:textId="1C129A3C" w:rsidR="00C702AC" w:rsidRPr="00AB081C" w:rsidRDefault="00C702AC" w:rsidP="000F40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AB081C">
              <w:rPr>
                <w:sz w:val="20"/>
                <w:szCs w:val="20"/>
              </w:rPr>
              <w:t>-</w:t>
            </w:r>
          </w:p>
        </w:tc>
      </w:tr>
      <w:tr w:rsidR="00C702AC" w:rsidRPr="00AB081C" w14:paraId="189A34FB" w14:textId="77777777" w:rsidTr="00C702AC">
        <w:trPr>
          <w:cantSplit/>
          <w:trHeight w:val="20"/>
        </w:trPr>
        <w:tc>
          <w:tcPr>
            <w:tcW w:w="2498" w:type="dxa"/>
          </w:tcPr>
          <w:p w14:paraId="20D915E2" w14:textId="77777777" w:rsidR="00C702AC" w:rsidRPr="00AB081C" w:rsidRDefault="00C702AC" w:rsidP="005C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566" w:type="dxa"/>
          </w:tcPr>
          <w:p w14:paraId="43294D54" w14:textId="6368C6F1" w:rsidR="00C702AC" w:rsidRPr="00AB081C" w:rsidRDefault="00C702AC" w:rsidP="005C2891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60" w:type="dxa"/>
            <w:vAlign w:val="bottom"/>
          </w:tcPr>
          <w:p w14:paraId="22885B45" w14:textId="77777777" w:rsidR="00C702AC" w:rsidRPr="00AB081C" w:rsidRDefault="00C702AC" w:rsidP="005C2891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6422320B" w14:textId="77777777" w:rsidR="00C702AC" w:rsidRPr="00AB081C" w:rsidRDefault="00C702AC" w:rsidP="005C2891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861" w:type="dxa"/>
            <w:vAlign w:val="bottom"/>
          </w:tcPr>
          <w:p w14:paraId="0EE6B0E2" w14:textId="77777777" w:rsidR="00C702AC" w:rsidRPr="00AB081C" w:rsidRDefault="00C702AC" w:rsidP="005C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861" w:type="dxa"/>
            <w:vAlign w:val="bottom"/>
          </w:tcPr>
          <w:p w14:paraId="431C7C42" w14:textId="77777777" w:rsidR="00C702AC" w:rsidRPr="00AB081C" w:rsidRDefault="00C702AC" w:rsidP="005C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861" w:type="dxa"/>
            <w:vAlign w:val="bottom"/>
          </w:tcPr>
          <w:p w14:paraId="36D7C59F" w14:textId="4EAB1311" w:rsidR="00C702AC" w:rsidRPr="00AB081C" w:rsidRDefault="00C702AC" w:rsidP="005C28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AB081C">
              <w:rPr>
                <w:b/>
                <w:bCs/>
                <w:sz w:val="20"/>
                <w:szCs w:val="20"/>
              </w:rPr>
              <w:t>6,755</w:t>
            </w:r>
          </w:p>
        </w:tc>
        <w:tc>
          <w:tcPr>
            <w:tcW w:w="861" w:type="dxa"/>
            <w:vAlign w:val="bottom"/>
          </w:tcPr>
          <w:p w14:paraId="0EC52FD8" w14:textId="7ACC77B6" w:rsidR="00C702AC" w:rsidRPr="00AB081C" w:rsidRDefault="00C702AC" w:rsidP="005C28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AB081C">
              <w:rPr>
                <w:rFonts w:hint="cs"/>
                <w:b/>
                <w:bCs/>
                <w:sz w:val="20"/>
                <w:szCs w:val="20"/>
              </w:rPr>
              <w:t>1,341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3DC92518" w14:textId="09D66F59" w:rsidR="00C702AC" w:rsidRPr="00AB081C" w:rsidRDefault="00C702AC" w:rsidP="005C28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AB081C">
              <w:rPr>
                <w:b/>
                <w:bCs/>
                <w:sz w:val="20"/>
                <w:szCs w:val="20"/>
              </w:rPr>
              <w:t>7,428</w:t>
            </w:r>
          </w:p>
        </w:tc>
        <w:tc>
          <w:tcPr>
            <w:tcW w:w="860" w:type="dxa"/>
            <w:vAlign w:val="bottom"/>
          </w:tcPr>
          <w:p w14:paraId="68A0E953" w14:textId="2408296B" w:rsidR="00C702AC" w:rsidRPr="00AB081C" w:rsidRDefault="00C702AC" w:rsidP="005C28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AB081C">
              <w:rPr>
                <w:rFonts w:hint="cs"/>
                <w:b/>
                <w:bCs/>
                <w:sz w:val="20"/>
                <w:szCs w:val="20"/>
              </w:rPr>
              <w:t>1,295</w:t>
            </w:r>
          </w:p>
        </w:tc>
        <w:tc>
          <w:tcPr>
            <w:tcW w:w="861" w:type="dxa"/>
            <w:vAlign w:val="bottom"/>
          </w:tcPr>
          <w:p w14:paraId="00240CAB" w14:textId="0A464D41" w:rsidR="00C702AC" w:rsidRPr="00AB081C" w:rsidRDefault="00C702AC" w:rsidP="005C28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  <w:r w:rsidRPr="00AB081C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61" w:type="dxa"/>
            <w:vAlign w:val="bottom"/>
          </w:tcPr>
          <w:p w14:paraId="0206A4BD" w14:textId="77777777" w:rsidR="00C702AC" w:rsidRPr="00AB081C" w:rsidRDefault="00C702AC" w:rsidP="005C28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  <w:r w:rsidRPr="00AB081C">
              <w:rPr>
                <w:rFonts w:hint="cs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61" w:type="dxa"/>
            <w:vAlign w:val="bottom"/>
          </w:tcPr>
          <w:p w14:paraId="53EA8502" w14:textId="2C8368E2" w:rsidR="00C702AC" w:rsidRPr="00AB081C" w:rsidRDefault="00C702AC" w:rsidP="005C28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AB081C">
              <w:rPr>
                <w:b/>
                <w:bCs/>
                <w:sz w:val="20"/>
                <w:szCs w:val="20"/>
              </w:rPr>
              <w:t>7,428</w:t>
            </w:r>
          </w:p>
        </w:tc>
        <w:tc>
          <w:tcPr>
            <w:tcW w:w="861" w:type="dxa"/>
            <w:vAlign w:val="bottom"/>
          </w:tcPr>
          <w:p w14:paraId="66FD753B" w14:textId="7E184A51" w:rsidR="00C702AC" w:rsidRPr="00AB081C" w:rsidRDefault="00C702AC" w:rsidP="005C28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AB081C">
              <w:rPr>
                <w:rFonts w:hint="cs"/>
                <w:b/>
                <w:bCs/>
                <w:sz w:val="20"/>
                <w:szCs w:val="20"/>
              </w:rPr>
              <w:t>1,295</w:t>
            </w:r>
          </w:p>
        </w:tc>
        <w:tc>
          <w:tcPr>
            <w:tcW w:w="861" w:type="dxa"/>
            <w:vAlign w:val="bottom"/>
          </w:tcPr>
          <w:p w14:paraId="24873858" w14:textId="620B764F" w:rsidR="00C702AC" w:rsidRPr="00AB081C" w:rsidRDefault="00C702AC" w:rsidP="005C28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B081C">
              <w:rPr>
                <w:b/>
                <w:bCs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861" w:type="dxa"/>
            <w:vAlign w:val="bottom"/>
          </w:tcPr>
          <w:p w14:paraId="72894EA0" w14:textId="2CBBA0B9" w:rsidR="00C702AC" w:rsidRPr="00AB081C" w:rsidRDefault="00C702AC" w:rsidP="005C28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b/>
                <w:bCs/>
                <w:sz w:val="20"/>
                <w:szCs w:val="20"/>
                <w:cs/>
              </w:rPr>
            </w:pPr>
            <w:r w:rsidRPr="00AB081C">
              <w:rPr>
                <w:b/>
                <w:bCs/>
                <w:color w:val="000000" w:themeColor="text1"/>
                <w:sz w:val="20"/>
                <w:szCs w:val="20"/>
              </w:rPr>
              <w:t>-</w:t>
            </w:r>
          </w:p>
        </w:tc>
      </w:tr>
      <w:tr w:rsidR="00C702AC" w:rsidRPr="00AB081C" w14:paraId="30F6D300" w14:textId="77777777" w:rsidTr="00C702AC">
        <w:trPr>
          <w:cantSplit/>
          <w:trHeight w:val="20"/>
        </w:trPr>
        <w:tc>
          <w:tcPr>
            <w:tcW w:w="2498" w:type="dxa"/>
            <w:vAlign w:val="bottom"/>
          </w:tcPr>
          <w:p w14:paraId="6EEF478A" w14:textId="77777777" w:rsidR="00C702AC" w:rsidRPr="00AB081C" w:rsidRDefault="00C702AC" w:rsidP="005C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AB081C">
              <w:rPr>
                <w:rFonts w:hint="cs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566" w:type="dxa"/>
          </w:tcPr>
          <w:p w14:paraId="6C986879" w14:textId="62ECB465" w:rsidR="00C702AC" w:rsidRPr="00AB081C" w:rsidRDefault="00C702AC" w:rsidP="005C2891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60" w:type="dxa"/>
            <w:vAlign w:val="bottom"/>
          </w:tcPr>
          <w:p w14:paraId="2DECE72A" w14:textId="77777777" w:rsidR="00C702AC" w:rsidRPr="00AB081C" w:rsidRDefault="00C702AC" w:rsidP="005C2891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746CFDD0" w14:textId="77777777" w:rsidR="00C702AC" w:rsidRPr="00AB081C" w:rsidRDefault="00C702AC" w:rsidP="005C2891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861" w:type="dxa"/>
            <w:vAlign w:val="bottom"/>
          </w:tcPr>
          <w:p w14:paraId="14520050" w14:textId="77777777" w:rsidR="00C702AC" w:rsidRPr="00AB081C" w:rsidRDefault="00C702AC" w:rsidP="005C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861" w:type="dxa"/>
            <w:vAlign w:val="bottom"/>
          </w:tcPr>
          <w:p w14:paraId="28E2B855" w14:textId="77777777" w:rsidR="00C702AC" w:rsidRPr="00AB081C" w:rsidRDefault="00C702AC" w:rsidP="005C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861" w:type="dxa"/>
            <w:vAlign w:val="bottom"/>
          </w:tcPr>
          <w:p w14:paraId="1CC6625B" w14:textId="15DD624C" w:rsidR="00C702AC" w:rsidRPr="00AB081C" w:rsidRDefault="00C702AC" w:rsidP="005C28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  <w:cs/>
              </w:rPr>
            </w:pPr>
            <w:r w:rsidRPr="00AB081C">
              <w:rPr>
                <w:b/>
                <w:bCs/>
                <w:sz w:val="20"/>
                <w:szCs w:val="20"/>
              </w:rPr>
              <w:t>23,091</w:t>
            </w:r>
          </w:p>
        </w:tc>
        <w:tc>
          <w:tcPr>
            <w:tcW w:w="861" w:type="dxa"/>
            <w:vAlign w:val="bottom"/>
          </w:tcPr>
          <w:p w14:paraId="01B80FDC" w14:textId="1B8B6CA4" w:rsidR="00C702AC" w:rsidRPr="00AB081C" w:rsidRDefault="00C702AC" w:rsidP="005C28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  <w:cs/>
              </w:rPr>
            </w:pPr>
            <w:r w:rsidRPr="00AB081C">
              <w:rPr>
                <w:rFonts w:hint="cs"/>
                <w:b/>
                <w:bCs/>
                <w:sz w:val="20"/>
                <w:szCs w:val="20"/>
              </w:rPr>
              <w:t>1,930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0D451363" w14:textId="3F1F950F" w:rsidR="00C702AC" w:rsidRPr="00AB081C" w:rsidRDefault="00C702AC" w:rsidP="005C28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  <w:cs/>
              </w:rPr>
            </w:pPr>
            <w:r w:rsidRPr="00AB081C">
              <w:rPr>
                <w:b/>
                <w:bCs/>
                <w:sz w:val="20"/>
                <w:szCs w:val="20"/>
              </w:rPr>
              <w:t>24,1</w:t>
            </w:r>
            <w:r w:rsidRPr="00AB081C">
              <w:rPr>
                <w:rFonts w:hint="cs"/>
                <w:b/>
                <w:bCs/>
                <w:sz w:val="20"/>
                <w:szCs w:val="20"/>
                <w:cs/>
              </w:rPr>
              <w:t>40</w:t>
            </w:r>
          </w:p>
        </w:tc>
        <w:tc>
          <w:tcPr>
            <w:tcW w:w="860" w:type="dxa"/>
            <w:vAlign w:val="bottom"/>
          </w:tcPr>
          <w:p w14:paraId="2E0573BE" w14:textId="216A3622" w:rsidR="00C702AC" w:rsidRPr="00AB081C" w:rsidRDefault="00C702AC" w:rsidP="005C28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AB081C">
              <w:rPr>
                <w:rFonts w:hint="cs"/>
                <w:b/>
                <w:bCs/>
                <w:sz w:val="20"/>
                <w:szCs w:val="20"/>
              </w:rPr>
              <w:t>1,852</w:t>
            </w:r>
          </w:p>
        </w:tc>
        <w:tc>
          <w:tcPr>
            <w:tcW w:w="861" w:type="dxa"/>
            <w:vAlign w:val="bottom"/>
          </w:tcPr>
          <w:p w14:paraId="22360207" w14:textId="460E613F" w:rsidR="00C702AC" w:rsidRPr="00AB081C" w:rsidRDefault="00C702AC" w:rsidP="005C28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  <w:r w:rsidRPr="00AB081C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61" w:type="dxa"/>
            <w:vAlign w:val="bottom"/>
          </w:tcPr>
          <w:p w14:paraId="0CF8921D" w14:textId="77777777" w:rsidR="00C702AC" w:rsidRPr="00AB081C" w:rsidRDefault="00C702AC" w:rsidP="005C28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  <w:r w:rsidRPr="00AB081C">
              <w:rPr>
                <w:rFonts w:hint="cs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61" w:type="dxa"/>
            <w:vAlign w:val="bottom"/>
          </w:tcPr>
          <w:p w14:paraId="370A09E9" w14:textId="5EA78149" w:rsidR="00C702AC" w:rsidRPr="00AB081C" w:rsidRDefault="00C702AC" w:rsidP="005C28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AB081C">
              <w:rPr>
                <w:b/>
                <w:bCs/>
                <w:sz w:val="20"/>
                <w:szCs w:val="20"/>
              </w:rPr>
              <w:t>24,1</w:t>
            </w:r>
            <w:r w:rsidRPr="00AB081C">
              <w:rPr>
                <w:rFonts w:hint="cs"/>
                <w:b/>
                <w:bCs/>
                <w:sz w:val="20"/>
                <w:szCs w:val="20"/>
                <w:cs/>
              </w:rPr>
              <w:t>40</w:t>
            </w:r>
          </w:p>
        </w:tc>
        <w:tc>
          <w:tcPr>
            <w:tcW w:w="861" w:type="dxa"/>
            <w:vAlign w:val="bottom"/>
          </w:tcPr>
          <w:p w14:paraId="172B07A7" w14:textId="52247AB8" w:rsidR="00C702AC" w:rsidRPr="00AB081C" w:rsidRDefault="00C702AC" w:rsidP="005C28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AB081C">
              <w:rPr>
                <w:rFonts w:hint="cs"/>
                <w:b/>
                <w:bCs/>
                <w:sz w:val="20"/>
                <w:szCs w:val="20"/>
              </w:rPr>
              <w:t>1,852</w:t>
            </w:r>
          </w:p>
        </w:tc>
        <w:tc>
          <w:tcPr>
            <w:tcW w:w="861" w:type="dxa"/>
            <w:vAlign w:val="bottom"/>
          </w:tcPr>
          <w:p w14:paraId="68D13EEC" w14:textId="5776FD4C" w:rsidR="00C702AC" w:rsidRPr="00AB081C" w:rsidRDefault="00C702AC" w:rsidP="005C28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AB081C"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861" w:type="dxa"/>
            <w:vAlign w:val="bottom"/>
          </w:tcPr>
          <w:p w14:paraId="3E67D8D9" w14:textId="002346A9" w:rsidR="00C702AC" w:rsidRPr="00AB081C" w:rsidRDefault="00C702AC" w:rsidP="005C28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AB081C">
              <w:rPr>
                <w:b/>
                <w:bCs/>
                <w:sz w:val="20"/>
                <w:szCs w:val="20"/>
              </w:rPr>
              <w:t>-</w:t>
            </w:r>
          </w:p>
        </w:tc>
      </w:tr>
    </w:tbl>
    <w:p w14:paraId="47C81522" w14:textId="61DF87A6" w:rsidR="00704206" w:rsidRPr="00AB081C" w:rsidRDefault="00704206">
      <w:pPr>
        <w:rPr>
          <w:rFonts w:asciiTheme="majorBidi" w:hAnsiTheme="majorBidi" w:cstheme="majorBidi"/>
        </w:rPr>
      </w:pPr>
      <w:r w:rsidRPr="00AB081C">
        <w:rPr>
          <w:rFonts w:asciiTheme="majorBidi" w:hAnsiTheme="majorBidi" w:cstheme="majorBidi" w:hint="cs"/>
          <w:cs/>
        </w:rPr>
        <w:t xml:space="preserve">ณ วันที่ </w:t>
      </w:r>
      <w:r w:rsidRPr="00AB081C">
        <w:rPr>
          <w:rFonts w:asciiTheme="majorBidi" w:hAnsiTheme="majorBidi" w:cstheme="majorBidi"/>
        </w:rPr>
        <w:t xml:space="preserve">30 </w:t>
      </w:r>
      <w:r w:rsidRPr="00AB081C">
        <w:rPr>
          <w:rFonts w:asciiTheme="majorBidi" w:hAnsiTheme="majorBidi" w:cstheme="majorBidi"/>
          <w:cs/>
        </w:rPr>
        <w:t xml:space="preserve">กันยายน </w:t>
      </w:r>
      <w:r w:rsidRPr="00AB081C">
        <w:rPr>
          <w:rFonts w:asciiTheme="majorBidi" w:hAnsiTheme="majorBidi" w:cstheme="majorBidi"/>
        </w:rPr>
        <w:t xml:space="preserve">2566 </w:t>
      </w:r>
      <w:r w:rsidRPr="00AB081C">
        <w:rPr>
          <w:rFonts w:asciiTheme="majorBidi" w:hAnsiTheme="majorBidi" w:cstheme="majorBidi"/>
          <w:cs/>
        </w:rPr>
        <w:t>กลุ่มบริษัทไม่มีเงินลงทุนในบริษัทร่วมและการร่วมค้าซึ่งจดทะเบียนในตลาดหลักทรัพย์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</w:t>
      </w:r>
    </w:p>
    <w:tbl>
      <w:tblPr>
        <w:tblW w:w="1512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036"/>
        <w:gridCol w:w="1005"/>
        <w:gridCol w:w="1007"/>
        <w:gridCol w:w="1007"/>
        <w:gridCol w:w="1007"/>
        <w:gridCol w:w="1007"/>
        <w:gridCol w:w="1007"/>
        <w:gridCol w:w="1007"/>
        <w:gridCol w:w="1007"/>
        <w:gridCol w:w="1007"/>
        <w:gridCol w:w="1007"/>
        <w:gridCol w:w="1007"/>
        <w:gridCol w:w="1009"/>
      </w:tblGrid>
      <w:tr w:rsidR="00A117EC" w:rsidRPr="00AB081C" w14:paraId="18309E33" w14:textId="77777777" w:rsidTr="00704206">
        <w:trPr>
          <w:cantSplit/>
        </w:trPr>
        <w:tc>
          <w:tcPr>
            <w:tcW w:w="3036" w:type="dxa"/>
          </w:tcPr>
          <w:p w14:paraId="57EE26AB" w14:textId="7D2F1F17" w:rsidR="00A117EC" w:rsidRPr="00AB081C" w:rsidRDefault="00A117E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2012" w:type="dxa"/>
            <w:gridSpan w:val="2"/>
          </w:tcPr>
          <w:p w14:paraId="664E4F60" w14:textId="77777777" w:rsidR="00A117EC" w:rsidRPr="00AB081C" w:rsidRDefault="00A117EC" w:rsidP="004E3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72" w:type="dxa"/>
            <w:gridSpan w:val="10"/>
          </w:tcPr>
          <w:p w14:paraId="65480D3C" w14:textId="77777777" w:rsidR="00A117EC" w:rsidRPr="00AB081C" w:rsidRDefault="00A117EC" w:rsidP="004E3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160" w:right="-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B081C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17EC" w:rsidRPr="00AB081C" w14:paraId="5DF8BC57" w14:textId="77777777" w:rsidTr="00704206">
        <w:trPr>
          <w:cantSplit/>
        </w:trPr>
        <w:tc>
          <w:tcPr>
            <w:tcW w:w="3036" w:type="dxa"/>
          </w:tcPr>
          <w:p w14:paraId="1C31D77B" w14:textId="77777777" w:rsidR="00A117EC" w:rsidRPr="00AB081C" w:rsidRDefault="00A117E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2012" w:type="dxa"/>
            <w:gridSpan w:val="2"/>
            <w:vAlign w:val="bottom"/>
          </w:tcPr>
          <w:p w14:paraId="3F245211" w14:textId="77777777" w:rsidR="00A117EC" w:rsidRPr="00AB081C" w:rsidRDefault="00A117EC" w:rsidP="007D1FE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AB081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สัดส่วนความเป็นเ</w:t>
            </w:r>
            <w:r w:rsidRPr="00AB081C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จ้าของ</w:t>
            </w:r>
          </w:p>
        </w:tc>
        <w:tc>
          <w:tcPr>
            <w:tcW w:w="2014" w:type="dxa"/>
            <w:gridSpan w:val="2"/>
            <w:vAlign w:val="bottom"/>
          </w:tcPr>
          <w:p w14:paraId="6F6D1B7B" w14:textId="77777777" w:rsidR="00A117EC" w:rsidRPr="00AB081C" w:rsidRDefault="00A117EC" w:rsidP="007D1FE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B081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2014" w:type="dxa"/>
            <w:gridSpan w:val="2"/>
            <w:vAlign w:val="bottom"/>
          </w:tcPr>
          <w:p w14:paraId="47C43E8F" w14:textId="77777777" w:rsidR="00A117EC" w:rsidRPr="00AB081C" w:rsidRDefault="00A117EC" w:rsidP="007D1FE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B081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014" w:type="dxa"/>
            <w:gridSpan w:val="2"/>
            <w:vAlign w:val="bottom"/>
          </w:tcPr>
          <w:p w14:paraId="4EA0DDF9" w14:textId="77777777" w:rsidR="00A117EC" w:rsidRPr="00AB081C" w:rsidRDefault="00A117EC" w:rsidP="007D1FE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B081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2014" w:type="dxa"/>
            <w:gridSpan w:val="2"/>
            <w:vAlign w:val="bottom"/>
          </w:tcPr>
          <w:p w14:paraId="0C707420" w14:textId="77777777" w:rsidR="00A117EC" w:rsidRPr="00AB081C" w:rsidRDefault="00A117EC" w:rsidP="007D1FE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B081C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ราคาทุน - สุทธิ</w:t>
            </w:r>
          </w:p>
        </w:tc>
        <w:tc>
          <w:tcPr>
            <w:tcW w:w="2016" w:type="dxa"/>
            <w:gridSpan w:val="2"/>
          </w:tcPr>
          <w:p w14:paraId="67B636A0" w14:textId="77777777" w:rsidR="007D1FE2" w:rsidRPr="00AB081C" w:rsidRDefault="007D1FE2" w:rsidP="007D1FE2">
            <w:pPr>
              <w:pStyle w:val="acctfourfigures"/>
              <w:tabs>
                <w:tab w:val="left" w:pos="720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B081C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เงินปันผลรับสำหรับ</w:t>
            </w:r>
          </w:p>
          <w:p w14:paraId="51239ADC" w14:textId="2283A421" w:rsidR="00A117EC" w:rsidRPr="00AB081C" w:rsidRDefault="00177B73" w:rsidP="007D1FE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B081C">
              <w:rPr>
                <w:sz w:val="26"/>
                <w:szCs w:val="26"/>
                <w:cs/>
                <w:lang w:bidi="th-TH"/>
              </w:rPr>
              <w:t>งวด</w:t>
            </w:r>
            <w:r w:rsidR="00B65D4F" w:rsidRPr="00AB081C">
              <w:rPr>
                <w:sz w:val="26"/>
                <w:szCs w:val="26"/>
                <w:cs/>
                <w:lang w:bidi="th-TH"/>
              </w:rPr>
              <w:t>เก้าเดือน</w:t>
            </w:r>
            <w:r w:rsidRPr="00AB081C">
              <w:rPr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</w:tr>
      <w:tr w:rsidR="007D1FE2" w:rsidRPr="00AB081C" w14:paraId="5947510D" w14:textId="77777777" w:rsidTr="00704206">
        <w:trPr>
          <w:cantSplit/>
        </w:trPr>
        <w:tc>
          <w:tcPr>
            <w:tcW w:w="3036" w:type="dxa"/>
          </w:tcPr>
          <w:p w14:paraId="6D148C23" w14:textId="77777777" w:rsidR="007D1FE2" w:rsidRPr="00AB081C" w:rsidRDefault="007D1FE2" w:rsidP="007D1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5" w:type="dxa"/>
          </w:tcPr>
          <w:p w14:paraId="485117D8" w14:textId="42BD7337" w:rsidR="007D1FE2" w:rsidRPr="00AB081C" w:rsidRDefault="00C46509" w:rsidP="007D1FE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B081C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30 </w:t>
            </w:r>
            <w:r w:rsidRPr="00AB081C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007" w:type="dxa"/>
          </w:tcPr>
          <w:p w14:paraId="6A0CA07E" w14:textId="5E651C09" w:rsidR="007D1FE2" w:rsidRPr="00AB081C" w:rsidRDefault="007D1FE2" w:rsidP="007D1FE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B081C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Pr="00AB081C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07" w:type="dxa"/>
          </w:tcPr>
          <w:p w14:paraId="0175F89D" w14:textId="24EE8F93" w:rsidR="007D1FE2" w:rsidRPr="00AB081C" w:rsidRDefault="00C46509" w:rsidP="007D1FE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B081C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30 </w:t>
            </w:r>
            <w:r w:rsidRPr="00AB081C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007" w:type="dxa"/>
          </w:tcPr>
          <w:p w14:paraId="25CF55A9" w14:textId="00E61197" w:rsidR="007D1FE2" w:rsidRPr="00AB081C" w:rsidRDefault="007D1FE2" w:rsidP="007D1FE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B081C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Pr="00AB081C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07" w:type="dxa"/>
          </w:tcPr>
          <w:p w14:paraId="1E15F7D5" w14:textId="7220762E" w:rsidR="007D1FE2" w:rsidRPr="00AB081C" w:rsidRDefault="00C46509" w:rsidP="007D1FE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B081C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30 </w:t>
            </w:r>
            <w:r w:rsidRPr="00AB081C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007" w:type="dxa"/>
          </w:tcPr>
          <w:p w14:paraId="4BD177A3" w14:textId="04DA4D50" w:rsidR="007D1FE2" w:rsidRPr="00AB081C" w:rsidRDefault="007D1FE2" w:rsidP="007D1FE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B081C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Pr="00AB081C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07" w:type="dxa"/>
          </w:tcPr>
          <w:p w14:paraId="3DE794D3" w14:textId="7D8C8E6A" w:rsidR="007D1FE2" w:rsidRPr="00AB081C" w:rsidRDefault="00C46509" w:rsidP="007D1FE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B081C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30 </w:t>
            </w:r>
            <w:r w:rsidRPr="00AB081C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007" w:type="dxa"/>
          </w:tcPr>
          <w:p w14:paraId="78453452" w14:textId="3B85F5EE" w:rsidR="007D1FE2" w:rsidRPr="00AB081C" w:rsidRDefault="007D1FE2" w:rsidP="007D1FE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B081C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Pr="00AB081C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07" w:type="dxa"/>
          </w:tcPr>
          <w:p w14:paraId="11F52D8C" w14:textId="050DF65A" w:rsidR="007D1FE2" w:rsidRPr="00AB081C" w:rsidRDefault="00C46509" w:rsidP="007D1FE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B081C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30 </w:t>
            </w:r>
            <w:r w:rsidRPr="00AB081C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007" w:type="dxa"/>
          </w:tcPr>
          <w:p w14:paraId="05E0FBCD" w14:textId="4999FA4B" w:rsidR="007D1FE2" w:rsidRPr="00AB081C" w:rsidRDefault="007D1FE2" w:rsidP="007D1FE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B081C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Pr="00AB081C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07" w:type="dxa"/>
          </w:tcPr>
          <w:p w14:paraId="232893D5" w14:textId="28C38EB7" w:rsidR="007D1FE2" w:rsidRPr="00AB081C" w:rsidRDefault="00C46509" w:rsidP="007D1FE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B081C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30 </w:t>
            </w:r>
            <w:r w:rsidRPr="00AB081C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009" w:type="dxa"/>
          </w:tcPr>
          <w:p w14:paraId="66BC1A3C" w14:textId="46036D06" w:rsidR="007D1FE2" w:rsidRPr="00AB081C" w:rsidRDefault="00C46509" w:rsidP="007D1FE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B081C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30 </w:t>
            </w:r>
            <w:r w:rsidRPr="00AB081C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</w:tr>
      <w:tr w:rsidR="00A117EC" w:rsidRPr="00AB081C" w14:paraId="4FE36C7E" w14:textId="77777777" w:rsidTr="00704206">
        <w:trPr>
          <w:cantSplit/>
        </w:trPr>
        <w:tc>
          <w:tcPr>
            <w:tcW w:w="3036" w:type="dxa"/>
          </w:tcPr>
          <w:p w14:paraId="2A5E4E51" w14:textId="77777777" w:rsidR="00A117EC" w:rsidRPr="00AB081C" w:rsidRDefault="00A117EC" w:rsidP="00A11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5" w:type="dxa"/>
          </w:tcPr>
          <w:p w14:paraId="7EEF44CD" w14:textId="038F94EB" w:rsidR="00A117EC" w:rsidRPr="00AB081C" w:rsidRDefault="00A117E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B08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Pr="00AB081C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007" w:type="dxa"/>
          </w:tcPr>
          <w:p w14:paraId="3C2F6256" w14:textId="4DD54916" w:rsidR="00A117EC" w:rsidRPr="00AB081C" w:rsidRDefault="00A117E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B08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Pr="00AB081C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007" w:type="dxa"/>
          </w:tcPr>
          <w:p w14:paraId="00DC4C72" w14:textId="70C30C24" w:rsidR="00A117EC" w:rsidRPr="00AB081C" w:rsidRDefault="00A117E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B08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Pr="00AB081C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007" w:type="dxa"/>
          </w:tcPr>
          <w:p w14:paraId="1E6D64AB" w14:textId="2514736D" w:rsidR="00A117EC" w:rsidRPr="00AB081C" w:rsidRDefault="00A117E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B08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Pr="00AB081C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007" w:type="dxa"/>
          </w:tcPr>
          <w:p w14:paraId="65BBB0E3" w14:textId="0A3C8786" w:rsidR="00A117EC" w:rsidRPr="00AB081C" w:rsidRDefault="00A117E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B08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Pr="00AB081C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007" w:type="dxa"/>
          </w:tcPr>
          <w:p w14:paraId="6C7DE5B7" w14:textId="4743C70A" w:rsidR="00A117EC" w:rsidRPr="00AB081C" w:rsidRDefault="00A117E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B08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Pr="00AB081C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007" w:type="dxa"/>
          </w:tcPr>
          <w:p w14:paraId="34E29F8F" w14:textId="1D10E4A1" w:rsidR="00A117EC" w:rsidRPr="00AB081C" w:rsidRDefault="00A117E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B08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Pr="00AB081C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007" w:type="dxa"/>
          </w:tcPr>
          <w:p w14:paraId="750FF103" w14:textId="575E6AAD" w:rsidR="00A117EC" w:rsidRPr="00AB081C" w:rsidRDefault="00A117E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B08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Pr="00AB081C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007" w:type="dxa"/>
          </w:tcPr>
          <w:p w14:paraId="7F9DE58A" w14:textId="04D135BC" w:rsidR="00A117EC" w:rsidRPr="00AB081C" w:rsidRDefault="00A117E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B08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Pr="00AB081C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007" w:type="dxa"/>
          </w:tcPr>
          <w:p w14:paraId="677BDD3C" w14:textId="52EB4D4E" w:rsidR="00A117EC" w:rsidRPr="00AB081C" w:rsidRDefault="00A117E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B08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Pr="00AB081C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007" w:type="dxa"/>
          </w:tcPr>
          <w:p w14:paraId="15E33B9D" w14:textId="6125548C" w:rsidR="00A117EC" w:rsidRPr="00AB081C" w:rsidRDefault="00A117E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B08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Pr="00AB081C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009" w:type="dxa"/>
          </w:tcPr>
          <w:p w14:paraId="4972B054" w14:textId="7F8FA1ED" w:rsidR="00A117EC" w:rsidRPr="00AB081C" w:rsidRDefault="00A117E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B08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Pr="00AB081C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</w:p>
        </w:tc>
      </w:tr>
      <w:tr w:rsidR="00A117EC" w:rsidRPr="00AB081C" w14:paraId="4762DFC5" w14:textId="77777777" w:rsidTr="00704206">
        <w:trPr>
          <w:cantSplit/>
        </w:trPr>
        <w:tc>
          <w:tcPr>
            <w:tcW w:w="3036" w:type="dxa"/>
          </w:tcPr>
          <w:p w14:paraId="62C5FFC7" w14:textId="77777777" w:rsidR="00A117EC" w:rsidRPr="00AB081C" w:rsidRDefault="00A117EC" w:rsidP="00A11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2012" w:type="dxa"/>
            <w:gridSpan w:val="2"/>
          </w:tcPr>
          <w:p w14:paraId="60F2659C" w14:textId="77777777" w:rsidR="00A117EC" w:rsidRPr="00AB081C" w:rsidRDefault="00A117E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B081C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0072" w:type="dxa"/>
            <w:gridSpan w:val="10"/>
          </w:tcPr>
          <w:p w14:paraId="4E30F63A" w14:textId="77777777" w:rsidR="00A117EC" w:rsidRPr="00AB081C" w:rsidRDefault="00A117E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B081C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A117EC" w:rsidRPr="00AB081C" w14:paraId="3A20D2AF" w14:textId="77777777" w:rsidTr="00704206">
        <w:trPr>
          <w:cantSplit/>
        </w:trPr>
        <w:tc>
          <w:tcPr>
            <w:tcW w:w="3036" w:type="dxa"/>
          </w:tcPr>
          <w:p w14:paraId="372F5418" w14:textId="77777777" w:rsidR="00A117EC" w:rsidRPr="00AB081C" w:rsidRDefault="00A117EC" w:rsidP="00A11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AB081C">
              <w:rPr>
                <w:rFonts w:hint="cs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1005" w:type="dxa"/>
            <w:vAlign w:val="bottom"/>
          </w:tcPr>
          <w:p w14:paraId="2DB9FA28" w14:textId="77777777" w:rsidR="00A117EC" w:rsidRPr="00AB081C" w:rsidRDefault="00A117EC" w:rsidP="00A117EC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07" w:type="dxa"/>
            <w:vAlign w:val="bottom"/>
          </w:tcPr>
          <w:p w14:paraId="52BE976A" w14:textId="77777777" w:rsidR="00A117EC" w:rsidRPr="00AB081C" w:rsidRDefault="00A117EC" w:rsidP="00A117EC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7" w:type="dxa"/>
            <w:vAlign w:val="bottom"/>
          </w:tcPr>
          <w:p w14:paraId="74C390E6" w14:textId="77777777" w:rsidR="00A117EC" w:rsidRPr="00AB081C" w:rsidRDefault="00A117EC" w:rsidP="00A11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</w:pPr>
          </w:p>
        </w:tc>
        <w:tc>
          <w:tcPr>
            <w:tcW w:w="1007" w:type="dxa"/>
            <w:vAlign w:val="bottom"/>
          </w:tcPr>
          <w:p w14:paraId="0D9ACE21" w14:textId="77777777" w:rsidR="00A117EC" w:rsidRPr="00AB081C" w:rsidRDefault="00A117EC" w:rsidP="00A11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</w:pPr>
          </w:p>
        </w:tc>
        <w:tc>
          <w:tcPr>
            <w:tcW w:w="1007" w:type="dxa"/>
            <w:vAlign w:val="bottom"/>
          </w:tcPr>
          <w:p w14:paraId="06E28429" w14:textId="77777777" w:rsidR="00A117EC" w:rsidRPr="00AB081C" w:rsidRDefault="00A117EC" w:rsidP="00A11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cs/>
              </w:rPr>
            </w:pPr>
          </w:p>
        </w:tc>
        <w:tc>
          <w:tcPr>
            <w:tcW w:w="1007" w:type="dxa"/>
            <w:vAlign w:val="bottom"/>
          </w:tcPr>
          <w:p w14:paraId="3AF4C6E7" w14:textId="77777777" w:rsidR="00A117EC" w:rsidRPr="00AB081C" w:rsidRDefault="00A117EC" w:rsidP="00A11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cs/>
              </w:rPr>
            </w:pPr>
          </w:p>
        </w:tc>
        <w:tc>
          <w:tcPr>
            <w:tcW w:w="1007" w:type="dxa"/>
            <w:vAlign w:val="bottom"/>
          </w:tcPr>
          <w:p w14:paraId="5B7F539F" w14:textId="77777777" w:rsidR="00A117EC" w:rsidRPr="00AB081C" w:rsidRDefault="00A117EC" w:rsidP="00A11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cs/>
              </w:rPr>
            </w:pPr>
          </w:p>
        </w:tc>
        <w:tc>
          <w:tcPr>
            <w:tcW w:w="1007" w:type="dxa"/>
            <w:vAlign w:val="bottom"/>
          </w:tcPr>
          <w:p w14:paraId="3EB7F472" w14:textId="77777777" w:rsidR="00A117EC" w:rsidRPr="00AB081C" w:rsidRDefault="00A117EC" w:rsidP="00A11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cs/>
              </w:rPr>
            </w:pPr>
          </w:p>
        </w:tc>
        <w:tc>
          <w:tcPr>
            <w:tcW w:w="1007" w:type="dxa"/>
          </w:tcPr>
          <w:p w14:paraId="322992A8" w14:textId="77777777" w:rsidR="00A117EC" w:rsidRPr="00AB081C" w:rsidRDefault="00A117EC" w:rsidP="00A11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</w:pPr>
          </w:p>
        </w:tc>
        <w:tc>
          <w:tcPr>
            <w:tcW w:w="1007" w:type="dxa"/>
          </w:tcPr>
          <w:p w14:paraId="7FEBF751" w14:textId="77777777" w:rsidR="00A117EC" w:rsidRPr="00AB081C" w:rsidRDefault="00A117EC" w:rsidP="00A11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</w:pPr>
          </w:p>
        </w:tc>
        <w:tc>
          <w:tcPr>
            <w:tcW w:w="1007" w:type="dxa"/>
            <w:vAlign w:val="bottom"/>
          </w:tcPr>
          <w:p w14:paraId="1A7BD8C9" w14:textId="77777777" w:rsidR="00A117EC" w:rsidRPr="00AB081C" w:rsidRDefault="00A117EC" w:rsidP="00A11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</w:pPr>
          </w:p>
        </w:tc>
        <w:tc>
          <w:tcPr>
            <w:tcW w:w="1009" w:type="dxa"/>
            <w:vAlign w:val="bottom"/>
          </w:tcPr>
          <w:p w14:paraId="1C386253" w14:textId="77777777" w:rsidR="00A117EC" w:rsidRPr="00AB081C" w:rsidRDefault="00A117EC" w:rsidP="00A11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</w:pPr>
          </w:p>
        </w:tc>
      </w:tr>
      <w:tr w:rsidR="00500C6E" w:rsidRPr="00AB081C" w14:paraId="0F923D19" w14:textId="77777777" w:rsidTr="00704206">
        <w:trPr>
          <w:cantSplit/>
        </w:trPr>
        <w:tc>
          <w:tcPr>
            <w:tcW w:w="3036" w:type="dxa"/>
          </w:tcPr>
          <w:p w14:paraId="183F56D3" w14:textId="77777777" w:rsidR="00500C6E" w:rsidRPr="00AB081C" w:rsidRDefault="00500C6E" w:rsidP="00500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cs/>
              </w:rPr>
            </w:pPr>
            <w:r w:rsidRPr="00AB081C">
              <w:rPr>
                <w:rFonts w:hint="cs"/>
                <w:cs/>
              </w:rPr>
              <w:t>บริษัท ดาต้า คาเฟ่ จำกัด</w:t>
            </w:r>
          </w:p>
        </w:tc>
        <w:tc>
          <w:tcPr>
            <w:tcW w:w="1005" w:type="dxa"/>
            <w:vAlign w:val="bottom"/>
          </w:tcPr>
          <w:p w14:paraId="50F2888F" w14:textId="28A1FE6E" w:rsidR="00500C6E" w:rsidRPr="00AB081C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</w:rPr>
              <w:t>35.00</w:t>
            </w:r>
          </w:p>
        </w:tc>
        <w:tc>
          <w:tcPr>
            <w:tcW w:w="1007" w:type="dxa"/>
            <w:vAlign w:val="bottom"/>
          </w:tcPr>
          <w:p w14:paraId="036DC0BA" w14:textId="4D07FB77" w:rsidR="00500C6E" w:rsidRPr="00AB081C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</w:rPr>
              <w:t>35.00</w:t>
            </w:r>
          </w:p>
        </w:tc>
        <w:tc>
          <w:tcPr>
            <w:tcW w:w="1007" w:type="dxa"/>
            <w:vAlign w:val="bottom"/>
          </w:tcPr>
          <w:p w14:paraId="24874CD4" w14:textId="78DE6752" w:rsidR="00500C6E" w:rsidRPr="00AB081C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</w:rPr>
              <w:t>12</w:t>
            </w:r>
          </w:p>
        </w:tc>
        <w:tc>
          <w:tcPr>
            <w:tcW w:w="1007" w:type="dxa"/>
            <w:vAlign w:val="bottom"/>
          </w:tcPr>
          <w:p w14:paraId="759B2FC3" w14:textId="5EB94D3C" w:rsidR="00500C6E" w:rsidRPr="00AB081C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</w:rPr>
              <w:t>12</w:t>
            </w:r>
          </w:p>
        </w:tc>
        <w:tc>
          <w:tcPr>
            <w:tcW w:w="1007" w:type="dxa"/>
            <w:vAlign w:val="bottom"/>
          </w:tcPr>
          <w:p w14:paraId="5D84485F" w14:textId="5D2F51C4" w:rsidR="00500C6E" w:rsidRPr="00AB081C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 w:hint="cs"/>
              </w:rPr>
              <w:t>35</w:t>
            </w:r>
          </w:p>
        </w:tc>
        <w:tc>
          <w:tcPr>
            <w:tcW w:w="1007" w:type="dxa"/>
            <w:vAlign w:val="bottom"/>
          </w:tcPr>
          <w:p w14:paraId="36D93A28" w14:textId="07B2D611" w:rsidR="00500C6E" w:rsidRPr="00AB081C" w:rsidRDefault="00500C6E" w:rsidP="0083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</w:rPr>
              <w:t>35</w:t>
            </w:r>
          </w:p>
        </w:tc>
        <w:tc>
          <w:tcPr>
            <w:tcW w:w="1007" w:type="dxa"/>
            <w:vAlign w:val="bottom"/>
          </w:tcPr>
          <w:p w14:paraId="4698DB9C" w14:textId="22D7B687" w:rsidR="00500C6E" w:rsidRPr="00AB081C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712DC9A8" w14:textId="77777777" w:rsidR="00500C6E" w:rsidRPr="00AB081C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049E3802" w14:textId="39926B4A" w:rsidR="00500C6E" w:rsidRPr="00AB081C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</w:rPr>
              <w:t>35</w:t>
            </w:r>
          </w:p>
        </w:tc>
        <w:tc>
          <w:tcPr>
            <w:tcW w:w="1007" w:type="dxa"/>
            <w:vAlign w:val="bottom"/>
          </w:tcPr>
          <w:p w14:paraId="44D74F83" w14:textId="3397DEBC" w:rsidR="00500C6E" w:rsidRPr="00AB081C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</w:rPr>
              <w:t>35</w:t>
            </w:r>
          </w:p>
        </w:tc>
        <w:tc>
          <w:tcPr>
            <w:tcW w:w="1007" w:type="dxa"/>
            <w:vAlign w:val="bottom"/>
          </w:tcPr>
          <w:p w14:paraId="13122391" w14:textId="28AEE83F" w:rsidR="00500C6E" w:rsidRPr="00AB081C" w:rsidRDefault="00A6726A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09" w:type="dxa"/>
            <w:vAlign w:val="bottom"/>
          </w:tcPr>
          <w:p w14:paraId="39EB3663" w14:textId="658C7B08" w:rsidR="00500C6E" w:rsidRPr="00AB081C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</w:rPr>
              <w:t>-</w:t>
            </w:r>
          </w:p>
        </w:tc>
      </w:tr>
      <w:tr w:rsidR="00500C6E" w:rsidRPr="00AB081C" w14:paraId="510A7249" w14:textId="77777777" w:rsidTr="00704206">
        <w:trPr>
          <w:cantSplit/>
        </w:trPr>
        <w:tc>
          <w:tcPr>
            <w:tcW w:w="3036" w:type="dxa"/>
          </w:tcPr>
          <w:p w14:paraId="16807C00" w14:textId="03C48514" w:rsidR="00500C6E" w:rsidRPr="00AB081C" w:rsidRDefault="00500C6E" w:rsidP="00500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cs/>
              </w:rPr>
            </w:pPr>
            <w:r w:rsidRPr="00AB081C">
              <w:rPr>
                <w:rFonts w:hint="cs"/>
                <w:cs/>
              </w:rPr>
              <w:t>บริษัท มีที่ มีเงิน จำกัด</w:t>
            </w:r>
            <w:r w:rsidRPr="00AB081C">
              <w:rPr>
                <w:rFonts w:hint="cs"/>
              </w:rPr>
              <w:t xml:space="preserve">           </w:t>
            </w:r>
          </w:p>
        </w:tc>
        <w:tc>
          <w:tcPr>
            <w:tcW w:w="1005" w:type="dxa"/>
            <w:vAlign w:val="bottom"/>
          </w:tcPr>
          <w:p w14:paraId="5A21D38E" w14:textId="69AA79DB" w:rsidR="00500C6E" w:rsidRPr="00AB081C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</w:rPr>
              <w:t>20.00</w:t>
            </w:r>
          </w:p>
        </w:tc>
        <w:tc>
          <w:tcPr>
            <w:tcW w:w="1007" w:type="dxa"/>
            <w:vAlign w:val="bottom"/>
          </w:tcPr>
          <w:p w14:paraId="5EBDDA55" w14:textId="286EA274" w:rsidR="00500C6E" w:rsidRPr="00AB081C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</w:rPr>
              <w:t>20.00</w:t>
            </w:r>
          </w:p>
        </w:tc>
        <w:tc>
          <w:tcPr>
            <w:tcW w:w="1007" w:type="dxa"/>
            <w:vAlign w:val="bottom"/>
          </w:tcPr>
          <w:p w14:paraId="346DD05D" w14:textId="072EBF1C" w:rsidR="00500C6E" w:rsidRPr="00AB081C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</w:rPr>
              <w:t>1,000</w:t>
            </w:r>
          </w:p>
        </w:tc>
        <w:tc>
          <w:tcPr>
            <w:tcW w:w="1007" w:type="dxa"/>
            <w:vAlign w:val="bottom"/>
          </w:tcPr>
          <w:p w14:paraId="73DF3F52" w14:textId="547C5F09" w:rsidR="00500C6E" w:rsidRPr="00AB081C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</w:rPr>
              <w:t>1,000</w:t>
            </w:r>
          </w:p>
        </w:tc>
        <w:tc>
          <w:tcPr>
            <w:tcW w:w="1007" w:type="dxa"/>
            <w:vAlign w:val="bottom"/>
          </w:tcPr>
          <w:p w14:paraId="568D2E30" w14:textId="7B60A956" w:rsidR="00500C6E" w:rsidRPr="00AB081C" w:rsidRDefault="00500C6E" w:rsidP="00923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 w:hint="cs"/>
              </w:rPr>
              <w:t>200</w:t>
            </w:r>
          </w:p>
        </w:tc>
        <w:tc>
          <w:tcPr>
            <w:tcW w:w="1007" w:type="dxa"/>
            <w:vAlign w:val="bottom"/>
          </w:tcPr>
          <w:p w14:paraId="0131DBF5" w14:textId="455C1F5F" w:rsidR="00500C6E" w:rsidRPr="00AB081C" w:rsidRDefault="00500C6E" w:rsidP="00923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 w:hint="cs"/>
              </w:rPr>
              <w:t>200</w:t>
            </w:r>
          </w:p>
        </w:tc>
        <w:tc>
          <w:tcPr>
            <w:tcW w:w="1007" w:type="dxa"/>
            <w:vAlign w:val="bottom"/>
          </w:tcPr>
          <w:p w14:paraId="70CFE46C" w14:textId="48821296" w:rsidR="00500C6E" w:rsidRPr="00AB081C" w:rsidRDefault="00500C6E" w:rsidP="00923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727AF9B2" w14:textId="77777777" w:rsidR="00500C6E" w:rsidRPr="00AB081C" w:rsidRDefault="00500C6E" w:rsidP="00923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4C7FB60E" w14:textId="412AD09F" w:rsidR="00500C6E" w:rsidRPr="00AB081C" w:rsidRDefault="00500C6E" w:rsidP="00923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</w:rPr>
              <w:t>200</w:t>
            </w:r>
          </w:p>
        </w:tc>
        <w:tc>
          <w:tcPr>
            <w:tcW w:w="1007" w:type="dxa"/>
            <w:vAlign w:val="bottom"/>
          </w:tcPr>
          <w:p w14:paraId="4AF4A85B" w14:textId="1E5A3B1D" w:rsidR="00500C6E" w:rsidRPr="00AB081C" w:rsidRDefault="00500C6E" w:rsidP="00923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</w:rPr>
              <w:t>200</w:t>
            </w:r>
          </w:p>
        </w:tc>
        <w:tc>
          <w:tcPr>
            <w:tcW w:w="1007" w:type="dxa"/>
            <w:vAlign w:val="bottom"/>
          </w:tcPr>
          <w:p w14:paraId="26EB8A25" w14:textId="403313AF" w:rsidR="00500C6E" w:rsidRPr="00AB081C" w:rsidRDefault="00500C6E" w:rsidP="00923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009" w:type="dxa"/>
            <w:vAlign w:val="bottom"/>
          </w:tcPr>
          <w:p w14:paraId="12B8A7CF" w14:textId="3C32DF8B" w:rsidR="00500C6E" w:rsidRPr="00AB081C" w:rsidRDefault="00500C6E" w:rsidP="00923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</w:rPr>
              <w:t>-</w:t>
            </w:r>
          </w:p>
        </w:tc>
      </w:tr>
      <w:tr w:rsidR="00500C6E" w:rsidRPr="00AB081C" w14:paraId="16027D77" w14:textId="77777777" w:rsidTr="00704206">
        <w:trPr>
          <w:cantSplit/>
        </w:trPr>
        <w:tc>
          <w:tcPr>
            <w:tcW w:w="3036" w:type="dxa"/>
          </w:tcPr>
          <w:p w14:paraId="18CF3C4E" w14:textId="77777777" w:rsidR="00500C6E" w:rsidRPr="00AB081C" w:rsidRDefault="00500C6E" w:rsidP="00500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005" w:type="dxa"/>
            <w:vAlign w:val="bottom"/>
          </w:tcPr>
          <w:p w14:paraId="61493162" w14:textId="77777777" w:rsidR="00500C6E" w:rsidRPr="00AB081C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4FF86D85" w14:textId="77777777" w:rsidR="00500C6E" w:rsidRPr="00AB081C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088E56E5" w14:textId="77777777" w:rsidR="00500C6E" w:rsidRPr="00AB081C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57A83EEB" w14:textId="77777777" w:rsidR="00500C6E" w:rsidRPr="00AB081C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6C82B242" w14:textId="464D3FFA" w:rsidR="00500C6E" w:rsidRPr="00AB081C" w:rsidRDefault="00500C6E" w:rsidP="00923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B081C">
              <w:rPr>
                <w:rFonts w:asciiTheme="majorBidi" w:hAnsiTheme="majorBidi" w:cstheme="majorBidi" w:hint="cs"/>
                <w:b/>
                <w:bCs/>
              </w:rPr>
              <w:t>235</w:t>
            </w:r>
          </w:p>
        </w:tc>
        <w:tc>
          <w:tcPr>
            <w:tcW w:w="1007" w:type="dxa"/>
            <w:vAlign w:val="bottom"/>
          </w:tcPr>
          <w:p w14:paraId="6CFD759A" w14:textId="11AEEBE8" w:rsidR="00500C6E" w:rsidRPr="00AB081C" w:rsidRDefault="00500C6E" w:rsidP="00923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B081C">
              <w:rPr>
                <w:rFonts w:asciiTheme="majorBidi" w:hAnsiTheme="majorBidi" w:cstheme="majorBidi" w:hint="cs"/>
                <w:b/>
                <w:bCs/>
              </w:rPr>
              <w:t>235</w:t>
            </w:r>
          </w:p>
        </w:tc>
        <w:tc>
          <w:tcPr>
            <w:tcW w:w="1007" w:type="dxa"/>
            <w:vAlign w:val="bottom"/>
          </w:tcPr>
          <w:p w14:paraId="529576E0" w14:textId="410FF183" w:rsidR="00500C6E" w:rsidRPr="00AB081C" w:rsidRDefault="00500C6E" w:rsidP="00923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B081C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  <w:tc>
          <w:tcPr>
            <w:tcW w:w="1007" w:type="dxa"/>
            <w:vAlign w:val="bottom"/>
          </w:tcPr>
          <w:p w14:paraId="4AFE58CC" w14:textId="77777777" w:rsidR="00500C6E" w:rsidRPr="00AB081C" w:rsidRDefault="00500C6E" w:rsidP="00923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B081C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  <w:tc>
          <w:tcPr>
            <w:tcW w:w="1007" w:type="dxa"/>
            <w:vAlign w:val="bottom"/>
          </w:tcPr>
          <w:p w14:paraId="1AA179C1" w14:textId="22923C54" w:rsidR="00500C6E" w:rsidRPr="00AB081C" w:rsidRDefault="00500C6E" w:rsidP="00923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 w:hint="cs"/>
                <w:b/>
                <w:bCs/>
              </w:rPr>
              <w:t>235</w:t>
            </w:r>
          </w:p>
        </w:tc>
        <w:tc>
          <w:tcPr>
            <w:tcW w:w="1007" w:type="dxa"/>
            <w:vAlign w:val="bottom"/>
          </w:tcPr>
          <w:p w14:paraId="3FC8AD51" w14:textId="73C381D7" w:rsidR="00500C6E" w:rsidRPr="00AB081C" w:rsidRDefault="00500C6E" w:rsidP="00923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 w:hint="cs"/>
                <w:b/>
                <w:bCs/>
              </w:rPr>
              <w:t>235</w:t>
            </w:r>
          </w:p>
        </w:tc>
        <w:tc>
          <w:tcPr>
            <w:tcW w:w="1007" w:type="dxa"/>
            <w:vAlign w:val="bottom"/>
          </w:tcPr>
          <w:p w14:paraId="10ADCBDA" w14:textId="6B63E08B" w:rsidR="00500C6E" w:rsidRPr="00AB081C" w:rsidRDefault="00A6726A" w:rsidP="00923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1009" w:type="dxa"/>
            <w:vAlign w:val="bottom"/>
          </w:tcPr>
          <w:p w14:paraId="76723259" w14:textId="27345F25" w:rsidR="00500C6E" w:rsidRPr="00AB081C" w:rsidRDefault="00500C6E" w:rsidP="00923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</w:tr>
      <w:tr w:rsidR="00500C6E" w:rsidRPr="00AB081C" w14:paraId="5E7094BE" w14:textId="77777777" w:rsidTr="00704206">
        <w:trPr>
          <w:cantSplit/>
        </w:trPr>
        <w:tc>
          <w:tcPr>
            <w:tcW w:w="3036" w:type="dxa"/>
          </w:tcPr>
          <w:p w14:paraId="7893FEE4" w14:textId="77777777" w:rsidR="00500C6E" w:rsidRPr="00AB081C" w:rsidRDefault="00500C6E" w:rsidP="00500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AB081C">
              <w:rPr>
                <w:rFonts w:hint="cs"/>
                <w:b/>
                <w:bCs/>
                <w:i/>
                <w:iCs/>
                <w:cs/>
              </w:rPr>
              <w:t>การร่วมค้า</w:t>
            </w:r>
          </w:p>
        </w:tc>
        <w:tc>
          <w:tcPr>
            <w:tcW w:w="1005" w:type="dxa"/>
            <w:vAlign w:val="bottom"/>
          </w:tcPr>
          <w:p w14:paraId="60A667AA" w14:textId="77777777" w:rsidR="00500C6E" w:rsidRPr="00AB081C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6AE3C1E4" w14:textId="77777777" w:rsidR="00500C6E" w:rsidRPr="00AB081C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3E923F90" w14:textId="77777777" w:rsidR="00500C6E" w:rsidRPr="00AB081C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0B9D5B58" w14:textId="77777777" w:rsidR="00500C6E" w:rsidRPr="00AB081C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2EC60541" w14:textId="77777777" w:rsidR="00500C6E" w:rsidRPr="00AB081C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7" w:type="dxa"/>
            <w:vAlign w:val="bottom"/>
          </w:tcPr>
          <w:p w14:paraId="7DC4509F" w14:textId="77777777" w:rsidR="00500C6E" w:rsidRPr="00AB081C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7" w:type="dxa"/>
            <w:vAlign w:val="bottom"/>
          </w:tcPr>
          <w:p w14:paraId="6F55E4EF" w14:textId="77777777" w:rsidR="00500C6E" w:rsidRPr="00AB081C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7" w:type="dxa"/>
            <w:vAlign w:val="bottom"/>
          </w:tcPr>
          <w:p w14:paraId="4D3CAAB8" w14:textId="77777777" w:rsidR="00500C6E" w:rsidRPr="00AB081C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7" w:type="dxa"/>
            <w:vAlign w:val="bottom"/>
          </w:tcPr>
          <w:p w14:paraId="2B6E4576" w14:textId="77777777" w:rsidR="00500C6E" w:rsidRPr="00AB081C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406B99EE" w14:textId="77777777" w:rsidR="00500C6E" w:rsidRPr="00AB081C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7AFD2609" w14:textId="77777777" w:rsidR="00500C6E" w:rsidRPr="00AB081C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9" w:type="dxa"/>
            <w:vAlign w:val="bottom"/>
          </w:tcPr>
          <w:p w14:paraId="5CA91AA8" w14:textId="77777777" w:rsidR="00500C6E" w:rsidRPr="00AB081C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</w:tr>
      <w:tr w:rsidR="00500C6E" w:rsidRPr="00AB081C" w14:paraId="6B901A2E" w14:textId="77777777" w:rsidTr="00704206">
        <w:trPr>
          <w:cantSplit/>
        </w:trPr>
        <w:tc>
          <w:tcPr>
            <w:tcW w:w="3036" w:type="dxa"/>
          </w:tcPr>
          <w:p w14:paraId="20072494" w14:textId="77777777" w:rsidR="00500C6E" w:rsidRPr="00AB081C" w:rsidRDefault="00500C6E" w:rsidP="00500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cs/>
              </w:rPr>
            </w:pPr>
            <w:r w:rsidRPr="00AB081C">
              <w:rPr>
                <w:rFonts w:hint="cs"/>
                <w:cs/>
              </w:rPr>
              <w:t>บริษัท บงกช มารีน เซอร์วิส จำกัด</w:t>
            </w:r>
          </w:p>
        </w:tc>
        <w:tc>
          <w:tcPr>
            <w:tcW w:w="1005" w:type="dxa"/>
            <w:vAlign w:val="bottom"/>
          </w:tcPr>
          <w:p w14:paraId="4D12F64A" w14:textId="4C11B3BB" w:rsidR="00500C6E" w:rsidRPr="00AB081C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</w:rPr>
              <w:t>30.00</w:t>
            </w:r>
          </w:p>
        </w:tc>
        <w:tc>
          <w:tcPr>
            <w:tcW w:w="1007" w:type="dxa"/>
            <w:vAlign w:val="bottom"/>
          </w:tcPr>
          <w:p w14:paraId="6B7F5B62" w14:textId="39C66E1E" w:rsidR="00500C6E" w:rsidRPr="00AB081C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</w:rPr>
              <w:t>30.00</w:t>
            </w:r>
          </w:p>
        </w:tc>
        <w:tc>
          <w:tcPr>
            <w:tcW w:w="1007" w:type="dxa"/>
            <w:vAlign w:val="bottom"/>
          </w:tcPr>
          <w:p w14:paraId="0FE1AB07" w14:textId="276654A3" w:rsidR="00500C6E" w:rsidRPr="00AB081C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 w:hint="cs"/>
              </w:rPr>
              <w:t>240</w:t>
            </w:r>
          </w:p>
        </w:tc>
        <w:tc>
          <w:tcPr>
            <w:tcW w:w="1007" w:type="dxa"/>
            <w:vAlign w:val="bottom"/>
          </w:tcPr>
          <w:p w14:paraId="5F6AD8B9" w14:textId="14F991CF" w:rsidR="00500C6E" w:rsidRPr="00AB081C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 w:hint="cs"/>
              </w:rPr>
              <w:t>240</w:t>
            </w:r>
          </w:p>
        </w:tc>
        <w:tc>
          <w:tcPr>
            <w:tcW w:w="1007" w:type="dxa"/>
            <w:vAlign w:val="bottom"/>
          </w:tcPr>
          <w:p w14:paraId="21091F5B" w14:textId="1C9C3DDA" w:rsidR="00500C6E" w:rsidRPr="00AB081C" w:rsidDel="00FF482C" w:rsidRDefault="00500C6E" w:rsidP="00923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</w:rPr>
              <w:t>72</w:t>
            </w:r>
          </w:p>
        </w:tc>
        <w:tc>
          <w:tcPr>
            <w:tcW w:w="1007" w:type="dxa"/>
            <w:vAlign w:val="bottom"/>
          </w:tcPr>
          <w:p w14:paraId="760499FB" w14:textId="625A9CF9" w:rsidR="00500C6E" w:rsidRPr="00AB081C" w:rsidDel="00FF482C" w:rsidRDefault="00500C6E" w:rsidP="00923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</w:rPr>
              <w:t>72</w:t>
            </w:r>
          </w:p>
        </w:tc>
        <w:tc>
          <w:tcPr>
            <w:tcW w:w="1007" w:type="dxa"/>
            <w:vAlign w:val="bottom"/>
          </w:tcPr>
          <w:p w14:paraId="29942DAB" w14:textId="1BB11372" w:rsidR="00500C6E" w:rsidRPr="00AB081C" w:rsidRDefault="00500C6E" w:rsidP="00923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34A8B9C9" w14:textId="77777777" w:rsidR="00500C6E" w:rsidRPr="00AB081C" w:rsidRDefault="00500C6E" w:rsidP="00923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47EC247E" w14:textId="5F2130D0" w:rsidR="00500C6E" w:rsidRPr="00AB081C" w:rsidDel="00FF482C" w:rsidRDefault="00500C6E" w:rsidP="00923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</w:rPr>
              <w:t>72</w:t>
            </w:r>
          </w:p>
        </w:tc>
        <w:tc>
          <w:tcPr>
            <w:tcW w:w="1007" w:type="dxa"/>
            <w:vAlign w:val="bottom"/>
          </w:tcPr>
          <w:p w14:paraId="4940D2C2" w14:textId="27D5E901" w:rsidR="00500C6E" w:rsidRPr="00AB081C" w:rsidDel="00FF482C" w:rsidRDefault="00500C6E" w:rsidP="00923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</w:rPr>
              <w:t>72</w:t>
            </w:r>
          </w:p>
        </w:tc>
        <w:tc>
          <w:tcPr>
            <w:tcW w:w="1007" w:type="dxa"/>
            <w:vAlign w:val="bottom"/>
          </w:tcPr>
          <w:p w14:paraId="56E24646" w14:textId="469B788F" w:rsidR="00500C6E" w:rsidRPr="00AB081C" w:rsidDel="00FF482C" w:rsidRDefault="00CA7DEB" w:rsidP="00923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9" w:type="dxa"/>
            <w:vAlign w:val="bottom"/>
          </w:tcPr>
          <w:p w14:paraId="41AED78D" w14:textId="26BD9E44" w:rsidR="00500C6E" w:rsidRPr="00AB081C" w:rsidDel="00FF482C" w:rsidRDefault="007D1FE2" w:rsidP="00923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</w:tr>
      <w:tr w:rsidR="00500C6E" w:rsidRPr="00AB081C" w14:paraId="3F9C5B64" w14:textId="77777777" w:rsidTr="00704206">
        <w:trPr>
          <w:cantSplit/>
          <w:trHeight w:val="56"/>
        </w:trPr>
        <w:tc>
          <w:tcPr>
            <w:tcW w:w="3036" w:type="dxa"/>
          </w:tcPr>
          <w:p w14:paraId="428A8726" w14:textId="77777777" w:rsidR="00500C6E" w:rsidRPr="00AB081C" w:rsidRDefault="00500C6E" w:rsidP="00500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cs/>
              </w:rPr>
            </w:pPr>
          </w:p>
        </w:tc>
        <w:tc>
          <w:tcPr>
            <w:tcW w:w="1005" w:type="dxa"/>
            <w:vAlign w:val="bottom"/>
          </w:tcPr>
          <w:p w14:paraId="576F8C01" w14:textId="77777777" w:rsidR="00500C6E" w:rsidRPr="00AB081C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6D5ADBFA" w14:textId="77777777" w:rsidR="00500C6E" w:rsidRPr="00AB081C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51B5E8F3" w14:textId="77777777" w:rsidR="00500C6E" w:rsidRPr="00AB081C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4AB6981B" w14:textId="77777777" w:rsidR="00500C6E" w:rsidRPr="00AB081C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59F617E0" w14:textId="30FD9A7B" w:rsidR="00500C6E" w:rsidRPr="00AB081C" w:rsidDel="00FF482C" w:rsidRDefault="00500C6E" w:rsidP="00923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 w:hint="cs"/>
                <w:b/>
                <w:bCs/>
              </w:rPr>
              <w:t>72</w:t>
            </w:r>
          </w:p>
        </w:tc>
        <w:tc>
          <w:tcPr>
            <w:tcW w:w="1007" w:type="dxa"/>
            <w:vAlign w:val="bottom"/>
          </w:tcPr>
          <w:p w14:paraId="50FEE4EF" w14:textId="52B45358" w:rsidR="00500C6E" w:rsidRPr="00AB081C" w:rsidRDefault="00500C6E" w:rsidP="00923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 w:hint="cs"/>
                <w:b/>
                <w:bCs/>
              </w:rPr>
              <w:t>72</w:t>
            </w:r>
          </w:p>
        </w:tc>
        <w:tc>
          <w:tcPr>
            <w:tcW w:w="1007" w:type="dxa"/>
            <w:vAlign w:val="bottom"/>
          </w:tcPr>
          <w:p w14:paraId="5DA188A1" w14:textId="7343C29E" w:rsidR="00500C6E" w:rsidRPr="00AB081C" w:rsidRDefault="00500C6E" w:rsidP="00923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  <w:tc>
          <w:tcPr>
            <w:tcW w:w="1007" w:type="dxa"/>
            <w:vAlign w:val="bottom"/>
          </w:tcPr>
          <w:p w14:paraId="1903603B" w14:textId="77777777" w:rsidR="00500C6E" w:rsidRPr="00AB081C" w:rsidRDefault="00500C6E" w:rsidP="00923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B081C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  <w:tc>
          <w:tcPr>
            <w:tcW w:w="1007" w:type="dxa"/>
            <w:vAlign w:val="bottom"/>
          </w:tcPr>
          <w:p w14:paraId="318F85CF" w14:textId="175A94A6" w:rsidR="00500C6E" w:rsidRPr="00AB081C" w:rsidDel="00FF482C" w:rsidRDefault="00500C6E" w:rsidP="00923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 w:hint="cs"/>
                <w:b/>
                <w:bCs/>
              </w:rPr>
              <w:t>72</w:t>
            </w:r>
          </w:p>
        </w:tc>
        <w:tc>
          <w:tcPr>
            <w:tcW w:w="1007" w:type="dxa"/>
            <w:vAlign w:val="bottom"/>
          </w:tcPr>
          <w:p w14:paraId="6A0D2FE3" w14:textId="4155C557" w:rsidR="00500C6E" w:rsidRPr="00AB081C" w:rsidRDefault="00500C6E" w:rsidP="00923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 w:hint="cs"/>
                <w:b/>
                <w:bCs/>
              </w:rPr>
              <w:t>72</w:t>
            </w:r>
          </w:p>
        </w:tc>
        <w:tc>
          <w:tcPr>
            <w:tcW w:w="1007" w:type="dxa"/>
            <w:vAlign w:val="bottom"/>
          </w:tcPr>
          <w:p w14:paraId="16F30191" w14:textId="4C575AC0" w:rsidR="00500C6E" w:rsidRPr="00AB081C" w:rsidDel="00FF482C" w:rsidRDefault="00CA7DEB" w:rsidP="00923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009" w:type="dxa"/>
            <w:vAlign w:val="bottom"/>
          </w:tcPr>
          <w:p w14:paraId="038FD2F3" w14:textId="25197D7C" w:rsidR="00500C6E" w:rsidRPr="00AB081C" w:rsidRDefault="007D1FE2" w:rsidP="00923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500C6E" w:rsidRPr="00AB081C" w14:paraId="28FA0726" w14:textId="77777777" w:rsidTr="00704206">
        <w:trPr>
          <w:cantSplit/>
          <w:trHeight w:val="457"/>
        </w:trPr>
        <w:tc>
          <w:tcPr>
            <w:tcW w:w="3036" w:type="dxa"/>
            <w:vAlign w:val="bottom"/>
          </w:tcPr>
          <w:p w14:paraId="6C6ADE1F" w14:textId="77777777" w:rsidR="00500C6E" w:rsidRPr="00AB081C" w:rsidRDefault="00500C6E" w:rsidP="00500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</w:rPr>
            </w:pPr>
            <w:r w:rsidRPr="00AB081C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005" w:type="dxa"/>
            <w:vAlign w:val="bottom"/>
          </w:tcPr>
          <w:p w14:paraId="5AD84073" w14:textId="77777777" w:rsidR="00500C6E" w:rsidRPr="00AB081C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352D58EA" w14:textId="77777777" w:rsidR="00500C6E" w:rsidRPr="00AB081C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7" w:type="dxa"/>
            <w:vAlign w:val="bottom"/>
          </w:tcPr>
          <w:p w14:paraId="27B8DA62" w14:textId="77777777" w:rsidR="00500C6E" w:rsidRPr="00AB081C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799E9F1D" w14:textId="77777777" w:rsidR="00500C6E" w:rsidRPr="00AB081C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554B209B" w14:textId="0C1C22B3" w:rsidR="00500C6E" w:rsidRPr="00AB081C" w:rsidRDefault="00500C6E" w:rsidP="00D21A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B081C">
              <w:rPr>
                <w:rFonts w:asciiTheme="majorBidi" w:hAnsiTheme="majorBidi" w:cstheme="majorBidi" w:hint="cs"/>
                <w:b/>
                <w:bCs/>
              </w:rPr>
              <w:t>307</w:t>
            </w:r>
          </w:p>
        </w:tc>
        <w:tc>
          <w:tcPr>
            <w:tcW w:w="1007" w:type="dxa"/>
            <w:vAlign w:val="bottom"/>
          </w:tcPr>
          <w:p w14:paraId="3E2ECAED" w14:textId="4F999DF2" w:rsidR="00500C6E" w:rsidRPr="00AB081C" w:rsidRDefault="00500C6E" w:rsidP="00D21A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B081C">
              <w:rPr>
                <w:rFonts w:asciiTheme="majorBidi" w:hAnsiTheme="majorBidi" w:cstheme="majorBidi" w:hint="cs"/>
                <w:b/>
                <w:bCs/>
              </w:rPr>
              <w:t>307</w:t>
            </w:r>
          </w:p>
        </w:tc>
        <w:tc>
          <w:tcPr>
            <w:tcW w:w="1007" w:type="dxa"/>
            <w:vAlign w:val="bottom"/>
          </w:tcPr>
          <w:p w14:paraId="242BC02A" w14:textId="098E2F2C" w:rsidR="00500C6E" w:rsidRPr="00AB081C" w:rsidRDefault="00500C6E" w:rsidP="00D21A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3D77CB79" w14:textId="77777777" w:rsidR="00500C6E" w:rsidRPr="00AB081C" w:rsidRDefault="00500C6E" w:rsidP="00D21A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37C5ADFC" w14:textId="09056C2A" w:rsidR="00500C6E" w:rsidRPr="00AB081C" w:rsidRDefault="00500C6E" w:rsidP="00D21A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B081C">
              <w:rPr>
                <w:rFonts w:asciiTheme="majorBidi" w:hAnsiTheme="majorBidi" w:cstheme="majorBidi" w:hint="cs"/>
                <w:b/>
                <w:bCs/>
              </w:rPr>
              <w:t>307</w:t>
            </w:r>
          </w:p>
        </w:tc>
        <w:tc>
          <w:tcPr>
            <w:tcW w:w="1007" w:type="dxa"/>
            <w:vAlign w:val="bottom"/>
          </w:tcPr>
          <w:p w14:paraId="35B06BE6" w14:textId="63763CCD" w:rsidR="00500C6E" w:rsidRPr="00AB081C" w:rsidRDefault="00500C6E" w:rsidP="00D21A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B081C">
              <w:rPr>
                <w:rFonts w:asciiTheme="majorBidi" w:hAnsiTheme="majorBidi" w:cstheme="majorBidi" w:hint="cs"/>
                <w:b/>
                <w:bCs/>
              </w:rPr>
              <w:t>307</w:t>
            </w:r>
          </w:p>
        </w:tc>
        <w:tc>
          <w:tcPr>
            <w:tcW w:w="1007" w:type="dxa"/>
            <w:vAlign w:val="bottom"/>
          </w:tcPr>
          <w:p w14:paraId="4C2817BE" w14:textId="730EC625" w:rsidR="00500C6E" w:rsidRPr="00AB081C" w:rsidRDefault="00A73718" w:rsidP="00D21A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1009" w:type="dxa"/>
            <w:vAlign w:val="bottom"/>
          </w:tcPr>
          <w:p w14:paraId="3923AEEA" w14:textId="532EC8AC" w:rsidR="00500C6E" w:rsidRPr="00AB081C" w:rsidRDefault="007D1FE2" w:rsidP="00D21A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</w:tbl>
    <w:p w14:paraId="1AF102DD" w14:textId="77777777" w:rsidR="00A117EC" w:rsidRPr="00AB081C" w:rsidRDefault="00A117EC" w:rsidP="00A117EC">
      <w:pPr>
        <w:pStyle w:val="block"/>
        <w:spacing w:after="0" w:line="240" w:lineRule="atLeast"/>
        <w:ind w:left="0" w:right="-512"/>
        <w:rPr>
          <w:rFonts w:ascii="Angsana New" w:hAnsi="Angsana New"/>
          <w:sz w:val="28"/>
          <w:szCs w:val="28"/>
          <w:lang w:bidi="th-TH"/>
        </w:rPr>
      </w:pPr>
    </w:p>
    <w:p w14:paraId="4DCEB53B" w14:textId="4A77005A" w:rsidR="009E7A27" w:rsidRPr="00AB081C" w:rsidRDefault="006B2A2F" w:rsidP="002C4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</w:rPr>
      </w:pPr>
      <w:r w:rsidRPr="00AB081C">
        <w:rPr>
          <w:rFonts w:asciiTheme="majorBidi" w:hAnsiTheme="majorBidi" w:cstheme="majorBidi" w:hint="cs"/>
          <w:cs/>
        </w:rPr>
        <w:t xml:space="preserve">ณ วันที่ </w:t>
      </w:r>
      <w:r w:rsidR="00C46509" w:rsidRPr="00AB081C">
        <w:rPr>
          <w:rFonts w:asciiTheme="majorBidi" w:hAnsiTheme="majorBidi" w:cstheme="majorBidi"/>
        </w:rPr>
        <w:t xml:space="preserve">30 </w:t>
      </w:r>
      <w:r w:rsidR="00C46509" w:rsidRPr="00AB081C">
        <w:rPr>
          <w:rFonts w:asciiTheme="majorBidi" w:hAnsiTheme="majorBidi" w:cstheme="majorBidi"/>
          <w:cs/>
        </w:rPr>
        <w:t>กันยายน</w:t>
      </w:r>
      <w:r w:rsidR="00C63585" w:rsidRPr="00AB081C">
        <w:rPr>
          <w:rFonts w:asciiTheme="majorBidi" w:hAnsiTheme="majorBidi" w:cstheme="majorBidi"/>
          <w:cs/>
        </w:rPr>
        <w:t xml:space="preserve"> </w:t>
      </w:r>
      <w:r w:rsidR="00C63585" w:rsidRPr="00AB081C">
        <w:rPr>
          <w:rFonts w:asciiTheme="majorBidi" w:hAnsiTheme="majorBidi" w:cstheme="majorBidi"/>
        </w:rPr>
        <w:t>2566</w:t>
      </w:r>
      <w:r w:rsidRPr="00AB081C">
        <w:rPr>
          <w:rFonts w:asciiTheme="majorBidi" w:hAnsiTheme="majorBidi" w:cstheme="majorBidi"/>
        </w:rPr>
        <w:t xml:space="preserve"> </w:t>
      </w:r>
      <w:r w:rsidR="00E7127C" w:rsidRPr="00AB081C">
        <w:rPr>
          <w:rFonts w:asciiTheme="majorBidi" w:hAnsiTheme="majorBidi" w:cstheme="majorBidi"/>
          <w:cs/>
        </w:rPr>
        <w:t>บริษัท</w:t>
      </w:r>
      <w:r w:rsidR="00D42518" w:rsidRPr="00AB081C">
        <w:rPr>
          <w:rFonts w:asciiTheme="majorBidi" w:hAnsiTheme="majorBidi" w:cstheme="majorBidi"/>
          <w:cs/>
        </w:rPr>
        <w:t>ไม่มีเงินลงทุนใน</w:t>
      </w:r>
      <w:r w:rsidR="00680B35" w:rsidRPr="00AB081C">
        <w:rPr>
          <w:rFonts w:asciiTheme="majorBidi" w:hAnsiTheme="majorBidi" w:cstheme="majorBidi" w:hint="cs"/>
          <w:cs/>
        </w:rPr>
        <w:t>บริษัทร่วมและ</w:t>
      </w:r>
      <w:r w:rsidR="00D42518" w:rsidRPr="00AB081C">
        <w:rPr>
          <w:rFonts w:asciiTheme="majorBidi" w:hAnsiTheme="majorBidi" w:cstheme="majorBidi"/>
          <w:cs/>
        </w:rPr>
        <w:t>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54230E6C" w14:textId="77777777" w:rsidR="00A92745" w:rsidRPr="00AB081C" w:rsidRDefault="00A92745" w:rsidP="00A92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left="360" w:right="-45" w:hanging="360"/>
        <w:jc w:val="thaiDistribute"/>
        <w:rPr>
          <w:rFonts w:asciiTheme="majorBidi" w:hAnsiTheme="majorBidi" w:cstheme="majorBidi"/>
        </w:rPr>
      </w:pPr>
    </w:p>
    <w:p w14:paraId="1AAE212E" w14:textId="3889B906" w:rsidR="00A00ABD" w:rsidRPr="00AB081C" w:rsidRDefault="00A00ABD" w:rsidP="00562A3C">
      <w:pPr>
        <w:pStyle w:val="index"/>
        <w:tabs>
          <w:tab w:val="clear" w:pos="1134"/>
          <w:tab w:val="decimal" w:pos="540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sectPr w:rsidR="00A00ABD" w:rsidRPr="00AB081C" w:rsidSect="00E23505">
          <w:headerReference w:type="default" r:id="rId18"/>
          <w:footerReference w:type="default" r:id="rId19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74F4AF17" w14:textId="253BB1A9" w:rsidR="00BB46DE" w:rsidRPr="00AB081C" w:rsidRDefault="00BB46DE" w:rsidP="00BF289E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B081C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ab/>
      </w:r>
      <w:r w:rsidRPr="00AB081C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ที่ดิน อาคารและอุปกรณ์</w:t>
      </w:r>
    </w:p>
    <w:p w14:paraId="69EE0B7A" w14:textId="77777777" w:rsidR="00BB46DE" w:rsidRPr="00AB081C" w:rsidRDefault="00BB46DE" w:rsidP="00AD7177">
      <w:pPr>
        <w:rPr>
          <w:rFonts w:asciiTheme="majorBidi" w:hAnsiTheme="majorBidi" w:cstheme="majorBidi"/>
        </w:rPr>
      </w:pPr>
    </w:p>
    <w:p w14:paraId="6C3B3D7B" w14:textId="357DD001" w:rsidR="00BB46DE" w:rsidRPr="00AB081C" w:rsidRDefault="00A24F14" w:rsidP="002A7A78">
      <w:pPr>
        <w:tabs>
          <w:tab w:val="clear" w:pos="227"/>
          <w:tab w:val="clear" w:pos="454"/>
          <w:tab w:val="left" w:pos="360"/>
          <w:tab w:val="left" w:pos="540"/>
        </w:tabs>
        <w:rPr>
          <w:rFonts w:asciiTheme="majorBidi" w:hAnsiTheme="majorBidi" w:cstheme="majorBidi"/>
        </w:rPr>
      </w:pPr>
      <w:r w:rsidRPr="00AB081C">
        <w:rPr>
          <w:rFonts w:asciiTheme="majorBidi" w:hAnsiTheme="majorBidi" w:cstheme="majorBidi"/>
          <w:cs/>
        </w:rPr>
        <w:tab/>
      </w:r>
      <w:r w:rsidRPr="00AB081C">
        <w:rPr>
          <w:rFonts w:asciiTheme="majorBidi" w:hAnsiTheme="majorBidi" w:cstheme="majorBidi"/>
          <w:cs/>
        </w:rPr>
        <w:tab/>
      </w:r>
      <w:r w:rsidR="00BB46DE" w:rsidRPr="00AB081C">
        <w:rPr>
          <w:rFonts w:asciiTheme="majorBidi" w:hAnsiTheme="majorBidi" w:cstheme="majorBidi"/>
          <w:cs/>
        </w:rPr>
        <w:t>รายการเคลื่อนไหวของที่ดิน อาคารและอุปกรณ์ระหว่าง</w:t>
      </w:r>
      <w:r w:rsidR="00177B73" w:rsidRPr="00AB081C">
        <w:rPr>
          <w:rFonts w:asciiTheme="majorBidi" w:hAnsiTheme="majorBidi" w:cstheme="majorBidi"/>
          <w:cs/>
        </w:rPr>
        <w:t>งวด</w:t>
      </w:r>
      <w:r w:rsidR="00B65D4F" w:rsidRPr="00AB081C">
        <w:rPr>
          <w:rFonts w:asciiTheme="majorBidi" w:hAnsiTheme="majorBidi" w:cstheme="majorBidi"/>
          <w:cs/>
        </w:rPr>
        <w:t>เก้าเดือน</w:t>
      </w:r>
      <w:r w:rsidR="00177B73" w:rsidRPr="00AB081C">
        <w:rPr>
          <w:rFonts w:asciiTheme="majorBidi" w:hAnsiTheme="majorBidi" w:cstheme="majorBidi"/>
          <w:cs/>
        </w:rPr>
        <w:t>สิ้นสุดวันที่</w:t>
      </w:r>
      <w:r w:rsidR="00BB46DE" w:rsidRPr="00AB081C">
        <w:rPr>
          <w:rFonts w:asciiTheme="majorBidi" w:hAnsiTheme="majorBidi" w:cstheme="majorBidi"/>
          <w:cs/>
        </w:rPr>
        <w:t xml:space="preserve"> </w:t>
      </w:r>
      <w:r w:rsidR="00C46509" w:rsidRPr="00AB081C">
        <w:rPr>
          <w:rFonts w:asciiTheme="majorBidi" w:hAnsiTheme="majorBidi" w:cstheme="majorBidi"/>
        </w:rPr>
        <w:t xml:space="preserve">30 </w:t>
      </w:r>
      <w:r w:rsidR="00C46509" w:rsidRPr="00AB081C">
        <w:rPr>
          <w:rFonts w:asciiTheme="majorBidi" w:hAnsiTheme="majorBidi" w:cstheme="majorBidi"/>
          <w:cs/>
        </w:rPr>
        <w:t>กันยายน</w:t>
      </w:r>
      <w:r w:rsidR="00C63585" w:rsidRPr="00AB081C">
        <w:rPr>
          <w:rFonts w:asciiTheme="majorBidi" w:hAnsiTheme="majorBidi" w:cstheme="majorBidi"/>
          <w:cs/>
        </w:rPr>
        <w:t xml:space="preserve"> </w:t>
      </w:r>
      <w:r w:rsidR="00C63585" w:rsidRPr="00AB081C">
        <w:rPr>
          <w:rFonts w:asciiTheme="majorBidi" w:hAnsiTheme="majorBidi" w:cstheme="majorBidi"/>
        </w:rPr>
        <w:t>2566</w:t>
      </w:r>
      <w:r w:rsidR="00BB46DE" w:rsidRPr="00AB081C">
        <w:rPr>
          <w:rFonts w:asciiTheme="majorBidi" w:hAnsiTheme="majorBidi" w:cstheme="majorBidi"/>
          <w:cs/>
        </w:rPr>
        <w:t xml:space="preserve"> มีดังนี้</w:t>
      </w:r>
    </w:p>
    <w:p w14:paraId="0A9D9736" w14:textId="77777777" w:rsidR="00076D0F" w:rsidRPr="00AB081C" w:rsidRDefault="00076D0F" w:rsidP="002A7A78">
      <w:pPr>
        <w:tabs>
          <w:tab w:val="clear" w:pos="227"/>
          <w:tab w:val="clear" w:pos="454"/>
          <w:tab w:val="left" w:pos="360"/>
          <w:tab w:val="left" w:pos="540"/>
        </w:tabs>
        <w:rPr>
          <w:rFonts w:asciiTheme="majorBidi" w:hAnsiTheme="majorBidi" w:cstheme="majorBidi"/>
        </w:rPr>
      </w:pPr>
    </w:p>
    <w:tbl>
      <w:tblPr>
        <w:tblW w:w="5000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3224"/>
        <w:gridCol w:w="273"/>
        <w:gridCol w:w="1003"/>
        <w:gridCol w:w="1003"/>
        <w:gridCol w:w="1003"/>
        <w:gridCol w:w="1003"/>
        <w:gridCol w:w="1003"/>
        <w:gridCol w:w="1003"/>
        <w:gridCol w:w="1003"/>
        <w:gridCol w:w="1003"/>
        <w:gridCol w:w="1003"/>
        <w:gridCol w:w="1003"/>
        <w:gridCol w:w="1009"/>
      </w:tblGrid>
      <w:tr w:rsidR="00831C2E" w:rsidRPr="00AB081C" w14:paraId="4CB9FFD9" w14:textId="77777777" w:rsidTr="001D3107">
        <w:trPr>
          <w:tblHeader/>
        </w:trPr>
        <w:tc>
          <w:tcPr>
            <w:tcW w:w="1109" w:type="pct"/>
          </w:tcPr>
          <w:p w14:paraId="2DFE08D0" w14:textId="77777777" w:rsidR="00831C2E" w:rsidRPr="00AB081C" w:rsidRDefault="00831C2E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94" w:type="pct"/>
          </w:tcPr>
          <w:p w14:paraId="05A4D341" w14:textId="77777777" w:rsidR="00831C2E" w:rsidRPr="00AB081C" w:rsidRDefault="00831C2E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3797" w:type="pct"/>
            <w:gridSpan w:val="11"/>
          </w:tcPr>
          <w:p w14:paraId="5472A1E7" w14:textId="77777777" w:rsidR="00831C2E" w:rsidRPr="00AB081C" w:rsidRDefault="00831C2E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AB081C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EA6AD6" w:rsidRPr="00AB081C" w14:paraId="59C8FAB2" w14:textId="77777777" w:rsidTr="00C67BBB">
        <w:trPr>
          <w:tblHeader/>
        </w:trPr>
        <w:tc>
          <w:tcPr>
            <w:tcW w:w="1109" w:type="pct"/>
          </w:tcPr>
          <w:p w14:paraId="1698F503" w14:textId="77777777" w:rsidR="00076D0F" w:rsidRPr="00AB081C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94" w:type="pct"/>
            <w:vAlign w:val="bottom"/>
          </w:tcPr>
          <w:p w14:paraId="04FC2B04" w14:textId="366D4876" w:rsidR="00076D0F" w:rsidRPr="00AB081C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5" w:right="-113"/>
              <w:outlineLvl w:val="0"/>
              <w:rPr>
                <w:rFonts w:asciiTheme="majorBidi" w:eastAsia="Calibri" w:hAnsiTheme="majorBidi" w:cstheme="majorBidi"/>
                <w:i/>
                <w:iCs/>
                <w:cs/>
              </w:rPr>
            </w:pPr>
          </w:p>
        </w:tc>
        <w:tc>
          <w:tcPr>
            <w:tcW w:w="345" w:type="pct"/>
            <w:vAlign w:val="bottom"/>
          </w:tcPr>
          <w:p w14:paraId="590AF166" w14:textId="77777777" w:rsidR="00076D0F" w:rsidRPr="00AB081C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AB081C">
              <w:rPr>
                <w:rFonts w:asciiTheme="majorBidi" w:eastAsia="Calibri" w:hAnsiTheme="majorBidi" w:cstheme="majorBidi"/>
                <w:cs/>
              </w:rPr>
              <w:t>ที่ดิน</w:t>
            </w:r>
          </w:p>
        </w:tc>
        <w:tc>
          <w:tcPr>
            <w:tcW w:w="345" w:type="pct"/>
            <w:vAlign w:val="bottom"/>
          </w:tcPr>
          <w:p w14:paraId="13DBB1B2" w14:textId="77777777" w:rsidR="00076D0F" w:rsidRPr="00AB081C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AB081C">
              <w:rPr>
                <w:rFonts w:asciiTheme="majorBidi" w:eastAsia="Calibri" w:hAnsiTheme="majorBidi" w:cstheme="majorBidi"/>
                <w:cs/>
              </w:rPr>
              <w:t>อาคาร</w:t>
            </w:r>
          </w:p>
        </w:tc>
        <w:tc>
          <w:tcPr>
            <w:tcW w:w="345" w:type="pct"/>
            <w:vAlign w:val="bottom"/>
          </w:tcPr>
          <w:p w14:paraId="6E3CB2C2" w14:textId="77777777" w:rsidR="00076D0F" w:rsidRPr="00AB081C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AB081C">
              <w:rPr>
                <w:rFonts w:asciiTheme="majorBidi" w:eastAsia="Calibri" w:hAnsiTheme="majorBidi" w:cstheme="majorBidi"/>
                <w:cs/>
              </w:rPr>
              <w:t>เครื่องจักร</w:t>
            </w:r>
            <w:r w:rsidRPr="00AB081C">
              <w:rPr>
                <w:rFonts w:asciiTheme="majorBidi" w:eastAsia="Calibri" w:hAnsiTheme="majorBidi" w:cstheme="majorBidi"/>
              </w:rPr>
              <w:br/>
            </w:r>
            <w:r w:rsidRPr="00AB081C">
              <w:rPr>
                <w:rFonts w:asciiTheme="majorBidi" w:eastAsia="Calibri" w:hAnsiTheme="majorBidi" w:cstheme="majorBidi"/>
                <w:cs/>
              </w:rPr>
              <w:t>อุปกรณ์</w:t>
            </w:r>
          </w:p>
          <w:p w14:paraId="29A2A60D" w14:textId="77777777" w:rsidR="00076D0F" w:rsidRPr="00AB081C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AB081C">
              <w:rPr>
                <w:rFonts w:asciiTheme="majorBidi" w:eastAsia="Calibri" w:hAnsiTheme="majorBidi" w:cstheme="majorBidi"/>
                <w:cs/>
              </w:rPr>
              <w:t>หอกลั่นและ</w:t>
            </w:r>
          </w:p>
          <w:p w14:paraId="5FC91803" w14:textId="77777777" w:rsidR="00076D0F" w:rsidRPr="00AB081C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AB081C">
              <w:rPr>
                <w:rFonts w:asciiTheme="majorBidi" w:eastAsia="Calibri" w:hAnsiTheme="majorBidi" w:cstheme="majorBidi"/>
                <w:cs/>
              </w:rPr>
              <w:t>คลังน้ำมัน</w:t>
            </w:r>
          </w:p>
        </w:tc>
        <w:tc>
          <w:tcPr>
            <w:tcW w:w="345" w:type="pct"/>
            <w:vAlign w:val="bottom"/>
          </w:tcPr>
          <w:p w14:paraId="40AB1C62" w14:textId="77777777" w:rsidR="00076D0F" w:rsidRPr="00AB081C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AB081C">
              <w:rPr>
                <w:rFonts w:asciiTheme="majorBidi" w:eastAsia="Calibri" w:hAnsiTheme="majorBidi" w:cstheme="majorBidi"/>
                <w:cs/>
              </w:rPr>
              <w:t>อุปกรณ์</w:t>
            </w:r>
          </w:p>
          <w:p w14:paraId="7F6CA7A6" w14:textId="77777777" w:rsidR="00076D0F" w:rsidRPr="00AB081C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AB081C">
              <w:rPr>
                <w:rFonts w:asciiTheme="majorBidi" w:eastAsia="Calibri" w:hAnsiTheme="majorBidi" w:cstheme="majorBidi"/>
                <w:cs/>
              </w:rPr>
              <w:t>ผลิตไฟฟ้า</w:t>
            </w:r>
          </w:p>
        </w:tc>
        <w:tc>
          <w:tcPr>
            <w:tcW w:w="345" w:type="pct"/>
          </w:tcPr>
          <w:p w14:paraId="06689986" w14:textId="77777777" w:rsidR="00076D0F" w:rsidRPr="00AB081C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AB081C">
              <w:rPr>
                <w:rFonts w:asciiTheme="majorBidi" w:eastAsia="Calibri" w:hAnsiTheme="majorBidi" w:cstheme="majorBidi"/>
                <w:cs/>
              </w:rPr>
              <w:t>สินทรัพย์เพื่อการสำรวจ</w:t>
            </w:r>
          </w:p>
          <w:p w14:paraId="75D653DD" w14:textId="77777777" w:rsidR="00076D0F" w:rsidRPr="00AB081C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AB081C">
              <w:rPr>
                <w:rFonts w:asciiTheme="majorBidi" w:eastAsia="Calibri" w:hAnsiTheme="majorBidi" w:cstheme="majorBidi"/>
                <w:cs/>
              </w:rPr>
              <w:t>และผลิตปิโตรเลียม</w:t>
            </w:r>
          </w:p>
        </w:tc>
        <w:tc>
          <w:tcPr>
            <w:tcW w:w="345" w:type="pct"/>
            <w:vAlign w:val="bottom"/>
          </w:tcPr>
          <w:p w14:paraId="3A5C293D" w14:textId="77777777" w:rsidR="00076D0F" w:rsidRPr="00AB081C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AB081C">
              <w:rPr>
                <w:rFonts w:asciiTheme="majorBidi" w:eastAsia="Calibri" w:hAnsiTheme="majorBidi" w:cstheme="majorBidi"/>
                <w:cs/>
              </w:rPr>
              <w:t>อุปกรณ์จำหน่ายและอุปกรณ์สำนักงาน</w:t>
            </w:r>
          </w:p>
        </w:tc>
        <w:tc>
          <w:tcPr>
            <w:tcW w:w="345" w:type="pct"/>
            <w:vAlign w:val="bottom"/>
          </w:tcPr>
          <w:p w14:paraId="7CA6EEFC" w14:textId="77777777" w:rsidR="00076D0F" w:rsidRPr="00AB081C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AB081C">
              <w:rPr>
                <w:rFonts w:asciiTheme="majorBidi" w:eastAsia="Calibri" w:hAnsiTheme="majorBidi" w:cstheme="majorBidi"/>
                <w:cs/>
              </w:rPr>
              <w:t>แพลตินั่ม</w:t>
            </w:r>
          </w:p>
          <w:p w14:paraId="2B2B33FB" w14:textId="77777777" w:rsidR="00076D0F" w:rsidRPr="00AB081C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AB081C">
              <w:rPr>
                <w:rFonts w:asciiTheme="majorBidi" w:eastAsia="Calibri" w:hAnsiTheme="majorBidi" w:cstheme="majorBidi"/>
                <w:cs/>
              </w:rPr>
              <w:t>แคตตาลีส</w:t>
            </w:r>
          </w:p>
        </w:tc>
        <w:tc>
          <w:tcPr>
            <w:tcW w:w="345" w:type="pct"/>
            <w:vAlign w:val="bottom"/>
          </w:tcPr>
          <w:p w14:paraId="3375F688" w14:textId="77777777" w:rsidR="00076D0F" w:rsidRPr="00AB081C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AB081C">
              <w:rPr>
                <w:rFonts w:asciiTheme="majorBidi" w:eastAsia="Calibri" w:hAnsiTheme="majorBidi" w:cstheme="majorBidi"/>
                <w:cs/>
              </w:rPr>
              <w:t>ยานพาหนะ</w:t>
            </w:r>
          </w:p>
        </w:tc>
        <w:tc>
          <w:tcPr>
            <w:tcW w:w="345" w:type="pct"/>
            <w:vAlign w:val="bottom"/>
          </w:tcPr>
          <w:p w14:paraId="4F7F8AC9" w14:textId="77777777" w:rsidR="00076D0F" w:rsidRPr="00AB081C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AB081C">
              <w:rPr>
                <w:rFonts w:asciiTheme="majorBidi" w:eastAsia="Calibri" w:hAnsiTheme="majorBidi" w:cstheme="majorBidi"/>
                <w:cs/>
              </w:rPr>
              <w:t>สินทรัพย์อื่น</w:t>
            </w:r>
          </w:p>
        </w:tc>
        <w:tc>
          <w:tcPr>
            <w:tcW w:w="345" w:type="pct"/>
            <w:vAlign w:val="bottom"/>
          </w:tcPr>
          <w:p w14:paraId="6AFC1084" w14:textId="77777777" w:rsidR="00076D0F" w:rsidRPr="00AB081C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bookmarkStart w:id="15" w:name="_Hlk134177422"/>
            <w:r w:rsidRPr="00AB081C">
              <w:rPr>
                <w:rFonts w:asciiTheme="majorBidi" w:eastAsia="Calibri" w:hAnsiTheme="majorBidi" w:cstheme="majorBidi"/>
                <w:cs/>
              </w:rPr>
              <w:t>งานระหว่างก่อสร้าง</w:t>
            </w:r>
            <w:bookmarkEnd w:id="15"/>
          </w:p>
        </w:tc>
        <w:tc>
          <w:tcPr>
            <w:tcW w:w="347" w:type="pct"/>
            <w:vAlign w:val="bottom"/>
          </w:tcPr>
          <w:p w14:paraId="63128D70" w14:textId="77777777" w:rsidR="00076D0F" w:rsidRPr="00AB081C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AB081C">
              <w:rPr>
                <w:rFonts w:asciiTheme="majorBidi" w:eastAsia="Calibri" w:hAnsiTheme="majorBidi" w:cstheme="majorBidi"/>
                <w:cs/>
              </w:rPr>
              <w:t>รวม</w:t>
            </w:r>
          </w:p>
        </w:tc>
      </w:tr>
      <w:tr w:rsidR="009237AD" w:rsidRPr="00AB081C" w14:paraId="20750E11" w14:textId="77777777" w:rsidTr="001D3107">
        <w:trPr>
          <w:trHeight w:val="68"/>
        </w:trPr>
        <w:tc>
          <w:tcPr>
            <w:tcW w:w="1109" w:type="pct"/>
          </w:tcPr>
          <w:p w14:paraId="0E4665EB" w14:textId="77777777" w:rsidR="009237AD" w:rsidRPr="00AB081C" w:rsidRDefault="009237AD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outlineLvl w:val="0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94" w:type="pct"/>
          </w:tcPr>
          <w:p w14:paraId="3DC0A763" w14:textId="77777777" w:rsidR="009237AD" w:rsidRPr="00AB081C" w:rsidRDefault="009237AD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outlineLvl w:val="0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3797" w:type="pct"/>
            <w:gridSpan w:val="11"/>
          </w:tcPr>
          <w:p w14:paraId="5F60D26A" w14:textId="77777777" w:rsidR="009237AD" w:rsidRPr="00AB081C" w:rsidRDefault="009237AD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B08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F7EA6" w:rsidRPr="00AB081C" w14:paraId="5EC641B5" w14:textId="77777777" w:rsidTr="004B6B7A">
        <w:tc>
          <w:tcPr>
            <w:tcW w:w="1109" w:type="pct"/>
          </w:tcPr>
          <w:p w14:paraId="45A968AF" w14:textId="0FBAA314" w:rsidR="001F7EA6" w:rsidRPr="00AB081C" w:rsidRDefault="001F7EA6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B081C">
              <w:rPr>
                <w:rFonts w:asciiTheme="majorBidi" w:hAnsiTheme="majorBidi" w:cstheme="majorBidi"/>
              </w:rPr>
              <w:t>1</w:t>
            </w:r>
            <w:r w:rsidRPr="00AB081C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AB081C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4" w:type="pct"/>
          </w:tcPr>
          <w:p w14:paraId="0F21D87F" w14:textId="77777777" w:rsidR="001F7EA6" w:rsidRPr="00AB081C" w:rsidRDefault="001F7EA6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45" w:type="pct"/>
          </w:tcPr>
          <w:p w14:paraId="207B283A" w14:textId="0F723E5B" w:rsidR="001F7EA6" w:rsidRPr="00AB081C" w:rsidRDefault="001F7EA6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t>4,244</w:t>
            </w:r>
          </w:p>
        </w:tc>
        <w:tc>
          <w:tcPr>
            <w:tcW w:w="345" w:type="pct"/>
            <w:shd w:val="clear" w:color="auto" w:fill="auto"/>
          </w:tcPr>
          <w:p w14:paraId="2FC2F35E" w14:textId="2CCEEAEC" w:rsidR="001F7EA6" w:rsidRPr="00AB081C" w:rsidRDefault="001F7EA6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t>4,557</w:t>
            </w:r>
          </w:p>
        </w:tc>
        <w:tc>
          <w:tcPr>
            <w:tcW w:w="345" w:type="pct"/>
            <w:shd w:val="clear" w:color="auto" w:fill="auto"/>
          </w:tcPr>
          <w:p w14:paraId="64FF1CC3" w14:textId="19172C9D" w:rsidR="001F7EA6" w:rsidRPr="00AB081C" w:rsidRDefault="001F7EA6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t>27,044</w:t>
            </w:r>
          </w:p>
        </w:tc>
        <w:tc>
          <w:tcPr>
            <w:tcW w:w="345" w:type="pct"/>
            <w:shd w:val="clear" w:color="auto" w:fill="auto"/>
          </w:tcPr>
          <w:p w14:paraId="29FF46D9" w14:textId="29174473" w:rsidR="001F7EA6" w:rsidRPr="00AB081C" w:rsidRDefault="001F7EA6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t>12,854</w:t>
            </w:r>
          </w:p>
        </w:tc>
        <w:tc>
          <w:tcPr>
            <w:tcW w:w="345" w:type="pct"/>
            <w:shd w:val="clear" w:color="auto" w:fill="auto"/>
          </w:tcPr>
          <w:p w14:paraId="414DBCC9" w14:textId="7CA9B934" w:rsidR="001F7EA6" w:rsidRPr="00AB081C" w:rsidRDefault="001F7EA6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t>17,800</w:t>
            </w:r>
          </w:p>
        </w:tc>
        <w:tc>
          <w:tcPr>
            <w:tcW w:w="345" w:type="pct"/>
            <w:shd w:val="clear" w:color="auto" w:fill="auto"/>
          </w:tcPr>
          <w:p w14:paraId="5E504F92" w14:textId="16330065" w:rsidR="001F7EA6" w:rsidRPr="00AB081C" w:rsidRDefault="001F7EA6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t>3,340</w:t>
            </w:r>
          </w:p>
        </w:tc>
        <w:tc>
          <w:tcPr>
            <w:tcW w:w="345" w:type="pct"/>
            <w:shd w:val="clear" w:color="auto" w:fill="auto"/>
          </w:tcPr>
          <w:p w14:paraId="4A098B1A" w14:textId="3DA2E9F3" w:rsidR="001F7EA6" w:rsidRPr="00AB081C" w:rsidRDefault="001F7EA6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t>239</w:t>
            </w:r>
          </w:p>
        </w:tc>
        <w:tc>
          <w:tcPr>
            <w:tcW w:w="345" w:type="pct"/>
          </w:tcPr>
          <w:p w14:paraId="6B2A2FF9" w14:textId="2DF5DF27" w:rsidR="001F7EA6" w:rsidRPr="00AB081C" w:rsidRDefault="001F7EA6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t>199</w:t>
            </w:r>
          </w:p>
        </w:tc>
        <w:tc>
          <w:tcPr>
            <w:tcW w:w="345" w:type="pct"/>
          </w:tcPr>
          <w:p w14:paraId="4C7F40E4" w14:textId="4C7EA6C5" w:rsidR="001F7EA6" w:rsidRPr="00AB081C" w:rsidRDefault="001F7EA6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t>17</w:t>
            </w:r>
          </w:p>
        </w:tc>
        <w:tc>
          <w:tcPr>
            <w:tcW w:w="345" w:type="pct"/>
          </w:tcPr>
          <w:p w14:paraId="48E95826" w14:textId="31D0B7F9" w:rsidR="001F7EA6" w:rsidRPr="00AB081C" w:rsidRDefault="001F7EA6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t>2,724</w:t>
            </w:r>
          </w:p>
        </w:tc>
        <w:tc>
          <w:tcPr>
            <w:tcW w:w="347" w:type="pct"/>
          </w:tcPr>
          <w:p w14:paraId="3AE7842B" w14:textId="2F2E8E38" w:rsidR="001F7EA6" w:rsidRPr="00AB081C" w:rsidRDefault="001F7EA6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t>73,018</w:t>
            </w:r>
          </w:p>
        </w:tc>
      </w:tr>
      <w:tr w:rsidR="009F1319" w:rsidRPr="00AB081C" w14:paraId="1F52F790" w14:textId="77777777" w:rsidTr="004B6B7A">
        <w:tc>
          <w:tcPr>
            <w:tcW w:w="1109" w:type="pct"/>
          </w:tcPr>
          <w:p w14:paraId="69EAB5F2" w14:textId="45649AFE" w:rsidR="009F1319" w:rsidRPr="00AB081C" w:rsidRDefault="009F1319" w:rsidP="0026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ได้มาจากการซื้อธุรกิจ</w:t>
            </w:r>
            <w:r w:rsidR="001C0ECC" w:rsidRPr="00AB081C">
              <w:rPr>
                <w:rFonts w:asciiTheme="majorBidi" w:hAnsiTheme="majorBidi" w:cstheme="majorBidi" w:hint="cs"/>
                <w:cs/>
              </w:rPr>
              <w:t xml:space="preserve"> </w:t>
            </w:r>
            <w:r w:rsidR="001C0ECC" w:rsidRPr="00AB081C">
              <w:rPr>
                <w:rFonts w:asciiTheme="majorBidi" w:hAnsiTheme="majorBidi" w:cstheme="majorBidi"/>
                <w:i/>
                <w:iCs/>
              </w:rPr>
              <w:t>(</w:t>
            </w:r>
            <w:r w:rsidR="001C0ECC" w:rsidRPr="00AB081C">
              <w:rPr>
                <w:rFonts w:asciiTheme="majorBidi" w:hAnsiTheme="majorBidi" w:cstheme="majorBidi" w:hint="cs"/>
                <w:i/>
                <w:iCs/>
                <w:cs/>
              </w:rPr>
              <w:t>หมายเหตุ</w:t>
            </w:r>
            <w:r w:rsidR="00513680" w:rsidRPr="00AB081C">
              <w:rPr>
                <w:rFonts w:asciiTheme="majorBidi" w:hAnsiTheme="majorBidi" w:cstheme="majorBidi"/>
                <w:i/>
                <w:iCs/>
              </w:rPr>
              <w:t xml:space="preserve"> 3</w:t>
            </w:r>
            <w:r w:rsidR="001C0ECC" w:rsidRPr="00AB081C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  <w:tc>
          <w:tcPr>
            <w:tcW w:w="94" w:type="pct"/>
          </w:tcPr>
          <w:p w14:paraId="6C52F8C0" w14:textId="77777777" w:rsidR="009F1319" w:rsidRPr="00AB081C" w:rsidRDefault="009F1319" w:rsidP="0026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45" w:type="pct"/>
            <w:vAlign w:val="bottom"/>
          </w:tcPr>
          <w:p w14:paraId="461DD6E9" w14:textId="2F0FB664" w:rsidR="009F1319" w:rsidRPr="00AB081C" w:rsidRDefault="00165F07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19,4</w:t>
            </w:r>
            <w:r w:rsidR="00A70318" w:rsidRPr="00AB081C">
              <w:rPr>
                <w:rFonts w:asciiTheme="majorBidi" w:hAnsiTheme="majorBidi" w:cstheme="majorBidi"/>
              </w:rPr>
              <w:t>53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01CA778C" w14:textId="01E41BA8" w:rsidR="009F1319" w:rsidRPr="00AB081C" w:rsidRDefault="00D531E1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4,</w:t>
            </w:r>
            <w:r w:rsidR="00A70318" w:rsidRPr="00AB081C">
              <w:rPr>
                <w:rFonts w:asciiTheme="majorBidi" w:hAnsiTheme="majorBidi" w:cstheme="majorBidi"/>
              </w:rPr>
              <w:t>524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4F58F39A" w14:textId="06AC2AC1" w:rsidR="009F1319" w:rsidRPr="00AB081C" w:rsidRDefault="003123C9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9,199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22862833" w14:textId="1F30CB28" w:rsidR="009F1319" w:rsidRPr="00AB081C" w:rsidRDefault="00D531E1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8,91</w:t>
            </w:r>
            <w:r w:rsidR="00A70318" w:rsidRPr="00AB081C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0FC1016D" w14:textId="06DDDF25" w:rsidR="009F1319" w:rsidRPr="00AB081C" w:rsidRDefault="00D531E1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7A605E5A" w14:textId="089F238C" w:rsidR="009F1319" w:rsidRPr="00AB081C" w:rsidRDefault="003123C9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1,823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5E10A5E5" w14:textId="350962A2" w:rsidR="009F1319" w:rsidRPr="00AB081C" w:rsidRDefault="00D531E1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345" w:type="pct"/>
            <w:vAlign w:val="bottom"/>
          </w:tcPr>
          <w:p w14:paraId="3FB91E21" w14:textId="2E13A88A" w:rsidR="009F1319" w:rsidRPr="00AB081C" w:rsidRDefault="00D531E1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345" w:type="pct"/>
            <w:vAlign w:val="bottom"/>
          </w:tcPr>
          <w:p w14:paraId="3BC5ACF5" w14:textId="43356F74" w:rsidR="009F1319" w:rsidRPr="00AB081C" w:rsidRDefault="00D531E1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vAlign w:val="bottom"/>
          </w:tcPr>
          <w:p w14:paraId="29890C18" w14:textId="30D6F6E4" w:rsidR="009F1319" w:rsidRPr="00AB081C" w:rsidRDefault="00D531E1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1,265</w:t>
            </w:r>
          </w:p>
        </w:tc>
        <w:tc>
          <w:tcPr>
            <w:tcW w:w="347" w:type="pct"/>
            <w:vAlign w:val="bottom"/>
          </w:tcPr>
          <w:p w14:paraId="09A1CD70" w14:textId="7447BC11" w:rsidR="009F1319" w:rsidRPr="00AB081C" w:rsidRDefault="00D531E1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45,</w:t>
            </w:r>
            <w:r w:rsidR="00A70318" w:rsidRPr="00AB081C">
              <w:rPr>
                <w:rFonts w:asciiTheme="majorBidi" w:hAnsiTheme="majorBidi" w:cstheme="majorBidi"/>
              </w:rPr>
              <w:t>237</w:t>
            </w:r>
          </w:p>
        </w:tc>
      </w:tr>
      <w:tr w:rsidR="00C67BBB" w:rsidRPr="00AB081C" w14:paraId="13E3EDF5" w14:textId="77777777" w:rsidTr="00C67BBB">
        <w:tc>
          <w:tcPr>
            <w:tcW w:w="1109" w:type="pct"/>
          </w:tcPr>
          <w:p w14:paraId="76D39FA8" w14:textId="77777777" w:rsidR="00C67BBB" w:rsidRPr="00AB081C" w:rsidRDefault="00C67BBB" w:rsidP="00C67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94" w:type="pct"/>
          </w:tcPr>
          <w:p w14:paraId="2FA0E73E" w14:textId="77777777" w:rsidR="00C67BBB" w:rsidRPr="00AB081C" w:rsidRDefault="00C67BBB" w:rsidP="00C67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40F10" w14:textId="032EF820" w:rsidR="00C67BBB" w:rsidRPr="00AB081C" w:rsidRDefault="00D531E1" w:rsidP="00C67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2B4F9" w14:textId="3DEDB9C2" w:rsidR="00C67BBB" w:rsidRPr="00AB081C" w:rsidRDefault="00D531E1" w:rsidP="00C67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59E55" w14:textId="45598E9B" w:rsidR="00C67BBB" w:rsidRPr="00AB081C" w:rsidRDefault="00D531E1" w:rsidP="00C67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7EF9A" w14:textId="42930426" w:rsidR="00C67BBB" w:rsidRPr="00AB081C" w:rsidRDefault="00D531E1" w:rsidP="00C67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FE726" w14:textId="01F223A8" w:rsidR="00C67BBB" w:rsidRPr="00AB081C" w:rsidRDefault="00D531E1" w:rsidP="00C67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3,825</w:t>
            </w: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36E8D" w14:textId="21252DAA" w:rsidR="00C67BBB" w:rsidRPr="00AB081C" w:rsidRDefault="00D531E1" w:rsidP="00C67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103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7204F794" w14:textId="2A558A6E" w:rsidR="00C67BBB" w:rsidRPr="00AB081C" w:rsidRDefault="00D531E1" w:rsidP="00C67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AD93C" w14:textId="294067DD" w:rsidR="00C67BBB" w:rsidRPr="00AB081C" w:rsidRDefault="00D531E1" w:rsidP="00C67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268C9F00" w14:textId="26DD4621" w:rsidR="00C67BBB" w:rsidRPr="00AB081C" w:rsidRDefault="00D531E1" w:rsidP="00C67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shd w:val="clear" w:color="auto" w:fill="auto"/>
          </w:tcPr>
          <w:p w14:paraId="7BBC926C" w14:textId="7A4514D5" w:rsidR="00C67BBB" w:rsidRPr="00AB081C" w:rsidRDefault="00D531E1" w:rsidP="00C67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2,279</w:t>
            </w:r>
          </w:p>
        </w:tc>
        <w:tc>
          <w:tcPr>
            <w:tcW w:w="347" w:type="pct"/>
            <w:shd w:val="clear" w:color="auto" w:fill="auto"/>
          </w:tcPr>
          <w:p w14:paraId="0C4A27C2" w14:textId="718165FD" w:rsidR="00C67BBB" w:rsidRPr="00AB081C" w:rsidRDefault="00D531E1" w:rsidP="00C67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6,269</w:t>
            </w:r>
          </w:p>
        </w:tc>
      </w:tr>
      <w:tr w:rsidR="00C67BBB" w:rsidRPr="00AB081C" w14:paraId="77FFCF52" w14:textId="77777777" w:rsidTr="00C67BBB">
        <w:trPr>
          <w:trHeight w:val="272"/>
        </w:trPr>
        <w:tc>
          <w:tcPr>
            <w:tcW w:w="1109" w:type="pct"/>
          </w:tcPr>
          <w:p w14:paraId="3F4BBC8B" w14:textId="013B874A" w:rsidR="00C67BBB" w:rsidRPr="00AB081C" w:rsidRDefault="00C67BBB" w:rsidP="00C67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  <w:cs/>
              </w:rPr>
              <w:t>โอน</w:t>
            </w:r>
          </w:p>
        </w:tc>
        <w:tc>
          <w:tcPr>
            <w:tcW w:w="94" w:type="pct"/>
          </w:tcPr>
          <w:p w14:paraId="578D0041" w14:textId="77777777" w:rsidR="00C67BBB" w:rsidRPr="00AB081C" w:rsidRDefault="00C67BBB" w:rsidP="00C67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4F9CB2" w14:textId="4B50BB81" w:rsidR="00C67BBB" w:rsidRPr="00AB081C" w:rsidRDefault="00D531E1" w:rsidP="00C67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214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3B45C3" w14:textId="3D32CA2C" w:rsidR="00C67BBB" w:rsidRPr="00AB081C" w:rsidRDefault="00D531E1" w:rsidP="00C67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614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F00F4D" w14:textId="1944143C" w:rsidR="00C67BBB" w:rsidRPr="00AB081C" w:rsidRDefault="00D531E1" w:rsidP="00C67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770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87BF0F" w14:textId="54CEE03C" w:rsidR="00C67BBB" w:rsidRPr="00AB081C" w:rsidRDefault="00D531E1" w:rsidP="00C67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187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6B9843B" w14:textId="213100DF" w:rsidR="00C67BBB" w:rsidRPr="00AB081C" w:rsidRDefault="00D531E1" w:rsidP="00C67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/>
              </w:rPr>
            </w:pPr>
            <w:r w:rsidRPr="00AB081C">
              <w:rPr>
                <w:rFonts w:asciiTheme="majorBidi" w:hAnsiTheme="majorBidi"/>
              </w:rPr>
              <w:t>15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12A6D8" w14:textId="2E1D329B" w:rsidR="00C67BBB" w:rsidRPr="00AB081C" w:rsidRDefault="00D531E1" w:rsidP="00C67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256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24979D63" w14:textId="312B3156" w:rsidR="00C67BBB" w:rsidRPr="00AB081C" w:rsidRDefault="00D531E1" w:rsidP="00C67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7DAE89" w14:textId="61107F97" w:rsidR="00C67BBB" w:rsidRPr="00AB081C" w:rsidRDefault="00D531E1" w:rsidP="00C67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5B9DBA39" w14:textId="45D56AF8" w:rsidR="00C67BBB" w:rsidRPr="00AB081C" w:rsidRDefault="00D531E1" w:rsidP="00C67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shd w:val="clear" w:color="auto" w:fill="auto"/>
          </w:tcPr>
          <w:p w14:paraId="4CFE1198" w14:textId="7F8BDB4F" w:rsidR="00C67BBB" w:rsidRPr="00AB081C" w:rsidRDefault="00D531E1" w:rsidP="00C67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(1,98</w:t>
            </w:r>
            <w:r w:rsidR="00A70318" w:rsidRPr="00AB081C">
              <w:rPr>
                <w:rFonts w:asciiTheme="majorBidi" w:hAnsiTheme="majorBidi" w:cstheme="majorBidi"/>
              </w:rPr>
              <w:t>1</w:t>
            </w:r>
            <w:r w:rsidRPr="00AB081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47" w:type="pct"/>
            <w:shd w:val="clear" w:color="auto" w:fill="auto"/>
          </w:tcPr>
          <w:p w14:paraId="49F5DBD8" w14:textId="6A2FC66D" w:rsidR="00C67BBB" w:rsidRPr="00AB081C" w:rsidRDefault="00D531E1" w:rsidP="00C67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7</w:t>
            </w:r>
            <w:r w:rsidR="00A70318" w:rsidRPr="00AB081C">
              <w:rPr>
                <w:rFonts w:asciiTheme="majorBidi" w:hAnsiTheme="majorBidi" w:cstheme="majorBidi"/>
              </w:rPr>
              <w:t>8</w:t>
            </w:r>
          </w:p>
        </w:tc>
      </w:tr>
      <w:tr w:rsidR="00EA6AD6" w:rsidRPr="00AB081C" w14:paraId="42683606" w14:textId="77777777" w:rsidTr="00C67BBB">
        <w:trPr>
          <w:trHeight w:val="272"/>
        </w:trPr>
        <w:tc>
          <w:tcPr>
            <w:tcW w:w="1109" w:type="pct"/>
          </w:tcPr>
          <w:p w14:paraId="5AB29903" w14:textId="27DE65B2" w:rsidR="00670086" w:rsidRPr="00AB081C" w:rsidRDefault="00670086" w:rsidP="00670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  <w:cs/>
              </w:rPr>
              <w:t>จัดประเภทรายการใหม่</w:t>
            </w:r>
          </w:p>
        </w:tc>
        <w:tc>
          <w:tcPr>
            <w:tcW w:w="94" w:type="pct"/>
          </w:tcPr>
          <w:p w14:paraId="10A4F770" w14:textId="77777777" w:rsidR="00670086" w:rsidRPr="00AB081C" w:rsidRDefault="00670086" w:rsidP="00670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3B53405" w14:textId="5CB22700" w:rsidR="00670086" w:rsidRPr="00AB081C" w:rsidRDefault="00D531E1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9995D5C" w14:textId="398F2223" w:rsidR="00670086" w:rsidRPr="00AB081C" w:rsidRDefault="00D531E1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B9F7F72" w14:textId="4C83CB15" w:rsidR="00670086" w:rsidRPr="00AB081C" w:rsidRDefault="00D531E1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(2)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0E8F6FC" w14:textId="7712B480" w:rsidR="00670086" w:rsidRPr="00AB081C" w:rsidRDefault="00D531E1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457C85D" w14:textId="23A38478" w:rsidR="00670086" w:rsidRPr="00AB081C" w:rsidRDefault="00D531E1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/>
              </w:rPr>
            </w:pPr>
            <w:r w:rsidRPr="00AB081C">
              <w:rPr>
                <w:rFonts w:asciiTheme="majorBidi" w:hAnsiTheme="majorBidi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6AE4EB6" w14:textId="531DADB5" w:rsidR="00670086" w:rsidRPr="00AB081C" w:rsidRDefault="00D531E1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shd w:val="clear" w:color="auto" w:fill="auto"/>
          </w:tcPr>
          <w:p w14:paraId="580E608F" w14:textId="349DE8D9" w:rsidR="00670086" w:rsidRPr="00AB081C" w:rsidRDefault="00D531E1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A9B30A1" w14:textId="28FA9C7C" w:rsidR="00670086" w:rsidRPr="00AB081C" w:rsidRDefault="00D531E1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shd w:val="clear" w:color="auto" w:fill="auto"/>
          </w:tcPr>
          <w:p w14:paraId="6EA572CB" w14:textId="3151F7BF" w:rsidR="00670086" w:rsidRPr="00AB081C" w:rsidRDefault="00D531E1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shd w:val="clear" w:color="auto" w:fill="auto"/>
          </w:tcPr>
          <w:p w14:paraId="5C31BB92" w14:textId="34132AF0" w:rsidR="00670086" w:rsidRPr="00AB081C" w:rsidRDefault="00D531E1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120</w:t>
            </w:r>
          </w:p>
        </w:tc>
        <w:tc>
          <w:tcPr>
            <w:tcW w:w="347" w:type="pct"/>
            <w:shd w:val="clear" w:color="auto" w:fill="auto"/>
          </w:tcPr>
          <w:p w14:paraId="7AF5CA8B" w14:textId="119B0FFA" w:rsidR="00670086" w:rsidRPr="00AB081C" w:rsidRDefault="00D531E1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118</w:t>
            </w:r>
          </w:p>
        </w:tc>
      </w:tr>
      <w:tr w:rsidR="00EA6AD6" w:rsidRPr="00AB081C" w14:paraId="798BED63" w14:textId="77777777" w:rsidTr="00C67BBB">
        <w:trPr>
          <w:trHeight w:val="272"/>
        </w:trPr>
        <w:tc>
          <w:tcPr>
            <w:tcW w:w="1109" w:type="pct"/>
          </w:tcPr>
          <w:p w14:paraId="2BC18589" w14:textId="77777777" w:rsidR="00670086" w:rsidRPr="00AB081C" w:rsidRDefault="00670086" w:rsidP="00670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  <w:cs/>
              </w:rPr>
              <w:t>จำหน่าย</w:t>
            </w:r>
          </w:p>
        </w:tc>
        <w:tc>
          <w:tcPr>
            <w:tcW w:w="94" w:type="pct"/>
          </w:tcPr>
          <w:p w14:paraId="3A2C9F47" w14:textId="77777777" w:rsidR="00670086" w:rsidRPr="00AB081C" w:rsidRDefault="00670086" w:rsidP="00670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CE73DB5" w14:textId="04C0A218" w:rsidR="00670086" w:rsidRPr="00AB081C" w:rsidRDefault="00D531E1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E373D92" w14:textId="718BBB22" w:rsidR="00670086" w:rsidRPr="00AB081C" w:rsidRDefault="00D531E1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(4)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841C456" w14:textId="4AD39B3D" w:rsidR="00670086" w:rsidRPr="00AB081C" w:rsidRDefault="00D531E1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(26)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15D6DC" w14:textId="435106E2" w:rsidR="00670086" w:rsidRPr="00AB081C" w:rsidRDefault="00D531E1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(4)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6E07191" w14:textId="1681F288" w:rsidR="00670086" w:rsidRPr="00AB081C" w:rsidRDefault="00D531E1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/>
              </w:rPr>
            </w:pPr>
            <w:r w:rsidRPr="00AB081C">
              <w:rPr>
                <w:rFonts w:asciiTheme="majorBidi" w:hAnsiTheme="majorBidi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7191A1" w14:textId="3E12A35F" w:rsidR="00670086" w:rsidRPr="00AB081C" w:rsidRDefault="00D531E1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(6)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0EECB20C" w14:textId="6C125571" w:rsidR="00670086" w:rsidRPr="00AB081C" w:rsidRDefault="00D531E1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7720B2" w14:textId="1664B967" w:rsidR="00670086" w:rsidRPr="00AB081C" w:rsidRDefault="00D531E1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shd w:val="clear" w:color="auto" w:fill="auto"/>
          </w:tcPr>
          <w:p w14:paraId="5A2E1831" w14:textId="312966E1" w:rsidR="00670086" w:rsidRPr="00AB081C" w:rsidRDefault="00D531E1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shd w:val="clear" w:color="auto" w:fill="auto"/>
          </w:tcPr>
          <w:p w14:paraId="3562ED3D" w14:textId="1C5CA400" w:rsidR="00670086" w:rsidRPr="00AB081C" w:rsidRDefault="00D531E1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7" w:type="pct"/>
            <w:shd w:val="clear" w:color="auto" w:fill="auto"/>
          </w:tcPr>
          <w:p w14:paraId="2F34040B" w14:textId="6838E68D" w:rsidR="00670086" w:rsidRPr="00AB081C" w:rsidRDefault="00D531E1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(40)</w:t>
            </w:r>
          </w:p>
        </w:tc>
      </w:tr>
      <w:tr w:rsidR="00EA6AD6" w:rsidRPr="00AB081C" w14:paraId="78DE1F18" w14:textId="77777777" w:rsidTr="00C67BBB">
        <w:trPr>
          <w:trHeight w:val="272"/>
        </w:trPr>
        <w:tc>
          <w:tcPr>
            <w:tcW w:w="1109" w:type="pct"/>
          </w:tcPr>
          <w:p w14:paraId="081EF58A" w14:textId="77777777" w:rsidR="00076D0F" w:rsidRPr="00AB081C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94" w:type="pct"/>
          </w:tcPr>
          <w:p w14:paraId="26BE6B4D" w14:textId="77777777" w:rsidR="00076D0F" w:rsidRPr="00AB081C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273D57" w14:textId="69F19ECA" w:rsidR="00076D0F" w:rsidRPr="00AB081C" w:rsidRDefault="00D531E1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6920AC" w14:textId="31DF290A" w:rsidR="00076D0F" w:rsidRPr="00AB081C" w:rsidRDefault="00D531E1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(33</w:t>
            </w:r>
            <w:r w:rsidR="00A70318" w:rsidRPr="00AB081C">
              <w:rPr>
                <w:rFonts w:asciiTheme="majorBidi" w:hAnsiTheme="majorBidi" w:cstheme="majorBidi"/>
              </w:rPr>
              <w:t>3</w:t>
            </w:r>
            <w:r w:rsidRPr="00AB081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17603E" w14:textId="395FA6F1" w:rsidR="00076D0F" w:rsidRPr="00AB081C" w:rsidRDefault="00D531E1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(2,5</w:t>
            </w:r>
            <w:r w:rsidR="003123C9" w:rsidRPr="00AB081C">
              <w:rPr>
                <w:rFonts w:asciiTheme="majorBidi" w:hAnsiTheme="majorBidi" w:cstheme="majorBidi"/>
              </w:rPr>
              <w:t>35</w:t>
            </w:r>
            <w:r w:rsidRPr="00AB081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D40ABC" w14:textId="7A5154BE" w:rsidR="00076D0F" w:rsidRPr="00AB081C" w:rsidRDefault="00D531E1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(681)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AAC8A76" w14:textId="2F42C94C" w:rsidR="00076D0F" w:rsidRPr="00AB081C" w:rsidRDefault="00D531E1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/>
              </w:rPr>
            </w:pPr>
            <w:r w:rsidRPr="00AB081C">
              <w:rPr>
                <w:rFonts w:asciiTheme="majorBidi" w:hAnsiTheme="majorBidi"/>
              </w:rPr>
              <w:t>(3,568)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48CB99" w14:textId="718AF5E7" w:rsidR="00076D0F" w:rsidRPr="00AB081C" w:rsidRDefault="00D531E1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(4</w:t>
            </w:r>
            <w:r w:rsidR="00347394" w:rsidRPr="00AB081C">
              <w:rPr>
                <w:rFonts w:asciiTheme="majorBidi" w:hAnsiTheme="majorBidi" w:cstheme="majorBidi"/>
              </w:rPr>
              <w:t>72</w:t>
            </w:r>
            <w:r w:rsidRPr="00AB081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1BB79AA7" w14:textId="6582CC97" w:rsidR="00076D0F" w:rsidRPr="00AB081C" w:rsidRDefault="00D531E1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B4CC10" w14:textId="246BC543" w:rsidR="00076D0F" w:rsidRPr="00AB081C" w:rsidRDefault="00D531E1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(49)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4C056205" w14:textId="15FE969E" w:rsidR="00076D0F" w:rsidRPr="00AB081C" w:rsidRDefault="00D531E1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(2)</w:t>
            </w:r>
          </w:p>
        </w:tc>
        <w:tc>
          <w:tcPr>
            <w:tcW w:w="345" w:type="pct"/>
            <w:shd w:val="clear" w:color="auto" w:fill="auto"/>
          </w:tcPr>
          <w:p w14:paraId="058E3C5A" w14:textId="62E4F0B5" w:rsidR="00076D0F" w:rsidRPr="00AB081C" w:rsidRDefault="00D531E1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7" w:type="pct"/>
            <w:shd w:val="clear" w:color="auto" w:fill="auto"/>
          </w:tcPr>
          <w:p w14:paraId="3CADF6B4" w14:textId="3A018C30" w:rsidR="00076D0F" w:rsidRPr="00AB081C" w:rsidRDefault="00D531E1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(7,6</w:t>
            </w:r>
            <w:r w:rsidR="00A70318" w:rsidRPr="00AB081C">
              <w:rPr>
                <w:rFonts w:asciiTheme="majorBidi" w:hAnsiTheme="majorBidi" w:cstheme="majorBidi"/>
              </w:rPr>
              <w:t>40</w:t>
            </w:r>
            <w:r w:rsidRPr="00AB081C">
              <w:rPr>
                <w:rFonts w:asciiTheme="majorBidi" w:hAnsiTheme="majorBidi" w:cstheme="majorBidi"/>
              </w:rPr>
              <w:t>)</w:t>
            </w:r>
          </w:p>
        </w:tc>
      </w:tr>
      <w:tr w:rsidR="00831C2E" w:rsidRPr="00AB081C" w14:paraId="115B19FE" w14:textId="77777777" w:rsidTr="00C67BBB">
        <w:trPr>
          <w:trHeight w:val="272"/>
        </w:trPr>
        <w:tc>
          <w:tcPr>
            <w:tcW w:w="1109" w:type="pct"/>
          </w:tcPr>
          <w:p w14:paraId="4F0944C1" w14:textId="77777777" w:rsidR="00831C2E" w:rsidRPr="00AB081C" w:rsidRDefault="00831C2E" w:rsidP="00941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  <w:cs/>
              </w:rPr>
              <w:t>กลับรายการ (ขาดทุนจากการด้อยค่า)</w:t>
            </w:r>
          </w:p>
        </w:tc>
        <w:tc>
          <w:tcPr>
            <w:tcW w:w="94" w:type="pct"/>
          </w:tcPr>
          <w:p w14:paraId="7C5BD566" w14:textId="7467D953" w:rsidR="00831C2E" w:rsidRPr="00AB081C" w:rsidRDefault="00831C2E" w:rsidP="00941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A16A9A8" w14:textId="1BFC063F" w:rsidR="00831C2E" w:rsidRPr="00AB081C" w:rsidRDefault="00D531E1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27778C3" w14:textId="2E886C37" w:rsidR="00831C2E" w:rsidRPr="00AB081C" w:rsidRDefault="00D531E1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608571" w14:textId="3812ABD3" w:rsidR="00831C2E" w:rsidRPr="00AB081C" w:rsidRDefault="00D531E1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(370)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EC0729" w14:textId="3F56989E" w:rsidR="00831C2E" w:rsidRPr="00AB081C" w:rsidRDefault="00D531E1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2DB88D6" w14:textId="1B01EECB" w:rsidR="00831C2E" w:rsidRPr="00AB081C" w:rsidRDefault="00D531E1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/>
              </w:rPr>
            </w:pPr>
            <w:r w:rsidRPr="00AB081C">
              <w:rPr>
                <w:rFonts w:asciiTheme="majorBidi" w:hAnsiTheme="majorBidi"/>
              </w:rPr>
              <w:t>(2,870)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B1D4484" w14:textId="09282AA7" w:rsidR="00831C2E" w:rsidRPr="00AB081C" w:rsidRDefault="00D531E1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(8)</w:t>
            </w:r>
          </w:p>
        </w:tc>
        <w:tc>
          <w:tcPr>
            <w:tcW w:w="345" w:type="pct"/>
            <w:shd w:val="clear" w:color="auto" w:fill="auto"/>
          </w:tcPr>
          <w:p w14:paraId="2CDA86CC" w14:textId="64F8F626" w:rsidR="00831C2E" w:rsidRPr="00AB081C" w:rsidRDefault="00D531E1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67209EA" w14:textId="3E07F376" w:rsidR="00831C2E" w:rsidRPr="00AB081C" w:rsidRDefault="00D531E1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6FF32C9F" w14:textId="5213BFAC" w:rsidR="00831C2E" w:rsidRPr="00AB081C" w:rsidRDefault="00D531E1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5F03CF10" w14:textId="59BEAB80" w:rsidR="00831C2E" w:rsidRPr="00AB081C" w:rsidRDefault="00D531E1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48</w:t>
            </w:r>
          </w:p>
        </w:tc>
        <w:tc>
          <w:tcPr>
            <w:tcW w:w="347" w:type="pct"/>
            <w:shd w:val="clear" w:color="auto" w:fill="auto"/>
            <w:vAlign w:val="bottom"/>
          </w:tcPr>
          <w:p w14:paraId="302B8A08" w14:textId="5EFC8730" w:rsidR="00831C2E" w:rsidRPr="00AB081C" w:rsidRDefault="00D531E1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(3,200)</w:t>
            </w:r>
          </w:p>
        </w:tc>
      </w:tr>
      <w:tr w:rsidR="00EA6AD6" w:rsidRPr="00AB081C" w14:paraId="041C52F4" w14:textId="77777777" w:rsidTr="00C67BBB">
        <w:trPr>
          <w:trHeight w:val="227"/>
        </w:trPr>
        <w:tc>
          <w:tcPr>
            <w:tcW w:w="1109" w:type="pct"/>
          </w:tcPr>
          <w:p w14:paraId="6F00EAE1" w14:textId="3A2E3046" w:rsidR="00076D0F" w:rsidRPr="00AB081C" w:rsidRDefault="006807EC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  <w:cs/>
              </w:rPr>
              <w:t>ผลกระทบจาก</w:t>
            </w:r>
            <w:r w:rsidRPr="00AB081C">
              <w:rPr>
                <w:rFonts w:asciiTheme="majorBidi" w:hAnsiTheme="majorBidi" w:cstheme="majorBidi" w:hint="cs"/>
                <w:cs/>
              </w:rPr>
              <w:t>การแปลงค่างบการเงิน</w:t>
            </w:r>
          </w:p>
        </w:tc>
        <w:tc>
          <w:tcPr>
            <w:tcW w:w="94" w:type="pct"/>
          </w:tcPr>
          <w:p w14:paraId="113FB021" w14:textId="77777777" w:rsidR="00076D0F" w:rsidRPr="00AB081C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54952A" w14:textId="28EB0D5B" w:rsidR="00076D0F" w:rsidRPr="00AB081C" w:rsidRDefault="00897444" w:rsidP="00FF4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(22)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EB486B" w14:textId="38B3A7A1" w:rsidR="00076D0F" w:rsidRPr="00AB081C" w:rsidRDefault="00897444" w:rsidP="00FF4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(95)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461ABE" w14:textId="2C435D17" w:rsidR="00076D0F" w:rsidRPr="00AB081C" w:rsidRDefault="00D531E1" w:rsidP="00FF4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7CDE30" w14:textId="25591424" w:rsidR="00076D0F" w:rsidRPr="00AB081C" w:rsidRDefault="00D531E1" w:rsidP="00FF4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(2</w:t>
            </w:r>
            <w:r w:rsidR="00897444" w:rsidRPr="00AB081C">
              <w:rPr>
                <w:rFonts w:asciiTheme="majorBidi" w:hAnsiTheme="majorBidi" w:cstheme="majorBidi"/>
              </w:rPr>
              <w:t>77</w:t>
            </w:r>
            <w:r w:rsidRPr="00AB081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864B83F" w14:textId="7E3F35B0" w:rsidR="00076D0F" w:rsidRPr="00AB081C" w:rsidRDefault="00897444" w:rsidP="00FF4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/>
              </w:rPr>
            </w:pPr>
            <w:r w:rsidRPr="00AB081C">
              <w:rPr>
                <w:rFonts w:asciiTheme="majorBidi" w:hAnsiTheme="majorBidi"/>
              </w:rPr>
              <w:t>(2)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FD1670" w14:textId="46EBCA9D" w:rsidR="00076D0F" w:rsidRPr="00AB081C" w:rsidRDefault="00897444" w:rsidP="00FF4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(3)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1A52A074" w14:textId="176BB2C1" w:rsidR="00076D0F" w:rsidRPr="00AB081C" w:rsidRDefault="00D531E1" w:rsidP="00FF4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E24CD7" w14:textId="19B55FC5" w:rsidR="00076D0F" w:rsidRPr="00AB081C" w:rsidRDefault="00D531E1" w:rsidP="00FF4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7AAAD7FA" w14:textId="03E75F92" w:rsidR="00076D0F" w:rsidRPr="00AB081C" w:rsidRDefault="00D531E1" w:rsidP="00FF4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shd w:val="clear" w:color="auto" w:fill="auto"/>
          </w:tcPr>
          <w:p w14:paraId="072C860A" w14:textId="571F7A97" w:rsidR="00076D0F" w:rsidRPr="00AB081C" w:rsidRDefault="00D531E1" w:rsidP="00FF4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347" w:type="pct"/>
            <w:shd w:val="clear" w:color="auto" w:fill="auto"/>
          </w:tcPr>
          <w:p w14:paraId="521ED69E" w14:textId="4B8FD0A0" w:rsidR="00076D0F" w:rsidRPr="00AB081C" w:rsidRDefault="00A60DA2" w:rsidP="00FF4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</w:t>
            </w:r>
            <w:r w:rsidR="0093402E" w:rsidRPr="00AB081C">
              <w:rPr>
                <w:rFonts w:asciiTheme="majorBidi" w:hAnsiTheme="majorBidi" w:cstheme="majorBidi"/>
              </w:rPr>
              <w:t>395</w:t>
            </w:r>
            <w:r w:rsidRPr="00AB081C">
              <w:rPr>
                <w:rFonts w:asciiTheme="majorBidi" w:hAnsiTheme="majorBidi" w:cstheme="majorBidi"/>
              </w:rPr>
              <w:t>)</w:t>
            </w:r>
          </w:p>
        </w:tc>
      </w:tr>
      <w:tr w:rsidR="00EA6AD6" w:rsidRPr="00AB081C" w14:paraId="1DCF9E8E" w14:textId="77777777" w:rsidTr="00C67BBB">
        <w:tc>
          <w:tcPr>
            <w:tcW w:w="1109" w:type="pct"/>
          </w:tcPr>
          <w:p w14:paraId="4DA70F2A" w14:textId="7A81C558" w:rsidR="00076D0F" w:rsidRPr="00AB081C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46509" w:rsidRPr="00AB081C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="00C46509" w:rsidRPr="00AB081C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  <w:r w:rsidR="00C63585" w:rsidRPr="00AB081C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C63585" w:rsidRPr="00AB081C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4" w:type="pct"/>
          </w:tcPr>
          <w:p w14:paraId="1CFDA4C3" w14:textId="77777777" w:rsidR="00076D0F" w:rsidRPr="00AB081C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45" w:type="pct"/>
            <w:shd w:val="clear" w:color="auto" w:fill="auto"/>
          </w:tcPr>
          <w:p w14:paraId="49A692E6" w14:textId="50A259BF" w:rsidR="00076D0F" w:rsidRPr="00AB081C" w:rsidRDefault="00897444" w:rsidP="00FF4C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23,8</w:t>
            </w:r>
            <w:r w:rsidR="00A70318" w:rsidRPr="00AB081C">
              <w:rPr>
                <w:rFonts w:asciiTheme="majorBidi" w:hAnsiTheme="majorBidi" w:cstheme="majorBidi"/>
                <w:b/>
                <w:bCs/>
              </w:rPr>
              <w:t>89</w:t>
            </w:r>
          </w:p>
        </w:tc>
        <w:tc>
          <w:tcPr>
            <w:tcW w:w="345" w:type="pct"/>
            <w:shd w:val="clear" w:color="auto" w:fill="auto"/>
          </w:tcPr>
          <w:p w14:paraId="165E5507" w14:textId="783AE1ED" w:rsidR="00076D0F" w:rsidRPr="00AB081C" w:rsidRDefault="00897444" w:rsidP="00FF4C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9,</w:t>
            </w:r>
            <w:r w:rsidR="00A70318" w:rsidRPr="00AB081C">
              <w:rPr>
                <w:rFonts w:asciiTheme="majorBidi" w:hAnsiTheme="majorBidi" w:cstheme="majorBidi"/>
                <w:b/>
                <w:bCs/>
              </w:rPr>
              <w:t>278</w:t>
            </w:r>
          </w:p>
        </w:tc>
        <w:tc>
          <w:tcPr>
            <w:tcW w:w="345" w:type="pct"/>
            <w:shd w:val="clear" w:color="auto" w:fill="auto"/>
          </w:tcPr>
          <w:p w14:paraId="3BF0AE5B" w14:textId="14A95178" w:rsidR="00076D0F" w:rsidRPr="00AB081C" w:rsidRDefault="00897444" w:rsidP="00FF4C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3</w:t>
            </w:r>
            <w:r w:rsidR="003123C9" w:rsidRPr="00AB081C">
              <w:rPr>
                <w:rFonts w:asciiTheme="majorBidi" w:hAnsiTheme="majorBidi" w:cstheme="majorBidi"/>
                <w:b/>
                <w:bCs/>
              </w:rPr>
              <w:t>4,095</w:t>
            </w:r>
          </w:p>
        </w:tc>
        <w:tc>
          <w:tcPr>
            <w:tcW w:w="345" w:type="pct"/>
            <w:shd w:val="clear" w:color="auto" w:fill="auto"/>
          </w:tcPr>
          <w:p w14:paraId="1B5DB779" w14:textId="67C00DE4" w:rsidR="00076D0F" w:rsidRPr="00AB081C" w:rsidRDefault="00897444" w:rsidP="00FF4C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20,99</w:t>
            </w:r>
            <w:r w:rsidR="00A70318" w:rsidRPr="00AB081C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345" w:type="pct"/>
            <w:shd w:val="clear" w:color="auto" w:fill="auto"/>
          </w:tcPr>
          <w:p w14:paraId="75544B56" w14:textId="5320E0EB" w:rsidR="00076D0F" w:rsidRPr="00AB081C" w:rsidRDefault="00897444" w:rsidP="00FF4C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15,200</w:t>
            </w:r>
          </w:p>
        </w:tc>
        <w:tc>
          <w:tcPr>
            <w:tcW w:w="345" w:type="pct"/>
            <w:shd w:val="clear" w:color="auto" w:fill="auto"/>
          </w:tcPr>
          <w:p w14:paraId="3DDB0CCA" w14:textId="4F5B20E9" w:rsidR="00076D0F" w:rsidRPr="00AB081C" w:rsidRDefault="003123C9" w:rsidP="00FF4C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5,033</w:t>
            </w:r>
          </w:p>
        </w:tc>
        <w:tc>
          <w:tcPr>
            <w:tcW w:w="345" w:type="pct"/>
            <w:shd w:val="clear" w:color="auto" w:fill="auto"/>
          </w:tcPr>
          <w:p w14:paraId="1786869D" w14:textId="1AAA88C0" w:rsidR="00076D0F" w:rsidRPr="00AB081C" w:rsidRDefault="00897444" w:rsidP="00FF4C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294</w:t>
            </w:r>
          </w:p>
        </w:tc>
        <w:tc>
          <w:tcPr>
            <w:tcW w:w="345" w:type="pct"/>
            <w:shd w:val="clear" w:color="auto" w:fill="auto"/>
          </w:tcPr>
          <w:p w14:paraId="1EE6F7B9" w14:textId="11D595F1" w:rsidR="00076D0F" w:rsidRPr="00AB081C" w:rsidRDefault="00897444" w:rsidP="00FF4C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189</w:t>
            </w:r>
          </w:p>
        </w:tc>
        <w:tc>
          <w:tcPr>
            <w:tcW w:w="345" w:type="pct"/>
            <w:shd w:val="clear" w:color="auto" w:fill="auto"/>
          </w:tcPr>
          <w:p w14:paraId="1DBA4103" w14:textId="156049C5" w:rsidR="00076D0F" w:rsidRPr="00AB081C" w:rsidRDefault="00897444" w:rsidP="00FF4C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15</w:t>
            </w:r>
          </w:p>
        </w:tc>
        <w:tc>
          <w:tcPr>
            <w:tcW w:w="345" w:type="pct"/>
            <w:shd w:val="clear" w:color="auto" w:fill="auto"/>
          </w:tcPr>
          <w:p w14:paraId="0D5CCA8A" w14:textId="2E0C9EAA" w:rsidR="00076D0F" w:rsidRPr="00AB081C" w:rsidRDefault="00897444" w:rsidP="00FF4C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4,45</w:t>
            </w:r>
            <w:r w:rsidR="00A70318" w:rsidRPr="00AB081C">
              <w:rPr>
                <w:rFonts w:asciiTheme="majorBidi" w:hAnsiTheme="majorBidi" w:cstheme="majorBidi"/>
                <w:b/>
                <w:bCs/>
              </w:rPr>
              <w:t>9</w:t>
            </w:r>
          </w:p>
        </w:tc>
        <w:tc>
          <w:tcPr>
            <w:tcW w:w="347" w:type="pct"/>
            <w:shd w:val="clear" w:color="auto" w:fill="auto"/>
          </w:tcPr>
          <w:p w14:paraId="3BD2B752" w14:textId="325A1331" w:rsidR="00076D0F" w:rsidRPr="00AB081C" w:rsidRDefault="00897444" w:rsidP="00FF4C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113,</w:t>
            </w:r>
            <w:r w:rsidR="00A70318" w:rsidRPr="00AB081C">
              <w:rPr>
                <w:rFonts w:asciiTheme="majorBidi" w:hAnsiTheme="majorBidi" w:cstheme="majorBidi"/>
                <w:b/>
                <w:bCs/>
              </w:rPr>
              <w:t>445</w:t>
            </w:r>
          </w:p>
        </w:tc>
      </w:tr>
    </w:tbl>
    <w:p w14:paraId="4067AC10" w14:textId="4BA914D6" w:rsidR="00532602" w:rsidRPr="00AB081C" w:rsidRDefault="004F1261" w:rsidP="00690A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AB081C">
        <w:rPr>
          <w:rFonts w:asciiTheme="majorBidi" w:hAnsiTheme="majorBidi" w:cstheme="majorBidi" w:hint="cs"/>
          <w:cs/>
        </w:rPr>
        <w:lastRenderedPageBreak/>
        <w:t>ในระหว่างงวด</w:t>
      </w:r>
      <w:r w:rsidR="00B65D4F" w:rsidRPr="00AB081C">
        <w:rPr>
          <w:rFonts w:asciiTheme="majorBidi" w:hAnsiTheme="majorBidi" w:cstheme="majorBidi" w:hint="cs"/>
          <w:cs/>
        </w:rPr>
        <w:t>เก้าเดือน</w:t>
      </w:r>
      <w:r w:rsidRPr="00AB081C">
        <w:rPr>
          <w:rFonts w:asciiTheme="majorBidi" w:hAnsiTheme="majorBidi" w:cstheme="majorBidi" w:hint="cs"/>
          <w:cs/>
        </w:rPr>
        <w:t xml:space="preserve">สิ้นสุดวันที่ </w:t>
      </w:r>
      <w:r w:rsidR="00C46509" w:rsidRPr="00AB081C">
        <w:rPr>
          <w:rFonts w:asciiTheme="majorBidi" w:hAnsiTheme="majorBidi" w:cstheme="majorBidi" w:hint="cs"/>
        </w:rPr>
        <w:t xml:space="preserve">30 </w:t>
      </w:r>
      <w:r w:rsidR="00C46509" w:rsidRPr="00AB081C">
        <w:rPr>
          <w:rFonts w:asciiTheme="majorBidi" w:hAnsiTheme="majorBidi" w:cstheme="majorBidi" w:hint="cs"/>
          <w:cs/>
        </w:rPr>
        <w:t>กันยายน</w:t>
      </w:r>
      <w:r w:rsidR="00C63585" w:rsidRPr="00AB081C">
        <w:rPr>
          <w:rFonts w:asciiTheme="majorBidi" w:hAnsiTheme="majorBidi" w:cstheme="majorBidi" w:hint="cs"/>
          <w:cs/>
        </w:rPr>
        <w:t xml:space="preserve"> </w:t>
      </w:r>
      <w:r w:rsidR="00C63585" w:rsidRPr="00AB081C">
        <w:rPr>
          <w:rFonts w:asciiTheme="majorBidi" w:hAnsiTheme="majorBidi" w:cstheme="majorBidi" w:hint="cs"/>
        </w:rPr>
        <w:t>2566</w:t>
      </w:r>
      <w:r w:rsidRPr="00AB081C">
        <w:rPr>
          <w:rFonts w:asciiTheme="majorBidi" w:hAnsiTheme="majorBidi" w:cstheme="majorBidi" w:hint="cs"/>
          <w:cs/>
        </w:rPr>
        <w:t xml:space="preserve"> </w:t>
      </w:r>
      <w:r w:rsidR="00E6606B" w:rsidRPr="00AB081C">
        <w:rPr>
          <w:rFonts w:asciiTheme="majorBidi" w:hAnsiTheme="majorBidi" w:cstheme="majorBidi" w:hint="cs"/>
          <w:cs/>
        </w:rPr>
        <w:t>กลุ่มบริษัทได้บันทึกรายการขาดทุนจากการด้อยค่าของสินทรัพย์เพื่อการสำรวจและผลิตปิโตรเลียมจำนวน</w:t>
      </w:r>
      <w:r w:rsidR="00177D73" w:rsidRPr="00AB081C">
        <w:rPr>
          <w:rFonts w:asciiTheme="majorBidi" w:hAnsiTheme="majorBidi" w:cstheme="majorBidi" w:hint="cs"/>
          <w:cs/>
        </w:rPr>
        <w:t xml:space="preserve"> </w:t>
      </w:r>
      <w:r w:rsidR="006A7613" w:rsidRPr="00AB081C">
        <w:rPr>
          <w:rFonts w:asciiTheme="majorBidi" w:hAnsiTheme="majorBidi" w:cstheme="majorBidi"/>
        </w:rPr>
        <w:t>869</w:t>
      </w:r>
      <w:r w:rsidR="00E6606B" w:rsidRPr="00AB081C">
        <w:rPr>
          <w:rFonts w:asciiTheme="majorBidi" w:hAnsiTheme="majorBidi" w:cstheme="majorBidi" w:hint="cs"/>
        </w:rPr>
        <w:t xml:space="preserve"> </w:t>
      </w:r>
      <w:r w:rsidR="00E6606B" w:rsidRPr="00AB081C">
        <w:rPr>
          <w:rFonts w:asciiTheme="majorBidi" w:hAnsiTheme="majorBidi" w:cstheme="majorBidi" w:hint="cs"/>
          <w:cs/>
        </w:rPr>
        <w:t xml:space="preserve">ล้านโครนนอร์เวย์ (หรือเทียบเท่า </w:t>
      </w:r>
      <w:r w:rsidR="006A7613" w:rsidRPr="00AB081C">
        <w:rPr>
          <w:rFonts w:asciiTheme="majorBidi" w:hAnsiTheme="majorBidi" w:cstheme="majorBidi"/>
        </w:rPr>
        <w:t>2,870</w:t>
      </w:r>
      <w:r w:rsidR="00E6606B" w:rsidRPr="00AB081C">
        <w:rPr>
          <w:rFonts w:asciiTheme="majorBidi" w:hAnsiTheme="majorBidi" w:cstheme="majorBidi" w:hint="cs"/>
        </w:rPr>
        <w:t xml:space="preserve"> </w:t>
      </w:r>
      <w:r w:rsidR="00E6606B" w:rsidRPr="00AB081C">
        <w:rPr>
          <w:rFonts w:asciiTheme="majorBidi" w:hAnsiTheme="majorBidi" w:cstheme="majorBidi" w:hint="cs"/>
          <w:cs/>
        </w:rPr>
        <w:t>ล้านบาท) เพื่อปรับมูลค่าตามบัญชีให้ใกล้เคียงกับมูลค่าที่คาดว่าจะได้รับคืน</w:t>
      </w:r>
    </w:p>
    <w:p w14:paraId="58A4A449" w14:textId="77777777" w:rsidR="00E6606B" w:rsidRPr="00AB081C" w:rsidRDefault="00E6606B" w:rsidP="00E66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"/>
        <w:jc w:val="thaiDistribute"/>
        <w:rPr>
          <w:cs/>
        </w:rPr>
      </w:pPr>
    </w:p>
    <w:p w14:paraId="31EEBDD6" w14:textId="1CF297A4" w:rsidR="008E3082" w:rsidRPr="00AB081C" w:rsidRDefault="00BE3234" w:rsidP="00690A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  <w:bookmarkStart w:id="16" w:name="_Hlk134375828"/>
      <w:r w:rsidRPr="00AB081C">
        <w:rPr>
          <w:rFonts w:asciiTheme="majorBidi" w:hAnsiTheme="majorBidi" w:cstheme="majorBidi" w:hint="cs"/>
          <w:cs/>
        </w:rPr>
        <w:t>ในระหว่างงวด</w:t>
      </w:r>
      <w:r w:rsidR="00B65D4F" w:rsidRPr="00AB081C">
        <w:rPr>
          <w:rFonts w:asciiTheme="majorBidi" w:hAnsiTheme="majorBidi" w:cstheme="majorBidi" w:hint="cs"/>
          <w:cs/>
        </w:rPr>
        <w:t>เก้าเดือน</w:t>
      </w:r>
      <w:r w:rsidRPr="00AB081C">
        <w:rPr>
          <w:rFonts w:asciiTheme="majorBidi" w:hAnsiTheme="majorBidi" w:cstheme="majorBidi" w:hint="cs"/>
          <w:cs/>
        </w:rPr>
        <w:t xml:space="preserve">สิ้นสุดวันที่ </w:t>
      </w:r>
      <w:r w:rsidR="00C46509" w:rsidRPr="00AB081C">
        <w:rPr>
          <w:rFonts w:asciiTheme="majorBidi" w:hAnsiTheme="majorBidi" w:cstheme="majorBidi" w:hint="cs"/>
        </w:rPr>
        <w:t xml:space="preserve">30 </w:t>
      </w:r>
      <w:r w:rsidR="00C46509" w:rsidRPr="00AB081C">
        <w:rPr>
          <w:rFonts w:asciiTheme="majorBidi" w:hAnsiTheme="majorBidi" w:cstheme="majorBidi" w:hint="cs"/>
          <w:cs/>
        </w:rPr>
        <w:t>กันยายน</w:t>
      </w:r>
      <w:r w:rsidR="00C63585" w:rsidRPr="00AB081C">
        <w:rPr>
          <w:rFonts w:asciiTheme="majorBidi" w:hAnsiTheme="majorBidi" w:cstheme="majorBidi" w:hint="cs"/>
          <w:cs/>
        </w:rPr>
        <w:t xml:space="preserve"> </w:t>
      </w:r>
      <w:r w:rsidR="00C63585" w:rsidRPr="00AB081C">
        <w:rPr>
          <w:rFonts w:asciiTheme="majorBidi" w:hAnsiTheme="majorBidi" w:cstheme="majorBidi" w:hint="cs"/>
        </w:rPr>
        <w:t>2566</w:t>
      </w:r>
      <w:r w:rsidRPr="00AB081C">
        <w:rPr>
          <w:rFonts w:asciiTheme="majorBidi" w:hAnsiTheme="majorBidi" w:cstheme="majorBidi" w:hint="cs"/>
          <w:cs/>
        </w:rPr>
        <w:t xml:space="preserve"> </w:t>
      </w:r>
      <w:r w:rsidR="008E3082" w:rsidRPr="00AB081C">
        <w:rPr>
          <w:rFonts w:asciiTheme="majorBidi" w:hAnsiTheme="majorBidi" w:cstheme="majorBidi" w:hint="cs"/>
          <w:cs/>
        </w:rPr>
        <w:t xml:space="preserve">กลุ่มบริษัทได้บันทึกกลับรายการขาดทุนจากการด้อยค่าของสินทรัพย์ที่เกี่ยวข้องกับโครงการไฟฟ้าพลังงานแสงอาทิตย์แห่งหนึ่งในประเทศญี่ปุ่นจำนวน </w:t>
      </w:r>
      <w:r w:rsidR="008E3082" w:rsidRPr="00AB081C">
        <w:rPr>
          <w:rFonts w:asciiTheme="majorBidi" w:hAnsiTheme="majorBidi" w:cstheme="majorBidi"/>
        </w:rPr>
        <w:t xml:space="preserve">267 </w:t>
      </w:r>
      <w:r w:rsidR="008E3082" w:rsidRPr="00AB081C">
        <w:rPr>
          <w:rFonts w:asciiTheme="majorBidi" w:hAnsiTheme="majorBidi" w:cstheme="majorBidi" w:hint="cs"/>
          <w:cs/>
        </w:rPr>
        <w:t>ล้านบาท เนื่องจากโครงการดังกล่าวสามารถเริ่มการก่อสร้างและคาดว่าจะดำเนินการได้เสร็จตามกำหนดเวลา</w:t>
      </w:r>
    </w:p>
    <w:bookmarkEnd w:id="16"/>
    <w:p w14:paraId="2D920FE9" w14:textId="450630D2" w:rsidR="00E6606B" w:rsidRPr="00AB081C" w:rsidRDefault="00E66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46E66F00" w14:textId="54E63E1F" w:rsidR="00BB46DE" w:rsidRPr="00AB081C" w:rsidRDefault="001032C2" w:rsidP="00690A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AB081C">
        <w:rPr>
          <w:rFonts w:asciiTheme="majorBidi" w:hAnsiTheme="majorBidi" w:cstheme="majorBidi"/>
          <w:cs/>
        </w:rPr>
        <w:t xml:space="preserve">ณ วันที่ </w:t>
      </w:r>
      <w:r w:rsidR="00C46509" w:rsidRPr="00AB081C">
        <w:rPr>
          <w:rFonts w:asciiTheme="majorBidi" w:hAnsiTheme="majorBidi" w:cstheme="majorBidi"/>
        </w:rPr>
        <w:t xml:space="preserve">30 </w:t>
      </w:r>
      <w:r w:rsidR="00C46509" w:rsidRPr="00AB081C">
        <w:rPr>
          <w:rFonts w:asciiTheme="majorBidi" w:hAnsiTheme="majorBidi" w:cstheme="majorBidi"/>
          <w:cs/>
        </w:rPr>
        <w:t>กันยายน</w:t>
      </w:r>
      <w:r w:rsidR="00C63585" w:rsidRPr="00AB081C">
        <w:rPr>
          <w:rFonts w:asciiTheme="majorBidi" w:hAnsiTheme="majorBidi" w:cstheme="majorBidi"/>
          <w:cs/>
        </w:rPr>
        <w:t xml:space="preserve"> </w:t>
      </w:r>
      <w:r w:rsidR="00C63585" w:rsidRPr="00AB081C">
        <w:rPr>
          <w:rFonts w:asciiTheme="majorBidi" w:hAnsiTheme="majorBidi" w:cstheme="majorBidi"/>
        </w:rPr>
        <w:t>2566</w:t>
      </w:r>
      <w:r w:rsidRPr="00AB081C">
        <w:rPr>
          <w:rFonts w:asciiTheme="majorBidi" w:hAnsiTheme="majorBidi" w:cstheme="majorBidi"/>
          <w:cs/>
        </w:rPr>
        <w:t xml:space="preserve"> บริษัทย่อย</w:t>
      </w:r>
      <w:r w:rsidRPr="00AB081C">
        <w:rPr>
          <w:rFonts w:asciiTheme="majorBidi" w:hAnsiTheme="majorBidi" w:cstheme="majorBidi" w:hint="cs"/>
          <w:cs/>
        </w:rPr>
        <w:t>และบริษัทย่อยทางอ้อม</w:t>
      </w:r>
      <w:r w:rsidRPr="00AB081C">
        <w:rPr>
          <w:rFonts w:asciiTheme="majorBidi" w:hAnsiTheme="majorBidi" w:cstheme="majorBidi"/>
          <w:cs/>
        </w:rPr>
        <w:t>บางแห่งได้ทำสัญญาจำนองที่ดิน อาคาร และเครื่องจักรกับสถาบันการเงินเพื่อเป็นหลักประกันวงเงินสินเชื่อที่ได้รับจา</w:t>
      </w:r>
      <w:r w:rsidR="00216448" w:rsidRPr="00AB081C">
        <w:rPr>
          <w:rFonts w:asciiTheme="majorBidi" w:hAnsiTheme="majorBidi" w:cstheme="majorBidi" w:hint="cs"/>
          <w:cs/>
        </w:rPr>
        <w:t>ก</w:t>
      </w:r>
      <w:r w:rsidRPr="00AB081C">
        <w:rPr>
          <w:rFonts w:asciiTheme="majorBidi" w:hAnsiTheme="majorBidi" w:cstheme="majorBidi"/>
          <w:cs/>
        </w:rPr>
        <w:t>สถาบันการเงินเหล่านั้น มูลค่าตามบัญชีเป็นจำนวน</w:t>
      </w:r>
      <w:r w:rsidRPr="00AB081C">
        <w:rPr>
          <w:rFonts w:asciiTheme="majorBidi" w:hAnsiTheme="majorBidi" w:cstheme="majorBidi" w:hint="cs"/>
          <w:cs/>
        </w:rPr>
        <w:t xml:space="preserve"> </w:t>
      </w:r>
      <w:r w:rsidR="008167D6" w:rsidRPr="00AB081C">
        <w:rPr>
          <w:rFonts w:asciiTheme="majorBidi" w:hAnsiTheme="majorBidi" w:cstheme="majorBidi"/>
        </w:rPr>
        <w:t>26,413</w:t>
      </w:r>
      <w:r w:rsidR="006047BF" w:rsidRPr="00AB081C">
        <w:rPr>
          <w:rFonts w:asciiTheme="majorBidi" w:hAnsiTheme="majorBidi" w:cstheme="majorBidi"/>
        </w:rPr>
        <w:t xml:space="preserve"> </w:t>
      </w:r>
      <w:r w:rsidRPr="00AB081C">
        <w:rPr>
          <w:rFonts w:asciiTheme="majorBidi" w:hAnsiTheme="majorBidi" w:cstheme="majorBidi"/>
          <w:cs/>
        </w:rPr>
        <w:t xml:space="preserve">ล้านบาท </w:t>
      </w:r>
      <w:r w:rsidRPr="00AB081C">
        <w:rPr>
          <w:rFonts w:asciiTheme="majorBidi" w:hAnsiTheme="majorBidi" w:cstheme="majorBidi"/>
          <w:i/>
          <w:iCs/>
          <w:cs/>
        </w:rPr>
        <w:t>(</w:t>
      </w:r>
      <w:r w:rsidRPr="00AB081C">
        <w:rPr>
          <w:rFonts w:asciiTheme="majorBidi" w:hAnsiTheme="majorBidi" w:cstheme="majorBidi"/>
          <w:i/>
          <w:iCs/>
        </w:rPr>
        <w:t>31</w:t>
      </w:r>
      <w:r w:rsidRPr="00AB081C">
        <w:rPr>
          <w:rFonts w:asciiTheme="majorBidi" w:hAnsiTheme="majorBidi" w:cstheme="majorBidi"/>
          <w:i/>
          <w:iCs/>
          <w:cs/>
        </w:rPr>
        <w:t xml:space="preserve"> ธันวาคม </w:t>
      </w:r>
      <w:r w:rsidRPr="00AB081C">
        <w:rPr>
          <w:rFonts w:asciiTheme="majorBidi" w:hAnsiTheme="majorBidi" w:cstheme="majorBidi"/>
          <w:i/>
          <w:iCs/>
        </w:rPr>
        <w:t>2565</w:t>
      </w:r>
      <w:r w:rsidRPr="00AB081C">
        <w:rPr>
          <w:rFonts w:asciiTheme="majorBidi" w:hAnsiTheme="majorBidi" w:cstheme="majorBidi"/>
          <w:i/>
          <w:iCs/>
          <w:cs/>
        </w:rPr>
        <w:t xml:space="preserve">: </w:t>
      </w:r>
      <w:r w:rsidRPr="00AB081C">
        <w:rPr>
          <w:rFonts w:asciiTheme="majorBidi" w:hAnsiTheme="majorBidi" w:cstheme="majorBidi"/>
          <w:i/>
          <w:iCs/>
        </w:rPr>
        <w:t>35,021</w:t>
      </w:r>
      <w:r w:rsidRPr="00AB081C">
        <w:rPr>
          <w:rFonts w:asciiTheme="majorBidi" w:hAnsiTheme="majorBidi" w:cstheme="majorBidi"/>
          <w:i/>
          <w:iCs/>
          <w:cs/>
        </w:rPr>
        <w:t xml:space="preserve"> ล้านบาท)</w:t>
      </w:r>
    </w:p>
    <w:p w14:paraId="2360E09F" w14:textId="77777777" w:rsidR="002F6745" w:rsidRPr="00AB081C" w:rsidRDefault="002F6745" w:rsidP="001032C2">
      <w:pPr>
        <w:tabs>
          <w:tab w:val="clear" w:pos="227"/>
          <w:tab w:val="clear" w:pos="454"/>
          <w:tab w:val="left" w:pos="360"/>
          <w:tab w:val="left" w:pos="540"/>
        </w:tabs>
        <w:rPr>
          <w:rFonts w:asciiTheme="majorBidi" w:hAnsiTheme="majorBidi" w:cstheme="majorBidi"/>
          <w:i/>
          <w:iCs/>
        </w:rPr>
      </w:pPr>
    </w:p>
    <w:p w14:paraId="506A5A1B" w14:textId="77777777" w:rsidR="002F6745" w:rsidRPr="00AB081C" w:rsidRDefault="002F6745" w:rsidP="001032C2">
      <w:pPr>
        <w:tabs>
          <w:tab w:val="clear" w:pos="227"/>
          <w:tab w:val="clear" w:pos="454"/>
          <w:tab w:val="left" w:pos="360"/>
          <w:tab w:val="left" w:pos="540"/>
        </w:tabs>
        <w:rPr>
          <w:rFonts w:asciiTheme="majorBidi" w:hAnsiTheme="majorBidi" w:cstheme="majorBidi"/>
          <w:i/>
          <w:iCs/>
        </w:rPr>
      </w:pPr>
    </w:p>
    <w:p w14:paraId="4289B256" w14:textId="77777777" w:rsidR="002F6745" w:rsidRPr="00AB081C" w:rsidRDefault="002F6745" w:rsidP="001032C2">
      <w:pPr>
        <w:tabs>
          <w:tab w:val="clear" w:pos="227"/>
          <w:tab w:val="clear" w:pos="454"/>
          <w:tab w:val="left" w:pos="360"/>
          <w:tab w:val="left" w:pos="540"/>
        </w:tabs>
        <w:rPr>
          <w:rFonts w:asciiTheme="majorBidi" w:hAnsiTheme="majorBidi" w:cstheme="majorBidi"/>
          <w:i/>
          <w:iCs/>
        </w:rPr>
      </w:pPr>
    </w:p>
    <w:p w14:paraId="1A9DACDB" w14:textId="77777777" w:rsidR="00AD797C" w:rsidRPr="00AB081C" w:rsidRDefault="00AD797C" w:rsidP="001032C2">
      <w:pPr>
        <w:tabs>
          <w:tab w:val="clear" w:pos="227"/>
          <w:tab w:val="clear" w:pos="454"/>
          <w:tab w:val="left" w:pos="360"/>
          <w:tab w:val="left" w:pos="540"/>
        </w:tabs>
        <w:rPr>
          <w:rFonts w:asciiTheme="majorBidi" w:hAnsiTheme="majorBidi" w:cstheme="majorBidi"/>
          <w:i/>
          <w:iCs/>
        </w:rPr>
      </w:pPr>
    </w:p>
    <w:p w14:paraId="349D017A" w14:textId="77777777" w:rsidR="00AD797C" w:rsidRPr="00AB081C" w:rsidRDefault="00AD797C" w:rsidP="001032C2">
      <w:pPr>
        <w:tabs>
          <w:tab w:val="clear" w:pos="227"/>
          <w:tab w:val="clear" w:pos="454"/>
          <w:tab w:val="left" w:pos="360"/>
          <w:tab w:val="left" w:pos="540"/>
        </w:tabs>
        <w:rPr>
          <w:rFonts w:asciiTheme="majorBidi" w:hAnsiTheme="majorBidi" w:cstheme="majorBidi"/>
          <w:i/>
          <w:iCs/>
        </w:rPr>
      </w:pPr>
    </w:p>
    <w:p w14:paraId="792F6B9C" w14:textId="77777777" w:rsidR="002F6745" w:rsidRPr="00AB081C" w:rsidRDefault="002F6745" w:rsidP="001032C2">
      <w:pPr>
        <w:tabs>
          <w:tab w:val="clear" w:pos="227"/>
          <w:tab w:val="clear" w:pos="454"/>
          <w:tab w:val="left" w:pos="360"/>
          <w:tab w:val="left" w:pos="540"/>
        </w:tabs>
        <w:rPr>
          <w:rFonts w:asciiTheme="majorBidi" w:hAnsiTheme="majorBidi" w:cstheme="majorBidi"/>
          <w:i/>
          <w:iCs/>
        </w:rPr>
      </w:pPr>
    </w:p>
    <w:p w14:paraId="4329E7D3" w14:textId="309AB726" w:rsidR="00BB46DE" w:rsidRPr="00AB081C" w:rsidRDefault="00BB46DE" w:rsidP="0078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637B125F" w14:textId="30BA005A" w:rsidR="00BB46DE" w:rsidRPr="00AB081C" w:rsidRDefault="00BB46DE" w:rsidP="0078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10"/>
          <w:szCs w:val="10"/>
        </w:rPr>
      </w:pPr>
    </w:p>
    <w:p w14:paraId="5AC10DF2" w14:textId="77777777" w:rsidR="002A51C2" w:rsidRPr="00AB081C" w:rsidRDefault="002A51C2" w:rsidP="0078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W w:w="4835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2669"/>
        <w:gridCol w:w="265"/>
        <w:gridCol w:w="1113"/>
        <w:gridCol w:w="1113"/>
        <w:gridCol w:w="1113"/>
        <w:gridCol w:w="1113"/>
        <w:gridCol w:w="1113"/>
        <w:gridCol w:w="1113"/>
        <w:gridCol w:w="1116"/>
        <w:gridCol w:w="1116"/>
        <w:gridCol w:w="1113"/>
        <w:gridCol w:w="1099"/>
      </w:tblGrid>
      <w:tr w:rsidR="00076D0F" w:rsidRPr="00AB081C" w14:paraId="16A95C14" w14:textId="77777777" w:rsidTr="001F7EA6">
        <w:trPr>
          <w:tblHeader/>
        </w:trPr>
        <w:tc>
          <w:tcPr>
            <w:tcW w:w="949" w:type="pct"/>
          </w:tcPr>
          <w:p w14:paraId="020346DB" w14:textId="77777777" w:rsidR="00076D0F" w:rsidRPr="00AB081C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94" w:type="pct"/>
          </w:tcPr>
          <w:p w14:paraId="52C1FD39" w14:textId="77777777" w:rsidR="00076D0F" w:rsidRPr="00AB081C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3956" w:type="pct"/>
            <w:gridSpan w:val="10"/>
            <w:vAlign w:val="bottom"/>
          </w:tcPr>
          <w:p w14:paraId="771C605A" w14:textId="77777777" w:rsidR="00076D0F" w:rsidRPr="00AB081C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color w:val="000000" w:themeColor="text1"/>
                <w:cs/>
              </w:rPr>
            </w:pPr>
            <w:r w:rsidRPr="00AB081C">
              <w:rPr>
                <w:rFonts w:asciiTheme="majorBidi" w:eastAsia="Calibri" w:hAnsiTheme="majorBidi" w:cstheme="majorBidi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076D0F" w:rsidRPr="00AB081C" w14:paraId="67186C6E" w14:textId="77777777" w:rsidTr="001F7EA6">
        <w:trPr>
          <w:tblHeader/>
        </w:trPr>
        <w:tc>
          <w:tcPr>
            <w:tcW w:w="949" w:type="pct"/>
          </w:tcPr>
          <w:p w14:paraId="7A3E16A5" w14:textId="77777777" w:rsidR="00076D0F" w:rsidRPr="00AB081C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94" w:type="pct"/>
            <w:vAlign w:val="bottom"/>
          </w:tcPr>
          <w:p w14:paraId="3AF7BEAA" w14:textId="77777777" w:rsidR="00076D0F" w:rsidRPr="00AB081C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i/>
                <w:iCs/>
                <w:cs/>
              </w:rPr>
            </w:pPr>
          </w:p>
        </w:tc>
        <w:tc>
          <w:tcPr>
            <w:tcW w:w="396" w:type="pct"/>
            <w:vAlign w:val="bottom"/>
          </w:tcPr>
          <w:p w14:paraId="4D5A4A03" w14:textId="77777777" w:rsidR="00076D0F" w:rsidRPr="00AB081C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AB081C">
              <w:rPr>
                <w:rFonts w:asciiTheme="majorBidi" w:eastAsia="Calibri" w:hAnsiTheme="majorBidi" w:cstheme="majorBidi"/>
                <w:cs/>
              </w:rPr>
              <w:t>ที่ดิน</w:t>
            </w:r>
          </w:p>
        </w:tc>
        <w:tc>
          <w:tcPr>
            <w:tcW w:w="396" w:type="pct"/>
            <w:vAlign w:val="bottom"/>
          </w:tcPr>
          <w:p w14:paraId="1BD62F28" w14:textId="77777777" w:rsidR="00076D0F" w:rsidRPr="00AB081C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AB081C">
              <w:rPr>
                <w:rFonts w:asciiTheme="majorBidi" w:eastAsia="Calibri" w:hAnsiTheme="majorBidi" w:cstheme="majorBidi"/>
                <w:cs/>
              </w:rPr>
              <w:t>อาคาร</w:t>
            </w:r>
          </w:p>
        </w:tc>
        <w:tc>
          <w:tcPr>
            <w:tcW w:w="396" w:type="pct"/>
            <w:vAlign w:val="bottom"/>
          </w:tcPr>
          <w:p w14:paraId="02DBD1C0" w14:textId="77777777" w:rsidR="00076D0F" w:rsidRPr="00AB081C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AB081C">
              <w:rPr>
                <w:rFonts w:asciiTheme="majorBidi" w:eastAsia="Calibri" w:hAnsiTheme="majorBidi" w:cstheme="majorBidi"/>
                <w:cs/>
              </w:rPr>
              <w:t>เครื่องจักร</w:t>
            </w:r>
            <w:r w:rsidRPr="00AB081C">
              <w:rPr>
                <w:rFonts w:asciiTheme="majorBidi" w:eastAsia="Calibri" w:hAnsiTheme="majorBidi" w:cstheme="majorBidi"/>
              </w:rPr>
              <w:br/>
            </w:r>
            <w:r w:rsidRPr="00AB081C">
              <w:rPr>
                <w:rFonts w:asciiTheme="majorBidi" w:eastAsia="Calibri" w:hAnsiTheme="majorBidi" w:cstheme="majorBidi"/>
                <w:cs/>
              </w:rPr>
              <w:t>อุปกรณ์</w:t>
            </w:r>
          </w:p>
          <w:p w14:paraId="460A596A" w14:textId="77777777" w:rsidR="00076D0F" w:rsidRPr="00AB081C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AB081C">
              <w:rPr>
                <w:rFonts w:asciiTheme="majorBidi" w:eastAsia="Calibri" w:hAnsiTheme="majorBidi" w:cstheme="majorBidi"/>
                <w:cs/>
              </w:rPr>
              <w:t>หอกลั่นและ</w:t>
            </w:r>
          </w:p>
          <w:p w14:paraId="161506DD" w14:textId="77777777" w:rsidR="00076D0F" w:rsidRPr="00AB081C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AB081C">
              <w:rPr>
                <w:rFonts w:asciiTheme="majorBidi" w:eastAsia="Calibri" w:hAnsiTheme="majorBidi" w:cstheme="majorBidi"/>
                <w:cs/>
              </w:rPr>
              <w:t>คลังน้ำมัน</w:t>
            </w:r>
          </w:p>
        </w:tc>
        <w:tc>
          <w:tcPr>
            <w:tcW w:w="396" w:type="pct"/>
            <w:vAlign w:val="bottom"/>
          </w:tcPr>
          <w:p w14:paraId="3FB4FE1D" w14:textId="77777777" w:rsidR="00076D0F" w:rsidRPr="00AB081C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AB081C">
              <w:rPr>
                <w:rFonts w:asciiTheme="majorBidi" w:eastAsia="Calibri" w:hAnsiTheme="majorBidi" w:cstheme="majorBidi"/>
                <w:cs/>
              </w:rPr>
              <w:t>อุปกรณ์</w:t>
            </w:r>
          </w:p>
          <w:p w14:paraId="1D85705C" w14:textId="77777777" w:rsidR="00076D0F" w:rsidRPr="00AB081C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AB081C">
              <w:rPr>
                <w:rFonts w:asciiTheme="majorBidi" w:eastAsia="Calibri" w:hAnsiTheme="majorBidi" w:cstheme="majorBidi"/>
                <w:cs/>
              </w:rPr>
              <w:t>ผลิตไฟฟ้า</w:t>
            </w:r>
          </w:p>
        </w:tc>
        <w:tc>
          <w:tcPr>
            <w:tcW w:w="396" w:type="pct"/>
            <w:vAlign w:val="bottom"/>
          </w:tcPr>
          <w:p w14:paraId="23343A63" w14:textId="77777777" w:rsidR="00076D0F" w:rsidRPr="00AB081C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AB081C">
              <w:rPr>
                <w:rFonts w:asciiTheme="majorBidi" w:eastAsia="Calibri" w:hAnsiTheme="majorBidi" w:cstheme="majorBidi"/>
                <w:cs/>
              </w:rPr>
              <w:t>อุปกรณ์จำหน่ายและอุปกรณ์สำนักงาน</w:t>
            </w:r>
          </w:p>
        </w:tc>
        <w:tc>
          <w:tcPr>
            <w:tcW w:w="396" w:type="pct"/>
            <w:vAlign w:val="bottom"/>
          </w:tcPr>
          <w:p w14:paraId="25B0ADF3" w14:textId="77777777" w:rsidR="00076D0F" w:rsidRPr="00AB081C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AB081C">
              <w:rPr>
                <w:rFonts w:asciiTheme="majorBidi" w:eastAsia="Calibri" w:hAnsiTheme="majorBidi" w:cstheme="majorBidi"/>
                <w:cs/>
              </w:rPr>
              <w:t>แพลตินั่ม</w:t>
            </w:r>
          </w:p>
          <w:p w14:paraId="060E0FC8" w14:textId="77777777" w:rsidR="00076D0F" w:rsidRPr="00AB081C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AB081C">
              <w:rPr>
                <w:rFonts w:asciiTheme="majorBidi" w:eastAsia="Calibri" w:hAnsiTheme="majorBidi" w:cstheme="majorBidi"/>
                <w:cs/>
              </w:rPr>
              <w:t>แคตตาลีส</w:t>
            </w:r>
          </w:p>
        </w:tc>
        <w:tc>
          <w:tcPr>
            <w:tcW w:w="397" w:type="pct"/>
            <w:vAlign w:val="bottom"/>
          </w:tcPr>
          <w:p w14:paraId="64803097" w14:textId="77777777" w:rsidR="00076D0F" w:rsidRPr="00AB081C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AB081C">
              <w:rPr>
                <w:rFonts w:asciiTheme="majorBidi" w:eastAsia="Calibri" w:hAnsiTheme="majorBidi" w:cstheme="majorBidi"/>
                <w:cs/>
              </w:rPr>
              <w:t>ยานพาหนะ</w:t>
            </w:r>
          </w:p>
        </w:tc>
        <w:tc>
          <w:tcPr>
            <w:tcW w:w="397" w:type="pct"/>
            <w:vAlign w:val="bottom"/>
          </w:tcPr>
          <w:p w14:paraId="24D4EEE4" w14:textId="77777777" w:rsidR="00076D0F" w:rsidRPr="00AB081C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AB081C">
              <w:rPr>
                <w:rFonts w:asciiTheme="majorBidi" w:eastAsia="Calibri" w:hAnsiTheme="majorBidi" w:cstheme="majorBidi"/>
                <w:cs/>
              </w:rPr>
              <w:t>สินทรัพย์อื่น</w:t>
            </w:r>
          </w:p>
        </w:tc>
        <w:tc>
          <w:tcPr>
            <w:tcW w:w="396" w:type="pct"/>
            <w:vAlign w:val="bottom"/>
          </w:tcPr>
          <w:p w14:paraId="17DD7919" w14:textId="77777777" w:rsidR="00076D0F" w:rsidRPr="00AB081C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AB081C">
              <w:rPr>
                <w:rFonts w:asciiTheme="majorBidi" w:eastAsia="Calibri" w:hAnsiTheme="majorBidi" w:cstheme="majorBidi"/>
                <w:cs/>
              </w:rPr>
              <w:t>งานระหว่างก่อสร้าง</w:t>
            </w:r>
          </w:p>
        </w:tc>
        <w:tc>
          <w:tcPr>
            <w:tcW w:w="391" w:type="pct"/>
            <w:vAlign w:val="bottom"/>
          </w:tcPr>
          <w:p w14:paraId="267B6683" w14:textId="77777777" w:rsidR="00076D0F" w:rsidRPr="00AB081C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AB081C">
              <w:rPr>
                <w:rFonts w:asciiTheme="majorBidi" w:eastAsia="Calibri" w:hAnsiTheme="majorBidi" w:cstheme="majorBidi"/>
                <w:cs/>
              </w:rPr>
              <w:t>รวม</w:t>
            </w:r>
          </w:p>
        </w:tc>
      </w:tr>
      <w:tr w:rsidR="00076D0F" w:rsidRPr="00AB081C" w14:paraId="5A422FB3" w14:textId="77777777" w:rsidTr="001F7EA6">
        <w:trPr>
          <w:trHeight w:val="68"/>
        </w:trPr>
        <w:tc>
          <w:tcPr>
            <w:tcW w:w="949" w:type="pct"/>
          </w:tcPr>
          <w:p w14:paraId="2F04A4AF" w14:textId="77777777" w:rsidR="00076D0F" w:rsidRPr="00AB081C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94" w:type="pct"/>
          </w:tcPr>
          <w:p w14:paraId="602E968E" w14:textId="77777777" w:rsidR="00076D0F" w:rsidRPr="00AB081C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3956" w:type="pct"/>
            <w:gridSpan w:val="10"/>
          </w:tcPr>
          <w:p w14:paraId="76529C46" w14:textId="77777777" w:rsidR="00076D0F" w:rsidRPr="00AB081C" w:rsidRDefault="00076D0F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B08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F7EA6" w:rsidRPr="00AB081C" w14:paraId="5517DA24" w14:textId="77777777" w:rsidTr="001F7EA6">
        <w:tc>
          <w:tcPr>
            <w:tcW w:w="949" w:type="pct"/>
          </w:tcPr>
          <w:p w14:paraId="382CD30C" w14:textId="06AAE4AA" w:rsidR="001F7EA6" w:rsidRPr="00AB081C" w:rsidRDefault="001F7EA6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B081C">
              <w:rPr>
                <w:rFonts w:asciiTheme="majorBidi" w:hAnsiTheme="majorBidi" w:cstheme="majorBidi"/>
              </w:rPr>
              <w:t>1</w:t>
            </w:r>
            <w:r w:rsidRPr="00AB081C">
              <w:rPr>
                <w:rFonts w:asciiTheme="majorBidi" w:hAnsiTheme="majorBidi" w:cstheme="majorBidi"/>
                <w:cs/>
              </w:rPr>
              <w:t xml:space="preserve"> มกราคม</w:t>
            </w:r>
            <w:r w:rsidRPr="00AB081C">
              <w:rPr>
                <w:rFonts w:asciiTheme="majorBidi" w:hAnsiTheme="majorBidi" w:cstheme="majorBidi"/>
              </w:rPr>
              <w:t xml:space="preserve"> 2566</w:t>
            </w:r>
          </w:p>
        </w:tc>
        <w:tc>
          <w:tcPr>
            <w:tcW w:w="94" w:type="pct"/>
          </w:tcPr>
          <w:p w14:paraId="2AA95837" w14:textId="77777777" w:rsidR="001F7EA6" w:rsidRPr="00AB081C" w:rsidRDefault="001F7EA6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96" w:type="pct"/>
            <w:tcBorders>
              <w:left w:val="nil"/>
              <w:right w:val="nil"/>
            </w:tcBorders>
            <w:shd w:val="clear" w:color="auto" w:fill="auto"/>
          </w:tcPr>
          <w:p w14:paraId="3DA9FC30" w14:textId="414F5B96" w:rsidR="001F7EA6" w:rsidRPr="00AB081C" w:rsidRDefault="001F7EA6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t>2,369</w:t>
            </w:r>
          </w:p>
        </w:tc>
        <w:tc>
          <w:tcPr>
            <w:tcW w:w="396" w:type="pct"/>
            <w:tcBorders>
              <w:left w:val="nil"/>
              <w:right w:val="nil"/>
            </w:tcBorders>
            <w:shd w:val="clear" w:color="auto" w:fill="auto"/>
          </w:tcPr>
          <w:p w14:paraId="3D3C9ED8" w14:textId="1C795F10" w:rsidR="001F7EA6" w:rsidRPr="00AB081C" w:rsidRDefault="001F7EA6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t>182</w:t>
            </w:r>
          </w:p>
        </w:tc>
        <w:tc>
          <w:tcPr>
            <w:tcW w:w="396" w:type="pct"/>
            <w:tcBorders>
              <w:left w:val="nil"/>
              <w:right w:val="nil"/>
            </w:tcBorders>
            <w:shd w:val="clear" w:color="auto" w:fill="auto"/>
          </w:tcPr>
          <w:p w14:paraId="59A6A367" w14:textId="7740ACEB" w:rsidR="001F7EA6" w:rsidRPr="00AB081C" w:rsidRDefault="001F7EA6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t>23,739</w:t>
            </w:r>
          </w:p>
        </w:tc>
        <w:tc>
          <w:tcPr>
            <w:tcW w:w="396" w:type="pct"/>
            <w:tcBorders>
              <w:left w:val="nil"/>
              <w:right w:val="nil"/>
            </w:tcBorders>
            <w:shd w:val="clear" w:color="auto" w:fill="auto"/>
          </w:tcPr>
          <w:p w14:paraId="68D78593" w14:textId="0736B7D9" w:rsidR="001F7EA6" w:rsidRPr="00AB081C" w:rsidRDefault="001F7EA6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t>45</w:t>
            </w:r>
          </w:p>
        </w:tc>
        <w:tc>
          <w:tcPr>
            <w:tcW w:w="396" w:type="pct"/>
          </w:tcPr>
          <w:p w14:paraId="2F2C4C78" w14:textId="5937B8B4" w:rsidR="001F7EA6" w:rsidRPr="00AB081C" w:rsidRDefault="001F7EA6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t>2,976</w:t>
            </w:r>
          </w:p>
        </w:tc>
        <w:tc>
          <w:tcPr>
            <w:tcW w:w="396" w:type="pct"/>
            <w:shd w:val="clear" w:color="auto" w:fill="auto"/>
          </w:tcPr>
          <w:p w14:paraId="517E58EE" w14:textId="49B5A60F" w:rsidR="001F7EA6" w:rsidRPr="00AB081C" w:rsidRDefault="001F7EA6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t>239</w:t>
            </w:r>
          </w:p>
        </w:tc>
        <w:tc>
          <w:tcPr>
            <w:tcW w:w="397" w:type="pct"/>
            <w:tcBorders>
              <w:left w:val="nil"/>
              <w:right w:val="nil"/>
            </w:tcBorders>
            <w:shd w:val="clear" w:color="auto" w:fill="auto"/>
          </w:tcPr>
          <w:p w14:paraId="77268B48" w14:textId="58B07107" w:rsidR="001F7EA6" w:rsidRPr="00AB081C" w:rsidRDefault="001F7EA6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t>76</w:t>
            </w:r>
          </w:p>
        </w:tc>
        <w:tc>
          <w:tcPr>
            <w:tcW w:w="397" w:type="pct"/>
            <w:tcBorders>
              <w:left w:val="nil"/>
              <w:right w:val="nil"/>
            </w:tcBorders>
            <w:shd w:val="clear" w:color="auto" w:fill="auto"/>
          </w:tcPr>
          <w:p w14:paraId="1CBA4DC8" w14:textId="03ED02BF" w:rsidR="001F7EA6" w:rsidRPr="00AB081C" w:rsidRDefault="001F7EA6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t>16</w:t>
            </w:r>
          </w:p>
        </w:tc>
        <w:tc>
          <w:tcPr>
            <w:tcW w:w="396" w:type="pct"/>
          </w:tcPr>
          <w:p w14:paraId="3246B89D" w14:textId="368F0DC3" w:rsidR="001F7EA6" w:rsidRPr="00AB081C" w:rsidRDefault="001F7EA6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t>1,238</w:t>
            </w:r>
          </w:p>
        </w:tc>
        <w:tc>
          <w:tcPr>
            <w:tcW w:w="391" w:type="pct"/>
          </w:tcPr>
          <w:p w14:paraId="5E253966" w14:textId="290FCA68" w:rsidR="001F7EA6" w:rsidRPr="00AB081C" w:rsidRDefault="001F7EA6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t>30,880</w:t>
            </w:r>
          </w:p>
        </w:tc>
      </w:tr>
      <w:tr w:rsidR="00DC4C06" w:rsidRPr="00AB081C" w14:paraId="27C98C67" w14:textId="77777777" w:rsidTr="001F7EA6">
        <w:tc>
          <w:tcPr>
            <w:tcW w:w="949" w:type="pct"/>
          </w:tcPr>
          <w:p w14:paraId="0F1879FD" w14:textId="77777777" w:rsidR="00DC4C06" w:rsidRPr="00AB081C" w:rsidRDefault="00DC4C06" w:rsidP="00DC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94" w:type="pct"/>
          </w:tcPr>
          <w:p w14:paraId="390C8965" w14:textId="77777777" w:rsidR="00DC4C06" w:rsidRPr="00AB081C" w:rsidRDefault="00DC4C06" w:rsidP="00DC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FC128" w14:textId="0EADF3FC" w:rsidR="00DC4C06" w:rsidRPr="00AB081C" w:rsidRDefault="00DF28B6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1F0B9" w14:textId="22A77E88" w:rsidR="00DC4C06" w:rsidRPr="00AB081C" w:rsidRDefault="00DF28B6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CD735" w14:textId="12996AEB" w:rsidR="00DC4C06" w:rsidRPr="00AB081C" w:rsidRDefault="00DF28B6" w:rsidP="00E4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8B23D" w14:textId="43B605F1" w:rsidR="00DC4C06" w:rsidRPr="00AB081C" w:rsidRDefault="00DF28B6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AD1E3" w14:textId="3C367C0F" w:rsidR="00DC4C06" w:rsidRPr="00AB081C" w:rsidRDefault="00DF28B6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34B2B188" w14:textId="11422930" w:rsidR="00DC4C06" w:rsidRPr="00AB081C" w:rsidRDefault="00DF28B6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16D7F" w14:textId="45BF087E" w:rsidR="00DC4C06" w:rsidRPr="00AB081C" w:rsidRDefault="003B44B9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397" w:type="pct"/>
            <w:shd w:val="clear" w:color="auto" w:fill="auto"/>
            <w:vAlign w:val="bottom"/>
          </w:tcPr>
          <w:p w14:paraId="3CE278BA" w14:textId="420C69A6" w:rsidR="00DC4C06" w:rsidRPr="00AB081C" w:rsidRDefault="00DF28B6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573E5E5F" w14:textId="63EDBBA9" w:rsidR="00DC4C06" w:rsidRPr="00AB081C" w:rsidRDefault="003B44B9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1,12</w:t>
            </w:r>
            <w:r w:rsidR="003E6C64" w:rsidRPr="00AB081C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391" w:type="pct"/>
            <w:shd w:val="clear" w:color="auto" w:fill="auto"/>
            <w:vAlign w:val="bottom"/>
          </w:tcPr>
          <w:p w14:paraId="0EB74472" w14:textId="229221DD" w:rsidR="00DC4C06" w:rsidRPr="00AB081C" w:rsidRDefault="003B44B9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1,13</w:t>
            </w:r>
            <w:r w:rsidR="003E6C64" w:rsidRPr="00AB081C">
              <w:rPr>
                <w:rFonts w:asciiTheme="majorBidi" w:hAnsiTheme="majorBidi" w:cstheme="majorBidi"/>
              </w:rPr>
              <w:t>2</w:t>
            </w:r>
          </w:p>
        </w:tc>
      </w:tr>
      <w:tr w:rsidR="00DC4C06" w:rsidRPr="00AB081C" w14:paraId="54106388" w14:textId="77777777" w:rsidTr="001F7EA6">
        <w:trPr>
          <w:trHeight w:val="272"/>
        </w:trPr>
        <w:tc>
          <w:tcPr>
            <w:tcW w:w="949" w:type="pct"/>
          </w:tcPr>
          <w:p w14:paraId="7A1C0DBA" w14:textId="77777777" w:rsidR="00DC4C06" w:rsidRPr="00AB081C" w:rsidRDefault="00DC4C06" w:rsidP="00DC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  <w:cs/>
              </w:rPr>
              <w:t>โอน</w:t>
            </w:r>
          </w:p>
        </w:tc>
        <w:tc>
          <w:tcPr>
            <w:tcW w:w="94" w:type="pct"/>
          </w:tcPr>
          <w:p w14:paraId="21478F42" w14:textId="77777777" w:rsidR="00DC4C06" w:rsidRPr="00AB081C" w:rsidRDefault="00DC4C06" w:rsidP="00DC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4FA606" w14:textId="3C32D4EA" w:rsidR="00E45CCD" w:rsidRPr="00AB081C" w:rsidRDefault="003B44B9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21</w:t>
            </w:r>
            <w:r w:rsidR="004041FB" w:rsidRPr="00AB081C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A12638" w14:textId="4D0386A4" w:rsidR="00DC4C06" w:rsidRPr="00AB081C" w:rsidRDefault="003B44B9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441DB6" w14:textId="52B9211E" w:rsidR="00DC4C06" w:rsidRPr="00AB081C" w:rsidRDefault="003B44B9" w:rsidP="00E4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223</w:t>
            </w: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34DA8F" w14:textId="390EC3D2" w:rsidR="00DC4C06" w:rsidRPr="00AB081C" w:rsidRDefault="00DF28B6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B17B22" w14:textId="3B92A62F" w:rsidR="00DC4C06" w:rsidRPr="00AB081C" w:rsidRDefault="003B44B9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221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1DCDC9BB" w14:textId="3232D2D5" w:rsidR="00DC4C06" w:rsidRPr="00AB081C" w:rsidRDefault="00DF28B6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C0C081" w14:textId="6B41454C" w:rsidR="00DC4C06" w:rsidRPr="00AB081C" w:rsidRDefault="00DF28B6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7" w:type="pct"/>
            <w:shd w:val="clear" w:color="auto" w:fill="auto"/>
            <w:vAlign w:val="bottom"/>
          </w:tcPr>
          <w:p w14:paraId="4FA61032" w14:textId="713DD4A7" w:rsidR="00DC4C06" w:rsidRPr="00AB081C" w:rsidRDefault="00DF28B6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30C82768" w14:textId="7EACBB42" w:rsidR="00DC4C06" w:rsidRPr="00AB081C" w:rsidRDefault="003B44B9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(654)</w:t>
            </w:r>
          </w:p>
        </w:tc>
        <w:tc>
          <w:tcPr>
            <w:tcW w:w="391" w:type="pct"/>
            <w:shd w:val="clear" w:color="auto" w:fill="auto"/>
            <w:vAlign w:val="bottom"/>
          </w:tcPr>
          <w:p w14:paraId="099C8113" w14:textId="0F54346B" w:rsidR="00DC4C06" w:rsidRPr="00AB081C" w:rsidRDefault="004041FB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6</w:t>
            </w:r>
          </w:p>
        </w:tc>
      </w:tr>
      <w:tr w:rsidR="002D120F" w:rsidRPr="00AB081C" w14:paraId="6BD38056" w14:textId="77777777" w:rsidTr="001F7EA6">
        <w:trPr>
          <w:trHeight w:val="272"/>
        </w:trPr>
        <w:tc>
          <w:tcPr>
            <w:tcW w:w="949" w:type="pct"/>
          </w:tcPr>
          <w:p w14:paraId="7606EF76" w14:textId="1662E9C2" w:rsidR="002D120F" w:rsidRPr="00AB081C" w:rsidRDefault="002D120F" w:rsidP="00DC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จำหน่าย</w:t>
            </w:r>
          </w:p>
        </w:tc>
        <w:tc>
          <w:tcPr>
            <w:tcW w:w="94" w:type="pct"/>
          </w:tcPr>
          <w:p w14:paraId="031D6693" w14:textId="755F2EB7" w:rsidR="002D120F" w:rsidRPr="00AB081C" w:rsidRDefault="002D120F" w:rsidP="00DC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F4CDAD" w14:textId="5F901C76" w:rsidR="002D120F" w:rsidRPr="00AB081C" w:rsidRDefault="003B44B9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832922" w14:textId="509D601B" w:rsidR="002D120F" w:rsidRPr="00AB081C" w:rsidRDefault="003B44B9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</w:t>
            </w:r>
            <w:r w:rsidR="004041FB" w:rsidRPr="00AB081C">
              <w:rPr>
                <w:rFonts w:asciiTheme="majorBidi" w:hAnsiTheme="majorBidi" w:cstheme="majorBidi"/>
              </w:rPr>
              <w:t>4</w:t>
            </w:r>
            <w:r w:rsidRPr="00AB081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CDF28A" w14:textId="3400A419" w:rsidR="002D120F" w:rsidRPr="00AB081C" w:rsidRDefault="003B44B9" w:rsidP="00E4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(19)</w:t>
            </w: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DE7546" w14:textId="69A96858" w:rsidR="002D120F" w:rsidRPr="00AB081C" w:rsidRDefault="003B44B9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45A970" w14:textId="1F46CAF3" w:rsidR="002D120F" w:rsidRPr="00AB081C" w:rsidRDefault="003B44B9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(6)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60821191" w14:textId="626C23E1" w:rsidR="002D120F" w:rsidRPr="00AB081C" w:rsidRDefault="003B44B9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E8C662" w14:textId="60BAB06D" w:rsidR="002D120F" w:rsidRPr="00AB081C" w:rsidRDefault="003B44B9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7" w:type="pct"/>
            <w:shd w:val="clear" w:color="auto" w:fill="auto"/>
            <w:vAlign w:val="bottom"/>
          </w:tcPr>
          <w:p w14:paraId="150F8E39" w14:textId="750F2E32" w:rsidR="002D120F" w:rsidRPr="00AB081C" w:rsidRDefault="003B44B9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10CFD47C" w14:textId="0FC14C39" w:rsidR="002D120F" w:rsidRPr="00AB081C" w:rsidRDefault="003B44B9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1" w:type="pct"/>
            <w:shd w:val="clear" w:color="auto" w:fill="auto"/>
            <w:vAlign w:val="bottom"/>
          </w:tcPr>
          <w:p w14:paraId="1017603B" w14:textId="37A2CBA0" w:rsidR="002D120F" w:rsidRPr="00AB081C" w:rsidRDefault="003B44B9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(2</w:t>
            </w:r>
            <w:r w:rsidR="004041FB" w:rsidRPr="00AB081C">
              <w:rPr>
                <w:rFonts w:asciiTheme="majorBidi" w:hAnsiTheme="majorBidi" w:cstheme="majorBidi"/>
              </w:rPr>
              <w:t>9</w:t>
            </w:r>
            <w:r w:rsidRPr="00AB081C">
              <w:rPr>
                <w:rFonts w:asciiTheme="majorBidi" w:hAnsiTheme="majorBidi" w:cstheme="majorBidi"/>
              </w:rPr>
              <w:t>)</w:t>
            </w:r>
          </w:p>
        </w:tc>
      </w:tr>
      <w:tr w:rsidR="00DC4C06" w:rsidRPr="00AB081C" w14:paraId="594D1400" w14:textId="77777777" w:rsidTr="001F7EA6">
        <w:trPr>
          <w:trHeight w:val="272"/>
        </w:trPr>
        <w:tc>
          <w:tcPr>
            <w:tcW w:w="949" w:type="pct"/>
          </w:tcPr>
          <w:p w14:paraId="2F14B118" w14:textId="5459EC5E" w:rsidR="00DC4C06" w:rsidRPr="00AB081C" w:rsidRDefault="00DC4C06" w:rsidP="00DC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94" w:type="pct"/>
          </w:tcPr>
          <w:p w14:paraId="47DAABC7" w14:textId="77777777" w:rsidR="00DC4C06" w:rsidRPr="00AB081C" w:rsidRDefault="00DC4C06" w:rsidP="00DC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FCC4C4" w14:textId="146C2131" w:rsidR="00DC4C06" w:rsidRPr="00AB081C" w:rsidRDefault="003B44B9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155404" w14:textId="1BE15DDA" w:rsidR="00DC4C06" w:rsidRPr="00AB081C" w:rsidRDefault="003B44B9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(17)</w:t>
            </w: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44FBDD" w14:textId="5407E1CC" w:rsidR="00DC4C06" w:rsidRPr="00AB081C" w:rsidRDefault="003B44B9" w:rsidP="00E4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(2,104)</w:t>
            </w: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7F2208" w14:textId="719C6E8D" w:rsidR="00DC4C06" w:rsidRPr="00AB081C" w:rsidRDefault="003B44B9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</w:t>
            </w:r>
            <w:r w:rsidR="003E6C64" w:rsidRPr="00AB081C">
              <w:rPr>
                <w:rFonts w:asciiTheme="majorBidi" w:hAnsiTheme="majorBidi" w:cstheme="majorBidi"/>
              </w:rPr>
              <w:t>4</w:t>
            </w:r>
            <w:r w:rsidRPr="00AB081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495117" w14:textId="31F7FB57" w:rsidR="00DC4C06" w:rsidRPr="00AB081C" w:rsidRDefault="003B44B9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(353)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77B8C46E" w14:textId="1342207B" w:rsidR="00DC4C06" w:rsidRPr="00AB081C" w:rsidRDefault="003B44B9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54B171" w14:textId="60966148" w:rsidR="00DC4C06" w:rsidRPr="00AB081C" w:rsidRDefault="003B44B9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(18)</w:t>
            </w:r>
          </w:p>
        </w:tc>
        <w:tc>
          <w:tcPr>
            <w:tcW w:w="397" w:type="pct"/>
            <w:shd w:val="clear" w:color="auto" w:fill="auto"/>
            <w:vAlign w:val="bottom"/>
          </w:tcPr>
          <w:p w14:paraId="7A27EABA" w14:textId="275F8BD5" w:rsidR="00DC4C06" w:rsidRPr="00AB081C" w:rsidRDefault="003B44B9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(1)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6864E7FD" w14:textId="17842A72" w:rsidR="00DC4C06" w:rsidRPr="00AB081C" w:rsidRDefault="003B44B9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1" w:type="pct"/>
            <w:shd w:val="clear" w:color="auto" w:fill="auto"/>
            <w:vAlign w:val="bottom"/>
          </w:tcPr>
          <w:p w14:paraId="0224D005" w14:textId="13F2E81B" w:rsidR="00DC4C06" w:rsidRPr="00AB081C" w:rsidRDefault="003B44B9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(2,49</w:t>
            </w:r>
            <w:r w:rsidR="003E6C64" w:rsidRPr="00AB081C">
              <w:rPr>
                <w:rFonts w:asciiTheme="majorBidi" w:hAnsiTheme="majorBidi" w:cstheme="majorBidi"/>
              </w:rPr>
              <w:t>7</w:t>
            </w:r>
            <w:r w:rsidRPr="00AB081C">
              <w:rPr>
                <w:rFonts w:asciiTheme="majorBidi" w:hAnsiTheme="majorBidi" w:cstheme="majorBidi"/>
              </w:rPr>
              <w:t>)</w:t>
            </w:r>
          </w:p>
        </w:tc>
      </w:tr>
      <w:tr w:rsidR="00DC4C06" w:rsidRPr="00AB081C" w14:paraId="4ED653EF" w14:textId="77777777" w:rsidTr="001F7EA6">
        <w:trPr>
          <w:trHeight w:val="272"/>
        </w:trPr>
        <w:tc>
          <w:tcPr>
            <w:tcW w:w="949" w:type="pct"/>
          </w:tcPr>
          <w:p w14:paraId="13C74A00" w14:textId="63C1C6D2" w:rsidR="00DC4C06" w:rsidRPr="00AB081C" w:rsidRDefault="00DC4C06" w:rsidP="00DC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  <w:cs/>
              </w:rPr>
              <w:t>ขาดทุนจากการด้อยค่า</w:t>
            </w:r>
          </w:p>
        </w:tc>
        <w:tc>
          <w:tcPr>
            <w:tcW w:w="94" w:type="pct"/>
          </w:tcPr>
          <w:p w14:paraId="5F6EA390" w14:textId="77777777" w:rsidR="00DC4C06" w:rsidRPr="00AB081C" w:rsidRDefault="00DC4C06" w:rsidP="00DC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85A2AE" w14:textId="4275D673" w:rsidR="00DC4C06" w:rsidRPr="00AB081C" w:rsidRDefault="00DF28B6" w:rsidP="004A65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BEBF1B" w14:textId="3DB0D3B1" w:rsidR="00DC4C06" w:rsidRPr="00AB081C" w:rsidRDefault="00DF28B6" w:rsidP="004A65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B65D1A" w14:textId="50EFBA3E" w:rsidR="00DC4C06" w:rsidRPr="00AB081C" w:rsidRDefault="003B44B9" w:rsidP="00E45C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(3</w:t>
            </w:r>
            <w:r w:rsidR="003E6C64" w:rsidRPr="00AB081C">
              <w:rPr>
                <w:rFonts w:asciiTheme="majorBidi" w:hAnsiTheme="majorBidi" w:cstheme="majorBidi"/>
              </w:rPr>
              <w:t>70</w:t>
            </w:r>
            <w:r w:rsidRPr="00AB081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1E96AC" w14:textId="067B1DE5" w:rsidR="00DC4C06" w:rsidRPr="00AB081C" w:rsidRDefault="00DF28B6" w:rsidP="004A65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871170" w14:textId="5E0E7ACE" w:rsidR="00DC4C06" w:rsidRPr="00AB081C" w:rsidRDefault="003B44B9" w:rsidP="004A65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(8)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1AB4BE12" w14:textId="62CEF84A" w:rsidR="00DC4C06" w:rsidRPr="00AB081C" w:rsidRDefault="00DF28B6" w:rsidP="004A65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EC7DDA" w14:textId="39181097" w:rsidR="00DC4C06" w:rsidRPr="00AB081C" w:rsidRDefault="00DF28B6" w:rsidP="004A65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7" w:type="pct"/>
            <w:shd w:val="clear" w:color="auto" w:fill="auto"/>
            <w:vAlign w:val="bottom"/>
          </w:tcPr>
          <w:p w14:paraId="65A4C858" w14:textId="6C13F237" w:rsidR="00DC4C06" w:rsidRPr="00AB081C" w:rsidRDefault="00DF28B6" w:rsidP="004A65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7DA6C1FD" w14:textId="54402961" w:rsidR="00DC4C06" w:rsidRPr="00AB081C" w:rsidRDefault="00DF28B6" w:rsidP="004A65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1" w:type="pct"/>
            <w:shd w:val="clear" w:color="auto" w:fill="auto"/>
            <w:vAlign w:val="bottom"/>
          </w:tcPr>
          <w:p w14:paraId="016D07F1" w14:textId="03B82AFF" w:rsidR="00DC4C06" w:rsidRPr="00AB081C" w:rsidRDefault="003B44B9" w:rsidP="004A65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(37</w:t>
            </w:r>
            <w:r w:rsidR="003E6C64" w:rsidRPr="00AB081C">
              <w:rPr>
                <w:rFonts w:asciiTheme="majorBidi" w:hAnsiTheme="majorBidi" w:cstheme="majorBidi"/>
              </w:rPr>
              <w:t>8</w:t>
            </w:r>
            <w:r w:rsidRPr="00AB081C">
              <w:rPr>
                <w:rFonts w:asciiTheme="majorBidi" w:hAnsiTheme="majorBidi" w:cstheme="majorBidi"/>
              </w:rPr>
              <w:t>)</w:t>
            </w:r>
          </w:p>
        </w:tc>
      </w:tr>
      <w:tr w:rsidR="00CB6F54" w:rsidRPr="00AB081C" w14:paraId="592B5213" w14:textId="77777777" w:rsidTr="001F7EA6">
        <w:trPr>
          <w:trHeight w:val="557"/>
        </w:trPr>
        <w:tc>
          <w:tcPr>
            <w:tcW w:w="949" w:type="pct"/>
          </w:tcPr>
          <w:p w14:paraId="0F5ED830" w14:textId="01C048CE" w:rsidR="00CB6F54" w:rsidRPr="00AB081C" w:rsidRDefault="00CB6F54" w:rsidP="00CB6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46509" w:rsidRPr="00AB081C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="00C46509" w:rsidRPr="00AB081C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  <w:r w:rsidRPr="00AB081C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AB081C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4" w:type="pct"/>
          </w:tcPr>
          <w:p w14:paraId="449858A4" w14:textId="77777777" w:rsidR="00CB6F54" w:rsidRPr="00AB081C" w:rsidRDefault="00CB6F54" w:rsidP="00CB6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96" w:type="pct"/>
            <w:shd w:val="clear" w:color="auto" w:fill="auto"/>
          </w:tcPr>
          <w:p w14:paraId="238D760E" w14:textId="10A396A7" w:rsidR="00CB6F54" w:rsidRPr="00AB081C" w:rsidRDefault="00DF28B6" w:rsidP="00CB6F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2,58</w:t>
            </w:r>
            <w:r w:rsidR="004041FB" w:rsidRPr="00AB081C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396" w:type="pct"/>
            <w:shd w:val="clear" w:color="auto" w:fill="auto"/>
          </w:tcPr>
          <w:p w14:paraId="04F6AED6" w14:textId="0E697AF6" w:rsidR="00CB6F54" w:rsidRPr="00AB081C" w:rsidRDefault="00DF28B6" w:rsidP="00CB6F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1</w:t>
            </w:r>
            <w:r w:rsidR="003E6C64" w:rsidRPr="00AB081C">
              <w:rPr>
                <w:rFonts w:asciiTheme="majorBidi" w:hAnsiTheme="majorBidi" w:cstheme="majorBidi"/>
                <w:b/>
                <w:bCs/>
              </w:rPr>
              <w:t>6</w:t>
            </w:r>
            <w:r w:rsidR="004041FB" w:rsidRPr="00AB081C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396" w:type="pct"/>
            <w:shd w:val="clear" w:color="auto" w:fill="auto"/>
          </w:tcPr>
          <w:p w14:paraId="069E009E" w14:textId="637B7E74" w:rsidR="00CB6F54" w:rsidRPr="00AB081C" w:rsidRDefault="00DF28B6" w:rsidP="00CB6F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21,4</w:t>
            </w:r>
            <w:r w:rsidR="003E6C64" w:rsidRPr="00AB081C">
              <w:rPr>
                <w:rFonts w:asciiTheme="majorBidi" w:hAnsiTheme="majorBidi" w:cstheme="majorBidi"/>
                <w:b/>
                <w:bCs/>
              </w:rPr>
              <w:t>69</w:t>
            </w:r>
          </w:p>
        </w:tc>
        <w:tc>
          <w:tcPr>
            <w:tcW w:w="396" w:type="pct"/>
            <w:shd w:val="clear" w:color="auto" w:fill="auto"/>
          </w:tcPr>
          <w:p w14:paraId="768A5BB3" w14:textId="3DC056C7" w:rsidR="00CB6F54" w:rsidRPr="00AB081C" w:rsidRDefault="00DF28B6" w:rsidP="00CB6F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4</w:t>
            </w:r>
            <w:r w:rsidR="003E6C64" w:rsidRPr="00AB081C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396" w:type="pct"/>
            <w:shd w:val="clear" w:color="auto" w:fill="auto"/>
          </w:tcPr>
          <w:p w14:paraId="34ECEBF9" w14:textId="73B4EFA1" w:rsidR="00CB6F54" w:rsidRPr="00AB081C" w:rsidRDefault="00DF28B6" w:rsidP="00CB6F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2,830</w:t>
            </w:r>
          </w:p>
        </w:tc>
        <w:tc>
          <w:tcPr>
            <w:tcW w:w="396" w:type="pct"/>
            <w:shd w:val="clear" w:color="auto" w:fill="auto"/>
          </w:tcPr>
          <w:p w14:paraId="0025725F" w14:textId="34B4D3E6" w:rsidR="00CB6F54" w:rsidRPr="00AB081C" w:rsidRDefault="00DF28B6" w:rsidP="00CB6F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239</w:t>
            </w:r>
          </w:p>
        </w:tc>
        <w:tc>
          <w:tcPr>
            <w:tcW w:w="397" w:type="pct"/>
            <w:shd w:val="clear" w:color="auto" w:fill="auto"/>
          </w:tcPr>
          <w:p w14:paraId="37A161DB" w14:textId="328DF7EB" w:rsidR="00CB6F54" w:rsidRPr="00AB081C" w:rsidRDefault="00DF28B6" w:rsidP="00CB6F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69</w:t>
            </w:r>
          </w:p>
        </w:tc>
        <w:tc>
          <w:tcPr>
            <w:tcW w:w="397" w:type="pct"/>
            <w:shd w:val="clear" w:color="auto" w:fill="auto"/>
          </w:tcPr>
          <w:p w14:paraId="4533E301" w14:textId="29611FB4" w:rsidR="00CB6F54" w:rsidRPr="00AB081C" w:rsidRDefault="00DF28B6" w:rsidP="00CB6F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15</w:t>
            </w:r>
          </w:p>
        </w:tc>
        <w:tc>
          <w:tcPr>
            <w:tcW w:w="396" w:type="pct"/>
            <w:shd w:val="clear" w:color="auto" w:fill="auto"/>
          </w:tcPr>
          <w:p w14:paraId="72987A6C" w14:textId="0AFD3478" w:rsidR="00CB6F54" w:rsidRPr="00AB081C" w:rsidRDefault="00DF28B6" w:rsidP="00CB6F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1,70</w:t>
            </w:r>
            <w:r w:rsidR="003E6C64" w:rsidRPr="00AB081C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391" w:type="pct"/>
            <w:shd w:val="clear" w:color="auto" w:fill="auto"/>
          </w:tcPr>
          <w:p w14:paraId="5E9D7200" w14:textId="43E7DD27" w:rsidR="00CB6F54" w:rsidRPr="00AB081C" w:rsidRDefault="003B44B9" w:rsidP="00CB6F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29,</w:t>
            </w:r>
            <w:r w:rsidR="00DF28B6" w:rsidRPr="00AB081C">
              <w:rPr>
                <w:rFonts w:asciiTheme="majorBidi" w:hAnsiTheme="majorBidi" w:cstheme="majorBidi"/>
                <w:b/>
                <w:bCs/>
              </w:rPr>
              <w:t>114</w:t>
            </w:r>
          </w:p>
        </w:tc>
      </w:tr>
    </w:tbl>
    <w:p w14:paraId="65EC4073" w14:textId="77777777" w:rsidR="006672E5" w:rsidRPr="00AB081C" w:rsidRDefault="006672E5" w:rsidP="0078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</w:rPr>
      </w:pPr>
    </w:p>
    <w:p w14:paraId="74DFBD85" w14:textId="46F2063C" w:rsidR="006672E5" w:rsidRPr="00AB081C" w:rsidRDefault="006672E5" w:rsidP="0078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cs/>
        </w:rPr>
        <w:sectPr w:rsidR="006672E5" w:rsidRPr="00AB081C" w:rsidSect="00E23505">
          <w:headerReference w:type="default" r:id="rId20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bookmarkEnd w:id="10"/>
    <w:bookmarkEnd w:id="11"/>
    <w:p w14:paraId="6E873E7C" w14:textId="77777777" w:rsidR="004B22A4" w:rsidRPr="00AB081C" w:rsidRDefault="004B22A4" w:rsidP="00942892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B081C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สินทรัพย์สิทธิการใช้</w:t>
      </w:r>
    </w:p>
    <w:p w14:paraId="2F3A66D1" w14:textId="77777777" w:rsidR="004B22A4" w:rsidRPr="00AB081C" w:rsidRDefault="004B22A4" w:rsidP="0087088F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01ABDFE2" w14:textId="7565281E" w:rsidR="004B22A4" w:rsidRPr="00AB081C" w:rsidRDefault="004B22A4" w:rsidP="004B2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AB081C">
        <w:rPr>
          <w:rFonts w:asciiTheme="majorBidi" w:hAnsiTheme="majorBidi" w:cstheme="majorBidi"/>
          <w:cs/>
        </w:rPr>
        <w:t>รายการเคลื่อนไหวของสินทรัพย์สิทธิการใช้</w:t>
      </w:r>
      <w:r w:rsidR="00D33059" w:rsidRPr="00AB081C">
        <w:rPr>
          <w:rFonts w:asciiTheme="majorBidi" w:hAnsiTheme="majorBidi" w:cstheme="majorBidi"/>
          <w:cs/>
        </w:rPr>
        <w:t>ระหว่าง</w:t>
      </w:r>
      <w:r w:rsidR="00177B73" w:rsidRPr="00AB081C">
        <w:rPr>
          <w:rFonts w:asciiTheme="majorBidi" w:hAnsiTheme="majorBidi" w:cstheme="majorBidi"/>
          <w:cs/>
        </w:rPr>
        <w:t>งวด</w:t>
      </w:r>
      <w:r w:rsidR="00B65D4F" w:rsidRPr="00AB081C">
        <w:rPr>
          <w:rFonts w:asciiTheme="majorBidi" w:hAnsiTheme="majorBidi" w:cstheme="majorBidi"/>
          <w:cs/>
        </w:rPr>
        <w:t>เก้าเดือน</w:t>
      </w:r>
      <w:r w:rsidR="00177B73" w:rsidRPr="00AB081C">
        <w:rPr>
          <w:rFonts w:asciiTheme="majorBidi" w:hAnsiTheme="majorBidi" w:cstheme="majorBidi"/>
          <w:cs/>
        </w:rPr>
        <w:t>สิ้นสุดวันที่</w:t>
      </w:r>
      <w:r w:rsidR="00D33059" w:rsidRPr="00AB081C">
        <w:rPr>
          <w:rFonts w:asciiTheme="majorBidi" w:hAnsiTheme="majorBidi" w:cstheme="majorBidi"/>
          <w:cs/>
        </w:rPr>
        <w:t xml:space="preserve"> </w:t>
      </w:r>
      <w:r w:rsidR="00C46509" w:rsidRPr="00AB081C">
        <w:rPr>
          <w:rFonts w:asciiTheme="majorBidi" w:hAnsiTheme="majorBidi" w:cstheme="majorBidi"/>
        </w:rPr>
        <w:t xml:space="preserve">30 </w:t>
      </w:r>
      <w:r w:rsidR="00C46509" w:rsidRPr="00AB081C">
        <w:rPr>
          <w:rFonts w:asciiTheme="majorBidi" w:hAnsiTheme="majorBidi" w:cstheme="majorBidi"/>
          <w:cs/>
        </w:rPr>
        <w:t>กันยายน</w:t>
      </w:r>
      <w:r w:rsidR="00C63585" w:rsidRPr="00AB081C">
        <w:rPr>
          <w:rFonts w:asciiTheme="majorBidi" w:hAnsiTheme="majorBidi" w:cstheme="majorBidi"/>
          <w:cs/>
        </w:rPr>
        <w:t xml:space="preserve"> </w:t>
      </w:r>
      <w:r w:rsidR="00C63585" w:rsidRPr="00AB081C">
        <w:rPr>
          <w:rFonts w:asciiTheme="majorBidi" w:hAnsiTheme="majorBidi" w:cstheme="majorBidi"/>
        </w:rPr>
        <w:t>2566</w:t>
      </w:r>
      <w:r w:rsidRPr="00AB081C">
        <w:rPr>
          <w:rFonts w:asciiTheme="majorBidi" w:hAnsiTheme="majorBidi" w:cstheme="majorBidi"/>
          <w:cs/>
        </w:rPr>
        <w:t xml:space="preserve"> มีดังนี้</w:t>
      </w:r>
    </w:p>
    <w:p w14:paraId="0A11442B" w14:textId="77777777" w:rsidR="0022602D" w:rsidRPr="00AB081C" w:rsidRDefault="0022602D" w:rsidP="004B2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tbl>
      <w:tblPr>
        <w:tblW w:w="1400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03"/>
        <w:gridCol w:w="992"/>
        <w:gridCol w:w="1535"/>
        <w:gridCol w:w="1536"/>
        <w:gridCol w:w="1536"/>
        <w:gridCol w:w="1535"/>
        <w:gridCol w:w="1536"/>
        <w:gridCol w:w="1536"/>
      </w:tblGrid>
      <w:tr w:rsidR="00C804AB" w:rsidRPr="00AB081C" w14:paraId="490ACD98" w14:textId="77777777" w:rsidTr="001D3107">
        <w:tc>
          <w:tcPr>
            <w:tcW w:w="3803" w:type="dxa"/>
          </w:tcPr>
          <w:p w14:paraId="12F2A291" w14:textId="77777777" w:rsidR="00C804AB" w:rsidRPr="00AB081C" w:rsidRDefault="00C804AB" w:rsidP="00C14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6" w:lineRule="auto"/>
              <w:jc w:val="center"/>
              <w:outlineLvl w:val="0"/>
              <w:rPr>
                <w:rFonts w:eastAsia="Calibri"/>
                <w:cs/>
              </w:rPr>
            </w:pPr>
          </w:p>
        </w:tc>
        <w:tc>
          <w:tcPr>
            <w:tcW w:w="992" w:type="dxa"/>
          </w:tcPr>
          <w:p w14:paraId="015350FF" w14:textId="77777777" w:rsidR="00C804AB" w:rsidRPr="00AB081C" w:rsidRDefault="00C804AB" w:rsidP="00C14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</w:p>
        </w:tc>
        <w:tc>
          <w:tcPr>
            <w:tcW w:w="9214" w:type="dxa"/>
            <w:gridSpan w:val="6"/>
          </w:tcPr>
          <w:p w14:paraId="74570294" w14:textId="62C633D0" w:rsidR="00C804AB" w:rsidRPr="00AB081C" w:rsidRDefault="00C804AB" w:rsidP="00C14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  <w:r w:rsidRPr="00AB081C">
              <w:rPr>
                <w:rFonts w:eastAsia="Calibri"/>
                <w:b/>
                <w:bCs/>
                <w:cs/>
              </w:rPr>
              <w:t>งบการเงิน</w:t>
            </w:r>
            <w:r w:rsidRPr="00AB081C">
              <w:rPr>
                <w:rFonts w:eastAsia="Calibri" w:hint="cs"/>
                <w:b/>
                <w:bCs/>
                <w:cs/>
              </w:rPr>
              <w:t>รวม</w:t>
            </w:r>
          </w:p>
        </w:tc>
      </w:tr>
      <w:tr w:rsidR="00C804AB" w:rsidRPr="00AB081C" w14:paraId="2ECC8181" w14:textId="77777777" w:rsidTr="001D3107">
        <w:trPr>
          <w:trHeight w:val="910"/>
        </w:trPr>
        <w:tc>
          <w:tcPr>
            <w:tcW w:w="3803" w:type="dxa"/>
          </w:tcPr>
          <w:p w14:paraId="0BC84B5E" w14:textId="77777777" w:rsidR="00C804AB" w:rsidRPr="00AB081C" w:rsidRDefault="00C804AB" w:rsidP="00C14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  <w:p w14:paraId="1E0004A8" w14:textId="77777777" w:rsidR="00C804AB" w:rsidRPr="00AB081C" w:rsidRDefault="00C804AB" w:rsidP="00C14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  <w:p w14:paraId="01BF5AA8" w14:textId="77777777" w:rsidR="00C804AB" w:rsidRPr="00AB081C" w:rsidRDefault="00C804AB" w:rsidP="00C14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i/>
                <w:iCs/>
                <w:lang w:bidi="ar-SA"/>
              </w:rPr>
            </w:pPr>
          </w:p>
        </w:tc>
        <w:tc>
          <w:tcPr>
            <w:tcW w:w="992" w:type="dxa"/>
          </w:tcPr>
          <w:p w14:paraId="2505864C" w14:textId="77777777" w:rsidR="00C804AB" w:rsidRPr="00AB081C" w:rsidRDefault="00C804AB" w:rsidP="00C14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5FFDCBFB" w14:textId="77777777" w:rsidR="00C804AB" w:rsidRPr="00AB081C" w:rsidRDefault="00C804AB" w:rsidP="00C14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268739C5" w14:textId="77777777" w:rsidR="00C804AB" w:rsidRPr="00AB081C" w:rsidRDefault="00C804AB" w:rsidP="00C14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i/>
                <w:iCs/>
                <w:cs/>
              </w:rPr>
            </w:pPr>
          </w:p>
        </w:tc>
        <w:tc>
          <w:tcPr>
            <w:tcW w:w="1535" w:type="dxa"/>
            <w:vAlign w:val="bottom"/>
          </w:tcPr>
          <w:p w14:paraId="2CC00F63" w14:textId="77777777" w:rsidR="00C804AB" w:rsidRPr="00AB081C" w:rsidRDefault="00C804AB" w:rsidP="00C14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AB081C">
              <w:rPr>
                <w:rFonts w:eastAsia="Calibri"/>
                <w:cs/>
              </w:rPr>
              <w:t>อาคารและ</w:t>
            </w:r>
          </w:p>
          <w:p w14:paraId="5F1B141E" w14:textId="77777777" w:rsidR="00C804AB" w:rsidRPr="00AB081C" w:rsidRDefault="00C804AB" w:rsidP="00C14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AB081C">
              <w:rPr>
                <w:rFonts w:eastAsia="Calibri"/>
                <w:cs/>
              </w:rPr>
              <w:t>ที่ดินพร้อม</w:t>
            </w:r>
          </w:p>
          <w:p w14:paraId="2CDFA3DB" w14:textId="77777777" w:rsidR="00C804AB" w:rsidRPr="00AB081C" w:rsidRDefault="00C804AB" w:rsidP="00C14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AB081C">
              <w:rPr>
                <w:rFonts w:eastAsia="Calibri"/>
                <w:cs/>
              </w:rPr>
              <w:t>สิ่งปลูกสร้าง</w:t>
            </w:r>
          </w:p>
        </w:tc>
        <w:tc>
          <w:tcPr>
            <w:tcW w:w="1536" w:type="dxa"/>
            <w:vAlign w:val="bottom"/>
          </w:tcPr>
          <w:p w14:paraId="1A9DE40C" w14:textId="77777777" w:rsidR="00C804AB" w:rsidRPr="00AB081C" w:rsidRDefault="00C804AB" w:rsidP="00C14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AB081C">
              <w:rPr>
                <w:rFonts w:eastAsia="Calibri"/>
                <w:cs/>
              </w:rPr>
              <w:t>พื้นที่เช่า</w:t>
            </w:r>
          </w:p>
        </w:tc>
        <w:tc>
          <w:tcPr>
            <w:tcW w:w="1536" w:type="dxa"/>
            <w:vAlign w:val="bottom"/>
          </w:tcPr>
          <w:p w14:paraId="364271E2" w14:textId="77777777" w:rsidR="00C804AB" w:rsidRPr="00AB081C" w:rsidRDefault="00C804AB" w:rsidP="00C14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2E17B68E" w14:textId="77777777" w:rsidR="00C804AB" w:rsidRPr="00AB081C" w:rsidRDefault="00C804AB" w:rsidP="00C14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5EC33C0D" w14:textId="77777777" w:rsidR="00C804AB" w:rsidRPr="00AB081C" w:rsidRDefault="00C804AB" w:rsidP="00C14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AB081C">
              <w:rPr>
                <w:rFonts w:eastAsia="Calibri" w:hint="cs"/>
                <w:cs/>
              </w:rPr>
              <w:t>คลังน้ำมัน</w:t>
            </w:r>
          </w:p>
        </w:tc>
        <w:tc>
          <w:tcPr>
            <w:tcW w:w="1535" w:type="dxa"/>
            <w:vAlign w:val="bottom"/>
          </w:tcPr>
          <w:p w14:paraId="64075283" w14:textId="3D916FC0" w:rsidR="00C804AB" w:rsidRPr="00AB081C" w:rsidRDefault="00C804AB" w:rsidP="00C14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AB081C">
              <w:rPr>
                <w:rFonts w:eastAsia="Calibri" w:hint="cs"/>
                <w:cs/>
              </w:rPr>
              <w:t>อุปกรณ์จำหน่ายและอุปกรณ์สำนักงาน</w:t>
            </w:r>
          </w:p>
        </w:tc>
        <w:tc>
          <w:tcPr>
            <w:tcW w:w="1536" w:type="dxa"/>
            <w:vAlign w:val="bottom"/>
          </w:tcPr>
          <w:p w14:paraId="3E1A2D16" w14:textId="4F622665" w:rsidR="00C804AB" w:rsidRPr="00AB081C" w:rsidRDefault="00C804AB" w:rsidP="00C14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AB081C">
              <w:rPr>
                <w:rFonts w:eastAsia="Calibri" w:hint="cs"/>
                <w:cs/>
              </w:rPr>
              <w:t>ยานพาหนะและเรือขนส่งน้ำมัน</w:t>
            </w:r>
          </w:p>
        </w:tc>
        <w:tc>
          <w:tcPr>
            <w:tcW w:w="1536" w:type="dxa"/>
            <w:vAlign w:val="bottom"/>
          </w:tcPr>
          <w:p w14:paraId="4EC9CD0E" w14:textId="77777777" w:rsidR="00C804AB" w:rsidRPr="00AB081C" w:rsidRDefault="00C804AB" w:rsidP="00C14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AB081C">
              <w:rPr>
                <w:rFonts w:eastAsia="Calibri" w:hint="cs"/>
                <w:cs/>
              </w:rPr>
              <w:t>รวม</w:t>
            </w:r>
          </w:p>
        </w:tc>
      </w:tr>
      <w:tr w:rsidR="00C804AB" w:rsidRPr="00AB081C" w14:paraId="7AE7C2D3" w14:textId="77777777" w:rsidTr="001D3107">
        <w:tc>
          <w:tcPr>
            <w:tcW w:w="3803" w:type="dxa"/>
          </w:tcPr>
          <w:p w14:paraId="420713B3" w14:textId="77777777" w:rsidR="00C804AB" w:rsidRPr="00AB081C" w:rsidRDefault="00C804AB" w:rsidP="00C14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cs/>
              </w:rPr>
            </w:pPr>
          </w:p>
        </w:tc>
        <w:tc>
          <w:tcPr>
            <w:tcW w:w="992" w:type="dxa"/>
          </w:tcPr>
          <w:p w14:paraId="248BA121" w14:textId="77777777" w:rsidR="00C804AB" w:rsidRPr="00AB081C" w:rsidRDefault="00C804AB" w:rsidP="00C14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214" w:type="dxa"/>
            <w:gridSpan w:val="6"/>
            <w:vAlign w:val="bottom"/>
          </w:tcPr>
          <w:p w14:paraId="1BB1466F" w14:textId="77777777" w:rsidR="00C804AB" w:rsidRPr="00AB081C" w:rsidRDefault="00C804AB" w:rsidP="00C14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7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B081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F7EA6" w:rsidRPr="00AB081C" w14:paraId="59BF75B3" w14:textId="77777777" w:rsidTr="00DA7D2A">
        <w:trPr>
          <w:trHeight w:val="365"/>
        </w:trPr>
        <w:tc>
          <w:tcPr>
            <w:tcW w:w="3803" w:type="dxa"/>
          </w:tcPr>
          <w:p w14:paraId="39459A5C" w14:textId="4D1C8A79" w:rsidR="001F7EA6" w:rsidRPr="00AB081C" w:rsidRDefault="001F7EA6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AB081C">
              <w:rPr>
                <w:cs/>
              </w:rPr>
              <w:t xml:space="preserve">ณ วันที่ </w:t>
            </w:r>
            <w:r w:rsidRPr="00AB081C">
              <w:t>1</w:t>
            </w:r>
            <w:r w:rsidRPr="00AB081C">
              <w:rPr>
                <w:cs/>
              </w:rPr>
              <w:t xml:space="preserve"> มกราคม </w:t>
            </w:r>
            <w:r w:rsidRPr="00AB081C">
              <w:t>256</w:t>
            </w:r>
            <w:r w:rsidRPr="00AB081C">
              <w:rPr>
                <w:rFonts w:hint="cs"/>
                <w:cs/>
              </w:rPr>
              <w:t>6</w:t>
            </w:r>
          </w:p>
        </w:tc>
        <w:tc>
          <w:tcPr>
            <w:tcW w:w="992" w:type="dxa"/>
          </w:tcPr>
          <w:p w14:paraId="3E3F9F14" w14:textId="77777777" w:rsidR="001F7EA6" w:rsidRPr="00AB081C" w:rsidRDefault="001F7EA6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i/>
                <w:iCs/>
              </w:rPr>
            </w:pPr>
          </w:p>
        </w:tc>
        <w:tc>
          <w:tcPr>
            <w:tcW w:w="1535" w:type="dxa"/>
          </w:tcPr>
          <w:p w14:paraId="29C68C12" w14:textId="34FCEDD7" w:rsidR="001F7EA6" w:rsidRPr="00AB081C" w:rsidRDefault="001F7EA6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17"/>
            </w:pPr>
            <w:r w:rsidRPr="00AB081C">
              <w:t>10,899</w:t>
            </w:r>
          </w:p>
        </w:tc>
        <w:tc>
          <w:tcPr>
            <w:tcW w:w="1536" w:type="dxa"/>
          </w:tcPr>
          <w:p w14:paraId="40F86528" w14:textId="663D332F" w:rsidR="001F7EA6" w:rsidRPr="00AB081C" w:rsidRDefault="001F7EA6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17"/>
            </w:pPr>
            <w:r w:rsidRPr="00AB081C">
              <w:t>828</w:t>
            </w:r>
          </w:p>
        </w:tc>
        <w:tc>
          <w:tcPr>
            <w:tcW w:w="1536" w:type="dxa"/>
          </w:tcPr>
          <w:p w14:paraId="144D8879" w14:textId="54E1895C" w:rsidR="001F7EA6" w:rsidRPr="00AB081C" w:rsidRDefault="001F7EA6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17"/>
            </w:pPr>
            <w:r w:rsidRPr="00AB081C">
              <w:t>2,790</w:t>
            </w:r>
          </w:p>
        </w:tc>
        <w:tc>
          <w:tcPr>
            <w:tcW w:w="1535" w:type="dxa"/>
          </w:tcPr>
          <w:p w14:paraId="35D33265" w14:textId="6B5F6EDA" w:rsidR="001F7EA6" w:rsidRPr="00AB081C" w:rsidRDefault="001F7EA6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ind w:left="-117"/>
            </w:pPr>
            <w:r w:rsidRPr="00AB081C">
              <w:t>4</w:t>
            </w:r>
          </w:p>
        </w:tc>
        <w:tc>
          <w:tcPr>
            <w:tcW w:w="1536" w:type="dxa"/>
            <w:shd w:val="clear" w:color="auto" w:fill="auto"/>
          </w:tcPr>
          <w:p w14:paraId="32B494C7" w14:textId="472C98A2" w:rsidR="001F7EA6" w:rsidRPr="00AB081C" w:rsidRDefault="001F7EA6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ind w:left="-117"/>
            </w:pPr>
            <w:r w:rsidRPr="00AB081C">
              <w:t>2,426</w:t>
            </w:r>
          </w:p>
        </w:tc>
        <w:tc>
          <w:tcPr>
            <w:tcW w:w="1536" w:type="dxa"/>
          </w:tcPr>
          <w:p w14:paraId="54BC6019" w14:textId="14E84703" w:rsidR="001F7EA6" w:rsidRPr="00AB081C" w:rsidRDefault="001F7EA6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ind w:left="-117"/>
            </w:pPr>
            <w:r w:rsidRPr="00AB081C">
              <w:t>16,947</w:t>
            </w:r>
          </w:p>
        </w:tc>
      </w:tr>
      <w:tr w:rsidR="006F2D08" w:rsidRPr="00AB081C" w14:paraId="055912B0" w14:textId="77777777" w:rsidTr="00DA7D2A">
        <w:trPr>
          <w:trHeight w:val="365"/>
        </w:trPr>
        <w:tc>
          <w:tcPr>
            <w:tcW w:w="3803" w:type="dxa"/>
          </w:tcPr>
          <w:p w14:paraId="47185044" w14:textId="2AC3C160" w:rsidR="006F2D08" w:rsidRPr="00AB081C" w:rsidRDefault="006F2D08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 xml:space="preserve">ได้มาจากการซื้อธุรกิจ </w:t>
            </w:r>
            <w:r w:rsidRPr="00AB081C">
              <w:rPr>
                <w:rFonts w:asciiTheme="majorBidi" w:hAnsiTheme="majorBidi" w:cstheme="majorBidi"/>
                <w:i/>
                <w:iCs/>
              </w:rPr>
              <w:t>(</w:t>
            </w:r>
            <w:r w:rsidRPr="00AB081C">
              <w:rPr>
                <w:rFonts w:asciiTheme="majorBidi" w:hAnsiTheme="majorBidi" w:cstheme="majorBidi" w:hint="cs"/>
                <w:i/>
                <w:iCs/>
                <w:cs/>
              </w:rPr>
              <w:t>หมายเหตุ</w:t>
            </w:r>
            <w:r w:rsidRPr="00AB081C">
              <w:rPr>
                <w:rFonts w:asciiTheme="majorBidi" w:hAnsiTheme="majorBidi" w:cstheme="majorBidi"/>
                <w:i/>
                <w:iCs/>
              </w:rPr>
              <w:t xml:space="preserve"> 3)</w:t>
            </w:r>
          </w:p>
        </w:tc>
        <w:tc>
          <w:tcPr>
            <w:tcW w:w="992" w:type="dxa"/>
          </w:tcPr>
          <w:p w14:paraId="0ACC1108" w14:textId="77777777" w:rsidR="006F2D08" w:rsidRPr="00AB081C" w:rsidRDefault="006F2D08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i/>
                <w:iCs/>
              </w:rPr>
            </w:pPr>
          </w:p>
        </w:tc>
        <w:tc>
          <w:tcPr>
            <w:tcW w:w="1535" w:type="dxa"/>
          </w:tcPr>
          <w:p w14:paraId="51B6163A" w14:textId="5A2317B3" w:rsidR="00830A94" w:rsidRPr="00AB081C" w:rsidRDefault="00C8125D" w:rsidP="00830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17"/>
            </w:pPr>
            <w:r w:rsidRPr="00AB081C">
              <w:t>3,5</w:t>
            </w:r>
            <w:r w:rsidR="00830A94" w:rsidRPr="00AB081C">
              <w:t>69</w:t>
            </w:r>
          </w:p>
        </w:tc>
        <w:tc>
          <w:tcPr>
            <w:tcW w:w="1536" w:type="dxa"/>
          </w:tcPr>
          <w:p w14:paraId="517FA35C" w14:textId="555ECFBE" w:rsidR="006F2D08" w:rsidRPr="00AB081C" w:rsidRDefault="00C8125D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17"/>
            </w:pPr>
            <w:r w:rsidRPr="00AB081C">
              <w:t>-</w:t>
            </w:r>
          </w:p>
        </w:tc>
        <w:tc>
          <w:tcPr>
            <w:tcW w:w="1536" w:type="dxa"/>
          </w:tcPr>
          <w:p w14:paraId="28AAD6AB" w14:textId="3154960C" w:rsidR="006F2D08" w:rsidRPr="00AB081C" w:rsidRDefault="00C8125D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17"/>
            </w:pPr>
            <w:r w:rsidRPr="00AB081C">
              <w:t>-</w:t>
            </w:r>
          </w:p>
        </w:tc>
        <w:tc>
          <w:tcPr>
            <w:tcW w:w="1535" w:type="dxa"/>
          </w:tcPr>
          <w:p w14:paraId="3CFA1438" w14:textId="74AABE98" w:rsidR="006F2D08" w:rsidRPr="00AB081C" w:rsidRDefault="00C8125D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ind w:left="-117"/>
            </w:pPr>
            <w:r w:rsidRPr="00AB081C">
              <w:t>22</w:t>
            </w:r>
          </w:p>
        </w:tc>
        <w:tc>
          <w:tcPr>
            <w:tcW w:w="1536" w:type="dxa"/>
            <w:shd w:val="clear" w:color="auto" w:fill="auto"/>
          </w:tcPr>
          <w:p w14:paraId="60E687BA" w14:textId="150D2507" w:rsidR="006F2D08" w:rsidRPr="00AB081C" w:rsidRDefault="00C8125D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ind w:left="-117"/>
            </w:pPr>
            <w:r w:rsidRPr="00AB081C">
              <w:t>-</w:t>
            </w:r>
          </w:p>
        </w:tc>
        <w:tc>
          <w:tcPr>
            <w:tcW w:w="1536" w:type="dxa"/>
          </w:tcPr>
          <w:p w14:paraId="06F1CD2E" w14:textId="57115BF9" w:rsidR="006F2D08" w:rsidRPr="00AB081C" w:rsidRDefault="007917F8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ind w:left="-117"/>
            </w:pPr>
            <w:r w:rsidRPr="00AB081C">
              <w:t>3,5</w:t>
            </w:r>
            <w:r w:rsidR="00C8125D" w:rsidRPr="00AB081C">
              <w:t>91</w:t>
            </w:r>
          </w:p>
        </w:tc>
      </w:tr>
      <w:tr w:rsidR="003A0861" w:rsidRPr="00AB081C" w14:paraId="2A8B4113" w14:textId="77777777" w:rsidTr="00976FE4">
        <w:trPr>
          <w:trHeight w:val="347"/>
        </w:trPr>
        <w:tc>
          <w:tcPr>
            <w:tcW w:w="3803" w:type="dxa"/>
          </w:tcPr>
          <w:p w14:paraId="1F54065F" w14:textId="77777777" w:rsidR="003A0861" w:rsidRPr="00AB081C" w:rsidRDefault="003A0861" w:rsidP="0097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AB081C">
              <w:rPr>
                <w:rFonts w:hint="cs"/>
                <w:cs/>
              </w:rPr>
              <w:t xml:space="preserve">ตัดรายการระหว่างกัน </w:t>
            </w:r>
            <w:r w:rsidRPr="00AB081C">
              <w:rPr>
                <w:i/>
                <w:iCs/>
              </w:rPr>
              <w:t>(</w:t>
            </w:r>
            <w:r w:rsidRPr="00AB081C">
              <w:rPr>
                <w:rFonts w:hint="cs"/>
                <w:i/>
                <w:iCs/>
                <w:cs/>
              </w:rPr>
              <w:t xml:space="preserve">หมายเหตุ </w:t>
            </w:r>
            <w:r w:rsidRPr="00AB081C">
              <w:rPr>
                <w:i/>
                <w:iCs/>
              </w:rPr>
              <w:t>4)</w:t>
            </w:r>
          </w:p>
        </w:tc>
        <w:tc>
          <w:tcPr>
            <w:tcW w:w="992" w:type="dxa"/>
          </w:tcPr>
          <w:p w14:paraId="75852E8B" w14:textId="77777777" w:rsidR="003A0861" w:rsidRPr="00AB081C" w:rsidRDefault="003A0861" w:rsidP="0097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5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578801" w14:textId="77777777" w:rsidR="003A0861" w:rsidRPr="00AB081C" w:rsidRDefault="003A0861" w:rsidP="0097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17"/>
            </w:pPr>
            <w:r w:rsidRPr="00AB081C">
              <w:t>-</w:t>
            </w:r>
          </w:p>
        </w:tc>
        <w:tc>
          <w:tcPr>
            <w:tcW w:w="15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094B6E" w14:textId="77777777" w:rsidR="003A0861" w:rsidRPr="00AB081C" w:rsidRDefault="003A0861" w:rsidP="0097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240"/>
                <w:tab w:val="decimal" w:pos="1334"/>
              </w:tabs>
              <w:spacing w:line="240" w:lineRule="auto"/>
              <w:ind w:left="-117" w:right="70"/>
              <w:jc w:val="right"/>
            </w:pPr>
            <w:r w:rsidRPr="00AB081C">
              <w:t>-</w:t>
            </w:r>
          </w:p>
        </w:tc>
        <w:tc>
          <w:tcPr>
            <w:tcW w:w="15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D9F963A" w14:textId="77777777" w:rsidR="003A0861" w:rsidRPr="00AB081C" w:rsidRDefault="003A0861" w:rsidP="0097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17"/>
            </w:pPr>
            <w:r w:rsidRPr="00AB081C">
              <w:t>(2,137)</w:t>
            </w:r>
          </w:p>
        </w:tc>
        <w:tc>
          <w:tcPr>
            <w:tcW w:w="1535" w:type="dxa"/>
            <w:tcBorders>
              <w:left w:val="nil"/>
              <w:bottom w:val="nil"/>
              <w:right w:val="nil"/>
            </w:tcBorders>
          </w:tcPr>
          <w:p w14:paraId="3E52EBB0" w14:textId="77777777" w:rsidR="003A0861" w:rsidRPr="00AB081C" w:rsidRDefault="003A0861" w:rsidP="0097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ind w:left="-117"/>
            </w:pPr>
            <w:r w:rsidRPr="00AB081C">
              <w:t>-</w:t>
            </w:r>
          </w:p>
        </w:tc>
        <w:tc>
          <w:tcPr>
            <w:tcW w:w="15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2896C2" w14:textId="77777777" w:rsidR="003A0861" w:rsidRPr="00AB081C" w:rsidRDefault="003A0861" w:rsidP="0097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ind w:left="-117"/>
            </w:pPr>
            <w:r w:rsidRPr="00AB081C">
              <w:t>(1)</w:t>
            </w:r>
          </w:p>
        </w:tc>
        <w:tc>
          <w:tcPr>
            <w:tcW w:w="1536" w:type="dxa"/>
            <w:shd w:val="clear" w:color="auto" w:fill="auto"/>
          </w:tcPr>
          <w:p w14:paraId="462C3F75" w14:textId="77777777" w:rsidR="003A0861" w:rsidRPr="00AB081C" w:rsidRDefault="003A0861" w:rsidP="0097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ind w:left="-117"/>
            </w:pPr>
            <w:r w:rsidRPr="00AB081C">
              <w:t>(2,138)</w:t>
            </w:r>
          </w:p>
        </w:tc>
      </w:tr>
      <w:tr w:rsidR="004235D3" w:rsidRPr="00AB081C" w14:paraId="62076A72" w14:textId="77777777" w:rsidTr="00DA7D2A">
        <w:trPr>
          <w:trHeight w:val="347"/>
        </w:trPr>
        <w:tc>
          <w:tcPr>
            <w:tcW w:w="3803" w:type="dxa"/>
          </w:tcPr>
          <w:p w14:paraId="21132CF8" w14:textId="77777777" w:rsidR="004235D3" w:rsidRPr="00AB081C" w:rsidRDefault="004235D3" w:rsidP="00C14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AB081C">
              <w:rPr>
                <w:cs/>
              </w:rPr>
              <w:t>เพิ่มขึ้น</w:t>
            </w:r>
          </w:p>
        </w:tc>
        <w:tc>
          <w:tcPr>
            <w:tcW w:w="992" w:type="dxa"/>
          </w:tcPr>
          <w:p w14:paraId="77B0F0DE" w14:textId="77777777" w:rsidR="004235D3" w:rsidRPr="00AB081C" w:rsidRDefault="004235D3" w:rsidP="00C14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5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A157F7D" w14:textId="14A71A30" w:rsidR="004235D3" w:rsidRPr="00AB081C" w:rsidRDefault="00C8125D" w:rsidP="00C14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17"/>
            </w:pPr>
            <w:r w:rsidRPr="00AB081C">
              <w:t>954</w:t>
            </w:r>
          </w:p>
        </w:tc>
        <w:tc>
          <w:tcPr>
            <w:tcW w:w="15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C8CE95" w14:textId="69A44DC5" w:rsidR="004235D3" w:rsidRPr="00AB081C" w:rsidRDefault="00C8125D" w:rsidP="00C14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240"/>
                <w:tab w:val="decimal" w:pos="1334"/>
              </w:tabs>
              <w:spacing w:line="240" w:lineRule="auto"/>
              <w:ind w:left="-117" w:right="70"/>
              <w:jc w:val="right"/>
            </w:pPr>
            <w:r w:rsidRPr="00AB081C">
              <w:t>6</w:t>
            </w:r>
          </w:p>
        </w:tc>
        <w:tc>
          <w:tcPr>
            <w:tcW w:w="15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A9DA63" w14:textId="5F487075" w:rsidR="004235D3" w:rsidRPr="00AB081C" w:rsidRDefault="00C8125D" w:rsidP="00C14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17"/>
            </w:pPr>
            <w:r w:rsidRPr="00AB081C">
              <w:t>-</w:t>
            </w:r>
          </w:p>
        </w:tc>
        <w:tc>
          <w:tcPr>
            <w:tcW w:w="1535" w:type="dxa"/>
            <w:tcBorders>
              <w:left w:val="nil"/>
              <w:bottom w:val="nil"/>
              <w:right w:val="nil"/>
            </w:tcBorders>
          </w:tcPr>
          <w:p w14:paraId="2E3B5D4D" w14:textId="790F15F0" w:rsidR="004235D3" w:rsidRPr="00AB081C" w:rsidRDefault="00C8125D" w:rsidP="00C14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ind w:left="-117"/>
            </w:pPr>
            <w:r w:rsidRPr="00AB081C">
              <w:t>-</w:t>
            </w:r>
          </w:p>
        </w:tc>
        <w:tc>
          <w:tcPr>
            <w:tcW w:w="15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A03146" w14:textId="5692C8D2" w:rsidR="004235D3" w:rsidRPr="00AB081C" w:rsidRDefault="00C8125D" w:rsidP="00C14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ind w:left="-117"/>
            </w:pPr>
            <w:r w:rsidRPr="00AB081C">
              <w:t>1,201</w:t>
            </w:r>
          </w:p>
        </w:tc>
        <w:tc>
          <w:tcPr>
            <w:tcW w:w="1536" w:type="dxa"/>
            <w:shd w:val="clear" w:color="auto" w:fill="auto"/>
          </w:tcPr>
          <w:p w14:paraId="7A8F2EE8" w14:textId="70C35D73" w:rsidR="004235D3" w:rsidRPr="00AB081C" w:rsidRDefault="00C8125D" w:rsidP="00C14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ind w:left="-117"/>
            </w:pPr>
            <w:r w:rsidRPr="00AB081C">
              <w:t>2,161</w:t>
            </w:r>
          </w:p>
        </w:tc>
      </w:tr>
      <w:tr w:rsidR="00C8125D" w:rsidRPr="00AB081C" w14:paraId="1FD8FE31" w14:textId="77777777" w:rsidTr="00DA7D2A">
        <w:trPr>
          <w:trHeight w:val="347"/>
        </w:trPr>
        <w:tc>
          <w:tcPr>
            <w:tcW w:w="3803" w:type="dxa"/>
          </w:tcPr>
          <w:p w14:paraId="518B9478" w14:textId="77777777" w:rsidR="00C8125D" w:rsidRPr="00AB081C" w:rsidRDefault="00C8125D" w:rsidP="00C8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AB081C">
              <w:rPr>
                <w:rFonts w:hint="cs"/>
                <w:cs/>
              </w:rPr>
              <w:t>โอน</w:t>
            </w:r>
          </w:p>
        </w:tc>
        <w:tc>
          <w:tcPr>
            <w:tcW w:w="992" w:type="dxa"/>
          </w:tcPr>
          <w:p w14:paraId="72CB9F80" w14:textId="77777777" w:rsidR="00C8125D" w:rsidRPr="00AB081C" w:rsidRDefault="00C8125D" w:rsidP="00C8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5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8B2DE86" w14:textId="31ECC9BA" w:rsidR="00C8125D" w:rsidRPr="00AB081C" w:rsidRDefault="00C8125D" w:rsidP="00830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17"/>
            </w:pPr>
            <w:r w:rsidRPr="00AB081C">
              <w:t>(1,0</w:t>
            </w:r>
            <w:r w:rsidR="00565457" w:rsidRPr="00AB081C">
              <w:t>2</w:t>
            </w:r>
            <w:r w:rsidR="00830A94" w:rsidRPr="00AB081C">
              <w:t>5</w:t>
            </w:r>
            <w:r w:rsidRPr="00AB081C">
              <w:t>)</w:t>
            </w:r>
          </w:p>
        </w:tc>
        <w:tc>
          <w:tcPr>
            <w:tcW w:w="15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0F793E" w14:textId="0DD5B157" w:rsidR="00C8125D" w:rsidRPr="00AB081C" w:rsidRDefault="00C8125D" w:rsidP="00C8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240"/>
                <w:tab w:val="decimal" w:pos="1334"/>
              </w:tabs>
              <w:spacing w:line="240" w:lineRule="auto"/>
              <w:ind w:left="-117" w:right="70"/>
              <w:jc w:val="right"/>
            </w:pPr>
            <w:r w:rsidRPr="00AB081C">
              <w:t>-</w:t>
            </w:r>
          </w:p>
        </w:tc>
        <w:tc>
          <w:tcPr>
            <w:tcW w:w="15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AB3310" w14:textId="5A01085B" w:rsidR="00C8125D" w:rsidRPr="00AB081C" w:rsidRDefault="00C8125D" w:rsidP="00C8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17"/>
            </w:pPr>
            <w:r w:rsidRPr="00AB081C">
              <w:t>-</w:t>
            </w:r>
          </w:p>
        </w:tc>
        <w:tc>
          <w:tcPr>
            <w:tcW w:w="1535" w:type="dxa"/>
            <w:tcBorders>
              <w:left w:val="nil"/>
              <w:bottom w:val="nil"/>
              <w:right w:val="nil"/>
            </w:tcBorders>
          </w:tcPr>
          <w:p w14:paraId="10A049D9" w14:textId="74AA7C46" w:rsidR="00C8125D" w:rsidRPr="00AB081C" w:rsidRDefault="00C8125D" w:rsidP="00C8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ind w:left="-117"/>
            </w:pPr>
            <w:r w:rsidRPr="00AB081C">
              <w:t>-</w:t>
            </w:r>
          </w:p>
        </w:tc>
        <w:tc>
          <w:tcPr>
            <w:tcW w:w="15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A00065" w14:textId="0777F4BE" w:rsidR="00C8125D" w:rsidRPr="00AB081C" w:rsidRDefault="00C8125D" w:rsidP="00C8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ind w:left="-117"/>
            </w:pPr>
            <w:r w:rsidRPr="00AB081C">
              <w:t>1,005</w:t>
            </w:r>
          </w:p>
        </w:tc>
        <w:tc>
          <w:tcPr>
            <w:tcW w:w="1536" w:type="dxa"/>
            <w:shd w:val="clear" w:color="auto" w:fill="auto"/>
          </w:tcPr>
          <w:p w14:paraId="713BD7F6" w14:textId="193CE429" w:rsidR="00C8125D" w:rsidRPr="00AB081C" w:rsidRDefault="00565457" w:rsidP="00C8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ind w:left="-117"/>
            </w:pPr>
            <w:r w:rsidRPr="00AB081C">
              <w:t>(</w:t>
            </w:r>
            <w:r w:rsidR="00830A94" w:rsidRPr="00AB081C">
              <w:t>20</w:t>
            </w:r>
            <w:r w:rsidRPr="00AB081C">
              <w:t>)</w:t>
            </w:r>
          </w:p>
        </w:tc>
      </w:tr>
      <w:tr w:rsidR="007917F8" w:rsidRPr="00AB081C" w14:paraId="77D3FBC5" w14:textId="77777777" w:rsidTr="00DA7D2A">
        <w:trPr>
          <w:trHeight w:val="347"/>
        </w:trPr>
        <w:tc>
          <w:tcPr>
            <w:tcW w:w="3803" w:type="dxa"/>
          </w:tcPr>
          <w:p w14:paraId="48F2793C" w14:textId="0DD613C2" w:rsidR="007917F8" w:rsidRPr="00AB081C" w:rsidRDefault="007917F8" w:rsidP="0079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AB081C">
              <w:rPr>
                <w:rFonts w:hint="cs"/>
                <w:cs/>
              </w:rPr>
              <w:t>จัดประเภทใหม่</w:t>
            </w:r>
          </w:p>
        </w:tc>
        <w:tc>
          <w:tcPr>
            <w:tcW w:w="992" w:type="dxa"/>
          </w:tcPr>
          <w:p w14:paraId="1921BC14" w14:textId="77777777" w:rsidR="007917F8" w:rsidRPr="00AB081C" w:rsidRDefault="007917F8" w:rsidP="0079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5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E391778" w14:textId="0253577A" w:rsidR="007917F8" w:rsidRPr="00AB081C" w:rsidRDefault="007917F8" w:rsidP="0079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17"/>
            </w:pPr>
            <w:r w:rsidRPr="00AB081C">
              <w:t>-</w:t>
            </w:r>
          </w:p>
        </w:tc>
        <w:tc>
          <w:tcPr>
            <w:tcW w:w="15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462605" w14:textId="5C85FCB3" w:rsidR="007917F8" w:rsidRPr="00AB081C" w:rsidRDefault="007917F8" w:rsidP="0079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240"/>
                <w:tab w:val="decimal" w:pos="1334"/>
              </w:tabs>
              <w:spacing w:line="240" w:lineRule="auto"/>
              <w:ind w:left="-117" w:right="70"/>
              <w:jc w:val="right"/>
            </w:pPr>
            <w:r w:rsidRPr="00AB081C">
              <w:t>-</w:t>
            </w:r>
          </w:p>
        </w:tc>
        <w:tc>
          <w:tcPr>
            <w:tcW w:w="15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2D55F9" w14:textId="1B3C4049" w:rsidR="007917F8" w:rsidRPr="00AB081C" w:rsidRDefault="007917F8" w:rsidP="0079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17"/>
            </w:pPr>
            <w:r w:rsidRPr="00AB081C">
              <w:t>-</w:t>
            </w:r>
          </w:p>
        </w:tc>
        <w:tc>
          <w:tcPr>
            <w:tcW w:w="1535" w:type="dxa"/>
            <w:tcBorders>
              <w:left w:val="nil"/>
              <w:bottom w:val="nil"/>
              <w:right w:val="nil"/>
            </w:tcBorders>
          </w:tcPr>
          <w:p w14:paraId="3348083A" w14:textId="717B0184" w:rsidR="007917F8" w:rsidRPr="00AB081C" w:rsidRDefault="007917F8" w:rsidP="0079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ind w:left="-117"/>
            </w:pPr>
            <w:r w:rsidRPr="00AB081C">
              <w:t>-</w:t>
            </w:r>
          </w:p>
        </w:tc>
        <w:tc>
          <w:tcPr>
            <w:tcW w:w="15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705995" w14:textId="16F60C5B" w:rsidR="007917F8" w:rsidRPr="00AB081C" w:rsidRDefault="007917F8" w:rsidP="0079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ind w:left="-117"/>
            </w:pPr>
            <w:r w:rsidRPr="00AB081C">
              <w:t>-</w:t>
            </w:r>
          </w:p>
        </w:tc>
        <w:tc>
          <w:tcPr>
            <w:tcW w:w="1536" w:type="dxa"/>
            <w:shd w:val="clear" w:color="auto" w:fill="auto"/>
          </w:tcPr>
          <w:p w14:paraId="0A299208" w14:textId="4F4B04F6" w:rsidR="007917F8" w:rsidRPr="00AB081C" w:rsidRDefault="007917F8" w:rsidP="0079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ind w:left="-117"/>
            </w:pPr>
            <w:r w:rsidRPr="00AB081C">
              <w:t>-</w:t>
            </w:r>
          </w:p>
        </w:tc>
      </w:tr>
      <w:tr w:rsidR="00C8125D" w:rsidRPr="00AB081C" w14:paraId="501DD14F" w14:textId="77777777" w:rsidTr="00DA7D2A">
        <w:trPr>
          <w:trHeight w:val="282"/>
        </w:trPr>
        <w:tc>
          <w:tcPr>
            <w:tcW w:w="3803" w:type="dxa"/>
          </w:tcPr>
          <w:p w14:paraId="629C6129" w14:textId="77777777" w:rsidR="00C8125D" w:rsidRPr="00AB081C" w:rsidRDefault="00C8125D" w:rsidP="00C8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AB081C">
              <w:rPr>
                <w:cs/>
              </w:rPr>
              <w:t>ค่า</w:t>
            </w:r>
            <w:r w:rsidRPr="00AB081C">
              <w:rPr>
                <w:rFonts w:hint="cs"/>
                <w:cs/>
              </w:rPr>
              <w:t>เสื่อมราคา</w:t>
            </w:r>
            <w:r w:rsidRPr="00AB081C">
              <w:rPr>
                <w:cs/>
              </w:rPr>
              <w:t>สำหรับงวด</w:t>
            </w:r>
          </w:p>
        </w:tc>
        <w:tc>
          <w:tcPr>
            <w:tcW w:w="992" w:type="dxa"/>
          </w:tcPr>
          <w:p w14:paraId="2448470D" w14:textId="77777777" w:rsidR="00C8125D" w:rsidRPr="00AB081C" w:rsidRDefault="00C8125D" w:rsidP="00C8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DA7972" w14:textId="309553E9" w:rsidR="00C8125D" w:rsidRPr="00AB081C" w:rsidRDefault="007917F8" w:rsidP="00C8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17"/>
            </w:pPr>
            <w:r w:rsidRPr="00AB081C">
              <w:t>(7</w:t>
            </w:r>
            <w:r w:rsidR="00565457" w:rsidRPr="00AB081C">
              <w:t>13</w:t>
            </w:r>
            <w:r w:rsidRPr="00AB081C">
              <w:t>)</w:t>
            </w:r>
          </w:p>
        </w:tc>
        <w:tc>
          <w:tcPr>
            <w:tcW w:w="15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71B4F9" w14:textId="4A06B012" w:rsidR="00C8125D" w:rsidRPr="00AB081C" w:rsidRDefault="007917F8" w:rsidP="00C8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17"/>
            </w:pPr>
            <w:r w:rsidRPr="00AB081C">
              <w:t>(83)</w:t>
            </w:r>
          </w:p>
        </w:tc>
        <w:tc>
          <w:tcPr>
            <w:tcW w:w="15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3894E3" w14:textId="30635283" w:rsidR="00C8125D" w:rsidRPr="00AB081C" w:rsidRDefault="007917F8" w:rsidP="00C8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17"/>
            </w:pPr>
            <w:r w:rsidRPr="00AB081C">
              <w:t>(319)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</w:tcPr>
          <w:p w14:paraId="7B245A36" w14:textId="6A7F4769" w:rsidR="00C8125D" w:rsidRPr="00AB081C" w:rsidRDefault="007917F8" w:rsidP="00C8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ind w:left="-117"/>
            </w:pPr>
            <w:r w:rsidRPr="00AB081C">
              <w:t>(5)</w:t>
            </w:r>
          </w:p>
        </w:tc>
        <w:tc>
          <w:tcPr>
            <w:tcW w:w="15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35A8E0" w14:textId="76D2DCE8" w:rsidR="00C8125D" w:rsidRPr="00AB081C" w:rsidRDefault="007917F8" w:rsidP="00C8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ind w:left="-117"/>
            </w:pPr>
            <w:r w:rsidRPr="00AB081C">
              <w:t>(464)</w:t>
            </w:r>
          </w:p>
        </w:tc>
        <w:tc>
          <w:tcPr>
            <w:tcW w:w="1536" w:type="dxa"/>
            <w:shd w:val="clear" w:color="auto" w:fill="auto"/>
          </w:tcPr>
          <w:p w14:paraId="479C3EB0" w14:textId="3165F3D3" w:rsidR="00C8125D" w:rsidRPr="00AB081C" w:rsidRDefault="007917F8" w:rsidP="00C8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ind w:left="-117"/>
            </w:pPr>
            <w:r w:rsidRPr="00AB081C">
              <w:t>(1,</w:t>
            </w:r>
            <w:r w:rsidR="00565457" w:rsidRPr="00AB081C">
              <w:t>584</w:t>
            </w:r>
            <w:r w:rsidRPr="00AB081C">
              <w:t>)</w:t>
            </w:r>
          </w:p>
        </w:tc>
      </w:tr>
      <w:tr w:rsidR="00C8125D" w:rsidRPr="00AB081C" w14:paraId="1E4BF7CC" w14:textId="77777777" w:rsidTr="00DA7D2A">
        <w:trPr>
          <w:trHeight w:val="282"/>
        </w:trPr>
        <w:tc>
          <w:tcPr>
            <w:tcW w:w="3803" w:type="dxa"/>
          </w:tcPr>
          <w:p w14:paraId="22F3A8B4" w14:textId="12FA1649" w:rsidR="00C8125D" w:rsidRPr="00AB081C" w:rsidRDefault="00C8125D" w:rsidP="00C8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AB081C">
              <w:rPr>
                <w:rFonts w:asciiTheme="majorBidi" w:hAnsiTheme="majorBidi" w:cstheme="majorBidi"/>
                <w:cs/>
              </w:rPr>
              <w:t>ผลกระทบจาก</w:t>
            </w:r>
            <w:r w:rsidRPr="00AB081C">
              <w:rPr>
                <w:rFonts w:asciiTheme="majorBidi" w:hAnsiTheme="majorBidi" w:cstheme="majorBidi" w:hint="cs"/>
                <w:cs/>
              </w:rPr>
              <w:t>การแปลงค่างบการเงิน</w:t>
            </w:r>
          </w:p>
        </w:tc>
        <w:tc>
          <w:tcPr>
            <w:tcW w:w="992" w:type="dxa"/>
          </w:tcPr>
          <w:p w14:paraId="789BD588" w14:textId="77777777" w:rsidR="00C8125D" w:rsidRPr="00AB081C" w:rsidRDefault="00C8125D" w:rsidP="00C8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5BC1F0" w14:textId="2A3EE1FB" w:rsidR="00C8125D" w:rsidRPr="00AB081C" w:rsidRDefault="007917F8" w:rsidP="00C812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17"/>
            </w:pPr>
            <w:r w:rsidRPr="00AB081C">
              <w:t>(2)</w:t>
            </w:r>
          </w:p>
        </w:tc>
        <w:tc>
          <w:tcPr>
            <w:tcW w:w="15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2BCDA9" w14:textId="3AF29B71" w:rsidR="00C8125D" w:rsidRPr="00AB081C" w:rsidRDefault="007917F8" w:rsidP="00C812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17"/>
            </w:pPr>
            <w:r w:rsidRPr="00AB081C">
              <w:t>(28)</w:t>
            </w:r>
          </w:p>
        </w:tc>
        <w:tc>
          <w:tcPr>
            <w:tcW w:w="15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7D8C15" w14:textId="52BF0CC8" w:rsidR="00C8125D" w:rsidRPr="00AB081C" w:rsidRDefault="007917F8" w:rsidP="00C812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17"/>
              <w:rPr>
                <w:cs/>
              </w:rPr>
            </w:pPr>
            <w:r w:rsidRPr="00AB081C">
              <w:t>-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</w:tcPr>
          <w:p w14:paraId="0975D3B8" w14:textId="6A9E375E" w:rsidR="00C8125D" w:rsidRPr="00AB081C" w:rsidRDefault="007917F8" w:rsidP="00C812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ind w:left="-117"/>
            </w:pPr>
            <w:r w:rsidRPr="00AB081C">
              <w:t>-</w:t>
            </w:r>
          </w:p>
        </w:tc>
        <w:tc>
          <w:tcPr>
            <w:tcW w:w="15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FC0237" w14:textId="084217F8" w:rsidR="00C8125D" w:rsidRPr="00AB081C" w:rsidRDefault="007917F8" w:rsidP="00C812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ind w:left="-117"/>
            </w:pPr>
            <w:r w:rsidRPr="00AB081C">
              <w:t>1</w:t>
            </w:r>
          </w:p>
        </w:tc>
        <w:tc>
          <w:tcPr>
            <w:tcW w:w="1536" w:type="dxa"/>
            <w:shd w:val="clear" w:color="auto" w:fill="auto"/>
          </w:tcPr>
          <w:p w14:paraId="01EDE3E2" w14:textId="42395DAA" w:rsidR="00C8125D" w:rsidRPr="00AB081C" w:rsidRDefault="007917F8" w:rsidP="00C812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ind w:left="-117"/>
            </w:pPr>
            <w:r w:rsidRPr="00AB081C">
              <w:t>(29)</w:t>
            </w:r>
          </w:p>
        </w:tc>
      </w:tr>
      <w:tr w:rsidR="00C8125D" w:rsidRPr="00AB081C" w14:paraId="106D8895" w14:textId="77777777" w:rsidTr="00E11F4B">
        <w:trPr>
          <w:trHeight w:val="539"/>
        </w:trPr>
        <w:tc>
          <w:tcPr>
            <w:tcW w:w="3803" w:type="dxa"/>
          </w:tcPr>
          <w:p w14:paraId="636E0468" w14:textId="22B1E8B4" w:rsidR="00C8125D" w:rsidRPr="00AB081C" w:rsidRDefault="00C8125D" w:rsidP="00C8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  <w:r w:rsidRPr="00AB081C">
              <w:rPr>
                <w:b/>
                <w:bCs/>
                <w:cs/>
              </w:rPr>
              <w:t xml:space="preserve">ณ วันที่ </w:t>
            </w:r>
            <w:r w:rsidRPr="00AB081C">
              <w:rPr>
                <w:b/>
                <w:bCs/>
              </w:rPr>
              <w:t xml:space="preserve">30 </w:t>
            </w:r>
            <w:r w:rsidRPr="00AB081C">
              <w:rPr>
                <w:b/>
                <w:bCs/>
                <w:cs/>
              </w:rPr>
              <w:t xml:space="preserve">กันยายน </w:t>
            </w:r>
            <w:r w:rsidRPr="00AB081C">
              <w:rPr>
                <w:b/>
                <w:bCs/>
              </w:rPr>
              <w:t>2566</w:t>
            </w:r>
          </w:p>
        </w:tc>
        <w:tc>
          <w:tcPr>
            <w:tcW w:w="992" w:type="dxa"/>
          </w:tcPr>
          <w:p w14:paraId="0EABFC93" w14:textId="77777777" w:rsidR="00C8125D" w:rsidRPr="00AB081C" w:rsidRDefault="00C8125D" w:rsidP="00C8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535" w:type="dxa"/>
            <w:shd w:val="clear" w:color="auto" w:fill="auto"/>
          </w:tcPr>
          <w:p w14:paraId="7705515D" w14:textId="7E8175C1" w:rsidR="00C8125D" w:rsidRPr="00AB081C" w:rsidRDefault="007917F8" w:rsidP="00C8125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17"/>
              <w:rPr>
                <w:b/>
                <w:bCs/>
              </w:rPr>
            </w:pPr>
            <w:r w:rsidRPr="00AB081C">
              <w:rPr>
                <w:b/>
                <w:bCs/>
              </w:rPr>
              <w:t>13,68</w:t>
            </w:r>
            <w:r w:rsidR="00830A94" w:rsidRPr="00AB081C">
              <w:rPr>
                <w:b/>
                <w:bCs/>
              </w:rPr>
              <w:t>2</w:t>
            </w:r>
          </w:p>
        </w:tc>
        <w:tc>
          <w:tcPr>
            <w:tcW w:w="1536" w:type="dxa"/>
            <w:shd w:val="clear" w:color="auto" w:fill="auto"/>
          </w:tcPr>
          <w:p w14:paraId="220F654F" w14:textId="24A791DF" w:rsidR="00C8125D" w:rsidRPr="00AB081C" w:rsidRDefault="007917F8" w:rsidP="00C8125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17"/>
              <w:rPr>
                <w:b/>
                <w:bCs/>
                <w:cs/>
              </w:rPr>
            </w:pPr>
            <w:r w:rsidRPr="00AB081C">
              <w:rPr>
                <w:b/>
                <w:bCs/>
              </w:rPr>
              <w:t>723</w:t>
            </w:r>
          </w:p>
        </w:tc>
        <w:tc>
          <w:tcPr>
            <w:tcW w:w="1536" w:type="dxa"/>
            <w:shd w:val="clear" w:color="auto" w:fill="auto"/>
          </w:tcPr>
          <w:p w14:paraId="43AE3960" w14:textId="67954065" w:rsidR="00C8125D" w:rsidRPr="00AB081C" w:rsidRDefault="007917F8" w:rsidP="00C8125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17"/>
              <w:rPr>
                <w:b/>
                <w:bCs/>
              </w:rPr>
            </w:pPr>
            <w:r w:rsidRPr="00AB081C">
              <w:rPr>
                <w:b/>
                <w:bCs/>
              </w:rPr>
              <w:t>33</w:t>
            </w:r>
            <w:r w:rsidR="00830A94" w:rsidRPr="00AB081C">
              <w:rPr>
                <w:b/>
                <w:bCs/>
              </w:rPr>
              <w:t>4</w:t>
            </w:r>
          </w:p>
        </w:tc>
        <w:tc>
          <w:tcPr>
            <w:tcW w:w="1535" w:type="dxa"/>
          </w:tcPr>
          <w:p w14:paraId="522269F8" w14:textId="4C4AC409" w:rsidR="00C8125D" w:rsidRPr="00AB081C" w:rsidRDefault="007917F8" w:rsidP="00C8125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ind w:left="-117"/>
              <w:rPr>
                <w:b/>
                <w:bCs/>
              </w:rPr>
            </w:pPr>
            <w:r w:rsidRPr="00AB081C">
              <w:rPr>
                <w:b/>
                <w:bCs/>
              </w:rPr>
              <w:t>21</w:t>
            </w:r>
          </w:p>
        </w:tc>
        <w:tc>
          <w:tcPr>
            <w:tcW w:w="1536" w:type="dxa"/>
            <w:shd w:val="clear" w:color="auto" w:fill="auto"/>
          </w:tcPr>
          <w:p w14:paraId="4C4A4ED4" w14:textId="5B7DABD3" w:rsidR="00C8125D" w:rsidRPr="00AB081C" w:rsidRDefault="007917F8" w:rsidP="00C8125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ind w:left="-117"/>
              <w:rPr>
                <w:b/>
                <w:bCs/>
              </w:rPr>
            </w:pPr>
            <w:r w:rsidRPr="00AB081C">
              <w:rPr>
                <w:b/>
                <w:bCs/>
              </w:rPr>
              <w:t>4,168</w:t>
            </w:r>
          </w:p>
        </w:tc>
        <w:tc>
          <w:tcPr>
            <w:tcW w:w="1536" w:type="dxa"/>
            <w:shd w:val="clear" w:color="auto" w:fill="auto"/>
          </w:tcPr>
          <w:p w14:paraId="59BF069D" w14:textId="735BE948" w:rsidR="00C8125D" w:rsidRPr="00AB081C" w:rsidRDefault="007917F8" w:rsidP="00C8125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ind w:left="-117"/>
              <w:rPr>
                <w:b/>
                <w:bCs/>
              </w:rPr>
            </w:pPr>
            <w:r w:rsidRPr="00AB081C">
              <w:rPr>
                <w:b/>
                <w:bCs/>
              </w:rPr>
              <w:t>18,9</w:t>
            </w:r>
            <w:r w:rsidR="00830A94" w:rsidRPr="00AB081C">
              <w:rPr>
                <w:b/>
                <w:bCs/>
              </w:rPr>
              <w:t>28</w:t>
            </w:r>
          </w:p>
        </w:tc>
      </w:tr>
    </w:tbl>
    <w:p w14:paraId="168A2AE9" w14:textId="77777777" w:rsidR="006F1C92" w:rsidRPr="00AB081C" w:rsidRDefault="006F1C92"/>
    <w:p w14:paraId="161B1944" w14:textId="77777777" w:rsidR="006F1C92" w:rsidRPr="00AB081C" w:rsidRDefault="006F1C92"/>
    <w:tbl>
      <w:tblPr>
        <w:tblW w:w="1400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03"/>
        <w:gridCol w:w="992"/>
        <w:gridCol w:w="1842"/>
        <w:gridCol w:w="1843"/>
        <w:gridCol w:w="1843"/>
        <w:gridCol w:w="1843"/>
        <w:gridCol w:w="1843"/>
      </w:tblGrid>
      <w:tr w:rsidR="006F1D20" w:rsidRPr="00AB081C" w14:paraId="042F887D" w14:textId="77777777" w:rsidTr="001D3107">
        <w:tc>
          <w:tcPr>
            <w:tcW w:w="3803" w:type="dxa"/>
          </w:tcPr>
          <w:p w14:paraId="4267C650" w14:textId="77777777" w:rsidR="006F1D20" w:rsidRPr="00AB081C" w:rsidRDefault="006F1D20" w:rsidP="0000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outlineLvl w:val="0"/>
              <w:rPr>
                <w:rFonts w:eastAsia="Calibri"/>
                <w:cs/>
              </w:rPr>
            </w:pPr>
          </w:p>
        </w:tc>
        <w:tc>
          <w:tcPr>
            <w:tcW w:w="992" w:type="dxa"/>
          </w:tcPr>
          <w:p w14:paraId="222FCF05" w14:textId="77777777" w:rsidR="006F1D20" w:rsidRPr="00AB081C" w:rsidRDefault="006F1D20" w:rsidP="0000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</w:p>
        </w:tc>
        <w:tc>
          <w:tcPr>
            <w:tcW w:w="9214" w:type="dxa"/>
            <w:gridSpan w:val="5"/>
          </w:tcPr>
          <w:p w14:paraId="1F25B222" w14:textId="05278598" w:rsidR="006F1D20" w:rsidRPr="00AB081C" w:rsidRDefault="006F1D20" w:rsidP="0000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  <w:r w:rsidRPr="00AB081C">
              <w:rPr>
                <w:rFonts w:eastAsia="Calibri"/>
                <w:b/>
                <w:bCs/>
                <w:cs/>
              </w:rPr>
              <w:t>งบการเงิน</w:t>
            </w:r>
            <w:r w:rsidRPr="00AB081C">
              <w:rPr>
                <w:rFonts w:eastAsia="Calibri" w:hint="cs"/>
                <w:b/>
                <w:bCs/>
                <w:cs/>
              </w:rPr>
              <w:t>เฉพาะกิจการ</w:t>
            </w:r>
          </w:p>
        </w:tc>
      </w:tr>
      <w:tr w:rsidR="006F1D20" w:rsidRPr="00AB081C" w14:paraId="7D10E98C" w14:textId="77777777" w:rsidTr="001D3107">
        <w:tc>
          <w:tcPr>
            <w:tcW w:w="3803" w:type="dxa"/>
          </w:tcPr>
          <w:p w14:paraId="2E93D77D" w14:textId="77777777" w:rsidR="006F1D20" w:rsidRPr="00AB081C" w:rsidRDefault="006F1D20" w:rsidP="0000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</w:pPr>
          </w:p>
          <w:p w14:paraId="78BE9319" w14:textId="77777777" w:rsidR="006F1D20" w:rsidRPr="00AB081C" w:rsidRDefault="006F1D20" w:rsidP="0000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Calibri"/>
                <w:i/>
                <w:iCs/>
                <w:lang w:bidi="ar-SA"/>
              </w:rPr>
            </w:pPr>
          </w:p>
        </w:tc>
        <w:tc>
          <w:tcPr>
            <w:tcW w:w="992" w:type="dxa"/>
          </w:tcPr>
          <w:p w14:paraId="421E2B3B" w14:textId="77777777" w:rsidR="006F1D20" w:rsidRPr="00AB081C" w:rsidRDefault="006F1D20" w:rsidP="0000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1A6D47BC" w14:textId="77777777" w:rsidR="006F1D20" w:rsidRPr="00AB081C" w:rsidRDefault="006F1D20" w:rsidP="0000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i/>
                <w:iCs/>
                <w:cs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6D65ADD8" w14:textId="77777777" w:rsidR="006F1D20" w:rsidRPr="00AB081C" w:rsidRDefault="006F1D20" w:rsidP="0000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AB081C">
              <w:rPr>
                <w:rFonts w:eastAsia="Calibri"/>
                <w:cs/>
              </w:rPr>
              <w:t>อาคารและที่ดิน</w:t>
            </w:r>
          </w:p>
          <w:p w14:paraId="70CB1A4C" w14:textId="77777777" w:rsidR="006F1D20" w:rsidRPr="00AB081C" w:rsidRDefault="006F1D20" w:rsidP="0000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AB081C">
              <w:rPr>
                <w:rFonts w:eastAsia="Calibri"/>
                <w:cs/>
              </w:rPr>
              <w:t>พร้อมสิ่งปลูกสร้าง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ABCC5ED" w14:textId="77777777" w:rsidR="006F1D20" w:rsidRPr="00AB081C" w:rsidRDefault="006F1D20" w:rsidP="0000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AB081C">
              <w:rPr>
                <w:rFonts w:eastAsia="Calibri"/>
                <w:cs/>
              </w:rPr>
              <w:t>พื้นที่เช่า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701F9B9" w14:textId="77777777" w:rsidR="006F1D20" w:rsidRPr="00AB081C" w:rsidRDefault="006F1D20" w:rsidP="0000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AB081C">
              <w:rPr>
                <w:rFonts w:eastAsia="Calibri" w:hint="cs"/>
                <w:cs/>
              </w:rPr>
              <w:t>คลังน้ำมัน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1D62C3D" w14:textId="409A247A" w:rsidR="006F1D20" w:rsidRPr="00AB081C" w:rsidRDefault="006F1D20" w:rsidP="0000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AB081C">
              <w:rPr>
                <w:rFonts w:eastAsia="Calibri"/>
                <w:cs/>
              </w:rPr>
              <w:t>ยานพาหนะและ</w:t>
            </w:r>
          </w:p>
          <w:p w14:paraId="306BE7B8" w14:textId="77777777" w:rsidR="006F1D20" w:rsidRPr="00AB081C" w:rsidRDefault="006F1D20" w:rsidP="0000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AB081C">
              <w:rPr>
                <w:rFonts w:eastAsia="Calibri"/>
                <w:cs/>
              </w:rPr>
              <w:t>เรือขนส่งน้ำมัน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6A5433A" w14:textId="77777777" w:rsidR="006F1D20" w:rsidRPr="00AB081C" w:rsidRDefault="006F1D20" w:rsidP="0000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AB081C">
              <w:rPr>
                <w:rFonts w:eastAsia="Calibri"/>
                <w:cs/>
              </w:rPr>
              <w:t>รวม</w:t>
            </w:r>
          </w:p>
        </w:tc>
      </w:tr>
      <w:tr w:rsidR="00C804AB" w:rsidRPr="00AB081C" w14:paraId="39B3C93A" w14:textId="77777777" w:rsidTr="001D3107">
        <w:tc>
          <w:tcPr>
            <w:tcW w:w="3803" w:type="dxa"/>
          </w:tcPr>
          <w:p w14:paraId="6F8294C7" w14:textId="77777777" w:rsidR="00C804AB" w:rsidRPr="00AB081C" w:rsidRDefault="00C804AB" w:rsidP="0000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outlineLvl w:val="0"/>
              <w:rPr>
                <w:rFonts w:eastAsia="Calibri"/>
                <w:cs/>
              </w:rPr>
            </w:pPr>
          </w:p>
        </w:tc>
        <w:tc>
          <w:tcPr>
            <w:tcW w:w="992" w:type="dxa"/>
          </w:tcPr>
          <w:p w14:paraId="7F929C30" w14:textId="77777777" w:rsidR="00C804AB" w:rsidRPr="00AB081C" w:rsidRDefault="00C804AB" w:rsidP="00001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214" w:type="dxa"/>
            <w:gridSpan w:val="5"/>
            <w:vAlign w:val="bottom"/>
          </w:tcPr>
          <w:p w14:paraId="367ECE0E" w14:textId="77777777" w:rsidR="00C804AB" w:rsidRPr="00AB081C" w:rsidRDefault="00C804AB" w:rsidP="00001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B081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804AB" w:rsidRPr="00AB081C" w14:paraId="1BE8EFFB" w14:textId="77777777" w:rsidTr="001D3107">
        <w:tc>
          <w:tcPr>
            <w:tcW w:w="3803" w:type="dxa"/>
          </w:tcPr>
          <w:p w14:paraId="4211B101" w14:textId="77777777" w:rsidR="00C804AB" w:rsidRPr="00AB081C" w:rsidRDefault="00C804AB" w:rsidP="0000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</w:pPr>
          </w:p>
        </w:tc>
        <w:tc>
          <w:tcPr>
            <w:tcW w:w="992" w:type="dxa"/>
          </w:tcPr>
          <w:p w14:paraId="3BC05B97" w14:textId="77777777" w:rsidR="00C804AB" w:rsidRPr="00AB081C" w:rsidRDefault="00C804AB" w:rsidP="0000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5D867CBB" w14:textId="77777777" w:rsidR="00C804AB" w:rsidRPr="00AB081C" w:rsidRDefault="00C804AB" w:rsidP="0000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B6BF9B6" w14:textId="77777777" w:rsidR="00C804AB" w:rsidRPr="00AB081C" w:rsidRDefault="00C804AB" w:rsidP="0000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857848C" w14:textId="77777777" w:rsidR="00C804AB" w:rsidRPr="00AB081C" w:rsidRDefault="00C804AB" w:rsidP="0000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084C8FF" w14:textId="77777777" w:rsidR="00C804AB" w:rsidRPr="00AB081C" w:rsidRDefault="00C804AB" w:rsidP="0000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11FCC2E" w14:textId="77777777" w:rsidR="00C804AB" w:rsidRPr="00AB081C" w:rsidRDefault="00C804AB" w:rsidP="0000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</w:p>
        </w:tc>
      </w:tr>
      <w:tr w:rsidR="001F7EA6" w:rsidRPr="00AB081C" w14:paraId="0702DA06" w14:textId="77777777" w:rsidTr="001D3107">
        <w:tc>
          <w:tcPr>
            <w:tcW w:w="3803" w:type="dxa"/>
          </w:tcPr>
          <w:p w14:paraId="1A00DE2C" w14:textId="72E6CF2A" w:rsidR="001F7EA6" w:rsidRPr="00AB081C" w:rsidRDefault="001F7EA6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</w:pPr>
            <w:r w:rsidRPr="00AB081C">
              <w:rPr>
                <w:cs/>
              </w:rPr>
              <w:t xml:space="preserve">ณ วันที่ </w:t>
            </w:r>
            <w:r w:rsidRPr="00AB081C">
              <w:t>1</w:t>
            </w:r>
            <w:r w:rsidRPr="00AB081C">
              <w:rPr>
                <w:cs/>
              </w:rPr>
              <w:t xml:space="preserve"> มกราคม </w:t>
            </w:r>
            <w:r w:rsidRPr="00AB081C">
              <w:t>256</w:t>
            </w:r>
            <w:r w:rsidRPr="00AB081C">
              <w:rPr>
                <w:rFonts w:hint="cs"/>
                <w:cs/>
              </w:rPr>
              <w:t>6</w:t>
            </w:r>
          </w:p>
        </w:tc>
        <w:tc>
          <w:tcPr>
            <w:tcW w:w="992" w:type="dxa"/>
          </w:tcPr>
          <w:p w14:paraId="2E57F7C1" w14:textId="77777777" w:rsidR="001F7EA6" w:rsidRPr="00AB081C" w:rsidRDefault="001F7EA6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"/>
              </w:tabs>
              <w:spacing w:line="340" w:lineRule="exact"/>
              <w:jc w:val="center"/>
              <w:rPr>
                <w:i/>
                <w:iCs/>
              </w:rPr>
            </w:pPr>
          </w:p>
        </w:tc>
        <w:tc>
          <w:tcPr>
            <w:tcW w:w="1842" w:type="dxa"/>
            <w:shd w:val="clear" w:color="auto" w:fill="auto"/>
          </w:tcPr>
          <w:p w14:paraId="7FC882AC" w14:textId="21F02DFF" w:rsidR="001F7EA6" w:rsidRPr="00AB081C" w:rsidRDefault="001F7EA6" w:rsidP="0052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</w:pPr>
            <w:r w:rsidRPr="00AB081C">
              <w:t>9,131</w:t>
            </w:r>
          </w:p>
        </w:tc>
        <w:tc>
          <w:tcPr>
            <w:tcW w:w="1843" w:type="dxa"/>
            <w:shd w:val="clear" w:color="auto" w:fill="auto"/>
          </w:tcPr>
          <w:p w14:paraId="4A49FF56" w14:textId="16214DAE" w:rsidR="001F7EA6" w:rsidRPr="00AB081C" w:rsidRDefault="001F7EA6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</w:pPr>
            <w:r w:rsidRPr="00AB081C">
              <w:t>7</w:t>
            </w:r>
          </w:p>
        </w:tc>
        <w:tc>
          <w:tcPr>
            <w:tcW w:w="1843" w:type="dxa"/>
            <w:shd w:val="clear" w:color="auto" w:fill="auto"/>
          </w:tcPr>
          <w:p w14:paraId="13D57404" w14:textId="16ADCEFA" w:rsidR="001F7EA6" w:rsidRPr="00AB081C" w:rsidRDefault="001F7EA6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</w:pPr>
            <w:r w:rsidRPr="00AB081C">
              <w:t>2,790</w:t>
            </w:r>
          </w:p>
        </w:tc>
        <w:tc>
          <w:tcPr>
            <w:tcW w:w="1843" w:type="dxa"/>
            <w:shd w:val="clear" w:color="auto" w:fill="auto"/>
          </w:tcPr>
          <w:p w14:paraId="7ED074E6" w14:textId="24E9FA3B" w:rsidR="001F7EA6" w:rsidRPr="00AB081C" w:rsidRDefault="001F7EA6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</w:pPr>
            <w:r w:rsidRPr="00AB081C">
              <w:t>875</w:t>
            </w:r>
          </w:p>
        </w:tc>
        <w:tc>
          <w:tcPr>
            <w:tcW w:w="1843" w:type="dxa"/>
            <w:shd w:val="clear" w:color="auto" w:fill="auto"/>
          </w:tcPr>
          <w:p w14:paraId="1E218548" w14:textId="3F315FC2" w:rsidR="001F7EA6" w:rsidRPr="00AB081C" w:rsidRDefault="001F7EA6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cs/>
              </w:rPr>
            </w:pPr>
            <w:r w:rsidRPr="00AB081C">
              <w:t>12,803</w:t>
            </w:r>
          </w:p>
        </w:tc>
      </w:tr>
      <w:tr w:rsidR="0007080C" w:rsidRPr="00AB081C" w14:paraId="20A4B973" w14:textId="77777777" w:rsidTr="00AA0408">
        <w:tc>
          <w:tcPr>
            <w:tcW w:w="3803" w:type="dxa"/>
          </w:tcPr>
          <w:p w14:paraId="1372DADE" w14:textId="77777777" w:rsidR="0007080C" w:rsidRPr="00AB081C" w:rsidRDefault="0007080C" w:rsidP="00070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  <w:r w:rsidRPr="00AB081C">
              <w:rPr>
                <w:cs/>
              </w:rPr>
              <w:t>เพิ่มขึ้น</w:t>
            </w:r>
          </w:p>
        </w:tc>
        <w:tc>
          <w:tcPr>
            <w:tcW w:w="992" w:type="dxa"/>
          </w:tcPr>
          <w:p w14:paraId="38434373" w14:textId="77777777" w:rsidR="0007080C" w:rsidRPr="00AB081C" w:rsidRDefault="0007080C" w:rsidP="00070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F7397" w14:textId="6C498EE3" w:rsidR="0007080C" w:rsidRPr="00AB081C" w:rsidRDefault="00B8509E" w:rsidP="0052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</w:pPr>
            <w:r w:rsidRPr="00AB081C">
              <w:t>680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820F0B" w14:textId="0DF49373" w:rsidR="0007080C" w:rsidRPr="00AB081C" w:rsidRDefault="00B8509E" w:rsidP="00070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</w:pPr>
            <w:r w:rsidRPr="00AB081C">
              <w:t>-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87F2C2" w14:textId="1DC05AB0" w:rsidR="0007080C" w:rsidRPr="00AB081C" w:rsidRDefault="004041FB" w:rsidP="00070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</w:pPr>
            <w:r w:rsidRPr="00AB081C">
              <w:t>-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78ED8C" w14:textId="4180649B" w:rsidR="0007080C" w:rsidRPr="00AB081C" w:rsidRDefault="00B8509E" w:rsidP="00070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</w:pPr>
            <w:r w:rsidRPr="00AB081C">
              <w:t>1,17</w:t>
            </w:r>
            <w:r w:rsidR="004041FB" w:rsidRPr="00AB081C">
              <w:t>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F3DCB15" w14:textId="5FE9D0F4" w:rsidR="0007080C" w:rsidRPr="00AB081C" w:rsidRDefault="00B8509E" w:rsidP="00070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</w:pPr>
            <w:r w:rsidRPr="00AB081C">
              <w:t>1,85</w:t>
            </w:r>
            <w:r w:rsidR="004041FB" w:rsidRPr="00AB081C">
              <w:t>7</w:t>
            </w:r>
          </w:p>
        </w:tc>
      </w:tr>
      <w:tr w:rsidR="0007080C" w:rsidRPr="00AB081C" w14:paraId="55C3A970" w14:textId="77777777" w:rsidTr="001D3107">
        <w:trPr>
          <w:trHeight w:val="272"/>
        </w:trPr>
        <w:tc>
          <w:tcPr>
            <w:tcW w:w="3803" w:type="dxa"/>
          </w:tcPr>
          <w:p w14:paraId="6A6B3BEE" w14:textId="77777777" w:rsidR="0007080C" w:rsidRPr="00AB081C" w:rsidRDefault="0007080C" w:rsidP="00070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  <w:r w:rsidRPr="00AB081C">
              <w:rPr>
                <w:cs/>
              </w:rPr>
              <w:t>ค่า</w:t>
            </w:r>
            <w:r w:rsidRPr="00AB081C">
              <w:rPr>
                <w:rFonts w:hint="cs"/>
                <w:cs/>
              </w:rPr>
              <w:t>เสื่อมราคา</w:t>
            </w:r>
            <w:r w:rsidRPr="00AB081C">
              <w:rPr>
                <w:cs/>
              </w:rPr>
              <w:t>สำหรับงวด</w:t>
            </w:r>
          </w:p>
        </w:tc>
        <w:tc>
          <w:tcPr>
            <w:tcW w:w="992" w:type="dxa"/>
          </w:tcPr>
          <w:p w14:paraId="2EE6FA6B" w14:textId="77777777" w:rsidR="0007080C" w:rsidRPr="00AB081C" w:rsidRDefault="0007080C" w:rsidP="00070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cs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21B65B" w14:textId="21087474" w:rsidR="0007080C" w:rsidRPr="00AB081C" w:rsidRDefault="00B8509E" w:rsidP="00521A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</w:pPr>
            <w:r w:rsidRPr="00AB081C">
              <w:t>(630)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5DB8F2" w14:textId="25A7335F" w:rsidR="0007080C" w:rsidRPr="00AB081C" w:rsidRDefault="00B8509E" w:rsidP="000708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</w:pPr>
            <w:r w:rsidRPr="00AB081C">
              <w:t>(1)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8CE75F" w14:textId="1B532F48" w:rsidR="0007080C" w:rsidRPr="00AB081C" w:rsidRDefault="00B8509E" w:rsidP="000708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cs/>
              </w:rPr>
            </w:pPr>
            <w:r w:rsidRPr="00AB081C">
              <w:t>(320)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94D79E" w14:textId="6BFDA225" w:rsidR="0007080C" w:rsidRPr="00AB081C" w:rsidRDefault="00B8509E" w:rsidP="000708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</w:pPr>
            <w:r w:rsidRPr="00AB081C">
              <w:t>(352)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D209367" w14:textId="74522223" w:rsidR="0007080C" w:rsidRPr="00AB081C" w:rsidRDefault="00B8509E" w:rsidP="000708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cs/>
              </w:rPr>
            </w:pPr>
            <w:r w:rsidRPr="00AB081C">
              <w:t>(1,303)</w:t>
            </w:r>
          </w:p>
        </w:tc>
      </w:tr>
      <w:tr w:rsidR="0007080C" w:rsidRPr="00AB081C" w14:paraId="16C09E68" w14:textId="77777777" w:rsidTr="001D3107">
        <w:tc>
          <w:tcPr>
            <w:tcW w:w="3803" w:type="dxa"/>
          </w:tcPr>
          <w:p w14:paraId="4E48116B" w14:textId="0A3658E7" w:rsidR="0007080C" w:rsidRPr="00AB081C" w:rsidRDefault="0007080C" w:rsidP="00070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b/>
                <w:bCs/>
                <w:cs/>
              </w:rPr>
            </w:pPr>
            <w:r w:rsidRPr="00AB081C">
              <w:rPr>
                <w:b/>
                <w:bCs/>
                <w:cs/>
              </w:rPr>
              <w:t xml:space="preserve">ณ วันที่ </w:t>
            </w:r>
            <w:r w:rsidR="00C46509" w:rsidRPr="00AB081C">
              <w:rPr>
                <w:b/>
                <w:bCs/>
              </w:rPr>
              <w:t xml:space="preserve">30 </w:t>
            </w:r>
            <w:r w:rsidR="00C46509" w:rsidRPr="00AB081C">
              <w:rPr>
                <w:b/>
                <w:bCs/>
                <w:cs/>
              </w:rPr>
              <w:t>กันยายน</w:t>
            </w:r>
            <w:r w:rsidRPr="00AB081C">
              <w:rPr>
                <w:b/>
                <w:bCs/>
                <w:cs/>
              </w:rPr>
              <w:t xml:space="preserve"> </w:t>
            </w:r>
            <w:r w:rsidRPr="00AB081C">
              <w:rPr>
                <w:b/>
                <w:bCs/>
              </w:rPr>
              <w:t>2566</w:t>
            </w:r>
          </w:p>
        </w:tc>
        <w:tc>
          <w:tcPr>
            <w:tcW w:w="992" w:type="dxa"/>
          </w:tcPr>
          <w:p w14:paraId="3DD106A5" w14:textId="77777777" w:rsidR="0007080C" w:rsidRPr="00AB081C" w:rsidRDefault="0007080C" w:rsidP="00070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16F8BA71" w14:textId="0966E4E0" w:rsidR="0007080C" w:rsidRPr="00AB081C" w:rsidRDefault="00B8509E" w:rsidP="00521A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b/>
                <w:bCs/>
              </w:rPr>
            </w:pPr>
            <w:r w:rsidRPr="00AB081C">
              <w:rPr>
                <w:b/>
                <w:bCs/>
              </w:rPr>
              <w:t>9,181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F153400" w14:textId="7C42499E" w:rsidR="0007080C" w:rsidRPr="00AB081C" w:rsidRDefault="00B8509E" w:rsidP="0007080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b/>
                <w:bCs/>
              </w:rPr>
            </w:pPr>
            <w:r w:rsidRPr="00AB081C">
              <w:rPr>
                <w:b/>
                <w:bCs/>
              </w:rPr>
              <w:t>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B78D19F" w14:textId="6AB8ECA9" w:rsidR="0007080C" w:rsidRPr="00AB081C" w:rsidRDefault="00B8509E" w:rsidP="0007080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b/>
                <w:bCs/>
              </w:rPr>
            </w:pPr>
            <w:r w:rsidRPr="00AB081C">
              <w:rPr>
                <w:b/>
                <w:bCs/>
              </w:rPr>
              <w:t>2,4</w:t>
            </w:r>
            <w:r w:rsidR="00664D3B" w:rsidRPr="00AB081C">
              <w:rPr>
                <w:b/>
                <w:bCs/>
              </w:rPr>
              <w:t>70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0E90A2" w14:textId="2C1DFF9C" w:rsidR="0007080C" w:rsidRPr="00AB081C" w:rsidRDefault="00B8509E" w:rsidP="0007080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b/>
                <w:bCs/>
              </w:rPr>
            </w:pPr>
            <w:r w:rsidRPr="00AB081C">
              <w:rPr>
                <w:b/>
                <w:bCs/>
              </w:rPr>
              <w:t>1,</w:t>
            </w:r>
            <w:r w:rsidR="004041FB" w:rsidRPr="00AB081C">
              <w:rPr>
                <w:b/>
                <w:bCs/>
              </w:rPr>
              <w:t>700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ACF88D1" w14:textId="6FF5C6B7" w:rsidR="0007080C" w:rsidRPr="00AB081C" w:rsidRDefault="00B8509E" w:rsidP="0007080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b/>
                <w:bCs/>
              </w:rPr>
            </w:pPr>
            <w:r w:rsidRPr="00AB081C">
              <w:rPr>
                <w:b/>
                <w:bCs/>
              </w:rPr>
              <w:t>13,35</w:t>
            </w:r>
            <w:r w:rsidR="004041FB" w:rsidRPr="00AB081C">
              <w:rPr>
                <w:b/>
                <w:bCs/>
              </w:rPr>
              <w:t>7</w:t>
            </w:r>
          </w:p>
        </w:tc>
      </w:tr>
    </w:tbl>
    <w:p w14:paraId="41D0C7B3" w14:textId="77777777" w:rsidR="004235D3" w:rsidRPr="00AB081C" w:rsidRDefault="004235D3" w:rsidP="00F94D67"/>
    <w:p w14:paraId="3EF5B6EB" w14:textId="77777777" w:rsidR="004235D3" w:rsidRPr="00AB081C" w:rsidRDefault="004235D3" w:rsidP="00F94D67"/>
    <w:p w14:paraId="3213C84E" w14:textId="77777777" w:rsidR="004235D3" w:rsidRPr="00AB081C" w:rsidRDefault="004235D3" w:rsidP="00F94D67"/>
    <w:p w14:paraId="3714EEC9" w14:textId="77777777" w:rsidR="004235D3" w:rsidRPr="00AB081C" w:rsidRDefault="004235D3" w:rsidP="00F94D67"/>
    <w:p w14:paraId="1EB08BC1" w14:textId="77777777" w:rsidR="004235D3" w:rsidRPr="00AB081C" w:rsidRDefault="004235D3" w:rsidP="00F94D67"/>
    <w:p w14:paraId="4B96D2D6" w14:textId="77777777" w:rsidR="004235D3" w:rsidRPr="00AB081C" w:rsidRDefault="004235D3" w:rsidP="00F94D67"/>
    <w:p w14:paraId="07525537" w14:textId="40A48B28" w:rsidR="004235D3" w:rsidRPr="00AB081C" w:rsidRDefault="004235D3" w:rsidP="00F94D67"/>
    <w:p w14:paraId="2B108900" w14:textId="77777777" w:rsidR="00C14FCB" w:rsidRPr="00AB081C" w:rsidRDefault="00C14FCB" w:rsidP="00F94D67"/>
    <w:p w14:paraId="03190AD5" w14:textId="77777777" w:rsidR="004235D3" w:rsidRPr="00AB081C" w:rsidRDefault="004235D3" w:rsidP="00F94D67"/>
    <w:p w14:paraId="3BC95BA8" w14:textId="77777777" w:rsidR="00AA0408" w:rsidRPr="00AB081C" w:rsidRDefault="00AA0408" w:rsidP="00F94D67"/>
    <w:p w14:paraId="54A0CDC3" w14:textId="77777777" w:rsidR="00E25C67" w:rsidRPr="00AB081C" w:rsidRDefault="00E25C67" w:rsidP="00F94D67"/>
    <w:p w14:paraId="58391B67" w14:textId="77777777" w:rsidR="00E25C67" w:rsidRPr="00AB081C" w:rsidRDefault="00E25C67" w:rsidP="00F94D67">
      <w:pPr>
        <w:rPr>
          <w:cs/>
        </w:rPr>
      </w:pPr>
    </w:p>
    <w:p w14:paraId="7A85E75E" w14:textId="77777777" w:rsidR="004235D3" w:rsidRPr="00AB081C" w:rsidRDefault="004235D3" w:rsidP="00F94D67"/>
    <w:p w14:paraId="0E5EE458" w14:textId="0E0A7254" w:rsidR="00E15B5A" w:rsidRPr="00AB081C" w:rsidRDefault="00E15B5A" w:rsidP="00942892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B081C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สินทรัพย์ไม่มีตัวตน</w:t>
      </w:r>
    </w:p>
    <w:p w14:paraId="696AAF6D" w14:textId="77777777" w:rsidR="00E15B5A" w:rsidRPr="00AB081C" w:rsidRDefault="00E15B5A" w:rsidP="00E15B5A">
      <w:pPr>
        <w:spacing w:line="240" w:lineRule="auto"/>
        <w:rPr>
          <w:rFonts w:asciiTheme="majorBidi" w:hAnsiTheme="majorBidi" w:cstheme="majorBidi"/>
        </w:rPr>
      </w:pPr>
    </w:p>
    <w:p w14:paraId="3CD8CFED" w14:textId="3A011BCD" w:rsidR="00E15B5A" w:rsidRPr="00AB081C" w:rsidRDefault="00E15B5A" w:rsidP="008E25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</w:rPr>
      </w:pPr>
      <w:r w:rsidRPr="00AB081C">
        <w:rPr>
          <w:rFonts w:asciiTheme="majorBidi" w:hAnsiTheme="majorBidi" w:cstheme="majorBidi"/>
        </w:rPr>
        <w:tab/>
      </w:r>
      <w:r w:rsidRPr="00AB081C">
        <w:rPr>
          <w:rFonts w:asciiTheme="majorBidi" w:hAnsiTheme="majorBidi" w:cstheme="majorBidi"/>
          <w:cs/>
        </w:rPr>
        <w:t>รายการเคลื่อนไหวของสินทรัพย์ไม่มีตัวตนระหว่าง</w:t>
      </w:r>
      <w:r w:rsidR="00177B73" w:rsidRPr="00AB081C">
        <w:rPr>
          <w:rFonts w:asciiTheme="majorBidi" w:hAnsiTheme="majorBidi" w:cstheme="majorBidi"/>
          <w:cs/>
        </w:rPr>
        <w:t>งวด</w:t>
      </w:r>
      <w:r w:rsidR="00B65D4F" w:rsidRPr="00AB081C">
        <w:rPr>
          <w:rFonts w:asciiTheme="majorBidi" w:hAnsiTheme="majorBidi" w:cstheme="majorBidi"/>
          <w:cs/>
        </w:rPr>
        <w:t>เก้าเดือน</w:t>
      </w:r>
      <w:r w:rsidR="00177B73" w:rsidRPr="00AB081C">
        <w:rPr>
          <w:rFonts w:asciiTheme="majorBidi" w:hAnsiTheme="majorBidi" w:cstheme="majorBidi"/>
          <w:cs/>
        </w:rPr>
        <w:t>สิ้นสุดวันที่</w:t>
      </w:r>
      <w:r w:rsidRPr="00AB081C">
        <w:rPr>
          <w:rFonts w:asciiTheme="majorBidi" w:hAnsiTheme="majorBidi" w:cstheme="majorBidi"/>
          <w:cs/>
        </w:rPr>
        <w:t xml:space="preserve"> </w:t>
      </w:r>
      <w:r w:rsidR="00C46509" w:rsidRPr="00AB081C">
        <w:rPr>
          <w:rFonts w:asciiTheme="majorBidi" w:hAnsiTheme="majorBidi" w:cstheme="majorBidi"/>
        </w:rPr>
        <w:t xml:space="preserve">30 </w:t>
      </w:r>
      <w:r w:rsidR="00C46509" w:rsidRPr="00AB081C">
        <w:rPr>
          <w:rFonts w:asciiTheme="majorBidi" w:hAnsiTheme="majorBidi" w:cstheme="majorBidi"/>
          <w:cs/>
        </w:rPr>
        <w:t>กันยายน</w:t>
      </w:r>
      <w:r w:rsidR="00C63585" w:rsidRPr="00AB081C">
        <w:rPr>
          <w:rFonts w:asciiTheme="majorBidi" w:hAnsiTheme="majorBidi" w:cstheme="majorBidi"/>
          <w:cs/>
        </w:rPr>
        <w:t xml:space="preserve"> </w:t>
      </w:r>
      <w:r w:rsidR="00C63585" w:rsidRPr="00AB081C">
        <w:rPr>
          <w:rFonts w:asciiTheme="majorBidi" w:hAnsiTheme="majorBidi" w:cstheme="majorBidi"/>
        </w:rPr>
        <w:t>2566</w:t>
      </w:r>
      <w:r w:rsidRPr="00AB081C">
        <w:rPr>
          <w:rFonts w:asciiTheme="majorBidi" w:hAnsiTheme="majorBidi" w:cstheme="majorBidi"/>
          <w:cs/>
        </w:rPr>
        <w:t xml:space="preserve"> มีดังนี้</w:t>
      </w:r>
    </w:p>
    <w:tbl>
      <w:tblPr>
        <w:tblW w:w="145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300"/>
        <w:gridCol w:w="1283"/>
        <w:gridCol w:w="1283"/>
        <w:gridCol w:w="1284"/>
        <w:gridCol w:w="1283"/>
        <w:gridCol w:w="1283"/>
        <w:gridCol w:w="1284"/>
        <w:gridCol w:w="1283"/>
        <w:gridCol w:w="1283"/>
        <w:gridCol w:w="1284"/>
      </w:tblGrid>
      <w:tr w:rsidR="00AC4DC5" w:rsidRPr="00AB081C" w14:paraId="3F107F8B" w14:textId="77777777" w:rsidTr="00942892">
        <w:trPr>
          <w:trHeight w:val="77"/>
          <w:tblHeader/>
        </w:trPr>
        <w:tc>
          <w:tcPr>
            <w:tcW w:w="2700" w:type="dxa"/>
          </w:tcPr>
          <w:p w14:paraId="4F0640B9" w14:textId="3B979C6A" w:rsidR="00AC4DC5" w:rsidRPr="00AB081C" w:rsidRDefault="00E15B5A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  <w:r w:rsidRPr="00AB081C">
              <w:rPr>
                <w:rFonts w:asciiTheme="majorBidi" w:hAnsiTheme="majorBidi" w:cstheme="majorBidi"/>
                <w:b/>
                <w:bCs/>
                <w:lang w:val="en-GB"/>
              </w:rPr>
              <w:tab/>
            </w:r>
          </w:p>
        </w:tc>
        <w:tc>
          <w:tcPr>
            <w:tcW w:w="300" w:type="dxa"/>
          </w:tcPr>
          <w:p w14:paraId="629FEBF9" w14:textId="77777777" w:rsidR="00AC4DC5" w:rsidRPr="00AB081C" w:rsidRDefault="00AC4DC5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550" w:type="dxa"/>
            <w:gridSpan w:val="9"/>
          </w:tcPr>
          <w:p w14:paraId="726F9E15" w14:textId="5D4A3CB9" w:rsidR="00AC4DC5" w:rsidRPr="00AB081C" w:rsidRDefault="00AC4DC5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AB081C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74594" w:rsidRPr="00AB081C" w14:paraId="2BC77D3E" w14:textId="77777777" w:rsidTr="00676216">
        <w:trPr>
          <w:trHeight w:val="1242"/>
          <w:tblHeader/>
        </w:trPr>
        <w:tc>
          <w:tcPr>
            <w:tcW w:w="2700" w:type="dxa"/>
          </w:tcPr>
          <w:p w14:paraId="2ABE46C1" w14:textId="77777777" w:rsidR="00E74594" w:rsidRPr="00AB081C" w:rsidRDefault="00E74594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300" w:type="dxa"/>
          </w:tcPr>
          <w:p w14:paraId="75FDACEE" w14:textId="77777777" w:rsidR="00E74594" w:rsidRPr="00AB081C" w:rsidRDefault="00E74594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8" w:right="-108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14:paraId="76ADC8B0" w14:textId="77777777" w:rsidR="00E74594" w:rsidRPr="00AB081C" w:rsidRDefault="00E74594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8" w:right="-108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14:paraId="1CA711B8" w14:textId="5E6E58B2" w:rsidR="00E74594" w:rsidRPr="00AB081C" w:rsidRDefault="00E74594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8" w:right="-108"/>
              <w:jc w:val="center"/>
              <w:outlineLvl w:val="0"/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72C06AB8" w14:textId="0DEEC924" w:rsidR="00E74594" w:rsidRPr="00AB081C" w:rsidRDefault="00E74594" w:rsidP="00676216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081C">
              <w:rPr>
                <w:rFonts w:asciiTheme="majorBidi" w:hAnsiTheme="majorBidi" w:cstheme="majorBidi"/>
                <w:sz w:val="26"/>
                <w:szCs w:val="26"/>
                <w:cs/>
              </w:rPr>
              <w:t>ลิขสิทธิ์การใช้และต้นทุนพัฒนา</w:t>
            </w:r>
          </w:p>
          <w:p w14:paraId="5ACB08D5" w14:textId="77777777" w:rsidR="00E74594" w:rsidRPr="00AB081C" w:rsidRDefault="00E74594" w:rsidP="00676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AB081C">
              <w:rPr>
                <w:rFonts w:asciiTheme="majorBidi" w:hAnsiTheme="majorBidi" w:cstheme="majorBidi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283" w:type="dxa"/>
            <w:vAlign w:val="bottom"/>
          </w:tcPr>
          <w:p w14:paraId="3A1EB41D" w14:textId="77777777" w:rsidR="00E74594" w:rsidRPr="00AB081C" w:rsidRDefault="00E74594" w:rsidP="00676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AB081C">
              <w:rPr>
                <w:rFonts w:asciiTheme="majorBidi" w:hAnsiTheme="majorBidi" w:cstheme="majorBidi"/>
                <w:sz w:val="26"/>
                <w:szCs w:val="26"/>
                <w:cs/>
              </w:rPr>
              <w:t>สิทธิในการเชื่อมโยงระบบจำหน่ายไฟฟ้า</w:t>
            </w:r>
          </w:p>
        </w:tc>
        <w:tc>
          <w:tcPr>
            <w:tcW w:w="1284" w:type="dxa"/>
            <w:vAlign w:val="bottom"/>
          </w:tcPr>
          <w:p w14:paraId="46F0831E" w14:textId="7F50890B" w:rsidR="00E74594" w:rsidRPr="00AB081C" w:rsidRDefault="00E74594" w:rsidP="00676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AB081C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สัญญาซื้อขายไฟฟ้า</w:t>
            </w:r>
          </w:p>
        </w:tc>
        <w:tc>
          <w:tcPr>
            <w:tcW w:w="1283" w:type="dxa"/>
            <w:vAlign w:val="bottom"/>
          </w:tcPr>
          <w:p w14:paraId="13E2F3C9" w14:textId="7ADD970C" w:rsidR="00E74594" w:rsidRPr="00AB081C" w:rsidRDefault="00E74594" w:rsidP="00676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AB081C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สัญญาซื้อขายไฟฟ้า</w:t>
            </w:r>
            <w:r w:rsidRPr="00AB081C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และสินทรัพย์</w:t>
            </w:r>
            <w:r w:rsidRPr="00AB081C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ภายใต้ข้อตกลงสัมปทาน</w:t>
            </w:r>
          </w:p>
        </w:tc>
        <w:tc>
          <w:tcPr>
            <w:tcW w:w="1283" w:type="dxa"/>
            <w:vAlign w:val="bottom"/>
          </w:tcPr>
          <w:p w14:paraId="0751EA21" w14:textId="77777777" w:rsidR="009D3BD3" w:rsidRPr="00AB081C" w:rsidRDefault="00E74594" w:rsidP="00676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AB081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ค่าใช้จ่าย</w:t>
            </w:r>
          </w:p>
          <w:p w14:paraId="04AF305A" w14:textId="55C87C35" w:rsidR="00E74594" w:rsidRPr="00AB081C" w:rsidRDefault="00E74594" w:rsidP="00676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AB081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ในการสำรวจและประเมินค่าแหล่งทรัพยากร</w:t>
            </w:r>
          </w:p>
        </w:tc>
        <w:tc>
          <w:tcPr>
            <w:tcW w:w="1284" w:type="dxa"/>
            <w:vAlign w:val="bottom"/>
          </w:tcPr>
          <w:p w14:paraId="1E759A6F" w14:textId="77777777" w:rsidR="00222FA5" w:rsidRPr="00AB081C" w:rsidRDefault="00E74594" w:rsidP="00676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bookmarkStart w:id="17" w:name="_Hlk134185632"/>
            <w:r w:rsidRPr="00AB081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</w:t>
            </w:r>
          </w:p>
          <w:p w14:paraId="21A9252A" w14:textId="03B381CC" w:rsidR="00E74594" w:rsidRPr="00AB081C" w:rsidRDefault="00E74594" w:rsidP="00676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AB081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ไม่มีตัวตนระหว่าง</w:t>
            </w:r>
            <w:r w:rsidR="00B70092" w:rsidRPr="00AB081C">
              <w:rPr>
                <w:rFonts w:asciiTheme="majorBidi" w:eastAsia="Calibri" w:hAnsiTheme="majorBidi" w:cstheme="majorBidi"/>
                <w:sz w:val="26"/>
                <w:szCs w:val="26"/>
              </w:rPr>
              <w:br/>
            </w:r>
            <w:r w:rsidRPr="00AB081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การพัฒนา</w:t>
            </w:r>
            <w:bookmarkEnd w:id="17"/>
          </w:p>
        </w:tc>
        <w:tc>
          <w:tcPr>
            <w:tcW w:w="1283" w:type="dxa"/>
            <w:vAlign w:val="bottom"/>
          </w:tcPr>
          <w:p w14:paraId="1F109594" w14:textId="77777777" w:rsidR="00E74594" w:rsidRPr="00AB081C" w:rsidRDefault="00E74594" w:rsidP="00676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14:paraId="4A49E656" w14:textId="6210D0B9" w:rsidR="00E74594" w:rsidRPr="00AB081C" w:rsidRDefault="00E74594" w:rsidP="00676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AB081C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สัญญาซื้อขาย</w:t>
            </w:r>
            <w:r w:rsidR="00830FA1" w:rsidRPr="00AB081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br/>
            </w:r>
            <w:r w:rsidRPr="00AB081C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กับ</w:t>
            </w:r>
            <w:r w:rsidR="00830FA1" w:rsidRPr="00AB081C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คู่ค้า</w:t>
            </w:r>
          </w:p>
        </w:tc>
        <w:tc>
          <w:tcPr>
            <w:tcW w:w="1283" w:type="dxa"/>
            <w:vAlign w:val="bottom"/>
          </w:tcPr>
          <w:p w14:paraId="5FE10240" w14:textId="77777777" w:rsidR="00E74594" w:rsidRPr="00AB081C" w:rsidRDefault="00E74594" w:rsidP="00676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14:paraId="62EF8106" w14:textId="77777777" w:rsidR="00504A47" w:rsidRPr="00AB081C" w:rsidRDefault="00E74594" w:rsidP="00676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AB081C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สิทธิ</w:t>
            </w:r>
            <w:r w:rsidR="00830FA1" w:rsidRPr="00AB081C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การ</w:t>
            </w:r>
            <w:r w:rsidRPr="00AB081C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ลงทุน</w:t>
            </w:r>
          </w:p>
          <w:p w14:paraId="06ACAC83" w14:textId="4C228259" w:rsidR="00E74594" w:rsidRPr="00AB081C" w:rsidRDefault="00E74594" w:rsidP="00676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AB081C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ในโครงการ</w:t>
            </w:r>
          </w:p>
        </w:tc>
        <w:tc>
          <w:tcPr>
            <w:tcW w:w="1284" w:type="dxa"/>
            <w:vAlign w:val="bottom"/>
          </w:tcPr>
          <w:p w14:paraId="4FDEA75D" w14:textId="352FD289" w:rsidR="00E74594" w:rsidRPr="00AB081C" w:rsidRDefault="00E74594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AB081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C4DC5" w:rsidRPr="00AB081C" w14:paraId="4FEA5A55" w14:textId="77777777" w:rsidTr="00942892">
        <w:trPr>
          <w:trHeight w:val="252"/>
          <w:tblHeader/>
        </w:trPr>
        <w:tc>
          <w:tcPr>
            <w:tcW w:w="2700" w:type="dxa"/>
          </w:tcPr>
          <w:p w14:paraId="2BDFCB21" w14:textId="77777777" w:rsidR="00AC4DC5" w:rsidRPr="00AB081C" w:rsidRDefault="00AC4DC5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300" w:type="dxa"/>
          </w:tcPr>
          <w:p w14:paraId="28AF6670" w14:textId="77777777" w:rsidR="00AC4DC5" w:rsidRPr="00AB081C" w:rsidRDefault="00AC4DC5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550" w:type="dxa"/>
            <w:gridSpan w:val="9"/>
          </w:tcPr>
          <w:p w14:paraId="267ACBD4" w14:textId="1016416B" w:rsidR="00AC4DC5" w:rsidRPr="00AB081C" w:rsidRDefault="00AC4DC5" w:rsidP="006B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cs/>
              </w:rPr>
            </w:pPr>
            <w:r w:rsidRPr="00AB081C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1F7EA6" w:rsidRPr="00AB081C" w14:paraId="293D3DA3" w14:textId="77777777" w:rsidTr="00942892">
        <w:trPr>
          <w:trHeight w:val="376"/>
        </w:trPr>
        <w:tc>
          <w:tcPr>
            <w:tcW w:w="2700" w:type="dxa"/>
          </w:tcPr>
          <w:p w14:paraId="49587B5F" w14:textId="3B863ABB" w:rsidR="001F7EA6" w:rsidRPr="00AB081C" w:rsidRDefault="001F7EA6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sz w:val="26"/>
                <w:szCs w:val="26"/>
              </w:rPr>
            </w:pPr>
            <w:r w:rsidRPr="00AB081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B081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B081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AB081C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300" w:type="dxa"/>
          </w:tcPr>
          <w:p w14:paraId="63C1885A" w14:textId="77777777" w:rsidR="001F7EA6" w:rsidRPr="00AB081C" w:rsidRDefault="001F7EA6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</w:tcPr>
          <w:p w14:paraId="2657AC8F" w14:textId="2FD17315" w:rsidR="001F7EA6" w:rsidRPr="00AB081C" w:rsidRDefault="001F7EA6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296</w:t>
            </w:r>
          </w:p>
        </w:tc>
        <w:tc>
          <w:tcPr>
            <w:tcW w:w="1283" w:type="dxa"/>
          </w:tcPr>
          <w:p w14:paraId="0C83C1B2" w14:textId="1138B1CA" w:rsidR="001F7EA6" w:rsidRPr="00AB081C" w:rsidRDefault="001F7EA6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214</w:t>
            </w:r>
          </w:p>
        </w:tc>
        <w:tc>
          <w:tcPr>
            <w:tcW w:w="1284" w:type="dxa"/>
          </w:tcPr>
          <w:p w14:paraId="35AA71AD" w14:textId="47095EF6" w:rsidR="001F7EA6" w:rsidRPr="00AB081C" w:rsidRDefault="001F7EA6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2,113</w:t>
            </w:r>
          </w:p>
        </w:tc>
        <w:tc>
          <w:tcPr>
            <w:tcW w:w="1283" w:type="dxa"/>
          </w:tcPr>
          <w:p w14:paraId="66D7D389" w14:textId="4D8CCF45" w:rsidR="001F7EA6" w:rsidRPr="00AB081C" w:rsidRDefault="001F7EA6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8,327</w:t>
            </w:r>
          </w:p>
        </w:tc>
        <w:tc>
          <w:tcPr>
            <w:tcW w:w="1283" w:type="dxa"/>
          </w:tcPr>
          <w:p w14:paraId="00DB18DF" w14:textId="2DF863FB" w:rsidR="001F7EA6" w:rsidRPr="00AB081C" w:rsidRDefault="001F7EA6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650</w:t>
            </w:r>
          </w:p>
        </w:tc>
        <w:tc>
          <w:tcPr>
            <w:tcW w:w="1284" w:type="dxa"/>
          </w:tcPr>
          <w:p w14:paraId="2F0A0CA1" w14:textId="2D206CD3" w:rsidR="001F7EA6" w:rsidRPr="00AB081C" w:rsidRDefault="001F7EA6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138</w:t>
            </w:r>
          </w:p>
        </w:tc>
        <w:tc>
          <w:tcPr>
            <w:tcW w:w="1283" w:type="dxa"/>
          </w:tcPr>
          <w:p w14:paraId="461FB0DA" w14:textId="4FFBAFEC" w:rsidR="001F7EA6" w:rsidRPr="00AB081C" w:rsidRDefault="001F7EA6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-</w:t>
            </w:r>
          </w:p>
        </w:tc>
        <w:tc>
          <w:tcPr>
            <w:tcW w:w="1283" w:type="dxa"/>
          </w:tcPr>
          <w:p w14:paraId="3D62457C" w14:textId="0598BF57" w:rsidR="001F7EA6" w:rsidRPr="00AB081C" w:rsidRDefault="001F7EA6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-</w:t>
            </w:r>
          </w:p>
        </w:tc>
        <w:tc>
          <w:tcPr>
            <w:tcW w:w="1284" w:type="dxa"/>
          </w:tcPr>
          <w:p w14:paraId="7055DE47" w14:textId="4FF10E79" w:rsidR="001F7EA6" w:rsidRPr="00AB081C" w:rsidRDefault="001F7EA6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11,738</w:t>
            </w:r>
          </w:p>
        </w:tc>
      </w:tr>
      <w:tr w:rsidR="00697527" w:rsidRPr="00AB081C" w14:paraId="614EF301" w14:textId="77777777" w:rsidTr="00942892">
        <w:trPr>
          <w:trHeight w:val="376"/>
        </w:trPr>
        <w:tc>
          <w:tcPr>
            <w:tcW w:w="2700" w:type="dxa"/>
          </w:tcPr>
          <w:p w14:paraId="1208A097" w14:textId="7E2E86EE" w:rsidR="00697527" w:rsidRPr="00AB081C" w:rsidRDefault="00697527" w:rsidP="00423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081C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ได้มาจากการซื้อธุรกิจ</w:t>
            </w:r>
            <w:r w:rsidR="00942892" w:rsidRPr="00AB081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42892" w:rsidRPr="00AB081C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="00942892" w:rsidRPr="00AB081C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หมายเหตุ 3</w:t>
            </w:r>
            <w:r w:rsidR="00942892" w:rsidRPr="00AB081C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300" w:type="dxa"/>
          </w:tcPr>
          <w:p w14:paraId="70056FE8" w14:textId="77777777" w:rsidR="00697527" w:rsidRPr="00AB081C" w:rsidRDefault="00697527" w:rsidP="00423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</w:tcPr>
          <w:p w14:paraId="1BA31A2F" w14:textId="564E4466" w:rsidR="00697527" w:rsidRPr="00AB081C" w:rsidRDefault="00EB6DD3" w:rsidP="00CA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79</w:t>
            </w:r>
          </w:p>
        </w:tc>
        <w:tc>
          <w:tcPr>
            <w:tcW w:w="1283" w:type="dxa"/>
          </w:tcPr>
          <w:p w14:paraId="5B303D23" w14:textId="7D87ACFC" w:rsidR="00697527" w:rsidRPr="00AB081C" w:rsidRDefault="007C7CC6" w:rsidP="00CA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-</w:t>
            </w:r>
          </w:p>
        </w:tc>
        <w:tc>
          <w:tcPr>
            <w:tcW w:w="1284" w:type="dxa"/>
          </w:tcPr>
          <w:p w14:paraId="64A64D2A" w14:textId="590447D7" w:rsidR="00697527" w:rsidRPr="00AB081C" w:rsidRDefault="007C7CC6" w:rsidP="00CA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-</w:t>
            </w:r>
          </w:p>
        </w:tc>
        <w:tc>
          <w:tcPr>
            <w:tcW w:w="1283" w:type="dxa"/>
          </w:tcPr>
          <w:p w14:paraId="5AEB4236" w14:textId="42C8BA24" w:rsidR="00697527" w:rsidRPr="00AB081C" w:rsidRDefault="007C7CC6" w:rsidP="00CA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-</w:t>
            </w:r>
          </w:p>
        </w:tc>
        <w:tc>
          <w:tcPr>
            <w:tcW w:w="1283" w:type="dxa"/>
          </w:tcPr>
          <w:p w14:paraId="0E57F86C" w14:textId="6D412735" w:rsidR="00697527" w:rsidRPr="00AB081C" w:rsidRDefault="007C7CC6" w:rsidP="00CA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-</w:t>
            </w:r>
          </w:p>
        </w:tc>
        <w:tc>
          <w:tcPr>
            <w:tcW w:w="1284" w:type="dxa"/>
          </w:tcPr>
          <w:p w14:paraId="5FE202CD" w14:textId="4C0169B5" w:rsidR="00697527" w:rsidRPr="00AB081C" w:rsidRDefault="007C7CC6" w:rsidP="00CA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-</w:t>
            </w:r>
          </w:p>
        </w:tc>
        <w:tc>
          <w:tcPr>
            <w:tcW w:w="1283" w:type="dxa"/>
          </w:tcPr>
          <w:p w14:paraId="7C925BD2" w14:textId="5D7615BF" w:rsidR="00697527" w:rsidRPr="00AB081C" w:rsidRDefault="005567C1" w:rsidP="00CA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1,529</w:t>
            </w:r>
          </w:p>
        </w:tc>
        <w:tc>
          <w:tcPr>
            <w:tcW w:w="1283" w:type="dxa"/>
          </w:tcPr>
          <w:p w14:paraId="15D96FF7" w14:textId="13CA604F" w:rsidR="00697527" w:rsidRPr="00AB081C" w:rsidRDefault="007C7CC6" w:rsidP="00CA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-</w:t>
            </w:r>
          </w:p>
        </w:tc>
        <w:tc>
          <w:tcPr>
            <w:tcW w:w="1284" w:type="dxa"/>
          </w:tcPr>
          <w:p w14:paraId="51A92721" w14:textId="1183097F" w:rsidR="00697527" w:rsidRPr="00AB081C" w:rsidRDefault="00EB6DD3" w:rsidP="00CA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1,608</w:t>
            </w:r>
          </w:p>
        </w:tc>
      </w:tr>
      <w:tr w:rsidR="00110043" w:rsidRPr="00AB081C" w14:paraId="3467509D" w14:textId="77777777" w:rsidTr="00942892">
        <w:trPr>
          <w:trHeight w:val="386"/>
        </w:trPr>
        <w:tc>
          <w:tcPr>
            <w:tcW w:w="2700" w:type="dxa"/>
          </w:tcPr>
          <w:p w14:paraId="2D724E30" w14:textId="77777777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sz w:val="26"/>
                <w:szCs w:val="26"/>
              </w:rPr>
            </w:pPr>
            <w:r w:rsidRPr="00AB081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300" w:type="dxa"/>
          </w:tcPr>
          <w:p w14:paraId="1E8B05FF" w14:textId="77777777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7E74A" w14:textId="16E5B49C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27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0C039" w14:textId="3332E6B0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-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B2957" w14:textId="1444EC88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DD841" w14:textId="2999C681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25AE13CD" w14:textId="1B1BC421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93</w:t>
            </w:r>
          </w:p>
        </w:tc>
        <w:tc>
          <w:tcPr>
            <w:tcW w:w="1284" w:type="dxa"/>
            <w:shd w:val="clear" w:color="auto" w:fill="auto"/>
          </w:tcPr>
          <w:p w14:paraId="4144331F" w14:textId="674D72F5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22</w:t>
            </w:r>
          </w:p>
        </w:tc>
        <w:tc>
          <w:tcPr>
            <w:tcW w:w="1283" w:type="dxa"/>
          </w:tcPr>
          <w:p w14:paraId="02E12C85" w14:textId="68F9AAD0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-</w:t>
            </w:r>
          </w:p>
        </w:tc>
        <w:tc>
          <w:tcPr>
            <w:tcW w:w="1283" w:type="dxa"/>
          </w:tcPr>
          <w:p w14:paraId="5B238C55" w14:textId="683B075B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310</w:t>
            </w:r>
          </w:p>
        </w:tc>
        <w:tc>
          <w:tcPr>
            <w:tcW w:w="1284" w:type="dxa"/>
            <w:shd w:val="clear" w:color="auto" w:fill="auto"/>
          </w:tcPr>
          <w:p w14:paraId="223A5F50" w14:textId="07A83DFC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452</w:t>
            </w:r>
          </w:p>
        </w:tc>
      </w:tr>
      <w:tr w:rsidR="00110043" w:rsidRPr="00AB081C" w14:paraId="236B94F2" w14:textId="77777777" w:rsidTr="009E5DF8">
        <w:trPr>
          <w:trHeight w:val="187"/>
        </w:trPr>
        <w:tc>
          <w:tcPr>
            <w:tcW w:w="2700" w:type="dxa"/>
          </w:tcPr>
          <w:p w14:paraId="31899239" w14:textId="104E9BFD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081C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300" w:type="dxa"/>
          </w:tcPr>
          <w:p w14:paraId="4B241D9D" w14:textId="77777777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81682" w14:textId="7E28F8C8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15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42CA0" w14:textId="4CF82999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1,113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0E731" w14:textId="778B6ED2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(1,093)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22063" w14:textId="0B610B06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4D614AC8" w14:textId="778A1004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14:paraId="2CEC36F7" w14:textId="02F4B2D5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(12)</w:t>
            </w:r>
          </w:p>
        </w:tc>
        <w:tc>
          <w:tcPr>
            <w:tcW w:w="1283" w:type="dxa"/>
          </w:tcPr>
          <w:p w14:paraId="2189AE0D" w14:textId="4D1AE18D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-</w:t>
            </w:r>
          </w:p>
        </w:tc>
        <w:tc>
          <w:tcPr>
            <w:tcW w:w="1283" w:type="dxa"/>
          </w:tcPr>
          <w:p w14:paraId="0307F6FB" w14:textId="4D5779FD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14:paraId="287ECC2D" w14:textId="32D91F1B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23</w:t>
            </w:r>
          </w:p>
        </w:tc>
      </w:tr>
      <w:tr w:rsidR="00110043" w:rsidRPr="00AB081C" w14:paraId="39BB3AB9" w14:textId="77777777" w:rsidTr="00942892">
        <w:trPr>
          <w:trHeight w:val="386"/>
        </w:trPr>
        <w:tc>
          <w:tcPr>
            <w:tcW w:w="2700" w:type="dxa"/>
          </w:tcPr>
          <w:p w14:paraId="684961BE" w14:textId="6534BBE0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081C">
              <w:rPr>
                <w:rFonts w:asciiTheme="majorBidi" w:hAnsiTheme="majorBidi" w:cstheme="majorBidi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300" w:type="dxa"/>
          </w:tcPr>
          <w:p w14:paraId="6237B58D" w14:textId="77777777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CC1E9" w14:textId="2A961436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7B966" w14:textId="6760BB41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(19)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048E9" w14:textId="7B817B42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9D7BA" w14:textId="24F09596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3E95E68B" w14:textId="06955BB9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14:paraId="17BA3286" w14:textId="007D4590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(120)</w:t>
            </w:r>
          </w:p>
        </w:tc>
        <w:tc>
          <w:tcPr>
            <w:tcW w:w="1283" w:type="dxa"/>
          </w:tcPr>
          <w:p w14:paraId="6DECE4E5" w14:textId="1B4BBEF5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-</w:t>
            </w:r>
          </w:p>
        </w:tc>
        <w:tc>
          <w:tcPr>
            <w:tcW w:w="1283" w:type="dxa"/>
          </w:tcPr>
          <w:p w14:paraId="42AF3E1A" w14:textId="2FEFB00F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14:paraId="5D30F1DB" w14:textId="1661B43F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(139)</w:t>
            </w:r>
          </w:p>
        </w:tc>
      </w:tr>
      <w:tr w:rsidR="00110043" w:rsidRPr="00AB081C" w14:paraId="72BCCECB" w14:textId="77777777" w:rsidTr="00942892">
        <w:trPr>
          <w:trHeight w:val="376"/>
        </w:trPr>
        <w:tc>
          <w:tcPr>
            <w:tcW w:w="2700" w:type="dxa"/>
          </w:tcPr>
          <w:p w14:paraId="093102CF" w14:textId="77777777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081C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300" w:type="dxa"/>
          </w:tcPr>
          <w:p w14:paraId="4BBDFF4F" w14:textId="77777777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7224F" w14:textId="1206D13F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C2A75" w14:textId="2F6A09CD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-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5AAB6" w14:textId="31629E92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2EAA6" w14:textId="3CA75C02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67A0B6BF" w14:textId="4887FB69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(16)</w:t>
            </w:r>
          </w:p>
        </w:tc>
        <w:tc>
          <w:tcPr>
            <w:tcW w:w="1284" w:type="dxa"/>
            <w:shd w:val="clear" w:color="auto" w:fill="auto"/>
          </w:tcPr>
          <w:p w14:paraId="554E6E20" w14:textId="7069EF60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-</w:t>
            </w:r>
          </w:p>
        </w:tc>
        <w:tc>
          <w:tcPr>
            <w:tcW w:w="1283" w:type="dxa"/>
          </w:tcPr>
          <w:p w14:paraId="510CE0C8" w14:textId="43E98396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-</w:t>
            </w:r>
          </w:p>
        </w:tc>
        <w:tc>
          <w:tcPr>
            <w:tcW w:w="1283" w:type="dxa"/>
          </w:tcPr>
          <w:p w14:paraId="682A529E" w14:textId="1941FE6D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14:paraId="1B8FB26D" w14:textId="6CC21280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(16)</w:t>
            </w:r>
          </w:p>
        </w:tc>
      </w:tr>
      <w:tr w:rsidR="00110043" w:rsidRPr="00AB081C" w14:paraId="31B080D2" w14:textId="77777777" w:rsidTr="00942892">
        <w:trPr>
          <w:trHeight w:val="256"/>
        </w:trPr>
        <w:tc>
          <w:tcPr>
            <w:tcW w:w="2700" w:type="dxa"/>
          </w:tcPr>
          <w:p w14:paraId="79DB76C6" w14:textId="77777777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sz w:val="26"/>
                <w:szCs w:val="26"/>
              </w:rPr>
            </w:pPr>
            <w:r w:rsidRPr="00AB081C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ค่าตัดจำหน่ายสำหรับงวด</w:t>
            </w:r>
          </w:p>
        </w:tc>
        <w:tc>
          <w:tcPr>
            <w:tcW w:w="300" w:type="dxa"/>
          </w:tcPr>
          <w:p w14:paraId="73687513" w14:textId="77777777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605084" w14:textId="58BFE522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  <w:cs/>
              </w:rPr>
            </w:pPr>
            <w:r w:rsidRPr="00AB081C">
              <w:rPr>
                <w:sz w:val="26"/>
                <w:szCs w:val="26"/>
              </w:rPr>
              <w:t>(9</w:t>
            </w:r>
            <w:r w:rsidR="005567C1" w:rsidRPr="00AB081C">
              <w:rPr>
                <w:sz w:val="26"/>
                <w:szCs w:val="26"/>
              </w:rPr>
              <w:t>0</w:t>
            </w:r>
            <w:r w:rsidRPr="00AB081C">
              <w:rPr>
                <w:sz w:val="26"/>
                <w:szCs w:val="26"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FDA01C" w14:textId="04FCA34E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(10)</w:t>
            </w: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F428F0" w14:textId="3B275B63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(77)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D36611" w14:textId="368AA618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(289)</w:t>
            </w:r>
          </w:p>
        </w:tc>
        <w:tc>
          <w:tcPr>
            <w:tcW w:w="1283" w:type="dxa"/>
            <w:shd w:val="clear" w:color="auto" w:fill="auto"/>
          </w:tcPr>
          <w:p w14:paraId="17FF5CCA" w14:textId="2AEC7BD6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14:paraId="3A977737" w14:textId="2B112692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-</w:t>
            </w:r>
          </w:p>
        </w:tc>
        <w:tc>
          <w:tcPr>
            <w:tcW w:w="1283" w:type="dxa"/>
          </w:tcPr>
          <w:p w14:paraId="1B138FC4" w14:textId="5143265F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(4</w:t>
            </w:r>
            <w:r w:rsidR="00EB6DD3" w:rsidRPr="00AB081C">
              <w:rPr>
                <w:sz w:val="26"/>
                <w:szCs w:val="26"/>
              </w:rPr>
              <w:t>2</w:t>
            </w:r>
            <w:r w:rsidRPr="00AB081C">
              <w:rPr>
                <w:sz w:val="26"/>
                <w:szCs w:val="26"/>
              </w:rPr>
              <w:t>)</w:t>
            </w:r>
          </w:p>
        </w:tc>
        <w:tc>
          <w:tcPr>
            <w:tcW w:w="1283" w:type="dxa"/>
          </w:tcPr>
          <w:p w14:paraId="19B07CC2" w14:textId="6F99689C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14:paraId="5FC55DE8" w14:textId="506D6E81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  <w:cs/>
              </w:rPr>
            </w:pPr>
            <w:r w:rsidRPr="00AB081C">
              <w:rPr>
                <w:sz w:val="26"/>
                <w:szCs w:val="26"/>
              </w:rPr>
              <w:t>(50</w:t>
            </w:r>
            <w:r w:rsidR="005567C1" w:rsidRPr="00AB081C">
              <w:rPr>
                <w:sz w:val="26"/>
                <w:szCs w:val="26"/>
              </w:rPr>
              <w:t>8</w:t>
            </w:r>
            <w:r w:rsidRPr="00AB081C">
              <w:rPr>
                <w:sz w:val="26"/>
                <w:szCs w:val="26"/>
              </w:rPr>
              <w:t>)</w:t>
            </w:r>
          </w:p>
        </w:tc>
      </w:tr>
      <w:tr w:rsidR="00110043" w:rsidRPr="00AB081C" w14:paraId="2DAA570A" w14:textId="77777777" w:rsidTr="00942892">
        <w:trPr>
          <w:trHeight w:val="376"/>
        </w:trPr>
        <w:tc>
          <w:tcPr>
            <w:tcW w:w="2700" w:type="dxa"/>
          </w:tcPr>
          <w:p w14:paraId="6CF1D7A8" w14:textId="6FC1CFA1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5" w:hanging="145"/>
              <w:rPr>
                <w:rFonts w:asciiTheme="majorBidi" w:hAnsiTheme="majorBidi" w:cstheme="majorBidi"/>
                <w:sz w:val="26"/>
                <w:szCs w:val="26"/>
              </w:rPr>
            </w:pPr>
            <w:r w:rsidRPr="00AB081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กลับรายการ</w:t>
            </w:r>
            <w:r w:rsidRPr="00AB081C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300" w:type="dxa"/>
          </w:tcPr>
          <w:p w14:paraId="17906967" w14:textId="3BF21B78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7C2AB" w14:textId="55DD7FD4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3DD41" w14:textId="4E20AD9B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-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BFD3A" w14:textId="5F833A13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E6239" w14:textId="53D4DEA5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0D4B21D7" w14:textId="6C84E347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14:paraId="049061BB" w14:textId="253272F6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201</w:t>
            </w:r>
          </w:p>
        </w:tc>
        <w:tc>
          <w:tcPr>
            <w:tcW w:w="1283" w:type="dxa"/>
          </w:tcPr>
          <w:p w14:paraId="1DFDDF62" w14:textId="1D64EE60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-</w:t>
            </w:r>
          </w:p>
        </w:tc>
        <w:tc>
          <w:tcPr>
            <w:tcW w:w="1283" w:type="dxa"/>
          </w:tcPr>
          <w:p w14:paraId="27603353" w14:textId="5B75FE0F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14:paraId="165DF5C5" w14:textId="21871BD1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201</w:t>
            </w:r>
          </w:p>
        </w:tc>
      </w:tr>
      <w:tr w:rsidR="00110043" w:rsidRPr="00AB081C" w14:paraId="0DCDB89E" w14:textId="77777777" w:rsidTr="00942892">
        <w:trPr>
          <w:trHeight w:val="213"/>
        </w:trPr>
        <w:tc>
          <w:tcPr>
            <w:tcW w:w="2700" w:type="dxa"/>
          </w:tcPr>
          <w:p w14:paraId="131E59EE" w14:textId="181E2095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5" w:hanging="145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B081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ผลกระทบ</w:t>
            </w:r>
            <w:r w:rsidRPr="00AB081C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จากการแปลงค่างบการเงิน</w:t>
            </w:r>
          </w:p>
        </w:tc>
        <w:tc>
          <w:tcPr>
            <w:tcW w:w="300" w:type="dxa"/>
          </w:tcPr>
          <w:p w14:paraId="12AB5A4F" w14:textId="77777777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337D34" w14:textId="52ECFED9" w:rsidR="00110043" w:rsidRPr="00AB081C" w:rsidRDefault="00110043" w:rsidP="001100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57240F" w14:textId="6B119005" w:rsidR="00110043" w:rsidRPr="00AB081C" w:rsidRDefault="00110043" w:rsidP="001100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(12)</w:t>
            </w: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0F2A24" w14:textId="6FE9AA6C" w:rsidR="00110043" w:rsidRPr="00AB081C" w:rsidRDefault="00110043" w:rsidP="001100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(65)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D086FC" w14:textId="06FEC211" w:rsidR="00110043" w:rsidRPr="00AB081C" w:rsidRDefault="00110043" w:rsidP="001100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464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8D75E91" w14:textId="2346B12B" w:rsidR="00110043" w:rsidRPr="00AB081C" w:rsidRDefault="00110043" w:rsidP="001100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>(19)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62710B93" w14:textId="63CB3D62" w:rsidR="00110043" w:rsidRPr="00AB081C" w:rsidRDefault="00110043" w:rsidP="001100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B081C">
              <w:rPr>
                <w:sz w:val="26"/>
                <w:szCs w:val="26"/>
              </w:rPr>
              <w:t xml:space="preserve"> (29)</w:t>
            </w:r>
          </w:p>
        </w:tc>
        <w:tc>
          <w:tcPr>
            <w:tcW w:w="1283" w:type="dxa"/>
            <w:vAlign w:val="bottom"/>
          </w:tcPr>
          <w:p w14:paraId="6160CB47" w14:textId="6282E736" w:rsidR="00110043" w:rsidRPr="00AB081C" w:rsidRDefault="00110043" w:rsidP="001100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  <w:cs/>
              </w:rPr>
            </w:pPr>
            <w:r w:rsidRPr="00AB081C">
              <w:rPr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2D7C3F15" w14:textId="3E962AEB" w:rsidR="00110043" w:rsidRPr="00AB081C" w:rsidRDefault="00110043" w:rsidP="001100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  <w:cs/>
              </w:rPr>
            </w:pPr>
            <w:r w:rsidRPr="00AB081C">
              <w:rPr>
                <w:sz w:val="26"/>
                <w:szCs w:val="26"/>
              </w:rPr>
              <w:t>19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2953C588" w14:textId="76D73AD1" w:rsidR="00110043" w:rsidRPr="00AB081C" w:rsidRDefault="00110043" w:rsidP="001100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  <w:cs/>
              </w:rPr>
            </w:pPr>
            <w:r w:rsidRPr="00AB081C">
              <w:rPr>
                <w:sz w:val="26"/>
                <w:szCs w:val="26"/>
              </w:rPr>
              <w:t>358</w:t>
            </w:r>
          </w:p>
        </w:tc>
      </w:tr>
      <w:tr w:rsidR="00110043" w:rsidRPr="00AB081C" w14:paraId="68EE134A" w14:textId="77777777" w:rsidTr="00417203">
        <w:trPr>
          <w:trHeight w:val="442"/>
        </w:trPr>
        <w:tc>
          <w:tcPr>
            <w:tcW w:w="2700" w:type="dxa"/>
          </w:tcPr>
          <w:p w14:paraId="28304072" w14:textId="15328E80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B08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30 </w:t>
            </w:r>
            <w:r w:rsidRPr="00AB081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Pr="00AB08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300" w:type="dxa"/>
          </w:tcPr>
          <w:p w14:paraId="18CA8B03" w14:textId="77777777" w:rsidR="00110043" w:rsidRPr="00AB081C" w:rsidRDefault="00110043" w:rsidP="001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4E965BB5" w14:textId="1390FEC2" w:rsidR="00110043" w:rsidRPr="00AB081C" w:rsidRDefault="00EB6DD3" w:rsidP="001100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AB081C">
              <w:rPr>
                <w:b/>
                <w:bCs/>
                <w:sz w:val="26"/>
                <w:szCs w:val="26"/>
              </w:rPr>
              <w:t>327</w:t>
            </w:r>
          </w:p>
        </w:tc>
        <w:tc>
          <w:tcPr>
            <w:tcW w:w="1283" w:type="dxa"/>
            <w:shd w:val="clear" w:color="auto" w:fill="auto"/>
          </w:tcPr>
          <w:p w14:paraId="7948FC74" w14:textId="025BBE20" w:rsidR="00110043" w:rsidRPr="00AB081C" w:rsidRDefault="00110043" w:rsidP="001100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AB081C">
              <w:rPr>
                <w:b/>
                <w:bCs/>
                <w:sz w:val="26"/>
                <w:szCs w:val="26"/>
              </w:rPr>
              <w:t>1,286</w:t>
            </w:r>
          </w:p>
        </w:tc>
        <w:tc>
          <w:tcPr>
            <w:tcW w:w="1284" w:type="dxa"/>
            <w:shd w:val="clear" w:color="auto" w:fill="auto"/>
          </w:tcPr>
          <w:p w14:paraId="0009D5D8" w14:textId="67F79ED4" w:rsidR="00110043" w:rsidRPr="00AB081C" w:rsidRDefault="00110043" w:rsidP="001100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AB081C">
              <w:rPr>
                <w:b/>
                <w:bCs/>
                <w:sz w:val="26"/>
                <w:szCs w:val="26"/>
              </w:rPr>
              <w:t>878</w:t>
            </w:r>
          </w:p>
        </w:tc>
        <w:tc>
          <w:tcPr>
            <w:tcW w:w="1283" w:type="dxa"/>
            <w:shd w:val="clear" w:color="auto" w:fill="auto"/>
          </w:tcPr>
          <w:p w14:paraId="145D81EF" w14:textId="130B9429" w:rsidR="00110043" w:rsidRPr="00AB081C" w:rsidRDefault="00110043" w:rsidP="001100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AB081C">
              <w:rPr>
                <w:b/>
                <w:bCs/>
                <w:sz w:val="26"/>
                <w:szCs w:val="26"/>
              </w:rPr>
              <w:t>8,502</w:t>
            </w:r>
          </w:p>
        </w:tc>
        <w:tc>
          <w:tcPr>
            <w:tcW w:w="1283" w:type="dxa"/>
            <w:shd w:val="clear" w:color="auto" w:fill="auto"/>
          </w:tcPr>
          <w:p w14:paraId="624E65B8" w14:textId="6004C957" w:rsidR="00110043" w:rsidRPr="00AB081C" w:rsidRDefault="00110043" w:rsidP="001100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AB081C">
              <w:rPr>
                <w:b/>
                <w:bCs/>
                <w:sz w:val="26"/>
                <w:szCs w:val="26"/>
              </w:rPr>
              <w:t>708</w:t>
            </w:r>
          </w:p>
        </w:tc>
        <w:tc>
          <w:tcPr>
            <w:tcW w:w="1284" w:type="dxa"/>
            <w:shd w:val="clear" w:color="auto" w:fill="auto"/>
          </w:tcPr>
          <w:p w14:paraId="1DA3072D" w14:textId="02C07D70" w:rsidR="00110043" w:rsidRPr="00AB081C" w:rsidRDefault="00110043" w:rsidP="001100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AB081C">
              <w:rPr>
                <w:b/>
                <w:bCs/>
                <w:sz w:val="26"/>
                <w:szCs w:val="26"/>
              </w:rPr>
              <w:t>200</w:t>
            </w:r>
          </w:p>
        </w:tc>
        <w:tc>
          <w:tcPr>
            <w:tcW w:w="1283" w:type="dxa"/>
          </w:tcPr>
          <w:p w14:paraId="52E578CF" w14:textId="256588E8" w:rsidR="00110043" w:rsidRPr="00AB081C" w:rsidRDefault="00EB6DD3" w:rsidP="001100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AB081C">
              <w:rPr>
                <w:b/>
                <w:bCs/>
                <w:sz w:val="26"/>
                <w:szCs w:val="26"/>
              </w:rPr>
              <w:t>1,487</w:t>
            </w:r>
          </w:p>
        </w:tc>
        <w:tc>
          <w:tcPr>
            <w:tcW w:w="1283" w:type="dxa"/>
          </w:tcPr>
          <w:p w14:paraId="3ED969CC" w14:textId="19600ABF" w:rsidR="00110043" w:rsidRPr="00AB081C" w:rsidRDefault="00110043" w:rsidP="001100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AB081C">
              <w:rPr>
                <w:b/>
                <w:bCs/>
                <w:sz w:val="26"/>
                <w:szCs w:val="26"/>
              </w:rPr>
              <w:t>329</w:t>
            </w:r>
          </w:p>
        </w:tc>
        <w:tc>
          <w:tcPr>
            <w:tcW w:w="1284" w:type="dxa"/>
            <w:shd w:val="clear" w:color="auto" w:fill="auto"/>
          </w:tcPr>
          <w:p w14:paraId="74A13EAB" w14:textId="692E4022" w:rsidR="00110043" w:rsidRPr="00AB081C" w:rsidRDefault="00110043" w:rsidP="001100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AB081C">
              <w:rPr>
                <w:b/>
                <w:bCs/>
                <w:sz w:val="26"/>
                <w:szCs w:val="26"/>
              </w:rPr>
              <w:t>13,717</w:t>
            </w:r>
          </w:p>
        </w:tc>
      </w:tr>
    </w:tbl>
    <w:p w14:paraId="110C7AF7" w14:textId="0CF49AFB" w:rsidR="00E15B5A" w:rsidRPr="00AB081C" w:rsidRDefault="00E15B5A" w:rsidP="00FF612E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sectPr w:rsidR="00E15B5A" w:rsidRPr="00AB081C" w:rsidSect="00E23505">
          <w:headerReference w:type="default" r:id="rId21"/>
          <w:footerReference w:type="default" r:id="rId22"/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89"/>
        <w:gridCol w:w="1999"/>
      </w:tblGrid>
      <w:tr w:rsidR="00526A0D" w:rsidRPr="00AB081C" w14:paraId="3538348F" w14:textId="77777777" w:rsidTr="006F547E">
        <w:trPr>
          <w:trHeight w:val="408"/>
          <w:tblHeader/>
        </w:trPr>
        <w:tc>
          <w:tcPr>
            <w:tcW w:w="3924" w:type="pct"/>
          </w:tcPr>
          <w:p w14:paraId="565885C8" w14:textId="77777777" w:rsidR="00526A0D" w:rsidRPr="00AB081C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1D112153" w14:textId="77777777" w:rsidR="00526A0D" w:rsidRPr="00AB081C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6A0D" w:rsidRPr="00AB081C" w14:paraId="17C1FCAF" w14:textId="77777777" w:rsidTr="006F547E">
        <w:trPr>
          <w:trHeight w:val="408"/>
        </w:trPr>
        <w:tc>
          <w:tcPr>
            <w:tcW w:w="3924" w:type="pct"/>
          </w:tcPr>
          <w:p w14:paraId="48452FC2" w14:textId="77777777" w:rsidR="00526A0D" w:rsidRPr="00AB081C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21460F34" w14:textId="77777777" w:rsidR="00526A0D" w:rsidRPr="00AB081C" w:rsidRDefault="00526A0D" w:rsidP="006F547E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</w:tabs>
              <w:spacing w:line="33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  <w:cs/>
              </w:rPr>
              <w:t>ลิขสิทธิ์การใช้และต้นทุนพัฒนาโปรแกรมสำเร็จรูป</w:t>
            </w:r>
          </w:p>
        </w:tc>
      </w:tr>
      <w:tr w:rsidR="00526A0D" w:rsidRPr="00AB081C" w14:paraId="1C05B10E" w14:textId="77777777" w:rsidTr="006F547E">
        <w:trPr>
          <w:trHeight w:val="408"/>
        </w:trPr>
        <w:tc>
          <w:tcPr>
            <w:tcW w:w="3924" w:type="pct"/>
          </w:tcPr>
          <w:p w14:paraId="0807814C" w14:textId="77777777" w:rsidR="00526A0D" w:rsidRPr="00AB081C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22F7EB2C" w14:textId="77777777" w:rsidR="00526A0D" w:rsidRPr="00AB081C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26A0D" w:rsidRPr="00AB081C" w14:paraId="78F351BF" w14:textId="77777777" w:rsidTr="006F547E">
        <w:trPr>
          <w:trHeight w:val="408"/>
        </w:trPr>
        <w:tc>
          <w:tcPr>
            <w:tcW w:w="3924" w:type="pct"/>
          </w:tcPr>
          <w:p w14:paraId="21663729" w14:textId="79710A70" w:rsidR="00526A0D" w:rsidRPr="00AB081C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6F1E95" w:rsidRPr="00AB081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B08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6F1E95" w:rsidRPr="00AB081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54B8C" w:rsidRPr="00AB081C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076" w:type="pct"/>
            <w:vAlign w:val="bottom"/>
          </w:tcPr>
          <w:p w14:paraId="695EE7E6" w14:textId="452BCCAC" w:rsidR="00526A0D" w:rsidRPr="00AB081C" w:rsidRDefault="00D75925" w:rsidP="00D3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91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24</w:t>
            </w:r>
            <w:r w:rsidR="00F5456E" w:rsidRPr="00AB081C">
              <w:rPr>
                <w:rFonts w:asciiTheme="majorBidi" w:hAnsiTheme="majorBidi" w:cstheme="majorBidi"/>
              </w:rPr>
              <w:t>2</w:t>
            </w:r>
          </w:p>
        </w:tc>
      </w:tr>
      <w:tr w:rsidR="0007080C" w:rsidRPr="00AB081C" w14:paraId="69537B3B" w14:textId="77777777" w:rsidTr="00145E9C">
        <w:trPr>
          <w:trHeight w:val="408"/>
        </w:trPr>
        <w:tc>
          <w:tcPr>
            <w:tcW w:w="3924" w:type="pct"/>
          </w:tcPr>
          <w:p w14:paraId="2993FB82" w14:textId="77777777" w:rsidR="0007080C" w:rsidRPr="00AB081C" w:rsidRDefault="0007080C" w:rsidP="00070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76" w:type="pct"/>
            <w:shd w:val="clear" w:color="auto" w:fill="auto"/>
            <w:vAlign w:val="bottom"/>
          </w:tcPr>
          <w:p w14:paraId="2D246C17" w14:textId="13AC8908" w:rsidR="0007080C" w:rsidRPr="00AB081C" w:rsidRDefault="00DF28B6" w:rsidP="00070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91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26</w:t>
            </w:r>
          </w:p>
        </w:tc>
      </w:tr>
      <w:tr w:rsidR="0007080C" w:rsidRPr="00AB081C" w14:paraId="05D9C181" w14:textId="77777777" w:rsidTr="00145E9C">
        <w:trPr>
          <w:trHeight w:val="408"/>
        </w:trPr>
        <w:tc>
          <w:tcPr>
            <w:tcW w:w="3924" w:type="pct"/>
          </w:tcPr>
          <w:p w14:paraId="42AB6E36" w14:textId="77777777" w:rsidR="0007080C" w:rsidRPr="00AB081C" w:rsidRDefault="0007080C" w:rsidP="00070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076" w:type="pct"/>
            <w:shd w:val="clear" w:color="auto" w:fill="auto"/>
            <w:vAlign w:val="bottom"/>
          </w:tcPr>
          <w:p w14:paraId="45AFD70C" w14:textId="2B99CC2D" w:rsidR="0007080C" w:rsidRPr="00AB081C" w:rsidRDefault="00DF28B6" w:rsidP="0007080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91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(74)</w:t>
            </w:r>
          </w:p>
        </w:tc>
      </w:tr>
      <w:tr w:rsidR="0007080C" w:rsidRPr="00AB081C" w14:paraId="40981A68" w14:textId="77777777" w:rsidTr="00145E9C">
        <w:trPr>
          <w:trHeight w:val="423"/>
        </w:trPr>
        <w:tc>
          <w:tcPr>
            <w:tcW w:w="3924" w:type="pct"/>
          </w:tcPr>
          <w:p w14:paraId="0DE112AF" w14:textId="1ED933C6" w:rsidR="0007080C" w:rsidRPr="00AB081C" w:rsidRDefault="0007080C" w:rsidP="00070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46509" w:rsidRPr="00AB08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C46509" w:rsidRPr="00AB08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  <w:r w:rsidRPr="00AB08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AB08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076" w:type="pct"/>
            <w:shd w:val="clear" w:color="auto" w:fill="auto"/>
            <w:vAlign w:val="bottom"/>
          </w:tcPr>
          <w:p w14:paraId="0E968C7C" w14:textId="5A29892F" w:rsidR="0007080C" w:rsidRPr="00AB081C" w:rsidRDefault="00DF28B6" w:rsidP="0007080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9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194</w:t>
            </w:r>
          </w:p>
        </w:tc>
      </w:tr>
    </w:tbl>
    <w:p w14:paraId="01D5691D" w14:textId="5394574C" w:rsidR="00303A90" w:rsidRPr="00AB081C" w:rsidRDefault="00303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s/>
          <w:lang w:val="en-GB"/>
        </w:rPr>
      </w:pPr>
    </w:p>
    <w:p w14:paraId="23C9EF77" w14:textId="7CE5E6D5" w:rsidR="00870CCC" w:rsidRPr="00AB081C" w:rsidRDefault="00262831" w:rsidP="007B3F1D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B081C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เงินกู้ยืมและหุ้นกู้</w:t>
      </w:r>
    </w:p>
    <w:p w14:paraId="109BFC90" w14:textId="77777777" w:rsidR="00D54B8C" w:rsidRPr="00AB081C" w:rsidRDefault="00D54B8C" w:rsidP="00D54B8C">
      <w:pPr>
        <w:pStyle w:val="ListParagraph"/>
        <w:tabs>
          <w:tab w:val="decimal" w:pos="540"/>
        </w:tabs>
        <w:ind w:left="540"/>
        <w:jc w:val="thaiDistribute"/>
        <w:rPr>
          <w:sz w:val="24"/>
          <w:szCs w:val="24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58"/>
        <w:gridCol w:w="1282"/>
        <w:gridCol w:w="1283"/>
        <w:gridCol w:w="1282"/>
        <w:gridCol w:w="1283"/>
      </w:tblGrid>
      <w:tr w:rsidR="00D54B8C" w:rsidRPr="00AB081C" w14:paraId="04B3350A" w14:textId="77777777" w:rsidTr="004E3076">
        <w:trPr>
          <w:tblHeader/>
        </w:trPr>
        <w:tc>
          <w:tcPr>
            <w:tcW w:w="4158" w:type="dxa"/>
            <w:shd w:val="clear" w:color="auto" w:fill="auto"/>
          </w:tcPr>
          <w:p w14:paraId="4B34D630" w14:textId="77777777" w:rsidR="00D54B8C" w:rsidRPr="00AB081C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4509B9EB" w14:textId="77777777" w:rsidR="00D54B8C" w:rsidRPr="00AB081C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AB081C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212E34FB" w14:textId="77777777" w:rsidR="00D54B8C" w:rsidRPr="00AB081C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AB081C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D54B8C" w:rsidRPr="00AB081C" w14:paraId="2B513D99" w14:textId="77777777" w:rsidTr="004E3076">
        <w:trPr>
          <w:tblHeader/>
        </w:trPr>
        <w:tc>
          <w:tcPr>
            <w:tcW w:w="4158" w:type="dxa"/>
          </w:tcPr>
          <w:p w14:paraId="6A06686B" w14:textId="30067F30" w:rsidR="00D54B8C" w:rsidRPr="00AB081C" w:rsidRDefault="00B65D4F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cs/>
              </w:rPr>
            </w:pPr>
            <w:r w:rsidRPr="00AB081C">
              <w:rPr>
                <w:b/>
                <w:bCs/>
                <w:i/>
                <w:iCs/>
                <w:cs/>
              </w:rPr>
              <w:t>สำหรับงวดเก้าเดือนสิ้นสุดวันที่ 30 กันยายน</w:t>
            </w:r>
          </w:p>
        </w:tc>
        <w:tc>
          <w:tcPr>
            <w:tcW w:w="1282" w:type="dxa"/>
          </w:tcPr>
          <w:p w14:paraId="12E0BC06" w14:textId="49D7F016" w:rsidR="00D54B8C" w:rsidRPr="00AB081C" w:rsidRDefault="00D54B8C" w:rsidP="00D54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081C">
              <w:rPr>
                <w:rFonts w:ascii="Angsana New" w:hAnsi="Angsana New"/>
                <w:sz w:val="30"/>
                <w:szCs w:val="30"/>
              </w:rPr>
              <w:t>256</w:t>
            </w:r>
            <w:r w:rsidRPr="00AB081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283" w:type="dxa"/>
          </w:tcPr>
          <w:p w14:paraId="5299DBEA" w14:textId="4DAAEDE2" w:rsidR="00D54B8C" w:rsidRPr="00AB081C" w:rsidRDefault="00D54B8C" w:rsidP="00D54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081C">
              <w:rPr>
                <w:rFonts w:ascii="Angsana New" w:hAnsi="Angsana New"/>
                <w:sz w:val="30"/>
                <w:szCs w:val="30"/>
              </w:rPr>
              <w:t>256</w:t>
            </w:r>
            <w:r w:rsidRPr="00AB081C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282" w:type="dxa"/>
          </w:tcPr>
          <w:p w14:paraId="73968083" w14:textId="5AB01B5E" w:rsidR="00D54B8C" w:rsidRPr="00AB081C" w:rsidRDefault="00D54B8C" w:rsidP="00D54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081C">
              <w:rPr>
                <w:rFonts w:ascii="Angsana New" w:hAnsi="Angsana New"/>
                <w:sz w:val="30"/>
                <w:szCs w:val="30"/>
              </w:rPr>
              <w:t>256</w:t>
            </w:r>
            <w:r w:rsidRPr="00AB081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283" w:type="dxa"/>
          </w:tcPr>
          <w:p w14:paraId="6FCD1FFE" w14:textId="5494F472" w:rsidR="00D54B8C" w:rsidRPr="00AB081C" w:rsidRDefault="00D54B8C" w:rsidP="00D54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081C">
              <w:rPr>
                <w:rFonts w:ascii="Angsana New" w:hAnsi="Angsana New"/>
                <w:sz w:val="30"/>
                <w:szCs w:val="30"/>
              </w:rPr>
              <w:t>256</w:t>
            </w:r>
            <w:r w:rsidRPr="00AB081C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D54B8C" w:rsidRPr="00AB081C" w14:paraId="68C41BAA" w14:textId="77777777" w:rsidTr="004E3076">
        <w:trPr>
          <w:tblHeader/>
        </w:trPr>
        <w:tc>
          <w:tcPr>
            <w:tcW w:w="4158" w:type="dxa"/>
          </w:tcPr>
          <w:p w14:paraId="66B4E6D4" w14:textId="77777777" w:rsidR="00D54B8C" w:rsidRPr="00AB081C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5130" w:type="dxa"/>
            <w:gridSpan w:val="4"/>
          </w:tcPr>
          <w:p w14:paraId="45084176" w14:textId="77777777" w:rsidR="00D54B8C" w:rsidRPr="00AB081C" w:rsidRDefault="00D54B8C" w:rsidP="00D54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B081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041FB" w:rsidRPr="00AB081C" w14:paraId="2BCD1219" w14:textId="77777777" w:rsidTr="004E3076">
        <w:tc>
          <w:tcPr>
            <w:tcW w:w="4158" w:type="dxa"/>
          </w:tcPr>
          <w:p w14:paraId="466633C1" w14:textId="77777777" w:rsidR="004041FB" w:rsidRPr="00AB081C" w:rsidRDefault="004041FB" w:rsidP="004041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AB081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B081C">
              <w:rPr>
                <w:rFonts w:ascii="Angsana New" w:hAnsi="Angsana New"/>
                <w:sz w:val="30"/>
                <w:szCs w:val="30"/>
              </w:rPr>
              <w:t>1</w:t>
            </w:r>
            <w:r w:rsidRPr="00AB081C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82" w:type="dxa"/>
          </w:tcPr>
          <w:p w14:paraId="59DC5BA3" w14:textId="3C7BC676" w:rsidR="004041FB" w:rsidRPr="00AB081C" w:rsidRDefault="004041FB" w:rsidP="00404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AB081C">
              <w:t>81,239</w:t>
            </w:r>
          </w:p>
        </w:tc>
        <w:tc>
          <w:tcPr>
            <w:tcW w:w="1283" w:type="dxa"/>
          </w:tcPr>
          <w:p w14:paraId="75B464F6" w14:textId="15C04FF2" w:rsidR="004041FB" w:rsidRPr="00AB081C" w:rsidRDefault="004041FB" w:rsidP="00404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AB081C">
              <w:t>80,508</w:t>
            </w:r>
          </w:p>
        </w:tc>
        <w:tc>
          <w:tcPr>
            <w:tcW w:w="1282" w:type="dxa"/>
          </w:tcPr>
          <w:p w14:paraId="24922F06" w14:textId="0DC7BA94" w:rsidR="004041FB" w:rsidRPr="00AB081C" w:rsidRDefault="004041FB" w:rsidP="00404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cs/>
              </w:rPr>
            </w:pPr>
            <w:r w:rsidRPr="00AB081C">
              <w:t>46,960</w:t>
            </w:r>
          </w:p>
        </w:tc>
        <w:tc>
          <w:tcPr>
            <w:tcW w:w="1283" w:type="dxa"/>
          </w:tcPr>
          <w:p w14:paraId="1722C430" w14:textId="54C7AEC9" w:rsidR="004041FB" w:rsidRPr="00AB081C" w:rsidRDefault="004041FB" w:rsidP="00404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</w:pPr>
            <w:r w:rsidRPr="00AB081C">
              <w:t>36,071</w:t>
            </w:r>
          </w:p>
        </w:tc>
      </w:tr>
      <w:tr w:rsidR="004041FB" w:rsidRPr="00AB081C" w14:paraId="4BACC7B3" w14:textId="77777777" w:rsidTr="004E3076">
        <w:tc>
          <w:tcPr>
            <w:tcW w:w="4158" w:type="dxa"/>
          </w:tcPr>
          <w:p w14:paraId="66D6889E" w14:textId="65B86EF1" w:rsidR="004041FB" w:rsidRPr="00AB081C" w:rsidRDefault="004041FB" w:rsidP="004041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AB081C">
              <w:rPr>
                <w:rFonts w:ascii="Angsana New" w:hAnsi="Angsana New" w:hint="cs"/>
                <w:sz w:val="30"/>
                <w:szCs w:val="30"/>
                <w:cs/>
              </w:rPr>
              <w:t>ได้มาจากการซื้อธุรกิจ</w:t>
            </w:r>
            <w:r w:rsidR="00A73718" w:rsidRPr="00AB081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73718" w:rsidRPr="00AB081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A73718" w:rsidRPr="00AB081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A73718" w:rsidRPr="00AB081C">
              <w:rPr>
                <w:rFonts w:ascii="Angsana New" w:hAnsi="Angsana New"/>
                <w:i/>
                <w:iCs/>
                <w:sz w:val="30"/>
                <w:szCs w:val="30"/>
              </w:rPr>
              <w:t>3)</w:t>
            </w:r>
          </w:p>
        </w:tc>
        <w:tc>
          <w:tcPr>
            <w:tcW w:w="1282" w:type="dxa"/>
          </w:tcPr>
          <w:p w14:paraId="4F4408F0" w14:textId="2C66128F" w:rsidR="004041FB" w:rsidRPr="00AB081C" w:rsidRDefault="004041FB" w:rsidP="00404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AB081C">
              <w:rPr>
                <w:color w:val="000000" w:themeColor="text1"/>
              </w:rPr>
              <w:t>21,4</w:t>
            </w:r>
            <w:r w:rsidR="00107AA6" w:rsidRPr="00AB081C">
              <w:rPr>
                <w:rFonts w:hint="cs"/>
                <w:color w:val="000000" w:themeColor="text1"/>
                <w:cs/>
              </w:rPr>
              <w:t>21</w:t>
            </w:r>
          </w:p>
        </w:tc>
        <w:tc>
          <w:tcPr>
            <w:tcW w:w="1283" w:type="dxa"/>
          </w:tcPr>
          <w:p w14:paraId="0017BC7A" w14:textId="14D3495E" w:rsidR="004041FB" w:rsidRPr="00AB081C" w:rsidRDefault="004041FB" w:rsidP="00404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AB081C">
              <w:t>-</w:t>
            </w:r>
          </w:p>
        </w:tc>
        <w:tc>
          <w:tcPr>
            <w:tcW w:w="1282" w:type="dxa"/>
          </w:tcPr>
          <w:p w14:paraId="29A64D44" w14:textId="08B25153" w:rsidR="004041FB" w:rsidRPr="00AB081C" w:rsidRDefault="004041FB" w:rsidP="00404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AB081C">
              <w:t>-</w:t>
            </w:r>
          </w:p>
        </w:tc>
        <w:tc>
          <w:tcPr>
            <w:tcW w:w="1283" w:type="dxa"/>
          </w:tcPr>
          <w:p w14:paraId="6BEF0557" w14:textId="28C36080" w:rsidR="004041FB" w:rsidRPr="00AB081C" w:rsidRDefault="004041FB" w:rsidP="00404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</w:pPr>
            <w:r w:rsidRPr="00AB081C">
              <w:t>-</w:t>
            </w:r>
          </w:p>
        </w:tc>
      </w:tr>
      <w:tr w:rsidR="004041FB" w:rsidRPr="00AB081C" w14:paraId="46E2E972" w14:textId="77777777" w:rsidTr="004E3076">
        <w:tc>
          <w:tcPr>
            <w:tcW w:w="4158" w:type="dxa"/>
          </w:tcPr>
          <w:p w14:paraId="753C0672" w14:textId="77777777" w:rsidR="004041FB" w:rsidRPr="00AB081C" w:rsidRDefault="004041FB" w:rsidP="00404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AB081C">
              <w:rPr>
                <w:cs/>
              </w:rPr>
              <w:t>เพิ่มขึ้น</w:t>
            </w:r>
          </w:p>
        </w:tc>
        <w:tc>
          <w:tcPr>
            <w:tcW w:w="1282" w:type="dxa"/>
          </w:tcPr>
          <w:p w14:paraId="1AD03A8D" w14:textId="529A3FA3" w:rsidR="004041FB" w:rsidRPr="00AB081C" w:rsidRDefault="004041FB" w:rsidP="00404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color w:val="000000" w:themeColor="text1"/>
              </w:rPr>
            </w:pPr>
            <w:r w:rsidRPr="00AB081C">
              <w:rPr>
                <w:color w:val="000000" w:themeColor="text1"/>
              </w:rPr>
              <w:t>27,780</w:t>
            </w:r>
          </w:p>
        </w:tc>
        <w:tc>
          <w:tcPr>
            <w:tcW w:w="1283" w:type="dxa"/>
          </w:tcPr>
          <w:p w14:paraId="416305DE" w14:textId="1AAD3095" w:rsidR="004041FB" w:rsidRPr="00AB081C" w:rsidRDefault="004041FB" w:rsidP="00404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cs/>
              </w:rPr>
            </w:pPr>
            <w:r w:rsidRPr="00AB081C">
              <w:rPr>
                <w:color w:val="000000" w:themeColor="text1"/>
              </w:rPr>
              <w:t>17,804</w:t>
            </w:r>
          </w:p>
        </w:tc>
        <w:tc>
          <w:tcPr>
            <w:tcW w:w="1282" w:type="dxa"/>
          </w:tcPr>
          <w:p w14:paraId="0EE4FCE7" w14:textId="0939A4C8" w:rsidR="004041FB" w:rsidRPr="00AB081C" w:rsidRDefault="004041FB" w:rsidP="00404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cs/>
              </w:rPr>
            </w:pPr>
            <w:r w:rsidRPr="00AB081C">
              <w:t>5,000</w:t>
            </w:r>
          </w:p>
        </w:tc>
        <w:tc>
          <w:tcPr>
            <w:tcW w:w="1283" w:type="dxa"/>
          </w:tcPr>
          <w:p w14:paraId="01C6E8F0" w14:textId="14B4D47B" w:rsidR="004041FB" w:rsidRPr="00AB081C" w:rsidRDefault="004041FB" w:rsidP="00404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</w:pPr>
            <w:r w:rsidRPr="00AB081C">
              <w:t>15,535</w:t>
            </w:r>
          </w:p>
        </w:tc>
      </w:tr>
      <w:tr w:rsidR="004041FB" w:rsidRPr="00AB081C" w14:paraId="5765AE13" w14:textId="77777777" w:rsidTr="004E3076">
        <w:tc>
          <w:tcPr>
            <w:tcW w:w="4158" w:type="dxa"/>
          </w:tcPr>
          <w:p w14:paraId="0A22A558" w14:textId="77777777" w:rsidR="004041FB" w:rsidRPr="00AB081C" w:rsidRDefault="004041FB" w:rsidP="004041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AB081C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82" w:type="dxa"/>
          </w:tcPr>
          <w:p w14:paraId="6E2DCCCD" w14:textId="3F75AEE2" w:rsidR="004041FB" w:rsidRPr="00AB081C" w:rsidRDefault="004041FB" w:rsidP="00404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color w:val="000000" w:themeColor="text1"/>
              </w:rPr>
            </w:pPr>
            <w:r w:rsidRPr="00AB081C">
              <w:rPr>
                <w:color w:val="000000" w:themeColor="text1"/>
              </w:rPr>
              <w:t>(14,6</w:t>
            </w:r>
            <w:r w:rsidR="00107AA6" w:rsidRPr="00AB081C">
              <w:rPr>
                <w:rFonts w:hint="cs"/>
                <w:color w:val="000000" w:themeColor="text1"/>
                <w:cs/>
              </w:rPr>
              <w:t>47</w:t>
            </w:r>
            <w:r w:rsidRPr="00AB081C">
              <w:rPr>
                <w:color w:val="000000" w:themeColor="text1"/>
              </w:rPr>
              <w:t>)</w:t>
            </w:r>
          </w:p>
        </w:tc>
        <w:tc>
          <w:tcPr>
            <w:tcW w:w="1283" w:type="dxa"/>
          </w:tcPr>
          <w:p w14:paraId="6E16B846" w14:textId="4A1B526B" w:rsidR="004041FB" w:rsidRPr="00AB081C" w:rsidRDefault="004041FB" w:rsidP="00404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AB081C">
              <w:rPr>
                <w:color w:val="000000" w:themeColor="text1"/>
              </w:rPr>
              <w:t>(17,960)</w:t>
            </w:r>
          </w:p>
        </w:tc>
        <w:tc>
          <w:tcPr>
            <w:tcW w:w="1282" w:type="dxa"/>
          </w:tcPr>
          <w:p w14:paraId="78A85388" w14:textId="77CB406A" w:rsidR="004041FB" w:rsidRPr="00AB081C" w:rsidRDefault="004041FB" w:rsidP="00404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AB081C">
              <w:t>(4,304)</w:t>
            </w:r>
          </w:p>
        </w:tc>
        <w:tc>
          <w:tcPr>
            <w:tcW w:w="1283" w:type="dxa"/>
          </w:tcPr>
          <w:p w14:paraId="6C997D38" w14:textId="04821256" w:rsidR="004041FB" w:rsidRPr="00AB081C" w:rsidRDefault="004041FB" w:rsidP="00404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</w:pPr>
            <w:r w:rsidRPr="00AB081C">
              <w:t>(4,375)</w:t>
            </w:r>
          </w:p>
        </w:tc>
      </w:tr>
      <w:tr w:rsidR="004041FB" w:rsidRPr="00AB081C" w14:paraId="26757D5C" w14:textId="77777777" w:rsidTr="004E3076">
        <w:tc>
          <w:tcPr>
            <w:tcW w:w="4158" w:type="dxa"/>
          </w:tcPr>
          <w:p w14:paraId="72D3FBEC" w14:textId="77777777" w:rsidR="004041FB" w:rsidRPr="00AB081C" w:rsidRDefault="004041FB" w:rsidP="004041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AB081C">
              <w:rPr>
                <w:rFonts w:ascii="Angsana New" w:hAnsi="Angsana New"/>
                <w:sz w:val="30"/>
                <w:szCs w:val="30"/>
                <w:cs/>
              </w:rPr>
              <w:t>ต้นทุนการทำรายการ-</w:t>
            </w:r>
            <w:r w:rsidRPr="00AB081C">
              <w:rPr>
                <w:rFonts w:ascii="Angsana New" w:hAnsi="Angsana New" w:hint="cs"/>
                <w:sz w:val="30"/>
                <w:szCs w:val="30"/>
                <w:cs/>
              </w:rPr>
              <w:t>สุทธิจากการตัดจำหน่าย</w:t>
            </w:r>
          </w:p>
        </w:tc>
        <w:tc>
          <w:tcPr>
            <w:tcW w:w="1282" w:type="dxa"/>
          </w:tcPr>
          <w:p w14:paraId="49747196" w14:textId="0F620925" w:rsidR="004041FB" w:rsidRPr="00AB081C" w:rsidRDefault="00A73718" w:rsidP="00404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color w:val="000000" w:themeColor="text1"/>
              </w:rPr>
            </w:pPr>
            <w:r w:rsidRPr="00AB081C">
              <w:rPr>
                <w:color w:val="000000" w:themeColor="text1"/>
              </w:rPr>
              <w:t>(76)</w:t>
            </w:r>
          </w:p>
        </w:tc>
        <w:tc>
          <w:tcPr>
            <w:tcW w:w="1283" w:type="dxa"/>
          </w:tcPr>
          <w:p w14:paraId="13367437" w14:textId="46A88555" w:rsidR="004041FB" w:rsidRPr="00AB081C" w:rsidRDefault="004041FB" w:rsidP="00404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AB081C">
              <w:t>102</w:t>
            </w:r>
          </w:p>
        </w:tc>
        <w:tc>
          <w:tcPr>
            <w:tcW w:w="1282" w:type="dxa"/>
          </w:tcPr>
          <w:p w14:paraId="2B152AF6" w14:textId="1847E653" w:rsidR="004041FB" w:rsidRPr="00AB081C" w:rsidRDefault="004041FB" w:rsidP="00404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AB081C">
              <w:t>(143)</w:t>
            </w:r>
          </w:p>
        </w:tc>
        <w:tc>
          <w:tcPr>
            <w:tcW w:w="1283" w:type="dxa"/>
          </w:tcPr>
          <w:p w14:paraId="661DF60F" w14:textId="3E3C0EDD" w:rsidR="004041FB" w:rsidRPr="00AB081C" w:rsidRDefault="004041FB" w:rsidP="00404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</w:pPr>
            <w:r w:rsidRPr="00AB081C">
              <w:t>(4)</w:t>
            </w:r>
          </w:p>
        </w:tc>
      </w:tr>
      <w:tr w:rsidR="004041FB" w:rsidRPr="00AB081C" w14:paraId="05C1B9C2" w14:textId="77777777" w:rsidTr="004E3076">
        <w:tc>
          <w:tcPr>
            <w:tcW w:w="4158" w:type="dxa"/>
          </w:tcPr>
          <w:p w14:paraId="59B595F7" w14:textId="34BDD527" w:rsidR="004041FB" w:rsidRPr="00AB081C" w:rsidRDefault="004041FB" w:rsidP="004041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AB081C">
              <w:rPr>
                <w:rFonts w:ascii="Angsana New" w:hAnsi="Angsana New" w:hint="cs"/>
                <w:sz w:val="30"/>
                <w:szCs w:val="30"/>
                <w:cs/>
              </w:rPr>
              <w:t>ผลกระทบ</w:t>
            </w:r>
            <w:r w:rsidRPr="00AB081C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</w:t>
            </w:r>
          </w:p>
        </w:tc>
        <w:tc>
          <w:tcPr>
            <w:tcW w:w="1282" w:type="dxa"/>
          </w:tcPr>
          <w:p w14:paraId="26470816" w14:textId="54D8BB0E" w:rsidR="004041FB" w:rsidRPr="00AB081C" w:rsidRDefault="004041FB" w:rsidP="00404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color w:val="000000" w:themeColor="text1"/>
              </w:rPr>
            </w:pPr>
            <w:r w:rsidRPr="00AB081C">
              <w:rPr>
                <w:color w:val="000000" w:themeColor="text1"/>
              </w:rPr>
              <w:t>23</w:t>
            </w:r>
            <w:r w:rsidR="00A73718" w:rsidRPr="00AB081C">
              <w:rPr>
                <w:color w:val="000000" w:themeColor="text1"/>
              </w:rPr>
              <w:t>9</w:t>
            </w:r>
          </w:p>
        </w:tc>
        <w:tc>
          <w:tcPr>
            <w:tcW w:w="1283" w:type="dxa"/>
          </w:tcPr>
          <w:p w14:paraId="0E0E084A" w14:textId="155AB2DE" w:rsidR="004041FB" w:rsidRPr="00AB081C" w:rsidRDefault="0035549B" w:rsidP="00404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color w:val="000000" w:themeColor="text1"/>
              </w:rPr>
            </w:pPr>
            <w:r w:rsidRPr="00AB081C">
              <w:rPr>
                <w:color w:val="000000" w:themeColor="text1"/>
              </w:rPr>
              <w:t>1,701</w:t>
            </w:r>
          </w:p>
        </w:tc>
        <w:tc>
          <w:tcPr>
            <w:tcW w:w="1282" w:type="dxa"/>
          </w:tcPr>
          <w:p w14:paraId="4B60BF9F" w14:textId="195BBAFF" w:rsidR="004041FB" w:rsidRPr="00AB081C" w:rsidRDefault="004041FB" w:rsidP="00404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AB081C">
              <w:t>-</w:t>
            </w:r>
          </w:p>
        </w:tc>
        <w:tc>
          <w:tcPr>
            <w:tcW w:w="1283" w:type="dxa"/>
          </w:tcPr>
          <w:p w14:paraId="59A40E34" w14:textId="70AA8EF8" w:rsidR="004041FB" w:rsidRPr="00AB081C" w:rsidRDefault="004041FB" w:rsidP="00404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</w:pPr>
            <w:r w:rsidRPr="00AB081C">
              <w:t>358</w:t>
            </w:r>
          </w:p>
        </w:tc>
      </w:tr>
      <w:tr w:rsidR="004041FB" w:rsidRPr="00AB081C" w14:paraId="5F79DD8D" w14:textId="77777777" w:rsidTr="004E3076">
        <w:tc>
          <w:tcPr>
            <w:tcW w:w="4158" w:type="dxa"/>
          </w:tcPr>
          <w:p w14:paraId="72101C1C" w14:textId="531C5003" w:rsidR="004041FB" w:rsidRPr="00AB081C" w:rsidRDefault="004041FB" w:rsidP="004041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AB081C">
              <w:rPr>
                <w:rFonts w:ascii="Angsana New" w:hAnsi="Angsana New"/>
                <w:sz w:val="30"/>
                <w:szCs w:val="30"/>
                <w:cs/>
              </w:rPr>
              <w:t>ผลกระทบจากการแปลงค่างบการเงิน</w:t>
            </w:r>
          </w:p>
        </w:tc>
        <w:tc>
          <w:tcPr>
            <w:tcW w:w="1282" w:type="dxa"/>
          </w:tcPr>
          <w:p w14:paraId="6F135994" w14:textId="5F95BBDA" w:rsidR="004041FB" w:rsidRPr="00AB081C" w:rsidRDefault="004041FB" w:rsidP="00404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color w:val="000000" w:themeColor="text1"/>
              </w:rPr>
            </w:pPr>
            <w:r w:rsidRPr="00AB081C">
              <w:rPr>
                <w:color w:val="000000" w:themeColor="text1"/>
              </w:rPr>
              <w:t>(199)</w:t>
            </w:r>
          </w:p>
        </w:tc>
        <w:tc>
          <w:tcPr>
            <w:tcW w:w="1283" w:type="dxa"/>
          </w:tcPr>
          <w:p w14:paraId="546062E6" w14:textId="43A95697" w:rsidR="004041FB" w:rsidRPr="00AB081C" w:rsidRDefault="0035549B" w:rsidP="00404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color w:val="000000" w:themeColor="text1"/>
              </w:rPr>
            </w:pPr>
            <w:r w:rsidRPr="00AB081C">
              <w:rPr>
                <w:color w:val="000000" w:themeColor="text1"/>
              </w:rPr>
              <w:t>(20)</w:t>
            </w:r>
          </w:p>
        </w:tc>
        <w:tc>
          <w:tcPr>
            <w:tcW w:w="1282" w:type="dxa"/>
          </w:tcPr>
          <w:p w14:paraId="10BEED32" w14:textId="6F218EFE" w:rsidR="004041FB" w:rsidRPr="00AB081C" w:rsidRDefault="004041FB" w:rsidP="00404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AB081C">
              <w:t>-</w:t>
            </w:r>
          </w:p>
        </w:tc>
        <w:tc>
          <w:tcPr>
            <w:tcW w:w="1283" w:type="dxa"/>
          </w:tcPr>
          <w:p w14:paraId="079E5043" w14:textId="3CCE2D40" w:rsidR="004041FB" w:rsidRPr="00AB081C" w:rsidRDefault="004041FB" w:rsidP="00404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cs/>
              </w:rPr>
            </w:pPr>
            <w:r w:rsidRPr="00AB081C">
              <w:t>-</w:t>
            </w:r>
          </w:p>
        </w:tc>
      </w:tr>
      <w:tr w:rsidR="004041FB" w:rsidRPr="00AB081C" w14:paraId="1AF838AA" w14:textId="77777777" w:rsidTr="00294E64">
        <w:tc>
          <w:tcPr>
            <w:tcW w:w="4158" w:type="dxa"/>
          </w:tcPr>
          <w:p w14:paraId="4E04698E" w14:textId="77777777" w:rsidR="004041FB" w:rsidRPr="00AB081C" w:rsidRDefault="004041FB" w:rsidP="004041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0" w:right="-45" w:hanging="340"/>
              <w:rPr>
                <w:rFonts w:ascii="Angsana New" w:hAnsi="Angsana New"/>
                <w:sz w:val="30"/>
                <w:szCs w:val="30"/>
              </w:rPr>
            </w:pPr>
            <w:r w:rsidRPr="00AB081C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การเปลี่ยนแปลงในมูลค่ายุติธรรมของ</w:t>
            </w:r>
            <w:r w:rsidRPr="00AB081C"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</w:p>
          <w:p w14:paraId="1A525D0E" w14:textId="77777777" w:rsidR="004041FB" w:rsidRPr="00AB081C" w:rsidRDefault="004041FB" w:rsidP="004041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7" w:right="-45" w:hanging="340"/>
              <w:rPr>
                <w:rFonts w:ascii="Angsana New" w:hAnsi="Angsana New"/>
                <w:sz w:val="30"/>
                <w:szCs w:val="30"/>
                <w:cs/>
              </w:rPr>
            </w:pPr>
            <w:r w:rsidRPr="00AB081C">
              <w:rPr>
                <w:rFonts w:ascii="Angsana New" w:hAnsi="Angsana New" w:hint="cs"/>
                <w:sz w:val="30"/>
                <w:szCs w:val="30"/>
                <w:cs/>
              </w:rPr>
              <w:t>ที่ถูก</w:t>
            </w:r>
            <w:r w:rsidRPr="00AB081C">
              <w:rPr>
                <w:rFonts w:ascii="Angsana New" w:hAnsi="Angsana New"/>
                <w:sz w:val="30"/>
                <w:szCs w:val="30"/>
                <w:cs/>
              </w:rPr>
              <w:t>ป้องกันความเสี่ยง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4C8AE36" w14:textId="740A8305" w:rsidR="004041FB" w:rsidRPr="00AB081C" w:rsidRDefault="004041FB" w:rsidP="004041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22"/>
              <w:jc w:val="right"/>
              <w:rPr>
                <w:color w:val="000000" w:themeColor="text1"/>
              </w:rPr>
            </w:pPr>
            <w:r w:rsidRPr="00AB081C">
              <w:rPr>
                <w:color w:val="000000" w:themeColor="text1"/>
              </w:rPr>
              <w:t>(49)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1D03C71" w14:textId="49417B72" w:rsidR="004041FB" w:rsidRPr="00AB081C" w:rsidRDefault="004041FB" w:rsidP="004041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color w:val="000000" w:themeColor="text1"/>
              </w:rPr>
            </w:pPr>
            <w:r w:rsidRPr="00AB081C">
              <w:rPr>
                <w:color w:val="000000" w:themeColor="text1"/>
              </w:rPr>
              <w:t>(56)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CAB60F7" w14:textId="7577959D" w:rsidR="004041FB" w:rsidRPr="00AB081C" w:rsidRDefault="004041FB" w:rsidP="004041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AB081C">
              <w:t>-</w:t>
            </w:r>
          </w:p>
        </w:tc>
        <w:tc>
          <w:tcPr>
            <w:tcW w:w="1283" w:type="dxa"/>
          </w:tcPr>
          <w:p w14:paraId="4B71700F" w14:textId="77777777" w:rsidR="004041FB" w:rsidRPr="00AB081C" w:rsidRDefault="004041FB" w:rsidP="004041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</w:pPr>
          </w:p>
          <w:p w14:paraId="45B3BA20" w14:textId="4CAAB1BD" w:rsidR="004041FB" w:rsidRPr="00AB081C" w:rsidRDefault="004041FB" w:rsidP="004041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</w:pPr>
            <w:r w:rsidRPr="00AB081C">
              <w:t>-</w:t>
            </w:r>
          </w:p>
        </w:tc>
      </w:tr>
      <w:tr w:rsidR="004041FB" w:rsidRPr="00AB081C" w14:paraId="27EAC21B" w14:textId="77777777" w:rsidTr="004E3076">
        <w:tc>
          <w:tcPr>
            <w:tcW w:w="4158" w:type="dxa"/>
          </w:tcPr>
          <w:p w14:paraId="00588341" w14:textId="77777777" w:rsidR="004041FB" w:rsidRPr="00AB081C" w:rsidRDefault="004041FB" w:rsidP="00404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  <w:r w:rsidRPr="00AB081C">
              <w:rPr>
                <w:b/>
                <w:bCs/>
                <w:cs/>
              </w:rPr>
              <w:t>รวม</w:t>
            </w:r>
          </w:p>
        </w:tc>
        <w:tc>
          <w:tcPr>
            <w:tcW w:w="1282" w:type="dxa"/>
          </w:tcPr>
          <w:p w14:paraId="5EB00697" w14:textId="0D7E0BCB" w:rsidR="004041FB" w:rsidRPr="00AB081C" w:rsidRDefault="004041FB" w:rsidP="00404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b/>
                <w:bCs/>
              </w:rPr>
            </w:pPr>
            <w:r w:rsidRPr="00AB081C">
              <w:rPr>
                <w:b/>
                <w:bCs/>
              </w:rPr>
              <w:t>115,</w:t>
            </w:r>
            <w:r w:rsidR="00A73718" w:rsidRPr="00AB081C">
              <w:rPr>
                <w:b/>
                <w:bCs/>
              </w:rPr>
              <w:t>708</w:t>
            </w:r>
          </w:p>
        </w:tc>
        <w:tc>
          <w:tcPr>
            <w:tcW w:w="1283" w:type="dxa"/>
          </w:tcPr>
          <w:p w14:paraId="21F9AE9E" w14:textId="7CAE798D" w:rsidR="004041FB" w:rsidRPr="00AB081C" w:rsidRDefault="004041FB" w:rsidP="00404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b/>
                <w:bCs/>
              </w:rPr>
            </w:pPr>
            <w:r w:rsidRPr="00AB081C">
              <w:rPr>
                <w:b/>
                <w:bCs/>
              </w:rPr>
              <w:t>82,079</w:t>
            </w:r>
          </w:p>
        </w:tc>
        <w:tc>
          <w:tcPr>
            <w:tcW w:w="1282" w:type="dxa"/>
          </w:tcPr>
          <w:p w14:paraId="02ACAA82" w14:textId="7B57F00D" w:rsidR="004041FB" w:rsidRPr="00AB081C" w:rsidRDefault="004041FB" w:rsidP="00404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b/>
                <w:bCs/>
              </w:rPr>
            </w:pPr>
            <w:r w:rsidRPr="00AB081C">
              <w:rPr>
                <w:b/>
                <w:bCs/>
              </w:rPr>
              <w:t>47,513</w:t>
            </w:r>
          </w:p>
        </w:tc>
        <w:tc>
          <w:tcPr>
            <w:tcW w:w="1283" w:type="dxa"/>
          </w:tcPr>
          <w:p w14:paraId="3515FF2A" w14:textId="649CAB6F" w:rsidR="004041FB" w:rsidRPr="00AB081C" w:rsidRDefault="004041FB" w:rsidP="00404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b/>
                <w:bCs/>
              </w:rPr>
            </w:pPr>
            <w:r w:rsidRPr="00AB081C">
              <w:rPr>
                <w:b/>
                <w:bCs/>
              </w:rPr>
              <w:t>47,585</w:t>
            </w:r>
          </w:p>
        </w:tc>
      </w:tr>
      <w:tr w:rsidR="004041FB" w:rsidRPr="00AB081C" w14:paraId="117812B0" w14:textId="77777777" w:rsidTr="00F32505">
        <w:tc>
          <w:tcPr>
            <w:tcW w:w="4158" w:type="dxa"/>
            <w:vAlign w:val="bottom"/>
          </w:tcPr>
          <w:p w14:paraId="74255A1A" w14:textId="77777777" w:rsidR="004041FB" w:rsidRPr="00AB081C" w:rsidRDefault="004041FB" w:rsidP="00404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rPr>
                <w:cs/>
              </w:rPr>
            </w:pPr>
            <w:r w:rsidRPr="00AB081C">
              <w:rPr>
                <w:i/>
                <w:iCs/>
                <w:cs/>
              </w:rPr>
              <w:t>หัก</w:t>
            </w:r>
            <w:r w:rsidRPr="00AB081C">
              <w:tab/>
            </w:r>
            <w:r w:rsidRPr="00AB081C">
              <w:rPr>
                <w:cs/>
              </w:rPr>
              <w:t xml:space="preserve">เงินกู้ยืมระยะยาวส่วนที่ถึงกำหนดชำระ     </w:t>
            </w:r>
            <w:r w:rsidRPr="00AB081C">
              <w:rPr>
                <w:cs/>
              </w:rPr>
              <w:br/>
              <w:t xml:space="preserve">    ภายในหนึ่งปี</w:t>
            </w:r>
          </w:p>
        </w:tc>
        <w:tc>
          <w:tcPr>
            <w:tcW w:w="1282" w:type="dxa"/>
          </w:tcPr>
          <w:p w14:paraId="7F8956CA" w14:textId="77777777" w:rsidR="004041FB" w:rsidRPr="00AB081C" w:rsidRDefault="004041FB" w:rsidP="00404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</w:p>
          <w:p w14:paraId="57FE7E8C" w14:textId="23A156BD" w:rsidR="004041FB" w:rsidRPr="00AB081C" w:rsidRDefault="004041FB" w:rsidP="00404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AB081C">
              <w:t>(8,440)</w:t>
            </w:r>
          </w:p>
        </w:tc>
        <w:tc>
          <w:tcPr>
            <w:tcW w:w="1283" w:type="dxa"/>
            <w:vAlign w:val="bottom"/>
          </w:tcPr>
          <w:p w14:paraId="5949984D" w14:textId="02E68AE5" w:rsidR="004041FB" w:rsidRPr="00AB081C" w:rsidRDefault="004041FB" w:rsidP="00404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AB081C">
              <w:t>(7,189)</w:t>
            </w:r>
          </w:p>
        </w:tc>
        <w:tc>
          <w:tcPr>
            <w:tcW w:w="1282" w:type="dxa"/>
            <w:vAlign w:val="bottom"/>
          </w:tcPr>
          <w:p w14:paraId="77649AD6" w14:textId="28CA04DC" w:rsidR="004041FB" w:rsidRPr="00AB081C" w:rsidRDefault="004041FB" w:rsidP="00404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cs/>
              </w:rPr>
            </w:pPr>
            <w:r w:rsidRPr="00AB081C">
              <w:t>(300)</w:t>
            </w:r>
          </w:p>
        </w:tc>
        <w:tc>
          <w:tcPr>
            <w:tcW w:w="1283" w:type="dxa"/>
            <w:vAlign w:val="bottom"/>
          </w:tcPr>
          <w:p w14:paraId="6994EDEA" w14:textId="17801D3F" w:rsidR="004041FB" w:rsidRPr="00AB081C" w:rsidRDefault="004041FB" w:rsidP="00404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cs/>
              </w:rPr>
            </w:pPr>
            <w:r w:rsidRPr="00AB081C">
              <w:t>(3,99</w:t>
            </w:r>
            <w:r w:rsidRPr="00AB081C">
              <w:rPr>
                <w:rFonts w:hint="cs"/>
                <w:cs/>
              </w:rPr>
              <w:t>6</w:t>
            </w:r>
            <w:r w:rsidRPr="00AB081C">
              <w:t>)</w:t>
            </w:r>
          </w:p>
        </w:tc>
      </w:tr>
      <w:tr w:rsidR="004041FB" w:rsidRPr="00AB081C" w14:paraId="01755706" w14:textId="77777777" w:rsidTr="004E3076">
        <w:tc>
          <w:tcPr>
            <w:tcW w:w="4158" w:type="dxa"/>
          </w:tcPr>
          <w:p w14:paraId="467193E6" w14:textId="77777777" w:rsidR="004041FB" w:rsidRPr="00AB081C" w:rsidRDefault="004041FB" w:rsidP="00404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</w:pPr>
            <w:r w:rsidRPr="00AB081C">
              <w:rPr>
                <w:rFonts w:hint="cs"/>
                <w:cs/>
              </w:rPr>
              <w:t xml:space="preserve">       หุ้นกู้ที่ถึงกำหนดชำระภายในหนึ่งปี</w:t>
            </w:r>
          </w:p>
        </w:tc>
        <w:tc>
          <w:tcPr>
            <w:tcW w:w="1282" w:type="dxa"/>
          </w:tcPr>
          <w:p w14:paraId="0E43AD9B" w14:textId="235F060A" w:rsidR="004041FB" w:rsidRPr="00AB081C" w:rsidRDefault="004041FB" w:rsidP="00404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AB081C">
              <w:t>(8,299)</w:t>
            </w:r>
          </w:p>
        </w:tc>
        <w:tc>
          <w:tcPr>
            <w:tcW w:w="1283" w:type="dxa"/>
          </w:tcPr>
          <w:p w14:paraId="5567DEFC" w14:textId="68131025" w:rsidR="004041FB" w:rsidRPr="00AB081C" w:rsidRDefault="004041FB" w:rsidP="00404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AB081C">
              <w:t>(899)</w:t>
            </w:r>
          </w:p>
        </w:tc>
        <w:tc>
          <w:tcPr>
            <w:tcW w:w="1282" w:type="dxa"/>
          </w:tcPr>
          <w:p w14:paraId="0CE254EC" w14:textId="76EE7999" w:rsidR="004041FB" w:rsidRPr="00AB081C" w:rsidRDefault="004041FB" w:rsidP="00404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cs/>
              </w:rPr>
            </w:pPr>
            <w:r w:rsidRPr="00AB081C">
              <w:t>(5,500)</w:t>
            </w:r>
          </w:p>
        </w:tc>
        <w:tc>
          <w:tcPr>
            <w:tcW w:w="1283" w:type="dxa"/>
          </w:tcPr>
          <w:p w14:paraId="61E0A05F" w14:textId="68B12C9E" w:rsidR="004041FB" w:rsidRPr="00AB081C" w:rsidRDefault="004041FB" w:rsidP="00404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cs/>
              </w:rPr>
            </w:pPr>
            <w:r w:rsidRPr="00AB081C">
              <w:t>(400)</w:t>
            </w:r>
          </w:p>
        </w:tc>
      </w:tr>
      <w:tr w:rsidR="004041FB" w:rsidRPr="00AB081C" w14:paraId="5AC9D180" w14:textId="77777777" w:rsidTr="004E3076">
        <w:tc>
          <w:tcPr>
            <w:tcW w:w="4158" w:type="dxa"/>
          </w:tcPr>
          <w:p w14:paraId="0D9833FC" w14:textId="77777777" w:rsidR="004041FB" w:rsidRPr="00AB081C" w:rsidRDefault="004041FB" w:rsidP="00404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AB081C">
              <w:rPr>
                <w:cs/>
              </w:rPr>
              <w:t xml:space="preserve">       เงินกู้ยืมระยะสั้น</w:t>
            </w:r>
          </w:p>
        </w:tc>
        <w:tc>
          <w:tcPr>
            <w:tcW w:w="1282" w:type="dxa"/>
          </w:tcPr>
          <w:p w14:paraId="230F03DF" w14:textId="6D763D46" w:rsidR="004041FB" w:rsidRPr="00AB081C" w:rsidRDefault="004041FB" w:rsidP="004041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AB081C">
              <w:t>(2,520)</w:t>
            </w:r>
          </w:p>
        </w:tc>
        <w:tc>
          <w:tcPr>
            <w:tcW w:w="1283" w:type="dxa"/>
          </w:tcPr>
          <w:p w14:paraId="12143F45" w14:textId="68EFF5C5" w:rsidR="004041FB" w:rsidRPr="00AB081C" w:rsidRDefault="004041FB" w:rsidP="004041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AB081C">
              <w:t>(3,035)</w:t>
            </w:r>
          </w:p>
        </w:tc>
        <w:tc>
          <w:tcPr>
            <w:tcW w:w="1282" w:type="dxa"/>
            <w:vAlign w:val="bottom"/>
          </w:tcPr>
          <w:p w14:paraId="2DCBED35" w14:textId="35BBD227" w:rsidR="004041FB" w:rsidRPr="00AB081C" w:rsidRDefault="004041FB" w:rsidP="004041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AB081C">
              <w:t>-</w:t>
            </w:r>
          </w:p>
        </w:tc>
        <w:tc>
          <w:tcPr>
            <w:tcW w:w="1283" w:type="dxa"/>
            <w:vAlign w:val="bottom"/>
          </w:tcPr>
          <w:p w14:paraId="0357CFC1" w14:textId="3AD3CC1D" w:rsidR="004041FB" w:rsidRPr="00AB081C" w:rsidRDefault="004041FB" w:rsidP="004041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</w:pPr>
            <w:r w:rsidRPr="00AB081C">
              <w:t>(3,035)</w:t>
            </w:r>
          </w:p>
        </w:tc>
      </w:tr>
      <w:tr w:rsidR="004041FB" w:rsidRPr="00AB081C" w14:paraId="336244D4" w14:textId="77777777" w:rsidTr="004E3076">
        <w:tc>
          <w:tcPr>
            <w:tcW w:w="4158" w:type="dxa"/>
          </w:tcPr>
          <w:p w14:paraId="0B770E68" w14:textId="3C760FED" w:rsidR="004041FB" w:rsidRPr="00AB081C" w:rsidRDefault="004041FB" w:rsidP="004041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08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AB08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 </w:t>
            </w:r>
            <w:r w:rsidRPr="00AB08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2" w:type="dxa"/>
          </w:tcPr>
          <w:p w14:paraId="717060FA" w14:textId="3FC222DA" w:rsidR="004041FB" w:rsidRPr="00AB081C" w:rsidRDefault="004041FB" w:rsidP="004041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b/>
                <w:bCs/>
              </w:rPr>
            </w:pPr>
            <w:r w:rsidRPr="00AB081C">
              <w:rPr>
                <w:b/>
                <w:bCs/>
              </w:rPr>
              <w:t>96,</w:t>
            </w:r>
            <w:r w:rsidR="00A73718" w:rsidRPr="00AB081C">
              <w:rPr>
                <w:b/>
                <w:bCs/>
              </w:rPr>
              <w:t>449</w:t>
            </w:r>
          </w:p>
        </w:tc>
        <w:tc>
          <w:tcPr>
            <w:tcW w:w="1283" w:type="dxa"/>
          </w:tcPr>
          <w:p w14:paraId="7F4555AC" w14:textId="393CD7EB" w:rsidR="004041FB" w:rsidRPr="00AB081C" w:rsidRDefault="004041FB" w:rsidP="004041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b/>
                <w:bCs/>
              </w:rPr>
            </w:pPr>
            <w:r w:rsidRPr="00AB081C">
              <w:rPr>
                <w:b/>
                <w:bCs/>
              </w:rPr>
              <w:t>70,956</w:t>
            </w:r>
          </w:p>
        </w:tc>
        <w:tc>
          <w:tcPr>
            <w:tcW w:w="1282" w:type="dxa"/>
          </w:tcPr>
          <w:p w14:paraId="21F49542" w14:textId="065967EB" w:rsidR="004041FB" w:rsidRPr="00AB081C" w:rsidRDefault="004041FB" w:rsidP="004041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b/>
                <w:bCs/>
              </w:rPr>
            </w:pPr>
            <w:r w:rsidRPr="00AB081C">
              <w:rPr>
                <w:b/>
                <w:bCs/>
              </w:rPr>
              <w:t>41,713</w:t>
            </w:r>
          </w:p>
        </w:tc>
        <w:tc>
          <w:tcPr>
            <w:tcW w:w="1283" w:type="dxa"/>
          </w:tcPr>
          <w:p w14:paraId="3F0EBC80" w14:textId="3E9996F6" w:rsidR="004041FB" w:rsidRPr="00AB081C" w:rsidRDefault="004041FB" w:rsidP="004041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b/>
                <w:bCs/>
              </w:rPr>
            </w:pPr>
            <w:r w:rsidRPr="00AB081C">
              <w:rPr>
                <w:b/>
                <w:bCs/>
              </w:rPr>
              <w:t>40,15</w:t>
            </w:r>
            <w:r w:rsidRPr="00AB081C">
              <w:rPr>
                <w:rFonts w:hint="cs"/>
                <w:b/>
                <w:bCs/>
                <w:cs/>
              </w:rPr>
              <w:t>4</w:t>
            </w:r>
          </w:p>
        </w:tc>
      </w:tr>
    </w:tbl>
    <w:p w14:paraId="0F5BAA85" w14:textId="77777777" w:rsidR="00A702AE" w:rsidRPr="00AB081C" w:rsidRDefault="00A702AE" w:rsidP="001E6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lang w:val="en-GB"/>
        </w:rPr>
      </w:pPr>
    </w:p>
    <w:p w14:paraId="4DA147F5" w14:textId="77777777" w:rsidR="003F1295" w:rsidRPr="00AB081C" w:rsidRDefault="003F1295" w:rsidP="00876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27AE9402" w14:textId="2101658B" w:rsidR="008764DE" w:rsidRPr="00AB081C" w:rsidRDefault="008764DE" w:rsidP="00876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AB081C">
        <w:rPr>
          <w:rFonts w:asciiTheme="majorBidi" w:hAnsiTheme="majorBidi" w:cstheme="majorBidi"/>
          <w:cs/>
        </w:rPr>
        <w:lastRenderedPageBreak/>
        <w:t>เมื่อวันที่</w:t>
      </w:r>
      <w:r w:rsidRPr="00AB081C">
        <w:rPr>
          <w:rFonts w:asciiTheme="majorBidi" w:hAnsiTheme="majorBidi" w:cstheme="majorBidi"/>
        </w:rPr>
        <w:t xml:space="preserve"> 24 </w:t>
      </w:r>
      <w:r w:rsidRPr="00AB081C">
        <w:rPr>
          <w:rFonts w:asciiTheme="majorBidi" w:hAnsiTheme="majorBidi" w:cstheme="majorBidi" w:hint="cs"/>
          <w:cs/>
        </w:rPr>
        <w:t>มีนาคม</w:t>
      </w:r>
      <w:r w:rsidRPr="00AB081C">
        <w:rPr>
          <w:rFonts w:asciiTheme="majorBidi" w:hAnsiTheme="majorBidi" w:cstheme="majorBidi"/>
        </w:rPr>
        <w:t> 2566 </w:t>
      </w:r>
      <w:r w:rsidRPr="00AB081C">
        <w:rPr>
          <w:rFonts w:asciiTheme="majorBidi" w:hAnsiTheme="majorBidi" w:cstheme="majorBidi" w:hint="cs"/>
          <w:cs/>
        </w:rPr>
        <w:t>บริษัทย่อย</w:t>
      </w:r>
      <w:r w:rsidR="0031179D" w:rsidRPr="00AB081C">
        <w:rPr>
          <w:rFonts w:asciiTheme="majorBidi" w:hAnsiTheme="majorBidi" w:cstheme="majorBidi" w:hint="cs"/>
          <w:cs/>
        </w:rPr>
        <w:t>ทางอ้อม</w:t>
      </w:r>
      <w:r w:rsidRPr="00AB081C">
        <w:rPr>
          <w:rFonts w:asciiTheme="majorBidi" w:hAnsiTheme="majorBidi" w:cstheme="majorBidi" w:hint="cs"/>
          <w:cs/>
        </w:rPr>
        <w:t>ของกลุ่มบริษัทในประเทศญี่ปุ่นได้ทำสัญญาเงินกู้ยืมระยะยาวแบบมีหลักประกันกับสถาบันการเงิน เพื่อนำ</w:t>
      </w:r>
      <w:r w:rsidR="007660F8" w:rsidRPr="00AB081C">
        <w:rPr>
          <w:rFonts w:asciiTheme="majorBidi" w:hAnsiTheme="majorBidi" w:cstheme="majorBidi" w:hint="cs"/>
          <w:cs/>
        </w:rPr>
        <w:t>ไปชำระคืนเงินกู้ยืม</w:t>
      </w:r>
      <w:r w:rsidR="00F7065E" w:rsidRPr="00AB081C">
        <w:rPr>
          <w:rFonts w:asciiTheme="majorBidi" w:hAnsiTheme="majorBidi" w:cstheme="majorBidi" w:hint="cs"/>
          <w:cs/>
        </w:rPr>
        <w:t>ระหว่างกัน</w:t>
      </w:r>
      <w:r w:rsidR="007660F8" w:rsidRPr="00AB081C">
        <w:rPr>
          <w:rFonts w:asciiTheme="majorBidi" w:hAnsiTheme="majorBidi" w:cstheme="majorBidi" w:hint="cs"/>
          <w:cs/>
        </w:rPr>
        <w:t xml:space="preserve">ภายในกลุ่มของบริษัทย่อย </w:t>
      </w:r>
      <w:r w:rsidRPr="00AB081C">
        <w:rPr>
          <w:rFonts w:asciiTheme="majorBidi" w:hAnsiTheme="majorBidi" w:cstheme="majorBidi" w:hint="cs"/>
          <w:cs/>
        </w:rPr>
        <w:t>และหนี้สินที่เกี่ยวข้องกับการก่อสร้างโครงการโรงไฟฟ้าพลังงานแสงอาทิตย์ขนาดกำลังการผลิตตามสัญญาซื้อขายไฟจำนวน</w:t>
      </w:r>
      <w:r w:rsidRPr="00AB081C">
        <w:rPr>
          <w:rFonts w:asciiTheme="majorBidi" w:hAnsiTheme="majorBidi" w:cstheme="majorBidi"/>
        </w:rPr>
        <w:t> 25 </w:t>
      </w:r>
      <w:r w:rsidRPr="00AB081C">
        <w:rPr>
          <w:rFonts w:asciiTheme="majorBidi" w:hAnsiTheme="majorBidi" w:cstheme="majorBidi" w:hint="cs"/>
          <w:cs/>
        </w:rPr>
        <w:t>เมกะวัตต์ ซึ่งได้เริ่มเปิดดำเนินการขายไฟฟ้าเชิงพาณิชย์แล้วตั้งแต่ไตรมาส</w:t>
      </w:r>
      <w:r w:rsidRPr="00AB081C">
        <w:rPr>
          <w:rFonts w:asciiTheme="majorBidi" w:hAnsiTheme="majorBidi" w:cstheme="majorBidi"/>
        </w:rPr>
        <w:t> 1 </w:t>
      </w:r>
      <w:r w:rsidRPr="00AB081C">
        <w:rPr>
          <w:rFonts w:asciiTheme="majorBidi" w:hAnsiTheme="majorBidi" w:cstheme="majorBidi" w:hint="cs"/>
          <w:cs/>
        </w:rPr>
        <w:t>ปี</w:t>
      </w:r>
      <w:r w:rsidRPr="00AB081C">
        <w:rPr>
          <w:rFonts w:asciiTheme="majorBidi" w:hAnsiTheme="majorBidi" w:cstheme="majorBidi"/>
        </w:rPr>
        <w:t> 2565 </w:t>
      </w:r>
      <w:r w:rsidRPr="00AB081C">
        <w:rPr>
          <w:rFonts w:asciiTheme="majorBidi" w:hAnsiTheme="majorBidi" w:cstheme="majorBidi" w:hint="cs"/>
          <w:cs/>
        </w:rPr>
        <w:t>โดยม</w:t>
      </w:r>
      <w:r w:rsidR="007660F8" w:rsidRPr="00AB081C">
        <w:rPr>
          <w:rFonts w:asciiTheme="majorBidi" w:hAnsiTheme="majorBidi" w:cstheme="majorBidi" w:hint="cs"/>
          <w:cs/>
        </w:rPr>
        <w:t>ี</w:t>
      </w:r>
      <w:r w:rsidRPr="00AB081C">
        <w:rPr>
          <w:rFonts w:asciiTheme="majorBidi" w:hAnsiTheme="majorBidi" w:cstheme="majorBidi" w:hint="cs"/>
          <w:cs/>
        </w:rPr>
        <w:t>วงเงิน</w:t>
      </w:r>
      <w:r w:rsidRPr="00AB081C">
        <w:rPr>
          <w:rFonts w:asciiTheme="majorBidi" w:hAnsiTheme="majorBidi" w:cstheme="majorBidi"/>
        </w:rPr>
        <w:t> 13,400 </w:t>
      </w:r>
      <w:r w:rsidRPr="00AB081C">
        <w:rPr>
          <w:rFonts w:asciiTheme="majorBidi" w:hAnsiTheme="majorBidi" w:cstheme="majorBidi" w:hint="cs"/>
          <w:cs/>
        </w:rPr>
        <w:t>ล้านเยน อัตราดอกเบี้ยคงที่ และกำหนดระยะเวลาทยอยจ่ายชำระคืนภายในเดือนมีนาคม</w:t>
      </w:r>
      <w:r w:rsidRPr="00AB081C">
        <w:rPr>
          <w:rFonts w:asciiTheme="majorBidi" w:hAnsiTheme="majorBidi" w:cstheme="majorBidi"/>
        </w:rPr>
        <w:t> 2584 </w:t>
      </w:r>
      <w:r w:rsidRPr="00AB081C">
        <w:rPr>
          <w:rFonts w:asciiTheme="majorBidi" w:hAnsiTheme="majorBidi" w:cstheme="majorBidi" w:hint="cs"/>
          <w:cs/>
        </w:rPr>
        <w:t>สัญญาเงินกู้ยืมเงินดังกล่าวมีเงื่อนไขและการดำรงอัตราส่วนทางการเงินตามข้อกำหนดในสัญญา</w:t>
      </w:r>
    </w:p>
    <w:p w14:paraId="492FD10B" w14:textId="77777777" w:rsidR="0036606B" w:rsidRPr="00AB081C" w:rsidRDefault="0036606B" w:rsidP="00876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3C216A18" w14:textId="6E7487A5" w:rsidR="00C33C37" w:rsidRPr="00AB081C" w:rsidRDefault="002D5799" w:rsidP="006E3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AB081C">
        <w:rPr>
          <w:rFonts w:asciiTheme="majorBidi" w:hAnsiTheme="majorBidi" w:cstheme="majorBidi"/>
          <w:b/>
          <w:bCs/>
          <w:cs/>
          <w:lang w:val="th-TH"/>
        </w:rPr>
        <w:tab/>
      </w:r>
      <w:r w:rsidR="00C33C37" w:rsidRPr="00AB081C">
        <w:rPr>
          <w:rFonts w:asciiTheme="majorBidi" w:hAnsiTheme="majorBidi" w:cstheme="majorBidi"/>
          <w:cs/>
        </w:rPr>
        <w:t>ในเดือน</w:t>
      </w:r>
      <w:r w:rsidR="00C33C37" w:rsidRPr="00AB081C">
        <w:rPr>
          <w:rFonts w:asciiTheme="majorBidi" w:hAnsiTheme="majorBidi" w:cstheme="majorBidi" w:hint="cs"/>
          <w:cs/>
        </w:rPr>
        <w:t xml:space="preserve">มิถุนายน </w:t>
      </w:r>
      <w:r w:rsidR="00C33C37" w:rsidRPr="00AB081C">
        <w:rPr>
          <w:rFonts w:asciiTheme="majorBidi" w:hAnsiTheme="majorBidi" w:cstheme="majorBidi"/>
        </w:rPr>
        <w:t xml:space="preserve">2566 </w:t>
      </w:r>
      <w:r w:rsidR="004C6AB4" w:rsidRPr="00AB081C">
        <w:rPr>
          <w:rFonts w:asciiTheme="majorBidi" w:hAnsiTheme="majorBidi" w:cstheme="majorBidi"/>
        </w:rPr>
        <w:t>BCPG</w:t>
      </w:r>
      <w:r w:rsidR="00C33C37" w:rsidRPr="00AB081C">
        <w:rPr>
          <w:rFonts w:asciiTheme="majorBidi" w:hAnsiTheme="majorBidi" w:cstheme="majorBidi" w:hint="cs"/>
          <w:cs/>
        </w:rPr>
        <w:t xml:space="preserve"> ซึ่งเป็นบริษัทย่อย</w:t>
      </w:r>
      <w:r w:rsidR="00634469" w:rsidRPr="00AB081C">
        <w:rPr>
          <w:rFonts w:asciiTheme="majorBidi" w:hAnsiTheme="majorBidi" w:cstheme="majorBidi" w:hint="cs"/>
          <w:cs/>
        </w:rPr>
        <w:t>ของกลุ่มบริษัท</w:t>
      </w:r>
      <w:r w:rsidR="006E36B0" w:rsidRPr="00AB081C">
        <w:rPr>
          <w:rFonts w:asciiTheme="majorBidi" w:hAnsiTheme="majorBidi" w:cstheme="majorBidi"/>
          <w:cs/>
        </w:rPr>
        <w:t xml:space="preserve">ได้ออกและจำหน่ายหุ้นกู้ให้แก่ผู้ลงทุนสถาบันและผู้ลงทุนรายใหญ่ ชนิดระบุชื่อผู้ถือ ประเภทไม่ด้อยสิทธิ ไม่มีหลักประกัน และมีผู้แทนผู้ถือหุ้นกู้ ทั้งหมด </w:t>
      </w:r>
      <w:r w:rsidR="006E36B0" w:rsidRPr="00AB081C">
        <w:rPr>
          <w:rFonts w:asciiTheme="majorBidi" w:hAnsiTheme="majorBidi" w:cstheme="majorBidi"/>
        </w:rPr>
        <w:t xml:space="preserve">5 </w:t>
      </w:r>
      <w:r w:rsidR="006E36B0" w:rsidRPr="00AB081C">
        <w:rPr>
          <w:rFonts w:asciiTheme="majorBidi" w:hAnsiTheme="majorBidi" w:cstheme="majorBidi"/>
          <w:cs/>
        </w:rPr>
        <w:t>ชุด</w:t>
      </w:r>
      <w:r w:rsidR="006E36B0" w:rsidRPr="00AB081C">
        <w:rPr>
          <w:rFonts w:asciiTheme="majorBidi" w:hAnsiTheme="majorBidi" w:cstheme="majorBidi"/>
        </w:rPr>
        <w:t xml:space="preserve"> </w:t>
      </w:r>
      <w:r w:rsidR="006E36B0" w:rsidRPr="00AB081C">
        <w:rPr>
          <w:rFonts w:asciiTheme="majorBidi" w:hAnsiTheme="majorBidi" w:cstheme="majorBidi"/>
          <w:cs/>
        </w:rPr>
        <w:t xml:space="preserve">โดยมีมูลค่าที่ตราไว้หน่วยละ </w:t>
      </w:r>
      <w:r w:rsidR="006E36B0" w:rsidRPr="00AB081C">
        <w:rPr>
          <w:rFonts w:asciiTheme="majorBidi" w:hAnsiTheme="majorBidi" w:cstheme="majorBidi"/>
        </w:rPr>
        <w:t>1,000</w:t>
      </w:r>
      <w:r w:rsidR="006E36B0" w:rsidRPr="00AB081C">
        <w:rPr>
          <w:rFonts w:asciiTheme="majorBidi" w:hAnsiTheme="majorBidi" w:cstheme="majorBidi"/>
          <w:cs/>
        </w:rPr>
        <w:t xml:space="preserve"> บาท และมีกำหนดชำระดอกเบี้ยทุก </w:t>
      </w:r>
      <w:r w:rsidR="00107AA6" w:rsidRPr="00AB081C">
        <w:rPr>
          <w:rFonts w:asciiTheme="majorBidi" w:hAnsiTheme="majorBidi" w:cstheme="majorBidi"/>
        </w:rPr>
        <w:t>6</w:t>
      </w:r>
      <w:r w:rsidR="006E36B0" w:rsidRPr="00AB081C">
        <w:rPr>
          <w:rFonts w:asciiTheme="majorBidi" w:hAnsiTheme="majorBidi" w:cstheme="majorBidi"/>
          <w:cs/>
        </w:rPr>
        <w:t xml:space="preserve"> เดือน เป็นจำนวนเงินรวม </w:t>
      </w:r>
      <w:r w:rsidR="006E36B0" w:rsidRPr="00AB081C">
        <w:rPr>
          <w:rFonts w:asciiTheme="majorBidi" w:hAnsiTheme="majorBidi" w:cstheme="majorBidi"/>
        </w:rPr>
        <w:t>8,191</w:t>
      </w:r>
      <w:r w:rsidR="006E36B0" w:rsidRPr="00AB081C">
        <w:rPr>
          <w:rFonts w:asciiTheme="majorBidi" w:hAnsiTheme="majorBidi" w:cstheme="majorBidi"/>
          <w:cs/>
        </w:rPr>
        <w:t xml:space="preserve"> ล้านบาท ซึ่งประกอบด้วย</w:t>
      </w:r>
    </w:p>
    <w:p w14:paraId="3A367CD5" w14:textId="77777777" w:rsidR="006E36B0" w:rsidRPr="00AB081C" w:rsidRDefault="006E36B0" w:rsidP="006E3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tbl>
      <w:tblPr>
        <w:tblW w:w="0" w:type="auto"/>
        <w:tblInd w:w="450" w:type="dxa"/>
        <w:tblLayout w:type="fixed"/>
        <w:tblLook w:val="04A0" w:firstRow="1" w:lastRow="0" w:firstColumn="1" w:lastColumn="0" w:noHBand="0" w:noVBand="1"/>
      </w:tblPr>
      <w:tblGrid>
        <w:gridCol w:w="1897"/>
        <w:gridCol w:w="1786"/>
        <w:gridCol w:w="2077"/>
        <w:gridCol w:w="1693"/>
        <w:gridCol w:w="1700"/>
      </w:tblGrid>
      <w:tr w:rsidR="00C33C37" w:rsidRPr="00AB081C" w14:paraId="2FBA49C1" w14:textId="77777777" w:rsidTr="002A2B01">
        <w:tc>
          <w:tcPr>
            <w:tcW w:w="1897" w:type="dxa"/>
          </w:tcPr>
          <w:p w14:paraId="68EFF7C7" w14:textId="77777777" w:rsidR="00C33C37" w:rsidRPr="00AB081C" w:rsidRDefault="00C33C37" w:rsidP="00D0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</w:p>
          <w:p w14:paraId="59017E0F" w14:textId="135B1A1C" w:rsidR="00C33C37" w:rsidRPr="00AB081C" w:rsidRDefault="00AF39F2" w:rsidP="00AF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rPr>
                <w:b/>
                <w:bCs/>
              </w:rPr>
            </w:pPr>
            <w:r w:rsidRPr="00AB081C">
              <w:rPr>
                <w:rFonts w:hint="cs"/>
                <w:cs/>
              </w:rPr>
              <w:t xml:space="preserve">   </w:t>
            </w:r>
            <w:r w:rsidR="00C33C37" w:rsidRPr="00AB081C">
              <w:rPr>
                <w:b/>
                <w:bCs/>
                <w:cs/>
              </w:rPr>
              <w:t>วันที่ออกหุ้นกู้</w:t>
            </w:r>
          </w:p>
        </w:tc>
        <w:tc>
          <w:tcPr>
            <w:tcW w:w="1786" w:type="dxa"/>
          </w:tcPr>
          <w:p w14:paraId="294DED74" w14:textId="77777777" w:rsidR="00C33C37" w:rsidRPr="00AB081C" w:rsidRDefault="00C33C37" w:rsidP="00D0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</w:p>
          <w:p w14:paraId="2D9B331D" w14:textId="77777777" w:rsidR="00C33C37" w:rsidRPr="00AB081C" w:rsidRDefault="00C33C37" w:rsidP="00D0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AB081C">
              <w:rPr>
                <w:b/>
                <w:bCs/>
                <w:cs/>
              </w:rPr>
              <w:t>มูลค่า</w:t>
            </w:r>
          </w:p>
        </w:tc>
        <w:tc>
          <w:tcPr>
            <w:tcW w:w="2077" w:type="dxa"/>
          </w:tcPr>
          <w:p w14:paraId="3604AD50" w14:textId="77777777" w:rsidR="00C33C37" w:rsidRPr="00AB081C" w:rsidRDefault="00C33C37" w:rsidP="00D0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</w:p>
          <w:p w14:paraId="6C799E5E" w14:textId="77777777" w:rsidR="00C33C37" w:rsidRPr="00AB081C" w:rsidRDefault="00C33C37" w:rsidP="00D0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AB081C">
              <w:rPr>
                <w:b/>
                <w:bCs/>
                <w:cs/>
              </w:rPr>
              <w:t>อัตราดอกเบี้ยร้อยละ</w:t>
            </w:r>
          </w:p>
        </w:tc>
        <w:tc>
          <w:tcPr>
            <w:tcW w:w="1693" w:type="dxa"/>
          </w:tcPr>
          <w:p w14:paraId="10BD60DB" w14:textId="77777777" w:rsidR="00C33C37" w:rsidRPr="00AB081C" w:rsidRDefault="00C33C37" w:rsidP="00D0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</w:p>
          <w:p w14:paraId="4C3969D4" w14:textId="77777777" w:rsidR="00C33C37" w:rsidRPr="00AB081C" w:rsidRDefault="00C33C37" w:rsidP="00D0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  <w:cs/>
              </w:rPr>
            </w:pPr>
            <w:r w:rsidRPr="00AB081C">
              <w:rPr>
                <w:rFonts w:hint="cs"/>
                <w:b/>
                <w:bCs/>
                <w:cs/>
              </w:rPr>
              <w:t>อายุหุ้นกู้</w:t>
            </w:r>
          </w:p>
        </w:tc>
        <w:tc>
          <w:tcPr>
            <w:tcW w:w="1700" w:type="dxa"/>
          </w:tcPr>
          <w:p w14:paraId="519DD3AA" w14:textId="77777777" w:rsidR="00C33C37" w:rsidRPr="00AB081C" w:rsidRDefault="00C33C37" w:rsidP="00D0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AB081C">
              <w:rPr>
                <w:b/>
                <w:bCs/>
                <w:cs/>
              </w:rPr>
              <w:t>วันครบกำหนด</w:t>
            </w:r>
          </w:p>
          <w:p w14:paraId="2ECDFEF2" w14:textId="77777777" w:rsidR="00C33C37" w:rsidRPr="00AB081C" w:rsidRDefault="00C33C37" w:rsidP="00D0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AB081C">
              <w:rPr>
                <w:b/>
                <w:bCs/>
                <w:cs/>
              </w:rPr>
              <w:t>ไถ่ถอนหุ้นกู้</w:t>
            </w:r>
          </w:p>
        </w:tc>
      </w:tr>
      <w:tr w:rsidR="00C33C37" w:rsidRPr="00AB081C" w14:paraId="10382080" w14:textId="77777777" w:rsidTr="002A2B01">
        <w:tc>
          <w:tcPr>
            <w:tcW w:w="1897" w:type="dxa"/>
          </w:tcPr>
          <w:p w14:paraId="18AC41AA" w14:textId="77777777" w:rsidR="00C33C37" w:rsidRPr="00AB081C" w:rsidRDefault="00C33C37" w:rsidP="00D0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786" w:type="dxa"/>
          </w:tcPr>
          <w:p w14:paraId="235FD45A" w14:textId="77777777" w:rsidR="00C33C37" w:rsidRPr="00AB081C" w:rsidRDefault="00C33C37" w:rsidP="00D01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B081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077" w:type="dxa"/>
          </w:tcPr>
          <w:p w14:paraId="2E624003" w14:textId="77777777" w:rsidR="00C33C37" w:rsidRPr="00AB081C" w:rsidRDefault="00C33C37" w:rsidP="00D01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B081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(ต่อปี)</w:t>
            </w:r>
          </w:p>
        </w:tc>
        <w:tc>
          <w:tcPr>
            <w:tcW w:w="1693" w:type="dxa"/>
          </w:tcPr>
          <w:p w14:paraId="0A3E793A" w14:textId="77777777" w:rsidR="00C33C37" w:rsidRPr="00AB081C" w:rsidRDefault="00C33C37" w:rsidP="00D01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B081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1700" w:type="dxa"/>
          </w:tcPr>
          <w:p w14:paraId="19BD5A26" w14:textId="77777777" w:rsidR="00C33C37" w:rsidRPr="00AB081C" w:rsidRDefault="00C33C37" w:rsidP="00D0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C33C37" w:rsidRPr="00AB081C" w14:paraId="6F982159" w14:textId="77777777" w:rsidTr="002A2B01">
        <w:tc>
          <w:tcPr>
            <w:tcW w:w="1897" w:type="dxa"/>
          </w:tcPr>
          <w:p w14:paraId="544386EC" w14:textId="0A096086" w:rsidR="00C33C37" w:rsidRPr="00AB081C" w:rsidRDefault="00C33C37" w:rsidP="00A95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</w:pPr>
            <w:r w:rsidRPr="00AB081C">
              <w:t xml:space="preserve">29 </w:t>
            </w:r>
            <w:r w:rsidRPr="00AB081C">
              <w:rPr>
                <w:rFonts w:hint="cs"/>
                <w:cs/>
              </w:rPr>
              <w:t xml:space="preserve">มิถุนายน </w:t>
            </w:r>
            <w:r w:rsidRPr="00AB081C">
              <w:t>2566</w:t>
            </w:r>
          </w:p>
        </w:tc>
        <w:tc>
          <w:tcPr>
            <w:tcW w:w="1786" w:type="dxa"/>
          </w:tcPr>
          <w:p w14:paraId="3D9BDCF5" w14:textId="0113DFE6" w:rsidR="00C33C37" w:rsidRPr="00AB081C" w:rsidRDefault="00C33C37" w:rsidP="00D0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522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1,14</w:t>
            </w:r>
            <w:r w:rsidR="008F544B" w:rsidRPr="00AB081C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077" w:type="dxa"/>
          </w:tcPr>
          <w:p w14:paraId="1F7878F3" w14:textId="3EC0596A" w:rsidR="00C33C37" w:rsidRPr="00AB081C" w:rsidRDefault="00C33C37" w:rsidP="00D0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764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3.13</w:t>
            </w:r>
          </w:p>
        </w:tc>
        <w:tc>
          <w:tcPr>
            <w:tcW w:w="1693" w:type="dxa"/>
          </w:tcPr>
          <w:p w14:paraId="6BC4C2DD" w14:textId="2B5964D0" w:rsidR="00C33C37" w:rsidRPr="00AB081C" w:rsidRDefault="00C33C37" w:rsidP="00D0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656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700" w:type="dxa"/>
          </w:tcPr>
          <w:p w14:paraId="76748826" w14:textId="4E9CFEAA" w:rsidR="00C33C37" w:rsidRPr="00AB081C" w:rsidRDefault="00C33C37" w:rsidP="00D0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 xml:space="preserve">29 </w:t>
            </w:r>
            <w:r w:rsidRPr="00AB081C"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AB081C">
              <w:rPr>
                <w:rFonts w:asciiTheme="majorBidi" w:hAnsiTheme="majorBidi" w:cstheme="majorBidi"/>
              </w:rPr>
              <w:t>2568</w:t>
            </w:r>
          </w:p>
        </w:tc>
      </w:tr>
      <w:tr w:rsidR="00C33C37" w:rsidRPr="00AB081C" w14:paraId="2ED1DBDB" w14:textId="77777777" w:rsidTr="002A2B01">
        <w:tc>
          <w:tcPr>
            <w:tcW w:w="1897" w:type="dxa"/>
          </w:tcPr>
          <w:p w14:paraId="3A4443CD" w14:textId="42472E84" w:rsidR="00C33C37" w:rsidRPr="00AB081C" w:rsidRDefault="00C33C37" w:rsidP="00A95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</w:pPr>
            <w:r w:rsidRPr="00AB081C">
              <w:t xml:space="preserve">29 </w:t>
            </w:r>
            <w:r w:rsidRPr="00AB081C">
              <w:rPr>
                <w:rFonts w:hint="cs"/>
                <w:cs/>
              </w:rPr>
              <w:t xml:space="preserve">มิถุนายน </w:t>
            </w:r>
            <w:r w:rsidRPr="00AB081C">
              <w:t>2566</w:t>
            </w:r>
          </w:p>
        </w:tc>
        <w:tc>
          <w:tcPr>
            <w:tcW w:w="1786" w:type="dxa"/>
          </w:tcPr>
          <w:p w14:paraId="67E9DBAC" w14:textId="24CC401C" w:rsidR="00C33C37" w:rsidRPr="00AB081C" w:rsidRDefault="00C33C37" w:rsidP="00C3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522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1,61</w:t>
            </w:r>
            <w:r w:rsidR="006E36B0" w:rsidRPr="00AB081C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077" w:type="dxa"/>
          </w:tcPr>
          <w:p w14:paraId="119D4B46" w14:textId="79185044" w:rsidR="00C33C37" w:rsidRPr="00AB081C" w:rsidRDefault="00C33C37" w:rsidP="00C3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764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3.37</w:t>
            </w:r>
          </w:p>
        </w:tc>
        <w:tc>
          <w:tcPr>
            <w:tcW w:w="1693" w:type="dxa"/>
          </w:tcPr>
          <w:p w14:paraId="5A5D8496" w14:textId="77E29E04" w:rsidR="00C33C37" w:rsidRPr="00AB081C" w:rsidRDefault="00C33C37" w:rsidP="00C3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656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700" w:type="dxa"/>
          </w:tcPr>
          <w:p w14:paraId="50B44542" w14:textId="1D08E8CB" w:rsidR="00C33C37" w:rsidRPr="00AB081C" w:rsidRDefault="00C33C37" w:rsidP="00C3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 xml:space="preserve">29 </w:t>
            </w:r>
            <w:r w:rsidRPr="00AB081C">
              <w:rPr>
                <w:rFonts w:asciiTheme="majorBidi" w:hAnsiTheme="majorBidi" w:cstheme="majorBidi" w:hint="cs"/>
                <w:cs/>
              </w:rPr>
              <w:t>มิถุนายน</w:t>
            </w:r>
            <w:r w:rsidR="0073535B" w:rsidRPr="00AB081C">
              <w:rPr>
                <w:rFonts w:asciiTheme="majorBidi" w:hAnsiTheme="majorBidi" w:cstheme="majorBidi"/>
              </w:rPr>
              <w:t xml:space="preserve"> 2569</w:t>
            </w:r>
            <w:r w:rsidRPr="00AB081C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</w:tr>
      <w:tr w:rsidR="00C33C37" w:rsidRPr="00AB081C" w14:paraId="5D09A588" w14:textId="77777777" w:rsidTr="002A2B01">
        <w:tc>
          <w:tcPr>
            <w:tcW w:w="1897" w:type="dxa"/>
          </w:tcPr>
          <w:p w14:paraId="43EC2318" w14:textId="364C1DDA" w:rsidR="00C33C37" w:rsidRPr="00AB081C" w:rsidRDefault="00C33C37" w:rsidP="00A95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</w:pPr>
            <w:r w:rsidRPr="00AB081C">
              <w:t xml:space="preserve">29 </w:t>
            </w:r>
            <w:r w:rsidRPr="00AB081C">
              <w:rPr>
                <w:rFonts w:hint="cs"/>
                <w:cs/>
              </w:rPr>
              <w:t xml:space="preserve">มิถุนายน </w:t>
            </w:r>
            <w:r w:rsidRPr="00AB081C">
              <w:t>2566</w:t>
            </w:r>
          </w:p>
        </w:tc>
        <w:tc>
          <w:tcPr>
            <w:tcW w:w="1786" w:type="dxa"/>
          </w:tcPr>
          <w:p w14:paraId="550B34F2" w14:textId="78F61CB5" w:rsidR="00C33C37" w:rsidRPr="00AB081C" w:rsidRDefault="0073535B" w:rsidP="00C3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522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2,253</w:t>
            </w:r>
          </w:p>
        </w:tc>
        <w:tc>
          <w:tcPr>
            <w:tcW w:w="2077" w:type="dxa"/>
          </w:tcPr>
          <w:p w14:paraId="29FB10F7" w14:textId="253F133A" w:rsidR="00C33C37" w:rsidRPr="00AB081C" w:rsidRDefault="0073535B" w:rsidP="00C3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764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3.67</w:t>
            </w:r>
          </w:p>
        </w:tc>
        <w:tc>
          <w:tcPr>
            <w:tcW w:w="1693" w:type="dxa"/>
          </w:tcPr>
          <w:p w14:paraId="1FC6A089" w14:textId="5CCD8777" w:rsidR="00C33C37" w:rsidRPr="00AB081C" w:rsidRDefault="0073535B" w:rsidP="00C3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510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700" w:type="dxa"/>
          </w:tcPr>
          <w:p w14:paraId="22096237" w14:textId="4F18F821" w:rsidR="00C33C37" w:rsidRPr="00AB081C" w:rsidRDefault="00C33C37" w:rsidP="00C3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 xml:space="preserve">29 </w:t>
            </w:r>
            <w:r w:rsidRPr="00AB081C"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="0073535B" w:rsidRPr="00AB081C">
              <w:rPr>
                <w:rFonts w:asciiTheme="majorBidi" w:hAnsiTheme="majorBidi" w:cstheme="majorBidi"/>
              </w:rPr>
              <w:t>2570</w:t>
            </w:r>
          </w:p>
        </w:tc>
      </w:tr>
      <w:tr w:rsidR="00C33C37" w:rsidRPr="00AB081C" w14:paraId="2D423424" w14:textId="77777777" w:rsidTr="002A2B01">
        <w:tc>
          <w:tcPr>
            <w:tcW w:w="1897" w:type="dxa"/>
          </w:tcPr>
          <w:p w14:paraId="29E3970E" w14:textId="2121FADB" w:rsidR="00C33C37" w:rsidRPr="00AB081C" w:rsidRDefault="00C33C37" w:rsidP="00A95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</w:pPr>
            <w:r w:rsidRPr="00AB081C">
              <w:t xml:space="preserve">29 </w:t>
            </w:r>
            <w:r w:rsidRPr="00AB081C">
              <w:rPr>
                <w:rFonts w:hint="cs"/>
                <w:cs/>
              </w:rPr>
              <w:t xml:space="preserve">มิถุนายน </w:t>
            </w:r>
            <w:r w:rsidRPr="00AB081C">
              <w:t>2566</w:t>
            </w:r>
          </w:p>
        </w:tc>
        <w:tc>
          <w:tcPr>
            <w:tcW w:w="1786" w:type="dxa"/>
          </w:tcPr>
          <w:p w14:paraId="1B26AC36" w14:textId="7EE2BF82" w:rsidR="00C33C37" w:rsidRPr="00AB081C" w:rsidRDefault="0073535B" w:rsidP="00C3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522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35</w:t>
            </w:r>
            <w:r w:rsidR="008F544B" w:rsidRPr="00AB081C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077" w:type="dxa"/>
          </w:tcPr>
          <w:p w14:paraId="35A948F8" w14:textId="31E34A3C" w:rsidR="00C33C37" w:rsidRPr="00AB081C" w:rsidRDefault="0073535B" w:rsidP="00C3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764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4.07</w:t>
            </w:r>
          </w:p>
        </w:tc>
        <w:tc>
          <w:tcPr>
            <w:tcW w:w="1693" w:type="dxa"/>
          </w:tcPr>
          <w:p w14:paraId="3A611228" w14:textId="1897BC62" w:rsidR="00C33C37" w:rsidRPr="00AB081C" w:rsidRDefault="0073535B" w:rsidP="00C3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510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700" w:type="dxa"/>
          </w:tcPr>
          <w:p w14:paraId="39026DFC" w14:textId="4FD0448F" w:rsidR="00C33C37" w:rsidRPr="00AB081C" w:rsidRDefault="00C33C37" w:rsidP="00C3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 xml:space="preserve">29 </w:t>
            </w:r>
            <w:r w:rsidRPr="00AB081C"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="0073535B" w:rsidRPr="00AB081C">
              <w:rPr>
                <w:rFonts w:asciiTheme="majorBidi" w:hAnsiTheme="majorBidi" w:cstheme="majorBidi"/>
              </w:rPr>
              <w:t>2575</w:t>
            </w:r>
          </w:p>
        </w:tc>
      </w:tr>
      <w:tr w:rsidR="00C33C37" w:rsidRPr="00AB081C" w14:paraId="325B97F1" w14:textId="77777777" w:rsidTr="002A2B01">
        <w:tc>
          <w:tcPr>
            <w:tcW w:w="1897" w:type="dxa"/>
          </w:tcPr>
          <w:p w14:paraId="2BEC2DDE" w14:textId="2FA1620D" w:rsidR="00C33C37" w:rsidRPr="00AB081C" w:rsidRDefault="00C33C37" w:rsidP="00A95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</w:pPr>
            <w:r w:rsidRPr="00AB081C">
              <w:t xml:space="preserve">29 </w:t>
            </w:r>
            <w:r w:rsidRPr="00AB081C">
              <w:rPr>
                <w:rFonts w:hint="cs"/>
                <w:cs/>
              </w:rPr>
              <w:t xml:space="preserve">มิถุนายน </w:t>
            </w:r>
            <w:r w:rsidRPr="00AB081C">
              <w:t>2566</w:t>
            </w:r>
          </w:p>
        </w:tc>
        <w:tc>
          <w:tcPr>
            <w:tcW w:w="1786" w:type="dxa"/>
          </w:tcPr>
          <w:p w14:paraId="1EA8689E" w14:textId="1E410DA3" w:rsidR="00C33C37" w:rsidRPr="00AB081C" w:rsidRDefault="0073535B" w:rsidP="00C3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522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2,825</w:t>
            </w:r>
          </w:p>
        </w:tc>
        <w:tc>
          <w:tcPr>
            <w:tcW w:w="2077" w:type="dxa"/>
          </w:tcPr>
          <w:p w14:paraId="3DC231C1" w14:textId="51FFB0D8" w:rsidR="00C33C37" w:rsidRPr="00AB081C" w:rsidRDefault="0073535B" w:rsidP="00C3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764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4.33</w:t>
            </w:r>
          </w:p>
        </w:tc>
        <w:tc>
          <w:tcPr>
            <w:tcW w:w="1693" w:type="dxa"/>
          </w:tcPr>
          <w:p w14:paraId="5DFB8BB8" w14:textId="61E390A0" w:rsidR="00C33C37" w:rsidRPr="00AB081C" w:rsidRDefault="0073535B" w:rsidP="00C3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510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1700" w:type="dxa"/>
          </w:tcPr>
          <w:p w14:paraId="162C08D5" w14:textId="66C302A6" w:rsidR="00C33C37" w:rsidRPr="00AB081C" w:rsidRDefault="00C33C37" w:rsidP="00C3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 xml:space="preserve">29 </w:t>
            </w:r>
            <w:r w:rsidRPr="00AB081C"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="0073535B" w:rsidRPr="00AB081C">
              <w:rPr>
                <w:rFonts w:asciiTheme="majorBidi" w:hAnsiTheme="majorBidi" w:cstheme="majorBidi"/>
              </w:rPr>
              <w:t>2578</w:t>
            </w:r>
          </w:p>
        </w:tc>
      </w:tr>
    </w:tbl>
    <w:p w14:paraId="5CB71A91" w14:textId="77777777" w:rsidR="00C03020" w:rsidRPr="00AB081C" w:rsidRDefault="00C03020" w:rsidP="00305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s/>
        </w:rPr>
      </w:pPr>
    </w:p>
    <w:p w14:paraId="307C1447" w14:textId="042403C4" w:rsidR="0036606B" w:rsidRPr="00AB081C" w:rsidRDefault="0036606B" w:rsidP="00366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s/>
          <w:lang w:val="th-TH"/>
        </w:rPr>
      </w:pPr>
      <w:r w:rsidRPr="00AB081C">
        <w:rPr>
          <w:rFonts w:asciiTheme="majorBidi" w:hAnsiTheme="majorBidi" w:cstheme="majorBidi"/>
          <w:spacing w:val="-4"/>
          <w:cs/>
          <w:lang w:val="th-TH"/>
        </w:rPr>
        <w:t xml:space="preserve">เมื่อวันที่ </w:t>
      </w:r>
      <w:r w:rsidRPr="00AB081C">
        <w:rPr>
          <w:rFonts w:asciiTheme="majorBidi" w:hAnsiTheme="majorBidi" w:cstheme="majorBidi"/>
          <w:spacing w:val="-4"/>
          <w:lang w:val="th-TH"/>
        </w:rPr>
        <w:t>29</w:t>
      </w:r>
      <w:r w:rsidRPr="00AB081C">
        <w:rPr>
          <w:rFonts w:asciiTheme="majorBidi" w:hAnsiTheme="majorBidi" w:cstheme="majorBidi"/>
          <w:spacing w:val="-4"/>
          <w:cs/>
          <w:lang w:val="th-TH"/>
        </w:rPr>
        <w:t xml:space="preserve"> สิงหาคม </w:t>
      </w:r>
      <w:r w:rsidRPr="00AB081C">
        <w:rPr>
          <w:rFonts w:asciiTheme="majorBidi" w:hAnsiTheme="majorBidi" w:cstheme="majorBidi"/>
          <w:spacing w:val="-4"/>
          <w:lang w:val="th-TH"/>
        </w:rPr>
        <w:t>2566</w:t>
      </w:r>
      <w:r w:rsidRPr="00AB081C">
        <w:rPr>
          <w:rFonts w:asciiTheme="majorBidi" w:hAnsiTheme="majorBidi" w:cstheme="majorBidi"/>
          <w:spacing w:val="-4"/>
          <w:cs/>
          <w:lang w:val="th-TH"/>
        </w:rPr>
        <w:t xml:space="preserve"> บริษัทได้เข้าทำสัญญากู้ยืมเงินกั</w:t>
      </w:r>
      <w:r w:rsidR="00DE549E" w:rsidRPr="00AB081C">
        <w:rPr>
          <w:rFonts w:asciiTheme="majorBidi" w:hAnsiTheme="majorBidi" w:cstheme="majorBidi" w:hint="cs"/>
          <w:spacing w:val="-4"/>
          <w:cs/>
          <w:lang w:val="th-TH"/>
        </w:rPr>
        <w:t>บสถาบันการเงินแห่งหนึ่ง</w:t>
      </w:r>
      <w:r w:rsidRPr="00AB081C">
        <w:rPr>
          <w:rFonts w:asciiTheme="majorBidi" w:hAnsiTheme="majorBidi" w:cstheme="majorBidi"/>
          <w:spacing w:val="-4"/>
          <w:lang w:val="th-TH"/>
        </w:rPr>
        <w:t xml:space="preserve"> </w:t>
      </w:r>
      <w:r w:rsidRPr="00AB081C">
        <w:rPr>
          <w:rFonts w:asciiTheme="majorBidi" w:hAnsiTheme="majorBidi" w:cstheme="majorBidi"/>
          <w:spacing w:val="-4"/>
          <w:cs/>
          <w:lang w:val="th-TH"/>
        </w:rPr>
        <w:t>เพื่อใช้ในการซื้อหุ้นสามัญบริษัท เอส</w:t>
      </w:r>
      <w:r w:rsidRPr="00AB081C">
        <w:rPr>
          <w:rFonts w:asciiTheme="majorBidi" w:hAnsiTheme="majorBidi" w:cstheme="majorBidi"/>
          <w:cs/>
          <w:lang w:val="th-TH"/>
        </w:rPr>
        <w:t xml:space="preserve">โซ่ (ประเทศไทย) จำกัด (มหาชน) วงเงินไม่เกิน </w:t>
      </w:r>
      <w:r w:rsidRPr="00AB081C">
        <w:rPr>
          <w:rFonts w:asciiTheme="majorBidi" w:hAnsiTheme="majorBidi" w:cstheme="majorBidi"/>
          <w:lang w:val="th-TH"/>
        </w:rPr>
        <w:t>32,000</w:t>
      </w:r>
      <w:r w:rsidRPr="00AB081C">
        <w:rPr>
          <w:rFonts w:asciiTheme="majorBidi" w:hAnsiTheme="majorBidi" w:cstheme="majorBidi"/>
          <w:cs/>
          <w:lang w:val="th-TH"/>
        </w:rPr>
        <w:t xml:space="preserve"> ล้านบาท </w:t>
      </w:r>
      <w:r w:rsidR="00DE549E" w:rsidRPr="00AB081C">
        <w:rPr>
          <w:rFonts w:asciiTheme="majorBidi" w:hAnsiTheme="majorBidi" w:cstheme="majorBidi"/>
          <w:cs/>
          <w:lang w:val="th-TH"/>
        </w:rPr>
        <w:t>ไม่มีหลักประกัน</w:t>
      </w:r>
      <w:r w:rsidR="00DE549E" w:rsidRPr="00AB081C">
        <w:rPr>
          <w:rFonts w:asciiTheme="majorBidi" w:hAnsiTheme="majorBidi" w:cstheme="majorBidi" w:hint="cs"/>
          <w:cs/>
          <w:lang w:val="th-TH"/>
        </w:rPr>
        <w:t xml:space="preserve"> </w:t>
      </w:r>
      <w:r w:rsidRPr="00AB081C">
        <w:rPr>
          <w:rFonts w:asciiTheme="majorBidi" w:hAnsiTheme="majorBidi" w:cstheme="majorBidi"/>
          <w:cs/>
          <w:lang w:val="th-TH"/>
        </w:rPr>
        <w:t xml:space="preserve">อัตราดอกเบี้ยอ้างอิง </w:t>
      </w:r>
      <w:r w:rsidRPr="00AB081C">
        <w:rPr>
          <w:rFonts w:asciiTheme="majorBidi" w:hAnsiTheme="majorBidi" w:cstheme="majorBidi"/>
          <w:lang w:val="th-TH"/>
        </w:rPr>
        <w:t xml:space="preserve">THOR </w:t>
      </w:r>
      <w:r w:rsidRPr="00AB081C">
        <w:rPr>
          <w:rFonts w:asciiTheme="majorBidi" w:hAnsiTheme="majorBidi" w:cstheme="majorBidi"/>
          <w:cs/>
          <w:lang w:val="th-TH"/>
        </w:rPr>
        <w:t>บวกส่วนต่าง (</w:t>
      </w:r>
      <w:r w:rsidRPr="00AB081C">
        <w:rPr>
          <w:rFonts w:asciiTheme="majorBidi" w:hAnsiTheme="majorBidi" w:cstheme="majorBidi"/>
          <w:lang w:val="th-TH"/>
        </w:rPr>
        <w:t xml:space="preserve">Spread) </w:t>
      </w:r>
      <w:r w:rsidRPr="00AB081C">
        <w:rPr>
          <w:rFonts w:asciiTheme="majorBidi" w:hAnsiTheme="majorBidi" w:cstheme="majorBidi"/>
          <w:cs/>
          <w:lang w:val="th-TH"/>
        </w:rPr>
        <w:t xml:space="preserve">ต่อปี โดยวันครบกำหนดชำระ </w:t>
      </w:r>
      <w:r w:rsidRPr="00AB081C">
        <w:rPr>
          <w:rFonts w:asciiTheme="majorBidi" w:hAnsiTheme="majorBidi" w:cstheme="majorBidi"/>
          <w:lang w:val="th-TH"/>
        </w:rPr>
        <w:t>30</w:t>
      </w:r>
      <w:r w:rsidRPr="00AB081C">
        <w:rPr>
          <w:rFonts w:asciiTheme="majorBidi" w:hAnsiTheme="majorBidi" w:cstheme="majorBidi"/>
          <w:cs/>
          <w:lang w:val="th-TH"/>
        </w:rPr>
        <w:t xml:space="preserve"> เดือน นับจากวันที่มีการเบิกเงินกู้ครั้งแรก </w:t>
      </w:r>
    </w:p>
    <w:p w14:paraId="087FF8E5" w14:textId="77777777" w:rsidR="0036606B" w:rsidRPr="00AB081C" w:rsidRDefault="0036606B" w:rsidP="003939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lang w:val="th-TH"/>
        </w:rPr>
      </w:pPr>
    </w:p>
    <w:p w14:paraId="266CD0C7" w14:textId="38EA1DA4" w:rsidR="0039397E" w:rsidRPr="00AB081C" w:rsidRDefault="00BB2072" w:rsidP="003939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AB081C">
        <w:rPr>
          <w:rFonts w:asciiTheme="majorBidi" w:hAnsiTheme="majorBidi" w:cstheme="majorBidi"/>
          <w:cs/>
          <w:lang w:val="th-TH"/>
        </w:rPr>
        <w:t xml:space="preserve">ในเดือนกันยายน </w:t>
      </w:r>
      <w:r w:rsidR="00DF3B09" w:rsidRPr="00AB081C">
        <w:rPr>
          <w:rFonts w:asciiTheme="majorBidi" w:hAnsiTheme="majorBidi" w:cstheme="majorBidi"/>
          <w:lang w:val="th-TH"/>
        </w:rPr>
        <w:t>2566</w:t>
      </w:r>
      <w:r w:rsidRPr="00AB081C">
        <w:rPr>
          <w:rFonts w:asciiTheme="majorBidi" w:hAnsiTheme="majorBidi" w:cstheme="majorBidi"/>
          <w:cs/>
          <w:lang w:val="th-TH"/>
        </w:rPr>
        <w:t xml:space="preserve"> </w:t>
      </w:r>
      <w:r w:rsidRPr="00AB081C">
        <w:rPr>
          <w:rFonts w:asciiTheme="majorBidi" w:hAnsiTheme="majorBidi" w:cstheme="majorBidi"/>
          <w:lang w:val="th-TH"/>
        </w:rPr>
        <w:t xml:space="preserve">OKEA ASA </w:t>
      </w:r>
      <w:r w:rsidRPr="00AB081C">
        <w:rPr>
          <w:rFonts w:asciiTheme="majorBidi" w:hAnsiTheme="majorBidi" w:cstheme="majorBidi"/>
          <w:cs/>
          <w:lang w:val="th-TH"/>
        </w:rPr>
        <w:t xml:space="preserve">ซึ่งเป็นบริษัทย่อยทางอ้อมของกลุ่มบริษัทได้ออกหุ้นกู้ประเภทไม่ด้อยสิทธิ และมีหลักทรัพย์ค้ำประกัน โดยมีดอกเบี้ยคงที่ จ่ายดอกเบี้ยทุก </w:t>
      </w:r>
      <w:r w:rsidR="00EA6FAB" w:rsidRPr="00AB081C">
        <w:rPr>
          <w:rFonts w:asciiTheme="majorBidi" w:hAnsiTheme="majorBidi" w:cstheme="majorBidi"/>
        </w:rPr>
        <w:t>6</w:t>
      </w:r>
      <w:r w:rsidRPr="00AB081C">
        <w:rPr>
          <w:rFonts w:asciiTheme="majorBidi" w:hAnsiTheme="majorBidi" w:cstheme="majorBidi"/>
          <w:cs/>
          <w:lang w:val="th-TH"/>
        </w:rPr>
        <w:t xml:space="preserve"> เดือน และจะหมดอายุในเดือนกันยายน </w:t>
      </w:r>
      <w:r w:rsidR="00781C7F" w:rsidRPr="00AB081C">
        <w:rPr>
          <w:rFonts w:asciiTheme="majorBidi" w:hAnsiTheme="majorBidi" w:cstheme="majorBidi"/>
        </w:rPr>
        <w:t>2569</w:t>
      </w:r>
      <w:r w:rsidRPr="00AB081C">
        <w:rPr>
          <w:rFonts w:asciiTheme="majorBidi" w:hAnsiTheme="majorBidi" w:cstheme="majorBidi"/>
          <w:cs/>
          <w:lang w:val="th-TH"/>
        </w:rPr>
        <w:t xml:space="preserve"> เป็นจำนวนเงิน </w:t>
      </w:r>
      <w:r w:rsidR="003F1295" w:rsidRPr="00AB081C">
        <w:rPr>
          <w:rFonts w:asciiTheme="majorBidi" w:hAnsiTheme="majorBidi" w:cstheme="majorBidi"/>
        </w:rPr>
        <w:t xml:space="preserve">1,340 </w:t>
      </w:r>
      <w:r w:rsidR="003F1295" w:rsidRPr="00AB081C">
        <w:rPr>
          <w:rFonts w:asciiTheme="majorBidi" w:hAnsiTheme="majorBidi" w:cstheme="majorBidi" w:hint="cs"/>
          <w:cs/>
        </w:rPr>
        <w:t xml:space="preserve">ล้านโครนนอร์เวย์ (หรือเทียบเท่า </w:t>
      </w:r>
      <w:r w:rsidR="003F1295" w:rsidRPr="00AB081C">
        <w:rPr>
          <w:rFonts w:asciiTheme="majorBidi" w:hAnsiTheme="majorBidi" w:cstheme="majorBidi"/>
        </w:rPr>
        <w:t>4,348</w:t>
      </w:r>
      <w:r w:rsidR="003F1295" w:rsidRPr="00AB081C">
        <w:rPr>
          <w:rFonts w:asciiTheme="majorBidi" w:hAnsiTheme="majorBidi" w:cstheme="majorBidi"/>
          <w:cs/>
          <w:lang w:val="th-TH"/>
        </w:rPr>
        <w:t xml:space="preserve"> </w:t>
      </w:r>
      <w:r w:rsidR="003F1295" w:rsidRPr="00AB081C">
        <w:rPr>
          <w:rFonts w:asciiTheme="majorBidi" w:hAnsiTheme="majorBidi" w:cstheme="majorBidi" w:hint="cs"/>
          <w:cs/>
        </w:rPr>
        <w:t>ล้านบาท)</w:t>
      </w:r>
    </w:p>
    <w:p w14:paraId="7B4B6D5F" w14:textId="77777777" w:rsidR="0039397E" w:rsidRPr="00AB081C" w:rsidRDefault="0039397E" w:rsidP="003939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6D227D28" w14:textId="10E6554A" w:rsidR="00EE710F" w:rsidRPr="00AB081C" w:rsidRDefault="00EE71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lang w:val="th-TH"/>
        </w:rPr>
      </w:pPr>
      <w:r w:rsidRPr="00AB081C">
        <w:rPr>
          <w:rFonts w:asciiTheme="majorBidi" w:hAnsiTheme="majorBidi" w:cstheme="majorBidi"/>
          <w:cs/>
          <w:lang w:val="th-TH"/>
        </w:rPr>
        <w:br w:type="page"/>
      </w:r>
    </w:p>
    <w:p w14:paraId="7BF940F4" w14:textId="0D70DCD3" w:rsidR="008F544B" w:rsidRPr="00AB081C" w:rsidRDefault="00E44F56" w:rsidP="007B3F1D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snapToGrid w:val="0"/>
          <w:sz w:val="20"/>
          <w:cs/>
          <w:lang w:eastAsia="th-TH"/>
        </w:rPr>
      </w:pPr>
      <w:r w:rsidRPr="00AB081C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หุ้นทุนซื้อคืน</w:t>
      </w:r>
    </w:p>
    <w:p w14:paraId="56B7C0D6" w14:textId="77777777" w:rsidR="008F544B" w:rsidRPr="00AB081C" w:rsidRDefault="008F544B" w:rsidP="00E44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58"/>
        <w:gridCol w:w="1282"/>
        <w:gridCol w:w="1283"/>
        <w:gridCol w:w="1282"/>
        <w:gridCol w:w="1283"/>
      </w:tblGrid>
      <w:tr w:rsidR="00E44F56" w:rsidRPr="00AB081C" w14:paraId="21FC51CA" w14:textId="77777777" w:rsidTr="00906758">
        <w:trPr>
          <w:tblHeader/>
        </w:trPr>
        <w:tc>
          <w:tcPr>
            <w:tcW w:w="4158" w:type="dxa"/>
            <w:shd w:val="clear" w:color="auto" w:fill="auto"/>
          </w:tcPr>
          <w:p w14:paraId="626DB312" w14:textId="77777777" w:rsidR="00E44F56" w:rsidRPr="00AB081C" w:rsidRDefault="00E44F56" w:rsidP="0090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257BB7DF" w14:textId="77777777" w:rsidR="00E44F56" w:rsidRPr="00AB081C" w:rsidRDefault="00E44F56" w:rsidP="0090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AB081C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1649A2EE" w14:textId="77777777" w:rsidR="00E44F56" w:rsidRPr="00AB081C" w:rsidRDefault="00E44F56" w:rsidP="0090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AB081C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E44F56" w:rsidRPr="00AB081C" w14:paraId="198E73F9" w14:textId="77777777" w:rsidTr="00906758">
        <w:trPr>
          <w:tblHeader/>
        </w:trPr>
        <w:tc>
          <w:tcPr>
            <w:tcW w:w="4158" w:type="dxa"/>
          </w:tcPr>
          <w:p w14:paraId="67DA773D" w14:textId="4CF2E82D" w:rsidR="00E44F56" w:rsidRPr="00AB081C" w:rsidRDefault="00E44F56" w:rsidP="00E44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cs/>
              </w:rPr>
            </w:pPr>
          </w:p>
        </w:tc>
        <w:tc>
          <w:tcPr>
            <w:tcW w:w="1282" w:type="dxa"/>
          </w:tcPr>
          <w:p w14:paraId="431D5C97" w14:textId="7D7D6B89" w:rsidR="00E44F56" w:rsidRPr="00AB081C" w:rsidRDefault="00C46509" w:rsidP="00E44F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081C"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283" w:type="dxa"/>
          </w:tcPr>
          <w:p w14:paraId="5875E93E" w14:textId="1F09456F" w:rsidR="00E44F56" w:rsidRPr="00AB081C" w:rsidRDefault="00E44F56" w:rsidP="00E44F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081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B081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2" w:type="dxa"/>
          </w:tcPr>
          <w:p w14:paraId="3E81C7F0" w14:textId="6472152C" w:rsidR="00E44F56" w:rsidRPr="00AB081C" w:rsidRDefault="00C46509" w:rsidP="00E44F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081C"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283" w:type="dxa"/>
          </w:tcPr>
          <w:p w14:paraId="13E028EB" w14:textId="545594AF" w:rsidR="00E44F56" w:rsidRPr="00AB081C" w:rsidRDefault="00E44F56" w:rsidP="00E44F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081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B081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44F56" w:rsidRPr="00AB081C" w14:paraId="51607AB7" w14:textId="77777777" w:rsidTr="00906758">
        <w:trPr>
          <w:tblHeader/>
        </w:trPr>
        <w:tc>
          <w:tcPr>
            <w:tcW w:w="4158" w:type="dxa"/>
          </w:tcPr>
          <w:p w14:paraId="4FA79EAB" w14:textId="77777777" w:rsidR="00E44F56" w:rsidRPr="00AB081C" w:rsidRDefault="00E44F56" w:rsidP="00E44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cs/>
              </w:rPr>
            </w:pPr>
          </w:p>
        </w:tc>
        <w:tc>
          <w:tcPr>
            <w:tcW w:w="1282" w:type="dxa"/>
          </w:tcPr>
          <w:p w14:paraId="6C7EEA5F" w14:textId="48AE9A2E" w:rsidR="00E44F56" w:rsidRPr="00AB081C" w:rsidRDefault="00E44F56" w:rsidP="00E44F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081C">
              <w:rPr>
                <w:rFonts w:ascii="Angsana New" w:hAnsi="Angsana New"/>
                <w:sz w:val="30"/>
                <w:szCs w:val="30"/>
              </w:rPr>
              <w:t>256</w:t>
            </w:r>
            <w:r w:rsidRPr="00AB081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283" w:type="dxa"/>
          </w:tcPr>
          <w:p w14:paraId="5BF24010" w14:textId="6D5DB75E" w:rsidR="00E44F56" w:rsidRPr="00AB081C" w:rsidRDefault="00E44F56" w:rsidP="00E44F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081C">
              <w:rPr>
                <w:rFonts w:ascii="Angsana New" w:hAnsi="Angsana New"/>
                <w:sz w:val="30"/>
                <w:szCs w:val="30"/>
              </w:rPr>
              <w:t>256</w:t>
            </w:r>
            <w:r w:rsidRPr="00AB081C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282" w:type="dxa"/>
          </w:tcPr>
          <w:p w14:paraId="779081E5" w14:textId="3F507720" w:rsidR="00E44F56" w:rsidRPr="00AB081C" w:rsidRDefault="00E44F56" w:rsidP="00E44F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081C">
              <w:rPr>
                <w:rFonts w:ascii="Angsana New" w:hAnsi="Angsana New"/>
                <w:sz w:val="30"/>
                <w:szCs w:val="30"/>
              </w:rPr>
              <w:t>256</w:t>
            </w:r>
            <w:r w:rsidRPr="00AB081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283" w:type="dxa"/>
          </w:tcPr>
          <w:p w14:paraId="7DD43775" w14:textId="0CF6E8B6" w:rsidR="00E44F56" w:rsidRPr="00AB081C" w:rsidRDefault="00E44F56" w:rsidP="00E44F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081C">
              <w:rPr>
                <w:rFonts w:ascii="Angsana New" w:hAnsi="Angsana New"/>
                <w:sz w:val="30"/>
                <w:szCs w:val="30"/>
              </w:rPr>
              <w:t>256</w:t>
            </w:r>
            <w:r w:rsidRPr="00AB081C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E44F56" w:rsidRPr="00AB081C" w14:paraId="2602B4E2" w14:textId="77777777" w:rsidTr="00906758">
        <w:trPr>
          <w:tblHeader/>
        </w:trPr>
        <w:tc>
          <w:tcPr>
            <w:tcW w:w="4158" w:type="dxa"/>
          </w:tcPr>
          <w:p w14:paraId="0903DE91" w14:textId="77777777" w:rsidR="00E44F56" w:rsidRPr="00AB081C" w:rsidRDefault="00E44F56" w:rsidP="0090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5130" w:type="dxa"/>
            <w:gridSpan w:val="4"/>
          </w:tcPr>
          <w:p w14:paraId="747E229C" w14:textId="5B9DD3C8" w:rsidR="00E44F56" w:rsidRPr="00AB081C" w:rsidRDefault="00E44F56" w:rsidP="00906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B081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912891" w:rsidRPr="00AB081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AB081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44F56" w:rsidRPr="00AB081C" w14:paraId="06E94F5B" w14:textId="77777777" w:rsidTr="00906758">
        <w:tc>
          <w:tcPr>
            <w:tcW w:w="4158" w:type="dxa"/>
          </w:tcPr>
          <w:p w14:paraId="362B2E88" w14:textId="6AF05E71" w:rsidR="00E44F56" w:rsidRPr="00AB081C" w:rsidRDefault="00E44F56" w:rsidP="00E44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</w:pPr>
            <w:r w:rsidRPr="00AB081C">
              <w:rPr>
                <w:cs/>
              </w:rPr>
              <w:t xml:space="preserve">ณ วันที่ </w:t>
            </w:r>
            <w:r w:rsidRPr="00AB081C">
              <w:t>1</w:t>
            </w:r>
            <w:r w:rsidRPr="00AB081C">
              <w:rPr>
                <w:cs/>
              </w:rPr>
              <w:t xml:space="preserve"> มกราคม</w:t>
            </w:r>
          </w:p>
        </w:tc>
        <w:tc>
          <w:tcPr>
            <w:tcW w:w="1282" w:type="dxa"/>
          </w:tcPr>
          <w:p w14:paraId="31A4F96A" w14:textId="6C9F94CA" w:rsidR="00E44F56" w:rsidRPr="00AB081C" w:rsidRDefault="001F7EA6" w:rsidP="00E44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AB081C">
              <w:t>24</w:t>
            </w:r>
            <w:r w:rsidR="00E937A1" w:rsidRPr="00AB081C">
              <w:t>8</w:t>
            </w:r>
          </w:p>
        </w:tc>
        <w:tc>
          <w:tcPr>
            <w:tcW w:w="1283" w:type="dxa"/>
          </w:tcPr>
          <w:p w14:paraId="21012177" w14:textId="09586D64" w:rsidR="00E44F56" w:rsidRPr="00AB081C" w:rsidRDefault="00E44F56" w:rsidP="00E44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AB081C">
              <w:t>505</w:t>
            </w:r>
          </w:p>
        </w:tc>
        <w:tc>
          <w:tcPr>
            <w:tcW w:w="1282" w:type="dxa"/>
          </w:tcPr>
          <w:p w14:paraId="436D906C" w14:textId="16BFAFD4" w:rsidR="00E44F56" w:rsidRPr="00AB081C" w:rsidRDefault="001F7EA6" w:rsidP="00E44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cs/>
              </w:rPr>
            </w:pPr>
            <w:r w:rsidRPr="00AB081C">
              <w:t>248</w:t>
            </w:r>
          </w:p>
        </w:tc>
        <w:tc>
          <w:tcPr>
            <w:tcW w:w="1283" w:type="dxa"/>
          </w:tcPr>
          <w:p w14:paraId="5D4A4FEE" w14:textId="1228319E" w:rsidR="00E44F56" w:rsidRPr="00AB081C" w:rsidRDefault="00E44F56" w:rsidP="00E44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cs/>
              </w:rPr>
            </w:pPr>
            <w:r w:rsidRPr="00AB081C">
              <w:t>505</w:t>
            </w:r>
          </w:p>
        </w:tc>
      </w:tr>
      <w:tr w:rsidR="00E44F56" w:rsidRPr="00AB081C" w14:paraId="2FD73A1C" w14:textId="77777777" w:rsidTr="000013FD">
        <w:tc>
          <w:tcPr>
            <w:tcW w:w="4158" w:type="dxa"/>
          </w:tcPr>
          <w:p w14:paraId="3F960D22" w14:textId="715FD516" w:rsidR="00E44F56" w:rsidRPr="00AB081C" w:rsidRDefault="00E44F56" w:rsidP="00E44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AB081C">
              <w:rPr>
                <w:rFonts w:hint="cs"/>
                <w:cs/>
              </w:rPr>
              <w:t>จำหน่าย</w:t>
            </w:r>
          </w:p>
        </w:tc>
        <w:tc>
          <w:tcPr>
            <w:tcW w:w="1282" w:type="dxa"/>
          </w:tcPr>
          <w:p w14:paraId="7A82983B" w14:textId="21DA89A6" w:rsidR="00E44F56" w:rsidRPr="00AB081C" w:rsidRDefault="00E937A1" w:rsidP="00E44F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AB081C">
              <w:t>(248)</w:t>
            </w:r>
          </w:p>
        </w:tc>
        <w:tc>
          <w:tcPr>
            <w:tcW w:w="1283" w:type="dxa"/>
          </w:tcPr>
          <w:p w14:paraId="7F170930" w14:textId="3186187C" w:rsidR="00E44F56" w:rsidRPr="00AB081C" w:rsidRDefault="00E44F56" w:rsidP="00E44F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AB081C">
              <w:rPr>
                <w:color w:val="000000" w:themeColor="text1"/>
              </w:rPr>
              <w:t>(25</w:t>
            </w:r>
            <w:r w:rsidR="001D6DD6" w:rsidRPr="00AB081C">
              <w:rPr>
                <w:color w:val="000000" w:themeColor="text1"/>
              </w:rPr>
              <w:t>7</w:t>
            </w:r>
            <w:r w:rsidRPr="00AB081C">
              <w:rPr>
                <w:color w:val="000000" w:themeColor="text1"/>
              </w:rPr>
              <w:t>)</w:t>
            </w:r>
          </w:p>
        </w:tc>
        <w:tc>
          <w:tcPr>
            <w:tcW w:w="1282" w:type="dxa"/>
          </w:tcPr>
          <w:p w14:paraId="31C87D16" w14:textId="34255518" w:rsidR="00E44F56" w:rsidRPr="00AB081C" w:rsidRDefault="004649FD" w:rsidP="00E44F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AB081C">
              <w:t>(248)</w:t>
            </w:r>
          </w:p>
        </w:tc>
        <w:tc>
          <w:tcPr>
            <w:tcW w:w="1283" w:type="dxa"/>
          </w:tcPr>
          <w:p w14:paraId="73737833" w14:textId="7AE3E857" w:rsidR="00E44F56" w:rsidRPr="00AB081C" w:rsidRDefault="00E44F56" w:rsidP="00E44F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</w:pPr>
            <w:r w:rsidRPr="00AB081C">
              <w:rPr>
                <w:color w:val="000000" w:themeColor="text1"/>
              </w:rPr>
              <w:t>(25</w:t>
            </w:r>
            <w:r w:rsidR="001D6DD6" w:rsidRPr="00AB081C">
              <w:rPr>
                <w:color w:val="000000" w:themeColor="text1"/>
              </w:rPr>
              <w:t>7</w:t>
            </w:r>
            <w:r w:rsidRPr="00AB081C">
              <w:rPr>
                <w:color w:val="000000" w:themeColor="text1"/>
              </w:rPr>
              <w:t>)</w:t>
            </w:r>
          </w:p>
        </w:tc>
      </w:tr>
      <w:tr w:rsidR="00E44F56" w:rsidRPr="00AB081C" w14:paraId="7D194181" w14:textId="77777777" w:rsidTr="00906758">
        <w:tc>
          <w:tcPr>
            <w:tcW w:w="4158" w:type="dxa"/>
          </w:tcPr>
          <w:p w14:paraId="6EDD0821" w14:textId="08ECDE54" w:rsidR="00E44F56" w:rsidRPr="00AB081C" w:rsidRDefault="00E44F56" w:rsidP="00E44F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08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282" w:type="dxa"/>
          </w:tcPr>
          <w:p w14:paraId="308DD087" w14:textId="221A9288" w:rsidR="00E44F56" w:rsidRPr="00AB081C" w:rsidRDefault="00E937A1" w:rsidP="00E44F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b/>
                <w:bCs/>
              </w:rPr>
            </w:pPr>
            <w:r w:rsidRPr="00AB081C">
              <w:rPr>
                <w:b/>
                <w:bCs/>
              </w:rPr>
              <w:t>-</w:t>
            </w:r>
          </w:p>
        </w:tc>
        <w:tc>
          <w:tcPr>
            <w:tcW w:w="1283" w:type="dxa"/>
          </w:tcPr>
          <w:p w14:paraId="4B858C4E" w14:textId="6859565F" w:rsidR="00E44F56" w:rsidRPr="00AB081C" w:rsidRDefault="00E44F56" w:rsidP="00E44F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b/>
                <w:bCs/>
              </w:rPr>
            </w:pPr>
            <w:r w:rsidRPr="00AB081C">
              <w:rPr>
                <w:b/>
                <w:bCs/>
                <w:color w:val="000000" w:themeColor="text1"/>
              </w:rPr>
              <w:t>24</w:t>
            </w:r>
            <w:r w:rsidR="001D6DD6" w:rsidRPr="00AB081C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1282" w:type="dxa"/>
          </w:tcPr>
          <w:p w14:paraId="5D646E31" w14:textId="173E433A" w:rsidR="00E44F56" w:rsidRPr="00AB081C" w:rsidRDefault="004649FD" w:rsidP="00E44F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b/>
                <w:bCs/>
              </w:rPr>
            </w:pPr>
            <w:r w:rsidRPr="00AB081C">
              <w:rPr>
                <w:b/>
                <w:bCs/>
              </w:rPr>
              <w:t>-</w:t>
            </w:r>
          </w:p>
        </w:tc>
        <w:tc>
          <w:tcPr>
            <w:tcW w:w="1283" w:type="dxa"/>
          </w:tcPr>
          <w:p w14:paraId="70E4302E" w14:textId="2492AD97" w:rsidR="00E44F56" w:rsidRPr="00AB081C" w:rsidRDefault="00E44F56" w:rsidP="00E44F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b/>
                <w:bCs/>
              </w:rPr>
            </w:pPr>
            <w:r w:rsidRPr="00AB081C">
              <w:rPr>
                <w:b/>
                <w:bCs/>
                <w:color w:val="000000" w:themeColor="text1"/>
              </w:rPr>
              <w:t>24</w:t>
            </w:r>
            <w:r w:rsidR="001D6DD6" w:rsidRPr="00AB081C">
              <w:rPr>
                <w:b/>
                <w:bCs/>
                <w:color w:val="000000" w:themeColor="text1"/>
              </w:rPr>
              <w:t>8</w:t>
            </w:r>
          </w:p>
        </w:tc>
      </w:tr>
    </w:tbl>
    <w:p w14:paraId="0E2F740C" w14:textId="77777777" w:rsidR="00E44F56" w:rsidRPr="00AB081C" w:rsidRDefault="00E44F56" w:rsidP="00E44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</w:rPr>
      </w:pPr>
    </w:p>
    <w:p w14:paraId="5EE3483C" w14:textId="6F2D10D9" w:rsidR="00C7681C" w:rsidRPr="00AB081C" w:rsidRDefault="00420F63" w:rsidP="00B570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s/>
        </w:rPr>
        <w:sectPr w:rsidR="00C7681C" w:rsidRPr="00AB081C" w:rsidSect="00E23505"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  <w:r w:rsidRPr="00AB081C">
        <w:rPr>
          <w:rFonts w:asciiTheme="majorBidi" w:hAnsiTheme="majorBidi" w:cstheme="majorBidi"/>
          <w:cs/>
          <w:lang w:val="th-TH"/>
        </w:rPr>
        <w:t>ในระหว่างงวด</w:t>
      </w:r>
      <w:r w:rsidR="00B65D4F" w:rsidRPr="00AB081C">
        <w:rPr>
          <w:rFonts w:asciiTheme="majorBidi" w:hAnsiTheme="majorBidi" w:cstheme="majorBidi"/>
          <w:cs/>
          <w:lang w:val="th-TH"/>
        </w:rPr>
        <w:t>เก้าเดือน</w:t>
      </w:r>
      <w:r w:rsidRPr="00AB081C">
        <w:rPr>
          <w:rFonts w:asciiTheme="majorBidi" w:hAnsiTheme="majorBidi" w:cstheme="majorBidi"/>
          <w:cs/>
          <w:lang w:val="th-TH"/>
        </w:rPr>
        <w:t xml:space="preserve">สิ้นสุดวันที่ </w:t>
      </w:r>
      <w:r w:rsidR="00C46509" w:rsidRPr="00AB081C">
        <w:rPr>
          <w:rFonts w:asciiTheme="majorBidi" w:hAnsiTheme="majorBidi" w:cstheme="majorBidi"/>
        </w:rPr>
        <w:t xml:space="preserve">30 </w:t>
      </w:r>
      <w:r w:rsidR="00C46509" w:rsidRPr="00AB081C">
        <w:rPr>
          <w:rFonts w:asciiTheme="majorBidi" w:hAnsiTheme="majorBidi" w:cstheme="majorBidi"/>
          <w:cs/>
        </w:rPr>
        <w:t>กันยายน</w:t>
      </w:r>
      <w:r w:rsidRPr="00AB081C">
        <w:rPr>
          <w:rFonts w:asciiTheme="majorBidi" w:hAnsiTheme="majorBidi" w:cstheme="majorBidi"/>
          <w:cs/>
          <w:lang w:val="th-TH"/>
        </w:rPr>
        <w:t xml:space="preserve"> </w:t>
      </w:r>
      <w:r w:rsidR="001446DE" w:rsidRPr="00AB081C">
        <w:rPr>
          <w:rFonts w:asciiTheme="majorBidi" w:hAnsiTheme="majorBidi" w:cstheme="majorBidi"/>
        </w:rPr>
        <w:t>2566</w:t>
      </w:r>
      <w:r w:rsidR="00B9761D" w:rsidRPr="00AB081C">
        <w:t xml:space="preserve"> </w:t>
      </w:r>
      <w:r w:rsidR="00B9761D" w:rsidRPr="00AB081C">
        <w:rPr>
          <w:rFonts w:hint="cs"/>
          <w:cs/>
        </w:rPr>
        <w:t xml:space="preserve">บริษัทได้จำหน่ายหุ้นทุนซื้อคืนจำนวน </w:t>
      </w:r>
      <w:r w:rsidR="00B5705F" w:rsidRPr="00AB081C">
        <w:t>9</w:t>
      </w:r>
      <w:r w:rsidR="00B9761D" w:rsidRPr="00AB081C">
        <w:rPr>
          <w:cs/>
        </w:rPr>
        <w:t xml:space="preserve"> </w:t>
      </w:r>
      <w:r w:rsidR="00B9761D" w:rsidRPr="00AB081C">
        <w:rPr>
          <w:rFonts w:hint="cs"/>
          <w:cs/>
        </w:rPr>
        <w:t xml:space="preserve">ล้านหุ้น </w:t>
      </w:r>
      <w:r w:rsidR="00B9761D" w:rsidRPr="00AB081C">
        <w:rPr>
          <w:rStyle w:val="ui-provider"/>
          <w:cs/>
        </w:rPr>
        <w:t xml:space="preserve">ในราคาหุ้นละ </w:t>
      </w:r>
      <w:r w:rsidR="00B9761D" w:rsidRPr="00AB081C">
        <w:rPr>
          <w:rStyle w:val="ui-provider"/>
        </w:rPr>
        <w:t xml:space="preserve">28.14 </w:t>
      </w:r>
      <w:r w:rsidR="00B9761D" w:rsidRPr="00AB081C">
        <w:rPr>
          <w:rStyle w:val="ui-provider"/>
          <w:cs/>
        </w:rPr>
        <w:t>บาท</w:t>
      </w:r>
      <w:r w:rsidR="00B9761D" w:rsidRPr="00AB081C">
        <w:rPr>
          <w:rStyle w:val="ui-provider"/>
        </w:rPr>
        <w:t xml:space="preserve"> </w:t>
      </w:r>
      <w:r w:rsidR="00B9761D" w:rsidRPr="00AB081C">
        <w:rPr>
          <w:rStyle w:val="ui-provider"/>
          <w:rFonts w:hint="cs"/>
          <w:cs/>
        </w:rPr>
        <w:t xml:space="preserve">โดยมีส่วนเกินมูลค่าหุ้นทุนซื้อคืนเป็นจำนวนเงิน </w:t>
      </w:r>
      <w:r w:rsidR="00B9761D" w:rsidRPr="00AB081C">
        <w:rPr>
          <w:rStyle w:val="ui-provider"/>
        </w:rPr>
        <w:t xml:space="preserve">27 </w:t>
      </w:r>
      <w:r w:rsidR="00B9761D" w:rsidRPr="00AB081C">
        <w:rPr>
          <w:rStyle w:val="ui-provider"/>
          <w:rFonts w:hint="cs"/>
          <w:cs/>
        </w:rPr>
        <w:t>ล้านบาท</w:t>
      </w:r>
      <w:r w:rsidR="00AD7AC6" w:rsidRPr="00AB081C">
        <w:rPr>
          <w:rStyle w:val="ui-provider"/>
        </w:rPr>
        <w:t xml:space="preserve"> </w:t>
      </w:r>
      <w:r w:rsidR="00B9761D" w:rsidRPr="00AB081C">
        <w:rPr>
          <w:rStyle w:val="ui-provider"/>
          <w:rFonts w:hint="cs"/>
          <w:cs/>
        </w:rPr>
        <w:t xml:space="preserve">ณ วันที่ </w:t>
      </w:r>
      <w:r w:rsidR="00C46509" w:rsidRPr="00AB081C">
        <w:rPr>
          <w:rStyle w:val="ui-provider"/>
        </w:rPr>
        <w:t xml:space="preserve">30 </w:t>
      </w:r>
      <w:r w:rsidR="00C46509" w:rsidRPr="00AB081C">
        <w:rPr>
          <w:rStyle w:val="ui-provider"/>
          <w:cs/>
        </w:rPr>
        <w:t>กันยายน</w:t>
      </w:r>
      <w:r w:rsidR="00FE6353" w:rsidRPr="00AB081C">
        <w:rPr>
          <w:rStyle w:val="ui-provider"/>
          <w:rFonts w:hint="cs"/>
          <w:cs/>
        </w:rPr>
        <w:t xml:space="preserve"> </w:t>
      </w:r>
      <w:r w:rsidR="00FE6353" w:rsidRPr="00AB081C">
        <w:rPr>
          <w:rStyle w:val="ui-provider"/>
        </w:rPr>
        <w:t>2566</w:t>
      </w:r>
      <w:r w:rsidR="00B9761D" w:rsidRPr="00AB081C">
        <w:rPr>
          <w:rStyle w:val="ui-provider"/>
        </w:rPr>
        <w:t xml:space="preserve"> </w:t>
      </w:r>
      <w:r w:rsidR="00B9761D" w:rsidRPr="00AB081C">
        <w:rPr>
          <w:rStyle w:val="ui-provider"/>
          <w:rFonts w:hint="cs"/>
          <w:cs/>
        </w:rPr>
        <w:t>บริษัทไม่มีหุ้นทุนซื้อคืนคงเหลือ</w:t>
      </w:r>
    </w:p>
    <w:p w14:paraId="3093B4F0" w14:textId="77777777" w:rsidR="00825705" w:rsidRPr="00AB081C" w:rsidRDefault="00825705" w:rsidP="00387D22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B081C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ส่วน</w:t>
      </w:r>
      <w:r w:rsidRPr="00AB081C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งาน</w:t>
      </w:r>
      <w:r w:rsidRPr="00AB081C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ดำเนินงานและการจำแนกรายได้</w:t>
      </w:r>
    </w:p>
    <w:p w14:paraId="38C4ACF4" w14:textId="77777777" w:rsidR="00CC529F" w:rsidRPr="00AB081C" w:rsidRDefault="00CC529F" w:rsidP="005D3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lang w:eastAsia="th-TH"/>
        </w:rPr>
      </w:pPr>
    </w:p>
    <w:p w14:paraId="6F798D2B" w14:textId="35EF4F5F" w:rsidR="005D384C" w:rsidRPr="00AB081C" w:rsidRDefault="00CC529F" w:rsidP="005D3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lang w:eastAsia="th-TH"/>
        </w:rPr>
      </w:pPr>
      <w:r w:rsidRPr="00AB081C">
        <w:rPr>
          <w:snapToGrid w:val="0"/>
          <w:cs/>
          <w:lang w:eastAsia="th-TH"/>
        </w:rPr>
        <w:tab/>
      </w:r>
      <w:r w:rsidRPr="00AB081C">
        <w:rPr>
          <w:snapToGrid w:val="0"/>
          <w:cs/>
          <w:lang w:eastAsia="th-TH"/>
        </w:rPr>
        <w:tab/>
      </w:r>
      <w:r w:rsidRPr="00AB081C">
        <w:rPr>
          <w:snapToGrid w:val="0"/>
          <w:cs/>
          <w:lang w:eastAsia="th-TH"/>
        </w:rPr>
        <w:tab/>
      </w:r>
      <w:r w:rsidR="005D384C" w:rsidRPr="00AB081C">
        <w:rPr>
          <w:snapToGrid w:val="0"/>
          <w:lang w:eastAsia="th-TH"/>
        </w:rPr>
        <w:tab/>
      </w:r>
      <w:r w:rsidR="005D384C" w:rsidRPr="00AB081C">
        <w:rPr>
          <w:snapToGrid w:val="0"/>
          <w:cs/>
          <w:lang w:eastAsia="th-TH"/>
        </w:rPr>
        <w:t>ผู้มีอำนาจตัดสินใจสูงสุดด้านการดำเนินงานได้พิจารณาแยกส่วนงานเอสโซ่ ออกมาเป็นอีกส่วนงาน</w:t>
      </w:r>
      <w:r w:rsidR="00EA6FAB" w:rsidRPr="00AB081C">
        <w:rPr>
          <w:rFonts w:hint="cs"/>
          <w:snapToGrid w:val="0"/>
          <w:cs/>
          <w:lang w:eastAsia="th-TH"/>
        </w:rPr>
        <w:t>หนึ่ง</w:t>
      </w:r>
      <w:r w:rsidR="005D384C" w:rsidRPr="00AB081C">
        <w:rPr>
          <w:snapToGrid w:val="0"/>
          <w:cs/>
          <w:lang w:eastAsia="th-TH"/>
        </w:rPr>
        <w:t xml:space="preserve"> เนื่องจากมีการจัดสรรทรัพยากรและประเมินผลการปฏิบัติงานของส่วนงานดำเนินงาน</w:t>
      </w:r>
      <w:r w:rsidR="00EA6FAB" w:rsidRPr="00AB081C">
        <w:rPr>
          <w:rFonts w:hint="cs"/>
          <w:snapToGrid w:val="0"/>
          <w:cs/>
          <w:lang w:eastAsia="th-TH"/>
        </w:rPr>
        <w:t>ดังกล่าว</w:t>
      </w:r>
      <w:r w:rsidR="005D384C" w:rsidRPr="00AB081C">
        <w:rPr>
          <w:snapToGrid w:val="0"/>
          <w:cs/>
          <w:lang w:eastAsia="th-TH"/>
        </w:rPr>
        <w:t>แยกต่างหาก</w:t>
      </w:r>
    </w:p>
    <w:p w14:paraId="2F8F365F" w14:textId="2529AE0C" w:rsidR="00C93E5E" w:rsidRPr="00AB081C" w:rsidRDefault="00D54B8C" w:rsidP="005D3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lang w:eastAsia="th-TH"/>
        </w:rPr>
      </w:pPr>
      <w:r w:rsidRPr="00AB081C">
        <w:rPr>
          <w:snapToGrid w:val="0"/>
          <w:cs/>
          <w:lang w:eastAsia="th-TH"/>
        </w:rPr>
        <w:t>ข้อมูลเกี่ยวกับส่วนงานที่รายงาน</w:t>
      </w:r>
      <w:r w:rsidR="00B65D4F" w:rsidRPr="00AB081C">
        <w:rPr>
          <w:snapToGrid w:val="0"/>
          <w:cs/>
          <w:lang w:eastAsia="th-TH"/>
        </w:rPr>
        <w:t xml:space="preserve">สำหรับงวดเก้าเดือนสิ้นสุดวันที่ </w:t>
      </w:r>
      <w:r w:rsidR="001E7EAE" w:rsidRPr="00AB081C">
        <w:rPr>
          <w:snapToGrid w:val="0"/>
          <w:lang w:eastAsia="th-TH"/>
        </w:rPr>
        <w:t>30</w:t>
      </w:r>
      <w:r w:rsidR="00B65D4F" w:rsidRPr="00AB081C">
        <w:rPr>
          <w:snapToGrid w:val="0"/>
          <w:cs/>
          <w:lang w:eastAsia="th-TH"/>
        </w:rPr>
        <w:t xml:space="preserve"> กันยายน</w:t>
      </w:r>
      <w:r w:rsidR="00C63585" w:rsidRPr="00AB081C">
        <w:rPr>
          <w:snapToGrid w:val="0"/>
          <w:cs/>
          <w:lang w:eastAsia="th-TH"/>
        </w:rPr>
        <w:t xml:space="preserve"> </w:t>
      </w:r>
      <w:r w:rsidR="001E7EAE" w:rsidRPr="00AB081C">
        <w:rPr>
          <w:snapToGrid w:val="0"/>
          <w:lang w:eastAsia="th-TH"/>
        </w:rPr>
        <w:t>2566</w:t>
      </w:r>
      <w:r w:rsidRPr="00AB081C">
        <w:rPr>
          <w:snapToGrid w:val="0"/>
          <w:cs/>
          <w:lang w:eastAsia="th-TH"/>
        </w:rPr>
        <w:t xml:space="preserve"> </w:t>
      </w:r>
      <w:r w:rsidRPr="00AB081C">
        <w:rPr>
          <w:rFonts w:hint="cs"/>
          <w:snapToGrid w:val="0"/>
          <w:cs/>
          <w:lang w:eastAsia="th-TH"/>
        </w:rPr>
        <w:t xml:space="preserve">และ </w:t>
      </w:r>
      <w:r w:rsidR="001E7EAE" w:rsidRPr="00AB081C">
        <w:rPr>
          <w:snapToGrid w:val="0"/>
          <w:lang w:eastAsia="th-TH"/>
        </w:rPr>
        <w:t>2565</w:t>
      </w:r>
      <w:r w:rsidRPr="00AB081C">
        <w:rPr>
          <w:snapToGrid w:val="0"/>
          <w:cs/>
          <w:lang w:eastAsia="th-TH"/>
        </w:rPr>
        <w:t xml:space="preserve"> มีดังนี้</w:t>
      </w: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14"/>
        <w:gridCol w:w="1119"/>
        <w:gridCol w:w="1120"/>
        <w:gridCol w:w="1119"/>
        <w:gridCol w:w="1118"/>
        <w:gridCol w:w="1119"/>
        <w:gridCol w:w="1120"/>
        <w:gridCol w:w="1144"/>
        <w:gridCol w:w="1144"/>
        <w:gridCol w:w="1293"/>
      </w:tblGrid>
      <w:tr w:rsidR="00D54B8C" w:rsidRPr="00AB081C" w14:paraId="151FBA80" w14:textId="77777777" w:rsidTr="005666C5">
        <w:tc>
          <w:tcPr>
            <w:tcW w:w="4014" w:type="dxa"/>
          </w:tcPr>
          <w:p w14:paraId="219F7DAB" w14:textId="77777777" w:rsidR="00D54B8C" w:rsidRPr="00AB081C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0296" w:type="dxa"/>
            <w:gridSpan w:val="9"/>
          </w:tcPr>
          <w:p w14:paraId="7EA4D8D7" w14:textId="77777777" w:rsidR="00D54B8C" w:rsidRPr="00AB081C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AB081C">
              <w:rPr>
                <w:rFonts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B2113" w:rsidRPr="00AB081C" w14:paraId="33DB5217" w14:textId="77777777" w:rsidTr="005666C5">
        <w:trPr>
          <w:trHeight w:val="766"/>
        </w:trPr>
        <w:tc>
          <w:tcPr>
            <w:tcW w:w="4014" w:type="dxa"/>
          </w:tcPr>
          <w:p w14:paraId="7D4286DB" w14:textId="77777777" w:rsidR="004649FD" w:rsidRPr="00AB081C" w:rsidRDefault="004649FD" w:rsidP="004E3076">
            <w:pPr>
              <w:spacing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  <w:p w14:paraId="7C3C6EE6" w14:textId="3A7BB81F" w:rsidR="004649FD" w:rsidRPr="00AB081C" w:rsidRDefault="004649FD" w:rsidP="004E3076">
            <w:pPr>
              <w:spacing w:line="240" w:lineRule="auto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AB081C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 xml:space="preserve">สำหรับงวดเก้าเดือนสิ้นสุดวันที่ </w:t>
            </w:r>
          </w:p>
          <w:p w14:paraId="35776AC3" w14:textId="0CBF2180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ind w:firstLine="336"/>
              <w:rPr>
                <w:b/>
                <w:bCs/>
                <w:sz w:val="24"/>
                <w:szCs w:val="24"/>
              </w:rPr>
            </w:pPr>
            <w:r w:rsidRPr="00AB081C">
              <w:rPr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Pr="00AB081C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กันยายน </w:t>
            </w:r>
            <w:r w:rsidRPr="00AB081C">
              <w:rPr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1119" w:type="dxa"/>
            <w:vAlign w:val="bottom"/>
          </w:tcPr>
          <w:p w14:paraId="41478266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  <w:cs/>
              </w:rPr>
              <w:t>โรงกลั่น</w:t>
            </w:r>
            <w:r w:rsidRPr="00AB081C">
              <w:rPr>
                <w:rFonts w:hint="cs"/>
                <w:sz w:val="24"/>
                <w:szCs w:val="24"/>
                <w:cs/>
              </w:rPr>
              <w:t>และการค้าน้ำมัน</w:t>
            </w:r>
          </w:p>
        </w:tc>
        <w:tc>
          <w:tcPr>
            <w:tcW w:w="1120" w:type="dxa"/>
            <w:vAlign w:val="bottom"/>
          </w:tcPr>
          <w:p w14:paraId="6F624870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  <w:cs/>
              </w:rPr>
              <w:t>การตลาด</w:t>
            </w:r>
          </w:p>
        </w:tc>
        <w:tc>
          <w:tcPr>
            <w:tcW w:w="1119" w:type="dxa"/>
            <w:vAlign w:val="bottom"/>
          </w:tcPr>
          <w:p w14:paraId="2881D22C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AB081C">
              <w:rPr>
                <w:rFonts w:hint="cs"/>
                <w:sz w:val="24"/>
                <w:szCs w:val="24"/>
                <w:cs/>
              </w:rPr>
              <w:t>พลังงาน</w:t>
            </w:r>
            <w:r w:rsidRPr="00AB081C">
              <w:rPr>
                <w:sz w:val="24"/>
                <w:szCs w:val="24"/>
                <w:cs/>
              </w:rPr>
              <w:t>ไฟฟ้า</w:t>
            </w:r>
          </w:p>
        </w:tc>
        <w:tc>
          <w:tcPr>
            <w:tcW w:w="1118" w:type="dxa"/>
            <w:vAlign w:val="bottom"/>
          </w:tcPr>
          <w:p w14:paraId="1768A19A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AB081C">
              <w:rPr>
                <w:rFonts w:hint="cs"/>
                <w:sz w:val="24"/>
                <w:szCs w:val="24"/>
                <w:cs/>
              </w:rPr>
              <w:t>ผลิตภัณฑ์ชีวภาพ</w:t>
            </w:r>
          </w:p>
        </w:tc>
        <w:tc>
          <w:tcPr>
            <w:tcW w:w="1119" w:type="dxa"/>
            <w:vAlign w:val="bottom"/>
          </w:tcPr>
          <w:p w14:paraId="240C4C97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"/>
              <w:jc w:val="center"/>
              <w:rPr>
                <w:sz w:val="24"/>
                <w:szCs w:val="24"/>
              </w:rPr>
            </w:pPr>
            <w:r w:rsidRPr="00AB081C">
              <w:rPr>
                <w:rFonts w:hint="cs"/>
                <w:sz w:val="24"/>
                <w:szCs w:val="24"/>
                <w:cs/>
              </w:rPr>
              <w:t>ทรัพยากร</w:t>
            </w:r>
            <w:r w:rsidRPr="00AB081C">
              <w:rPr>
                <w:sz w:val="24"/>
                <w:szCs w:val="24"/>
                <w:cs/>
              </w:rPr>
              <w:br/>
            </w:r>
            <w:r w:rsidRPr="00AB081C">
              <w:rPr>
                <w:rFonts w:hint="cs"/>
                <w:sz w:val="24"/>
                <w:szCs w:val="24"/>
                <w:cs/>
              </w:rPr>
              <w:t>ธรรมชาติ</w:t>
            </w:r>
          </w:p>
        </w:tc>
        <w:tc>
          <w:tcPr>
            <w:tcW w:w="1120" w:type="dxa"/>
            <w:vAlign w:val="bottom"/>
          </w:tcPr>
          <w:p w14:paraId="06E306D0" w14:textId="59B4F018" w:rsidR="004649FD" w:rsidRPr="00AB081C" w:rsidRDefault="00A3327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4"/>
                <w:szCs w:val="24"/>
                <w:cs/>
              </w:rPr>
            </w:pPr>
            <w:r w:rsidRPr="00AB081C">
              <w:rPr>
                <w:rFonts w:hint="cs"/>
                <w:sz w:val="24"/>
                <w:szCs w:val="24"/>
                <w:cs/>
              </w:rPr>
              <w:t>เอสโซ่</w:t>
            </w:r>
          </w:p>
        </w:tc>
        <w:tc>
          <w:tcPr>
            <w:tcW w:w="1144" w:type="dxa"/>
            <w:vAlign w:val="bottom"/>
          </w:tcPr>
          <w:p w14:paraId="6097EA97" w14:textId="0EA1DBE5" w:rsidR="004649FD" w:rsidRPr="00AB081C" w:rsidRDefault="004649FD" w:rsidP="00464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4"/>
                <w:szCs w:val="24"/>
                <w:cs/>
              </w:rPr>
            </w:pPr>
            <w:r w:rsidRPr="00AB081C">
              <w:rPr>
                <w:sz w:val="24"/>
                <w:szCs w:val="24"/>
                <w:cs/>
              </w:rPr>
              <w:t>อื่น ๆ</w:t>
            </w:r>
          </w:p>
        </w:tc>
        <w:tc>
          <w:tcPr>
            <w:tcW w:w="1144" w:type="dxa"/>
            <w:vAlign w:val="bottom"/>
          </w:tcPr>
          <w:p w14:paraId="4E8917C1" w14:textId="15791143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  <w:cs/>
              </w:rPr>
              <w:t>รายการ</w:t>
            </w:r>
            <w:r w:rsidRPr="00AB081C">
              <w:rPr>
                <w:sz w:val="24"/>
                <w:szCs w:val="24"/>
              </w:rPr>
              <w:br/>
            </w:r>
            <w:r w:rsidRPr="00AB081C">
              <w:rPr>
                <w:sz w:val="24"/>
                <w:szCs w:val="24"/>
                <w:cs/>
              </w:rPr>
              <w:t>ตัดบัญชีระหว่างกัน</w:t>
            </w:r>
          </w:p>
        </w:tc>
        <w:tc>
          <w:tcPr>
            <w:tcW w:w="1293" w:type="dxa"/>
            <w:vAlign w:val="bottom"/>
          </w:tcPr>
          <w:p w14:paraId="7C6117CF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4"/>
                <w:szCs w:val="24"/>
                <w:cs/>
              </w:rPr>
            </w:pPr>
            <w:r w:rsidRPr="00AB081C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D54B8C" w:rsidRPr="00AB081C" w14:paraId="0FBBBF09" w14:textId="77777777" w:rsidTr="005666C5">
        <w:tc>
          <w:tcPr>
            <w:tcW w:w="4014" w:type="dxa"/>
          </w:tcPr>
          <w:p w14:paraId="7FE919CA" w14:textId="77777777" w:rsidR="00D54B8C" w:rsidRPr="00AB081C" w:rsidRDefault="00D54B8C" w:rsidP="004E3076">
            <w:pPr>
              <w:spacing w:line="240" w:lineRule="auto"/>
              <w:jc w:val="both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96" w:type="dxa"/>
            <w:gridSpan w:val="9"/>
            <w:vAlign w:val="bottom"/>
          </w:tcPr>
          <w:p w14:paraId="2C8F47A1" w14:textId="77777777" w:rsidR="00D54B8C" w:rsidRPr="00AB081C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AB081C">
              <w:rPr>
                <w:rFonts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BB2113" w:rsidRPr="00AB081C" w14:paraId="65FCC1C6" w14:textId="77777777" w:rsidTr="005666C5">
        <w:tc>
          <w:tcPr>
            <w:tcW w:w="4014" w:type="dxa"/>
            <w:vAlign w:val="bottom"/>
          </w:tcPr>
          <w:p w14:paraId="309C840D" w14:textId="77777777" w:rsidR="004649FD" w:rsidRPr="00AB081C" w:rsidRDefault="004649FD" w:rsidP="004649FD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19" w:type="dxa"/>
            <w:vAlign w:val="center"/>
          </w:tcPr>
          <w:p w14:paraId="7F82C102" w14:textId="226CBF8A" w:rsidR="004649FD" w:rsidRPr="00AB081C" w:rsidRDefault="004649FD" w:rsidP="00464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</w:rPr>
              <w:t>59,613</w:t>
            </w:r>
          </w:p>
        </w:tc>
        <w:tc>
          <w:tcPr>
            <w:tcW w:w="1120" w:type="dxa"/>
            <w:vAlign w:val="center"/>
          </w:tcPr>
          <w:p w14:paraId="56336535" w14:textId="6BBF8A28" w:rsidR="004649FD" w:rsidRPr="00AB081C" w:rsidRDefault="004649FD" w:rsidP="00464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</w:rPr>
              <w:t>141,336</w:t>
            </w:r>
          </w:p>
        </w:tc>
        <w:tc>
          <w:tcPr>
            <w:tcW w:w="1119" w:type="dxa"/>
            <w:vAlign w:val="center"/>
          </w:tcPr>
          <w:p w14:paraId="0CBE8949" w14:textId="599667D6" w:rsidR="004649FD" w:rsidRPr="00AB081C" w:rsidRDefault="004649FD" w:rsidP="00464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</w:rPr>
              <w:t>3,56</w:t>
            </w:r>
            <w:r w:rsidR="00615823" w:rsidRPr="00AB081C">
              <w:rPr>
                <w:sz w:val="24"/>
                <w:szCs w:val="24"/>
              </w:rPr>
              <w:t>3</w:t>
            </w:r>
          </w:p>
        </w:tc>
        <w:tc>
          <w:tcPr>
            <w:tcW w:w="1118" w:type="dxa"/>
            <w:vAlign w:val="center"/>
          </w:tcPr>
          <w:p w14:paraId="04A55FA2" w14:textId="789B0F04" w:rsidR="004649FD" w:rsidRPr="00AB081C" w:rsidRDefault="004649FD" w:rsidP="00464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</w:rPr>
              <w:t>1,589</w:t>
            </w:r>
          </w:p>
        </w:tc>
        <w:tc>
          <w:tcPr>
            <w:tcW w:w="1119" w:type="dxa"/>
            <w:vAlign w:val="center"/>
          </w:tcPr>
          <w:p w14:paraId="57528079" w14:textId="19779233" w:rsidR="004649FD" w:rsidRPr="00AB081C" w:rsidRDefault="004649FD" w:rsidP="00464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</w:rPr>
              <w:t>22,137</w:t>
            </w:r>
          </w:p>
        </w:tc>
        <w:tc>
          <w:tcPr>
            <w:tcW w:w="1120" w:type="dxa"/>
            <w:vAlign w:val="center"/>
          </w:tcPr>
          <w:p w14:paraId="13178BC2" w14:textId="1A95011A" w:rsidR="004649FD" w:rsidRPr="00AB081C" w:rsidRDefault="004649FD" w:rsidP="00464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</w:rPr>
              <w:t>1</w:t>
            </w:r>
            <w:r w:rsidR="00781C7F" w:rsidRPr="00AB081C">
              <w:rPr>
                <w:sz w:val="24"/>
                <w:szCs w:val="24"/>
              </w:rPr>
              <w:t>4</w:t>
            </w:r>
            <w:r w:rsidRPr="00AB081C">
              <w:rPr>
                <w:sz w:val="24"/>
                <w:szCs w:val="24"/>
              </w:rPr>
              <w:t>,</w:t>
            </w:r>
            <w:r w:rsidR="00781C7F" w:rsidRPr="00AB081C">
              <w:rPr>
                <w:sz w:val="24"/>
                <w:szCs w:val="24"/>
              </w:rPr>
              <w:t>489</w:t>
            </w:r>
          </w:p>
        </w:tc>
        <w:tc>
          <w:tcPr>
            <w:tcW w:w="1144" w:type="dxa"/>
            <w:vAlign w:val="center"/>
          </w:tcPr>
          <w:p w14:paraId="22C98632" w14:textId="0C130830" w:rsidR="004649FD" w:rsidRPr="00AB081C" w:rsidRDefault="004649FD" w:rsidP="00464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</w:rPr>
              <w:t>20</w:t>
            </w:r>
            <w:r w:rsidR="00107AA6" w:rsidRPr="00AB081C">
              <w:rPr>
                <w:sz w:val="24"/>
                <w:szCs w:val="24"/>
              </w:rPr>
              <w:t>4</w:t>
            </w:r>
          </w:p>
        </w:tc>
        <w:tc>
          <w:tcPr>
            <w:tcW w:w="1144" w:type="dxa"/>
            <w:vAlign w:val="center"/>
          </w:tcPr>
          <w:p w14:paraId="0959573D" w14:textId="194EF462" w:rsidR="004649FD" w:rsidRPr="00AB081C" w:rsidRDefault="00BB2113" w:rsidP="00F7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</w:rPr>
              <w:t>-</w:t>
            </w:r>
          </w:p>
        </w:tc>
        <w:tc>
          <w:tcPr>
            <w:tcW w:w="1293" w:type="dxa"/>
            <w:vAlign w:val="center"/>
          </w:tcPr>
          <w:p w14:paraId="437476C2" w14:textId="2B77BBDE" w:rsidR="004649FD" w:rsidRPr="00AB081C" w:rsidRDefault="00BB2113" w:rsidP="00464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</w:rPr>
              <w:t>24</w:t>
            </w:r>
            <w:r w:rsidR="007A3503" w:rsidRPr="00AB081C">
              <w:rPr>
                <w:sz w:val="24"/>
                <w:szCs w:val="24"/>
              </w:rPr>
              <w:t>2</w:t>
            </w:r>
            <w:r w:rsidRPr="00AB081C">
              <w:rPr>
                <w:sz w:val="24"/>
                <w:szCs w:val="24"/>
              </w:rPr>
              <w:t>,</w:t>
            </w:r>
            <w:r w:rsidR="007A3503" w:rsidRPr="00AB081C">
              <w:rPr>
                <w:sz w:val="24"/>
                <w:szCs w:val="24"/>
              </w:rPr>
              <w:t>93</w:t>
            </w:r>
            <w:r w:rsidR="00C93E5E" w:rsidRPr="00AB081C">
              <w:rPr>
                <w:sz w:val="24"/>
                <w:szCs w:val="24"/>
              </w:rPr>
              <w:t>1</w:t>
            </w:r>
          </w:p>
        </w:tc>
      </w:tr>
      <w:tr w:rsidR="00BB2113" w:rsidRPr="00AB081C" w14:paraId="2DC3E68A" w14:textId="77777777" w:rsidTr="005666C5">
        <w:tc>
          <w:tcPr>
            <w:tcW w:w="4014" w:type="dxa"/>
          </w:tcPr>
          <w:p w14:paraId="2CA2A5D8" w14:textId="77777777" w:rsidR="004649FD" w:rsidRPr="00AB081C" w:rsidRDefault="004649FD" w:rsidP="004649FD">
            <w:pPr>
              <w:spacing w:line="240" w:lineRule="auto"/>
              <w:jc w:val="both"/>
              <w:rPr>
                <w:sz w:val="24"/>
                <w:szCs w:val="24"/>
                <w:cs/>
              </w:rPr>
            </w:pPr>
            <w:r w:rsidRPr="00AB081C">
              <w:rPr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9" w:type="dxa"/>
            <w:vAlign w:val="center"/>
          </w:tcPr>
          <w:p w14:paraId="76C10BEF" w14:textId="4C7A9B3B" w:rsidR="004649FD" w:rsidRPr="00AB081C" w:rsidRDefault="004649FD" w:rsidP="004649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</w:rPr>
              <w:t>133,964</w:t>
            </w:r>
          </w:p>
        </w:tc>
        <w:tc>
          <w:tcPr>
            <w:tcW w:w="1120" w:type="dxa"/>
            <w:vAlign w:val="center"/>
          </w:tcPr>
          <w:p w14:paraId="66F3C011" w14:textId="379EC55C" w:rsidR="004649FD" w:rsidRPr="00AB081C" w:rsidRDefault="004649FD" w:rsidP="004649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</w:rPr>
              <w:t>36</w:t>
            </w:r>
          </w:p>
        </w:tc>
        <w:tc>
          <w:tcPr>
            <w:tcW w:w="1119" w:type="dxa"/>
            <w:vAlign w:val="center"/>
          </w:tcPr>
          <w:p w14:paraId="301C29EA" w14:textId="51366DA1" w:rsidR="004649FD" w:rsidRPr="00AB081C" w:rsidRDefault="004649FD" w:rsidP="004649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</w:rPr>
              <w:t>150</w:t>
            </w:r>
          </w:p>
        </w:tc>
        <w:tc>
          <w:tcPr>
            <w:tcW w:w="1118" w:type="dxa"/>
            <w:vAlign w:val="center"/>
          </w:tcPr>
          <w:p w14:paraId="4380B266" w14:textId="7BD01D4D" w:rsidR="004649FD" w:rsidRPr="00AB081C" w:rsidRDefault="004649FD" w:rsidP="004649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</w:rPr>
              <w:t>7,928</w:t>
            </w:r>
          </w:p>
        </w:tc>
        <w:tc>
          <w:tcPr>
            <w:tcW w:w="1119" w:type="dxa"/>
            <w:vAlign w:val="center"/>
          </w:tcPr>
          <w:p w14:paraId="3B48DC54" w14:textId="1B307FAD" w:rsidR="004649FD" w:rsidRPr="00AB081C" w:rsidRDefault="004649FD" w:rsidP="004649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</w:rPr>
              <w:t>-</w:t>
            </w:r>
          </w:p>
        </w:tc>
        <w:tc>
          <w:tcPr>
            <w:tcW w:w="1120" w:type="dxa"/>
            <w:vAlign w:val="center"/>
          </w:tcPr>
          <w:p w14:paraId="75396438" w14:textId="2CBBFEBB" w:rsidR="004649FD" w:rsidRPr="00AB081C" w:rsidRDefault="00781C7F" w:rsidP="004649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</w:rPr>
              <w:t>2,292</w:t>
            </w:r>
          </w:p>
        </w:tc>
        <w:tc>
          <w:tcPr>
            <w:tcW w:w="1144" w:type="dxa"/>
            <w:vAlign w:val="center"/>
          </w:tcPr>
          <w:p w14:paraId="0448187A" w14:textId="61AC9F84" w:rsidR="004649FD" w:rsidRPr="00AB081C" w:rsidRDefault="004649FD" w:rsidP="004649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  <w:vAlign w:val="center"/>
          </w:tcPr>
          <w:p w14:paraId="35C6B327" w14:textId="29461DFF" w:rsidR="004649FD" w:rsidRPr="00AB081C" w:rsidRDefault="00BB2113" w:rsidP="004649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</w:rPr>
              <w:t>(14</w:t>
            </w:r>
            <w:r w:rsidR="00781C7F" w:rsidRPr="00AB081C">
              <w:rPr>
                <w:sz w:val="24"/>
                <w:szCs w:val="24"/>
              </w:rPr>
              <w:t>4</w:t>
            </w:r>
            <w:r w:rsidRPr="00AB081C">
              <w:rPr>
                <w:sz w:val="24"/>
                <w:szCs w:val="24"/>
              </w:rPr>
              <w:t>,</w:t>
            </w:r>
            <w:r w:rsidR="00781C7F" w:rsidRPr="00AB081C">
              <w:rPr>
                <w:sz w:val="24"/>
                <w:szCs w:val="24"/>
              </w:rPr>
              <w:t>37</w:t>
            </w:r>
            <w:r w:rsidR="00C93E5E" w:rsidRPr="00AB081C">
              <w:rPr>
                <w:sz w:val="24"/>
                <w:szCs w:val="24"/>
              </w:rPr>
              <w:t>0</w:t>
            </w:r>
            <w:r w:rsidRPr="00AB081C">
              <w:rPr>
                <w:sz w:val="24"/>
                <w:szCs w:val="24"/>
              </w:rPr>
              <w:t>)</w:t>
            </w:r>
          </w:p>
        </w:tc>
        <w:tc>
          <w:tcPr>
            <w:tcW w:w="1293" w:type="dxa"/>
            <w:vAlign w:val="center"/>
          </w:tcPr>
          <w:p w14:paraId="22D3ADEB" w14:textId="11DDFADE" w:rsidR="004649FD" w:rsidRPr="00AB081C" w:rsidRDefault="00EA6FAB" w:rsidP="00EA6F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87"/>
              <w:rPr>
                <w:sz w:val="24"/>
                <w:szCs w:val="24"/>
              </w:rPr>
            </w:pPr>
            <w:r w:rsidRPr="00AB081C">
              <w:rPr>
                <w:rFonts w:hint="cs"/>
                <w:sz w:val="24"/>
                <w:szCs w:val="24"/>
                <w:cs/>
              </w:rPr>
              <w:t xml:space="preserve">     </w:t>
            </w:r>
            <w:r w:rsidR="00BB2113" w:rsidRPr="00AB081C">
              <w:rPr>
                <w:sz w:val="24"/>
                <w:szCs w:val="24"/>
              </w:rPr>
              <w:t>-</w:t>
            </w:r>
          </w:p>
        </w:tc>
      </w:tr>
      <w:tr w:rsidR="00BB2113" w:rsidRPr="00AB081C" w14:paraId="492F4AEC" w14:textId="77777777" w:rsidTr="005666C5">
        <w:tc>
          <w:tcPr>
            <w:tcW w:w="4014" w:type="dxa"/>
          </w:tcPr>
          <w:p w14:paraId="4F7011A0" w14:textId="77777777" w:rsidR="004649FD" w:rsidRPr="00AB081C" w:rsidRDefault="004649FD" w:rsidP="004649FD">
            <w:pPr>
              <w:spacing w:line="240" w:lineRule="auto"/>
              <w:jc w:val="both"/>
              <w:rPr>
                <w:b/>
                <w:bCs/>
                <w:sz w:val="24"/>
                <w:szCs w:val="24"/>
                <w:cs/>
              </w:rPr>
            </w:pPr>
            <w:r w:rsidRPr="00AB081C">
              <w:rPr>
                <w:b/>
                <w:bCs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1119" w:type="dxa"/>
            <w:vAlign w:val="center"/>
          </w:tcPr>
          <w:p w14:paraId="19610AA2" w14:textId="11A25225" w:rsidR="004649FD" w:rsidRPr="00AB081C" w:rsidRDefault="004649FD" w:rsidP="004649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  <w:sz w:val="24"/>
                <w:szCs w:val="24"/>
              </w:rPr>
            </w:pPr>
            <w:r w:rsidRPr="00AB081C">
              <w:rPr>
                <w:b/>
                <w:bCs/>
                <w:sz w:val="24"/>
                <w:szCs w:val="24"/>
              </w:rPr>
              <w:t>193,577</w:t>
            </w:r>
          </w:p>
        </w:tc>
        <w:tc>
          <w:tcPr>
            <w:tcW w:w="1120" w:type="dxa"/>
            <w:vAlign w:val="center"/>
          </w:tcPr>
          <w:p w14:paraId="3AE1A4B8" w14:textId="707CC51D" w:rsidR="004649FD" w:rsidRPr="00AB081C" w:rsidRDefault="004649FD" w:rsidP="004649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  <w:sz w:val="24"/>
                <w:szCs w:val="24"/>
              </w:rPr>
            </w:pPr>
            <w:r w:rsidRPr="00AB081C">
              <w:rPr>
                <w:b/>
                <w:bCs/>
                <w:sz w:val="24"/>
                <w:szCs w:val="24"/>
              </w:rPr>
              <w:t>141,372</w:t>
            </w:r>
          </w:p>
        </w:tc>
        <w:tc>
          <w:tcPr>
            <w:tcW w:w="1119" w:type="dxa"/>
            <w:vAlign w:val="center"/>
          </w:tcPr>
          <w:p w14:paraId="7D7905B3" w14:textId="43F50A25" w:rsidR="004649FD" w:rsidRPr="00AB081C" w:rsidRDefault="004649FD" w:rsidP="004649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  <w:sz w:val="24"/>
                <w:szCs w:val="24"/>
                <w:cs/>
              </w:rPr>
            </w:pPr>
            <w:r w:rsidRPr="00AB081C">
              <w:rPr>
                <w:b/>
                <w:bCs/>
                <w:sz w:val="24"/>
                <w:szCs w:val="24"/>
              </w:rPr>
              <w:t>3,71</w:t>
            </w:r>
            <w:r w:rsidR="0064003C" w:rsidRPr="00AB081C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18" w:type="dxa"/>
            <w:vAlign w:val="center"/>
          </w:tcPr>
          <w:p w14:paraId="26DCA295" w14:textId="564D81ED" w:rsidR="004649FD" w:rsidRPr="00AB081C" w:rsidRDefault="004649FD" w:rsidP="004649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  <w:sz w:val="24"/>
                <w:szCs w:val="24"/>
              </w:rPr>
            </w:pPr>
            <w:r w:rsidRPr="00AB081C">
              <w:rPr>
                <w:b/>
                <w:bCs/>
                <w:sz w:val="24"/>
                <w:szCs w:val="24"/>
              </w:rPr>
              <w:t>9,517</w:t>
            </w:r>
          </w:p>
        </w:tc>
        <w:tc>
          <w:tcPr>
            <w:tcW w:w="1119" w:type="dxa"/>
            <w:vAlign w:val="center"/>
          </w:tcPr>
          <w:p w14:paraId="79560006" w14:textId="178EFDEB" w:rsidR="004649FD" w:rsidRPr="00AB081C" w:rsidRDefault="004649FD" w:rsidP="004649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  <w:sz w:val="24"/>
                <w:szCs w:val="24"/>
              </w:rPr>
            </w:pPr>
            <w:r w:rsidRPr="00AB081C">
              <w:rPr>
                <w:b/>
                <w:bCs/>
                <w:sz w:val="24"/>
                <w:szCs w:val="24"/>
              </w:rPr>
              <w:t>22,137</w:t>
            </w:r>
          </w:p>
        </w:tc>
        <w:tc>
          <w:tcPr>
            <w:tcW w:w="1120" w:type="dxa"/>
            <w:vAlign w:val="center"/>
          </w:tcPr>
          <w:p w14:paraId="734BD479" w14:textId="7515DBEB" w:rsidR="004649FD" w:rsidRPr="00AB081C" w:rsidRDefault="004649FD" w:rsidP="004649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  <w:sz w:val="24"/>
                <w:szCs w:val="24"/>
              </w:rPr>
            </w:pPr>
            <w:r w:rsidRPr="00AB081C">
              <w:rPr>
                <w:b/>
                <w:bCs/>
                <w:sz w:val="24"/>
                <w:szCs w:val="24"/>
              </w:rPr>
              <w:t>16,78</w:t>
            </w:r>
            <w:r w:rsidR="00781C7F" w:rsidRPr="00AB081C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4" w:type="dxa"/>
            <w:vAlign w:val="center"/>
          </w:tcPr>
          <w:p w14:paraId="0C54F28B" w14:textId="66D88AA2" w:rsidR="004649FD" w:rsidRPr="00AB081C" w:rsidRDefault="0064003C" w:rsidP="004649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  <w:sz w:val="24"/>
                <w:szCs w:val="24"/>
              </w:rPr>
            </w:pPr>
            <w:r w:rsidRPr="00AB081C">
              <w:rPr>
                <w:b/>
                <w:bCs/>
                <w:sz w:val="24"/>
                <w:szCs w:val="24"/>
              </w:rPr>
              <w:t>20</w:t>
            </w:r>
            <w:r w:rsidR="00107AA6" w:rsidRPr="00AB081C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44" w:type="dxa"/>
            <w:vAlign w:val="center"/>
          </w:tcPr>
          <w:p w14:paraId="3F230E2F" w14:textId="5D65474E" w:rsidR="004649FD" w:rsidRPr="00AB081C" w:rsidRDefault="00BB2113" w:rsidP="004649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  <w:sz w:val="24"/>
                <w:szCs w:val="24"/>
              </w:rPr>
            </w:pPr>
            <w:r w:rsidRPr="00AB081C">
              <w:rPr>
                <w:b/>
                <w:bCs/>
                <w:sz w:val="24"/>
                <w:szCs w:val="24"/>
              </w:rPr>
              <w:t>(14</w:t>
            </w:r>
            <w:r w:rsidR="007A3503" w:rsidRPr="00AB081C">
              <w:rPr>
                <w:b/>
                <w:bCs/>
                <w:sz w:val="24"/>
                <w:szCs w:val="24"/>
              </w:rPr>
              <w:t>4</w:t>
            </w:r>
            <w:r w:rsidRPr="00AB081C">
              <w:rPr>
                <w:b/>
                <w:bCs/>
                <w:sz w:val="24"/>
                <w:szCs w:val="24"/>
              </w:rPr>
              <w:t>,</w:t>
            </w:r>
            <w:r w:rsidR="007A3503" w:rsidRPr="00AB081C">
              <w:rPr>
                <w:b/>
                <w:bCs/>
                <w:sz w:val="24"/>
                <w:szCs w:val="24"/>
              </w:rPr>
              <w:t>37</w:t>
            </w:r>
            <w:r w:rsidR="00C93E5E" w:rsidRPr="00AB081C">
              <w:rPr>
                <w:b/>
                <w:bCs/>
                <w:sz w:val="24"/>
                <w:szCs w:val="24"/>
              </w:rPr>
              <w:t>0</w:t>
            </w:r>
            <w:r w:rsidRPr="00AB081C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93" w:type="dxa"/>
            <w:vAlign w:val="center"/>
          </w:tcPr>
          <w:p w14:paraId="3EE3EE07" w14:textId="076CC9F3" w:rsidR="004649FD" w:rsidRPr="00AB081C" w:rsidRDefault="00BB2113" w:rsidP="004649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  <w:sz w:val="24"/>
                <w:szCs w:val="24"/>
              </w:rPr>
            </w:pPr>
            <w:r w:rsidRPr="00AB081C">
              <w:rPr>
                <w:b/>
                <w:bCs/>
                <w:sz w:val="24"/>
                <w:szCs w:val="24"/>
              </w:rPr>
              <w:t>2</w:t>
            </w:r>
            <w:r w:rsidR="007A3503" w:rsidRPr="00AB081C">
              <w:rPr>
                <w:b/>
                <w:bCs/>
                <w:sz w:val="24"/>
                <w:szCs w:val="24"/>
              </w:rPr>
              <w:t>42</w:t>
            </w:r>
            <w:r w:rsidRPr="00AB081C">
              <w:rPr>
                <w:b/>
                <w:bCs/>
                <w:sz w:val="24"/>
                <w:szCs w:val="24"/>
              </w:rPr>
              <w:t>,</w:t>
            </w:r>
            <w:r w:rsidR="007A3503" w:rsidRPr="00AB081C">
              <w:rPr>
                <w:b/>
                <w:bCs/>
                <w:sz w:val="24"/>
                <w:szCs w:val="24"/>
              </w:rPr>
              <w:t>931</w:t>
            </w:r>
          </w:p>
        </w:tc>
      </w:tr>
      <w:tr w:rsidR="00BB2113" w:rsidRPr="00AB081C" w14:paraId="0655EA10" w14:textId="77777777" w:rsidTr="005666C5">
        <w:tc>
          <w:tcPr>
            <w:tcW w:w="4014" w:type="dxa"/>
          </w:tcPr>
          <w:p w14:paraId="365A2B68" w14:textId="77777777" w:rsidR="004649FD" w:rsidRPr="00AB081C" w:rsidRDefault="004649FD" w:rsidP="004E3076">
            <w:pPr>
              <w:spacing w:line="240" w:lineRule="auto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119" w:type="dxa"/>
            <w:vAlign w:val="center"/>
          </w:tcPr>
          <w:p w14:paraId="3C400F4C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120" w:type="dxa"/>
            <w:vAlign w:val="center"/>
          </w:tcPr>
          <w:p w14:paraId="00979A46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  <w:tab w:val="decimal" w:pos="95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119" w:type="dxa"/>
            <w:vAlign w:val="center"/>
          </w:tcPr>
          <w:p w14:paraId="530623BB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2D958E88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  <w:tab w:val="decimal" w:pos="950"/>
              </w:tabs>
              <w:rPr>
                <w:sz w:val="24"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5D89D54A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  <w:tab w:val="decimal" w:pos="950"/>
              </w:tabs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0BC86894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144" w:type="dxa"/>
          </w:tcPr>
          <w:p w14:paraId="6644526B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144" w:type="dxa"/>
            <w:vAlign w:val="center"/>
          </w:tcPr>
          <w:p w14:paraId="2260B070" w14:textId="31E9829B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293" w:type="dxa"/>
            <w:vAlign w:val="center"/>
          </w:tcPr>
          <w:p w14:paraId="725D74C7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  <w:cs/>
              </w:rPr>
            </w:pPr>
          </w:p>
        </w:tc>
      </w:tr>
      <w:tr w:rsidR="00BB2113" w:rsidRPr="00AB081C" w14:paraId="6BD80761" w14:textId="77777777" w:rsidTr="005666C5">
        <w:tc>
          <w:tcPr>
            <w:tcW w:w="4014" w:type="dxa"/>
          </w:tcPr>
          <w:p w14:paraId="29010D5A" w14:textId="230A3507" w:rsidR="004649FD" w:rsidRPr="00AB081C" w:rsidRDefault="004649FD" w:rsidP="008F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sz w:val="24"/>
                <w:szCs w:val="24"/>
              </w:rPr>
            </w:pPr>
            <w:r w:rsidRPr="00AB081C">
              <w:rPr>
                <w:rFonts w:hint="cs"/>
                <w:sz w:val="24"/>
                <w:szCs w:val="24"/>
                <w:cs/>
              </w:rPr>
              <w:t xml:space="preserve">กำไร </w:t>
            </w:r>
            <w:r w:rsidRPr="00AB081C">
              <w:rPr>
                <w:sz w:val="24"/>
                <w:szCs w:val="24"/>
              </w:rPr>
              <w:t>(</w:t>
            </w:r>
            <w:r w:rsidRPr="00AB081C">
              <w:rPr>
                <w:rFonts w:hint="cs"/>
                <w:sz w:val="24"/>
                <w:szCs w:val="24"/>
                <w:cs/>
              </w:rPr>
              <w:t>ขาดทุน</w:t>
            </w:r>
            <w:r w:rsidRPr="00AB081C">
              <w:rPr>
                <w:sz w:val="24"/>
                <w:szCs w:val="24"/>
              </w:rPr>
              <w:t>)</w:t>
            </w:r>
            <w:r w:rsidRPr="00AB081C">
              <w:rPr>
                <w:rFonts w:hint="cs"/>
                <w:sz w:val="24"/>
                <w:szCs w:val="24"/>
                <w:cs/>
              </w:rPr>
              <w:t xml:space="preserve"> จากการดำเนินงานตามส่วนงาน</w:t>
            </w:r>
          </w:p>
        </w:tc>
        <w:tc>
          <w:tcPr>
            <w:tcW w:w="1119" w:type="dxa"/>
            <w:vAlign w:val="center"/>
          </w:tcPr>
          <w:p w14:paraId="286A0F9C" w14:textId="7FE0CBC3" w:rsidR="004649FD" w:rsidRPr="00AB081C" w:rsidRDefault="007A3503" w:rsidP="008F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</w:rPr>
              <w:t>11,708</w:t>
            </w:r>
          </w:p>
        </w:tc>
        <w:tc>
          <w:tcPr>
            <w:tcW w:w="1120" w:type="dxa"/>
            <w:vAlign w:val="center"/>
          </w:tcPr>
          <w:p w14:paraId="07E5AC51" w14:textId="743717AB" w:rsidR="004649FD" w:rsidRPr="00AB081C" w:rsidRDefault="007A3503" w:rsidP="008F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</w:rPr>
              <w:t>2,601</w:t>
            </w:r>
          </w:p>
        </w:tc>
        <w:tc>
          <w:tcPr>
            <w:tcW w:w="1119" w:type="dxa"/>
            <w:vAlign w:val="center"/>
          </w:tcPr>
          <w:p w14:paraId="11104E56" w14:textId="75383885" w:rsidR="004649FD" w:rsidRPr="00AB081C" w:rsidRDefault="007A3503" w:rsidP="008F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</w:rPr>
              <w:t>3,171</w:t>
            </w:r>
          </w:p>
        </w:tc>
        <w:tc>
          <w:tcPr>
            <w:tcW w:w="1118" w:type="dxa"/>
            <w:vAlign w:val="center"/>
          </w:tcPr>
          <w:p w14:paraId="3999E17B" w14:textId="3FB60C82" w:rsidR="004649FD" w:rsidRPr="00AB081C" w:rsidRDefault="007A3503" w:rsidP="008F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</w:rPr>
              <w:t>414</w:t>
            </w:r>
          </w:p>
        </w:tc>
        <w:tc>
          <w:tcPr>
            <w:tcW w:w="1119" w:type="dxa"/>
            <w:vAlign w:val="center"/>
          </w:tcPr>
          <w:p w14:paraId="5F6BF3EA" w14:textId="236D154A" w:rsidR="004649FD" w:rsidRPr="00AB081C" w:rsidRDefault="007A3503" w:rsidP="008F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</w:rPr>
              <w:t>13,98</w:t>
            </w:r>
            <w:r w:rsidR="001501E6" w:rsidRPr="00AB081C">
              <w:rPr>
                <w:sz w:val="24"/>
                <w:szCs w:val="24"/>
              </w:rPr>
              <w:t>7</w:t>
            </w:r>
          </w:p>
        </w:tc>
        <w:tc>
          <w:tcPr>
            <w:tcW w:w="1120" w:type="dxa"/>
            <w:vAlign w:val="center"/>
          </w:tcPr>
          <w:p w14:paraId="4B7935BE" w14:textId="0134235A" w:rsidR="004649FD" w:rsidRPr="00AB081C" w:rsidRDefault="007A3503" w:rsidP="008F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</w:rPr>
              <w:t>1,28</w:t>
            </w:r>
            <w:r w:rsidR="001501E6" w:rsidRPr="00AB081C">
              <w:rPr>
                <w:sz w:val="24"/>
                <w:szCs w:val="24"/>
              </w:rPr>
              <w:t>1</w:t>
            </w:r>
          </w:p>
        </w:tc>
        <w:tc>
          <w:tcPr>
            <w:tcW w:w="1144" w:type="dxa"/>
          </w:tcPr>
          <w:p w14:paraId="292F8A7B" w14:textId="05E200AD" w:rsidR="004649FD" w:rsidRPr="00AB081C" w:rsidRDefault="007A3503" w:rsidP="00BE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</w:rPr>
              <w:t>(28</w:t>
            </w:r>
            <w:r w:rsidR="001501E6" w:rsidRPr="00AB081C">
              <w:rPr>
                <w:sz w:val="24"/>
                <w:szCs w:val="24"/>
              </w:rPr>
              <w:t>8</w:t>
            </w:r>
            <w:r w:rsidRPr="00AB081C">
              <w:rPr>
                <w:sz w:val="24"/>
                <w:szCs w:val="24"/>
              </w:rPr>
              <w:t>)</w:t>
            </w:r>
          </w:p>
        </w:tc>
        <w:tc>
          <w:tcPr>
            <w:tcW w:w="1144" w:type="dxa"/>
            <w:vAlign w:val="center"/>
          </w:tcPr>
          <w:p w14:paraId="040F9CC8" w14:textId="0D7C19D7" w:rsidR="004649FD" w:rsidRPr="00AB081C" w:rsidRDefault="007A3503" w:rsidP="00BE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</w:rPr>
              <w:t>(1,</w:t>
            </w:r>
            <w:r w:rsidR="001501E6" w:rsidRPr="00AB081C">
              <w:rPr>
                <w:sz w:val="24"/>
                <w:szCs w:val="24"/>
              </w:rPr>
              <w:t>441</w:t>
            </w:r>
            <w:r w:rsidRPr="00AB081C">
              <w:rPr>
                <w:sz w:val="24"/>
                <w:szCs w:val="24"/>
              </w:rPr>
              <w:t>)</w:t>
            </w:r>
          </w:p>
        </w:tc>
        <w:tc>
          <w:tcPr>
            <w:tcW w:w="1293" w:type="dxa"/>
            <w:vAlign w:val="center"/>
          </w:tcPr>
          <w:p w14:paraId="65FE6791" w14:textId="6F86B0A7" w:rsidR="004649FD" w:rsidRPr="00AB081C" w:rsidRDefault="007A3503" w:rsidP="008F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  <w:cs/>
              </w:rPr>
            </w:pPr>
            <w:r w:rsidRPr="00AB081C">
              <w:rPr>
                <w:sz w:val="24"/>
                <w:szCs w:val="24"/>
              </w:rPr>
              <w:t>31</w:t>
            </w:r>
            <w:r w:rsidR="00615823" w:rsidRPr="00AB081C">
              <w:rPr>
                <w:sz w:val="24"/>
                <w:szCs w:val="24"/>
              </w:rPr>
              <w:t>,</w:t>
            </w:r>
            <w:r w:rsidR="0064003C" w:rsidRPr="00AB081C">
              <w:rPr>
                <w:sz w:val="24"/>
                <w:szCs w:val="24"/>
              </w:rPr>
              <w:t>433</w:t>
            </w:r>
          </w:p>
        </w:tc>
      </w:tr>
      <w:tr w:rsidR="00BB2113" w:rsidRPr="00AB081C" w14:paraId="582DC406" w14:textId="77777777" w:rsidTr="005666C5">
        <w:tc>
          <w:tcPr>
            <w:tcW w:w="4014" w:type="dxa"/>
          </w:tcPr>
          <w:p w14:paraId="59A00F0B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sz w:val="24"/>
                <w:szCs w:val="24"/>
                <w:cs/>
              </w:rPr>
            </w:pPr>
            <w:r w:rsidRPr="00AB081C">
              <w:rPr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19" w:type="dxa"/>
          </w:tcPr>
          <w:p w14:paraId="6C6E0E1B" w14:textId="6E7951C6" w:rsidR="004649FD" w:rsidRPr="00AB081C" w:rsidRDefault="004649FD" w:rsidP="003C5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55201E57" w14:textId="31142FC4" w:rsidR="004649FD" w:rsidRPr="00AB081C" w:rsidRDefault="004649FD" w:rsidP="003B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19" w:type="dxa"/>
          </w:tcPr>
          <w:p w14:paraId="4C38C540" w14:textId="2BBDF2B1" w:rsidR="004649FD" w:rsidRPr="00AB081C" w:rsidRDefault="004649FD" w:rsidP="003B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14:paraId="38F3F354" w14:textId="00BB47CB" w:rsidR="004649FD" w:rsidRPr="00AB081C" w:rsidRDefault="004649FD" w:rsidP="003B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19" w:type="dxa"/>
            <w:vAlign w:val="bottom"/>
          </w:tcPr>
          <w:p w14:paraId="01CAB782" w14:textId="4ECBEFCC" w:rsidR="004649FD" w:rsidRPr="00AB081C" w:rsidRDefault="004649FD" w:rsidP="003B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14:paraId="58EEAF78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44" w:type="dxa"/>
          </w:tcPr>
          <w:p w14:paraId="7B1959C0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44" w:type="dxa"/>
            <w:vAlign w:val="bottom"/>
          </w:tcPr>
          <w:p w14:paraId="57CE861B" w14:textId="1FE04DE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93" w:type="dxa"/>
            <w:vAlign w:val="center"/>
          </w:tcPr>
          <w:p w14:paraId="28FB9FCA" w14:textId="515D17AA" w:rsidR="004649FD" w:rsidRPr="00AB081C" w:rsidRDefault="00D418E8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</w:rPr>
              <w:t>(9,</w:t>
            </w:r>
            <w:r w:rsidR="007A3503" w:rsidRPr="00AB081C">
              <w:rPr>
                <w:sz w:val="24"/>
                <w:szCs w:val="24"/>
              </w:rPr>
              <w:t>6</w:t>
            </w:r>
            <w:r w:rsidR="0064003C" w:rsidRPr="00AB081C">
              <w:rPr>
                <w:sz w:val="24"/>
                <w:szCs w:val="24"/>
              </w:rPr>
              <w:t>10</w:t>
            </w:r>
            <w:r w:rsidRPr="00AB081C">
              <w:rPr>
                <w:sz w:val="24"/>
                <w:szCs w:val="24"/>
              </w:rPr>
              <w:t>)</w:t>
            </w:r>
          </w:p>
        </w:tc>
      </w:tr>
      <w:tr w:rsidR="00BB2113" w:rsidRPr="00AB081C" w14:paraId="56DE60EA" w14:textId="77777777" w:rsidTr="005666C5">
        <w:tc>
          <w:tcPr>
            <w:tcW w:w="4014" w:type="dxa"/>
          </w:tcPr>
          <w:p w14:paraId="791F2CD8" w14:textId="60A9EE70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sz w:val="24"/>
                <w:szCs w:val="24"/>
                <w:cs/>
              </w:rPr>
            </w:pPr>
            <w:r w:rsidRPr="00AB081C">
              <w:rPr>
                <w:rFonts w:hint="cs"/>
                <w:sz w:val="24"/>
                <w:szCs w:val="24"/>
                <w:cs/>
              </w:rPr>
              <w:t>ขาดทุน</w:t>
            </w:r>
            <w:r w:rsidRPr="00AB081C">
              <w:rPr>
                <w:sz w:val="24"/>
                <w:szCs w:val="24"/>
                <w:cs/>
              </w:rPr>
              <w:t>จากตราสารอนุพันธ์</w:t>
            </w:r>
          </w:p>
        </w:tc>
        <w:tc>
          <w:tcPr>
            <w:tcW w:w="1119" w:type="dxa"/>
          </w:tcPr>
          <w:p w14:paraId="3C0848C4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24DC4911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19" w:type="dxa"/>
          </w:tcPr>
          <w:p w14:paraId="31EBDE0E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14:paraId="40B28080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19" w:type="dxa"/>
            <w:vAlign w:val="bottom"/>
          </w:tcPr>
          <w:p w14:paraId="1AF877EF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14:paraId="491DBF99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44" w:type="dxa"/>
          </w:tcPr>
          <w:p w14:paraId="715A52D5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44" w:type="dxa"/>
            <w:vAlign w:val="bottom"/>
          </w:tcPr>
          <w:p w14:paraId="154C3E21" w14:textId="16951BDB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93" w:type="dxa"/>
            <w:vAlign w:val="center"/>
          </w:tcPr>
          <w:p w14:paraId="28F840E5" w14:textId="30DE2724" w:rsidR="004649FD" w:rsidRPr="00AB081C" w:rsidRDefault="00D418E8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</w:rPr>
              <w:t>(191)</w:t>
            </w:r>
          </w:p>
        </w:tc>
      </w:tr>
      <w:tr w:rsidR="00BB2113" w:rsidRPr="00AB081C" w14:paraId="06536B97" w14:textId="77777777" w:rsidTr="005666C5">
        <w:tc>
          <w:tcPr>
            <w:tcW w:w="4014" w:type="dxa"/>
          </w:tcPr>
          <w:p w14:paraId="6EC60A7F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sz w:val="24"/>
                <w:szCs w:val="24"/>
                <w:cs/>
              </w:rPr>
            </w:pPr>
            <w:r w:rsidRPr="00AB081C">
              <w:rPr>
                <w:sz w:val="24"/>
                <w:szCs w:val="24"/>
                <w:cs/>
              </w:rPr>
              <w:t>กำไรจากอัตราแลกเปลี่ยน</w:t>
            </w:r>
          </w:p>
        </w:tc>
        <w:tc>
          <w:tcPr>
            <w:tcW w:w="1119" w:type="dxa"/>
          </w:tcPr>
          <w:p w14:paraId="3E8D8EB1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57A7ED26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1119" w:type="dxa"/>
          </w:tcPr>
          <w:p w14:paraId="6041A444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1118" w:type="dxa"/>
            <w:vAlign w:val="bottom"/>
          </w:tcPr>
          <w:p w14:paraId="5147C042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19" w:type="dxa"/>
            <w:vAlign w:val="bottom"/>
          </w:tcPr>
          <w:p w14:paraId="48A791F9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14:paraId="5F97C9CF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1144" w:type="dxa"/>
          </w:tcPr>
          <w:p w14:paraId="011B8ED8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1144" w:type="dxa"/>
            <w:vAlign w:val="bottom"/>
          </w:tcPr>
          <w:p w14:paraId="5D25E78F" w14:textId="3128B103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1293" w:type="dxa"/>
            <w:vAlign w:val="center"/>
          </w:tcPr>
          <w:p w14:paraId="12313F3B" w14:textId="7ACE38E4" w:rsidR="004649FD" w:rsidRPr="00AB081C" w:rsidRDefault="00D418E8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</w:rPr>
              <w:t>4</w:t>
            </w:r>
            <w:r w:rsidR="007A3503" w:rsidRPr="00AB081C">
              <w:rPr>
                <w:sz w:val="24"/>
                <w:szCs w:val="24"/>
              </w:rPr>
              <w:t>24</w:t>
            </w:r>
          </w:p>
        </w:tc>
      </w:tr>
      <w:tr w:rsidR="00BB2113" w:rsidRPr="00AB081C" w14:paraId="26962D1B" w14:textId="77777777" w:rsidTr="005666C5">
        <w:tc>
          <w:tcPr>
            <w:tcW w:w="4014" w:type="dxa"/>
          </w:tcPr>
          <w:p w14:paraId="49533953" w14:textId="1C6D7C6C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sz w:val="24"/>
                <w:szCs w:val="24"/>
                <w:cs/>
              </w:rPr>
            </w:pPr>
            <w:r w:rsidRPr="00AB081C">
              <w:rPr>
                <w:rFonts w:hint="cs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1119" w:type="dxa"/>
          </w:tcPr>
          <w:p w14:paraId="18CB0B35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4079B2DE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19" w:type="dxa"/>
          </w:tcPr>
          <w:p w14:paraId="17CFB47C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1118" w:type="dxa"/>
            <w:vAlign w:val="bottom"/>
          </w:tcPr>
          <w:p w14:paraId="164BB79D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19" w:type="dxa"/>
            <w:vAlign w:val="bottom"/>
          </w:tcPr>
          <w:p w14:paraId="71CFCF35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14:paraId="4C4D27E7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1144" w:type="dxa"/>
          </w:tcPr>
          <w:p w14:paraId="5301E6EC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1144" w:type="dxa"/>
            <w:vAlign w:val="bottom"/>
          </w:tcPr>
          <w:p w14:paraId="4700A84D" w14:textId="1943A44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1293" w:type="dxa"/>
            <w:vAlign w:val="center"/>
          </w:tcPr>
          <w:p w14:paraId="7F457493" w14:textId="6D9673B3" w:rsidR="004649FD" w:rsidRPr="00AB081C" w:rsidRDefault="00D418E8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</w:rPr>
              <w:t>(3,25</w:t>
            </w:r>
            <w:r w:rsidR="0064003C" w:rsidRPr="00AB081C">
              <w:rPr>
                <w:sz w:val="24"/>
                <w:szCs w:val="24"/>
              </w:rPr>
              <w:t>1</w:t>
            </w:r>
            <w:r w:rsidRPr="00AB081C">
              <w:rPr>
                <w:sz w:val="24"/>
                <w:szCs w:val="24"/>
              </w:rPr>
              <w:t>)</w:t>
            </w:r>
          </w:p>
        </w:tc>
      </w:tr>
      <w:tr w:rsidR="00615823" w:rsidRPr="00AB081C" w14:paraId="7AC58C76" w14:textId="77777777" w:rsidTr="005666C5">
        <w:tc>
          <w:tcPr>
            <w:tcW w:w="4014" w:type="dxa"/>
          </w:tcPr>
          <w:p w14:paraId="4EA3799F" w14:textId="2F00E1C0" w:rsidR="00615823" w:rsidRPr="00AB081C" w:rsidRDefault="00615823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sz w:val="24"/>
                <w:szCs w:val="24"/>
                <w:cs/>
              </w:rPr>
            </w:pPr>
            <w:r w:rsidRPr="00AB081C">
              <w:rPr>
                <w:rFonts w:hint="cs"/>
                <w:sz w:val="24"/>
                <w:szCs w:val="24"/>
                <w:cs/>
              </w:rPr>
              <w:t>กำไรจากการต่อรองราคาซื้อ</w:t>
            </w:r>
          </w:p>
        </w:tc>
        <w:tc>
          <w:tcPr>
            <w:tcW w:w="1119" w:type="dxa"/>
          </w:tcPr>
          <w:p w14:paraId="707D97A9" w14:textId="77777777" w:rsidR="00615823" w:rsidRPr="00AB081C" w:rsidRDefault="00615823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1D301280" w14:textId="77777777" w:rsidR="00615823" w:rsidRPr="00AB081C" w:rsidRDefault="00615823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19" w:type="dxa"/>
          </w:tcPr>
          <w:p w14:paraId="584285C0" w14:textId="77777777" w:rsidR="00615823" w:rsidRPr="00AB081C" w:rsidRDefault="00615823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1118" w:type="dxa"/>
            <w:vAlign w:val="bottom"/>
          </w:tcPr>
          <w:p w14:paraId="0B11FB02" w14:textId="77777777" w:rsidR="00615823" w:rsidRPr="00AB081C" w:rsidRDefault="00615823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19" w:type="dxa"/>
            <w:vAlign w:val="bottom"/>
          </w:tcPr>
          <w:p w14:paraId="4BD7308D" w14:textId="77777777" w:rsidR="00615823" w:rsidRPr="00AB081C" w:rsidRDefault="00615823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14:paraId="196E6D3D" w14:textId="77777777" w:rsidR="00615823" w:rsidRPr="00AB081C" w:rsidRDefault="00615823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1144" w:type="dxa"/>
          </w:tcPr>
          <w:p w14:paraId="3C6172BC" w14:textId="77777777" w:rsidR="00615823" w:rsidRPr="00AB081C" w:rsidRDefault="00615823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1144" w:type="dxa"/>
            <w:vAlign w:val="bottom"/>
          </w:tcPr>
          <w:p w14:paraId="017B6B45" w14:textId="77777777" w:rsidR="00615823" w:rsidRPr="00AB081C" w:rsidRDefault="00615823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1293" w:type="dxa"/>
            <w:vAlign w:val="center"/>
          </w:tcPr>
          <w:p w14:paraId="76CEE8CA" w14:textId="7DFE5BB8" w:rsidR="00615823" w:rsidRPr="00AB081C" w:rsidRDefault="007A3503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</w:rPr>
              <w:t>7,389</w:t>
            </w:r>
          </w:p>
        </w:tc>
      </w:tr>
      <w:tr w:rsidR="00BB2113" w:rsidRPr="00AB081C" w14:paraId="20860F03" w14:textId="77777777" w:rsidTr="005666C5">
        <w:tc>
          <w:tcPr>
            <w:tcW w:w="4014" w:type="dxa"/>
          </w:tcPr>
          <w:p w14:paraId="6A4D2877" w14:textId="30DCB140" w:rsidR="004649FD" w:rsidRPr="00AB081C" w:rsidRDefault="004649FD" w:rsidP="004E3076">
            <w:pPr>
              <w:spacing w:line="240" w:lineRule="auto"/>
              <w:jc w:val="both"/>
              <w:rPr>
                <w:sz w:val="24"/>
                <w:szCs w:val="24"/>
                <w:cs/>
              </w:rPr>
            </w:pPr>
            <w:r w:rsidRPr="00AB081C">
              <w:rPr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19" w:type="dxa"/>
            <w:vAlign w:val="bottom"/>
          </w:tcPr>
          <w:p w14:paraId="2D165E42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14:paraId="4E2ADB93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19" w:type="dxa"/>
          </w:tcPr>
          <w:p w14:paraId="5D3668D2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14:paraId="0B603901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19" w:type="dxa"/>
            <w:vAlign w:val="bottom"/>
          </w:tcPr>
          <w:p w14:paraId="05778062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left w:val="nil"/>
            </w:tcBorders>
            <w:vAlign w:val="bottom"/>
          </w:tcPr>
          <w:p w14:paraId="5484D8BC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44" w:type="dxa"/>
          </w:tcPr>
          <w:p w14:paraId="54487580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44" w:type="dxa"/>
          </w:tcPr>
          <w:p w14:paraId="077B99CA" w14:textId="0B04DABF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93" w:type="dxa"/>
            <w:vAlign w:val="center"/>
          </w:tcPr>
          <w:p w14:paraId="2BC786AB" w14:textId="17FE697E" w:rsidR="004649FD" w:rsidRPr="00AB081C" w:rsidRDefault="00D418E8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</w:rPr>
              <w:t>(3,34</w:t>
            </w:r>
            <w:r w:rsidR="007A3503" w:rsidRPr="00AB081C">
              <w:rPr>
                <w:sz w:val="24"/>
                <w:szCs w:val="24"/>
              </w:rPr>
              <w:t>7</w:t>
            </w:r>
            <w:r w:rsidRPr="00AB081C">
              <w:rPr>
                <w:sz w:val="24"/>
                <w:szCs w:val="24"/>
              </w:rPr>
              <w:t>)</w:t>
            </w:r>
          </w:p>
        </w:tc>
      </w:tr>
      <w:tr w:rsidR="00BB2113" w:rsidRPr="00AB081C" w14:paraId="39428FE9" w14:textId="77777777" w:rsidTr="005666C5">
        <w:tc>
          <w:tcPr>
            <w:tcW w:w="4014" w:type="dxa"/>
          </w:tcPr>
          <w:p w14:paraId="51FAA51B" w14:textId="77777777" w:rsidR="004649FD" w:rsidRPr="00AB081C" w:rsidRDefault="004649FD" w:rsidP="004E3076">
            <w:pPr>
              <w:spacing w:line="240" w:lineRule="auto"/>
              <w:jc w:val="both"/>
              <w:rPr>
                <w:sz w:val="24"/>
                <w:szCs w:val="24"/>
                <w:cs/>
              </w:rPr>
            </w:pPr>
            <w:r w:rsidRPr="00AB081C">
              <w:rPr>
                <w:rFonts w:hint="cs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19" w:type="dxa"/>
            <w:vAlign w:val="bottom"/>
          </w:tcPr>
          <w:p w14:paraId="179CCD6F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14:paraId="7581DFE1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</w:rPr>
            </w:pPr>
          </w:p>
        </w:tc>
        <w:tc>
          <w:tcPr>
            <w:tcW w:w="1119" w:type="dxa"/>
          </w:tcPr>
          <w:p w14:paraId="1276C2A9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14:paraId="7116940D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sz w:val="24"/>
                <w:szCs w:val="24"/>
              </w:rPr>
            </w:pPr>
          </w:p>
        </w:tc>
        <w:tc>
          <w:tcPr>
            <w:tcW w:w="1119" w:type="dxa"/>
            <w:vAlign w:val="bottom"/>
          </w:tcPr>
          <w:p w14:paraId="0A3A9B94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left w:val="nil"/>
            </w:tcBorders>
            <w:vAlign w:val="bottom"/>
          </w:tcPr>
          <w:p w14:paraId="056F4321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sz w:val="24"/>
                <w:szCs w:val="24"/>
              </w:rPr>
            </w:pPr>
          </w:p>
        </w:tc>
        <w:tc>
          <w:tcPr>
            <w:tcW w:w="1144" w:type="dxa"/>
          </w:tcPr>
          <w:p w14:paraId="305C3BCF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sz w:val="24"/>
                <w:szCs w:val="24"/>
              </w:rPr>
            </w:pPr>
          </w:p>
        </w:tc>
        <w:tc>
          <w:tcPr>
            <w:tcW w:w="1144" w:type="dxa"/>
          </w:tcPr>
          <w:p w14:paraId="186EEB9C" w14:textId="7AD09E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sz w:val="24"/>
                <w:szCs w:val="24"/>
              </w:rPr>
            </w:pPr>
          </w:p>
        </w:tc>
        <w:tc>
          <w:tcPr>
            <w:tcW w:w="1293" w:type="dxa"/>
            <w:vAlign w:val="center"/>
          </w:tcPr>
          <w:p w14:paraId="72516FFF" w14:textId="4B31AED6" w:rsidR="004649FD" w:rsidRPr="00AB081C" w:rsidRDefault="00D418E8" w:rsidP="004E30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</w:rPr>
              <w:t>(7,</w:t>
            </w:r>
            <w:r w:rsidR="007A3503" w:rsidRPr="00AB081C">
              <w:rPr>
                <w:sz w:val="24"/>
                <w:szCs w:val="24"/>
              </w:rPr>
              <w:t>57</w:t>
            </w:r>
            <w:r w:rsidR="0064003C" w:rsidRPr="00AB081C">
              <w:rPr>
                <w:sz w:val="24"/>
                <w:szCs w:val="24"/>
              </w:rPr>
              <w:t>3</w:t>
            </w:r>
            <w:r w:rsidRPr="00AB081C">
              <w:rPr>
                <w:sz w:val="24"/>
                <w:szCs w:val="24"/>
              </w:rPr>
              <w:t>)</w:t>
            </w:r>
          </w:p>
        </w:tc>
      </w:tr>
      <w:tr w:rsidR="00BB2113" w:rsidRPr="00AB081C" w14:paraId="7844B2EC" w14:textId="77777777" w:rsidTr="005666C5">
        <w:tc>
          <w:tcPr>
            <w:tcW w:w="4014" w:type="dxa"/>
          </w:tcPr>
          <w:p w14:paraId="4997A44D" w14:textId="7C82A29E" w:rsidR="004649FD" w:rsidRPr="00AB081C" w:rsidRDefault="004649FD" w:rsidP="004E3076">
            <w:pPr>
              <w:spacing w:line="240" w:lineRule="auto"/>
              <w:jc w:val="both"/>
              <w:rPr>
                <w:b/>
                <w:bCs/>
                <w:sz w:val="24"/>
                <w:szCs w:val="24"/>
                <w:cs/>
              </w:rPr>
            </w:pPr>
            <w:r w:rsidRPr="00AB081C">
              <w:rPr>
                <w:rFonts w:hint="cs"/>
                <w:b/>
                <w:bCs/>
                <w:sz w:val="24"/>
                <w:szCs w:val="24"/>
                <w:cs/>
              </w:rPr>
              <w:t>กำไร</w:t>
            </w:r>
            <w:r w:rsidRPr="00AB081C">
              <w:rPr>
                <w:b/>
                <w:bCs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119" w:type="dxa"/>
            <w:vAlign w:val="bottom"/>
          </w:tcPr>
          <w:p w14:paraId="598702D3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14:paraId="2B84453A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</w:rPr>
            </w:pPr>
          </w:p>
        </w:tc>
        <w:tc>
          <w:tcPr>
            <w:tcW w:w="1119" w:type="dxa"/>
          </w:tcPr>
          <w:p w14:paraId="0C607D1E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14:paraId="6CACA078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sz w:val="24"/>
                <w:szCs w:val="24"/>
              </w:rPr>
            </w:pPr>
          </w:p>
        </w:tc>
        <w:tc>
          <w:tcPr>
            <w:tcW w:w="1119" w:type="dxa"/>
            <w:vAlign w:val="bottom"/>
          </w:tcPr>
          <w:p w14:paraId="3594FAC1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left w:val="nil"/>
            </w:tcBorders>
            <w:vAlign w:val="bottom"/>
          </w:tcPr>
          <w:p w14:paraId="2F648BF7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sz w:val="24"/>
                <w:szCs w:val="24"/>
              </w:rPr>
            </w:pPr>
          </w:p>
        </w:tc>
        <w:tc>
          <w:tcPr>
            <w:tcW w:w="1144" w:type="dxa"/>
          </w:tcPr>
          <w:p w14:paraId="10513B7C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sz w:val="24"/>
                <w:szCs w:val="24"/>
              </w:rPr>
            </w:pPr>
          </w:p>
        </w:tc>
        <w:tc>
          <w:tcPr>
            <w:tcW w:w="1144" w:type="dxa"/>
          </w:tcPr>
          <w:p w14:paraId="3F5A5201" w14:textId="5D6F4259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sz w:val="24"/>
                <w:szCs w:val="24"/>
              </w:rPr>
            </w:pPr>
          </w:p>
        </w:tc>
        <w:tc>
          <w:tcPr>
            <w:tcW w:w="1293" w:type="dxa"/>
            <w:vAlign w:val="center"/>
          </w:tcPr>
          <w:p w14:paraId="0708D0F3" w14:textId="30501D17" w:rsidR="004649FD" w:rsidRPr="00AB081C" w:rsidRDefault="00D418E8" w:rsidP="004E307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  <w:sz w:val="24"/>
                <w:szCs w:val="24"/>
              </w:rPr>
            </w:pPr>
            <w:r w:rsidRPr="00AB081C">
              <w:rPr>
                <w:b/>
                <w:bCs/>
                <w:sz w:val="24"/>
                <w:szCs w:val="24"/>
              </w:rPr>
              <w:t>15,</w:t>
            </w:r>
            <w:r w:rsidR="0064003C" w:rsidRPr="00AB081C">
              <w:rPr>
                <w:b/>
                <w:bCs/>
                <w:sz w:val="24"/>
                <w:szCs w:val="24"/>
              </w:rPr>
              <w:t>274</w:t>
            </w:r>
          </w:p>
        </w:tc>
      </w:tr>
    </w:tbl>
    <w:p w14:paraId="2A90A938" w14:textId="77777777" w:rsidR="00CC529F" w:rsidRPr="00AB081C" w:rsidRDefault="00CC529F"/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14"/>
        <w:gridCol w:w="1279"/>
        <w:gridCol w:w="1280"/>
        <w:gridCol w:w="1279"/>
        <w:gridCol w:w="1279"/>
        <w:gridCol w:w="1327"/>
        <w:gridCol w:w="1280"/>
        <w:gridCol w:w="1279"/>
        <w:gridCol w:w="1293"/>
      </w:tblGrid>
      <w:tr w:rsidR="004649FD" w:rsidRPr="00AB081C" w14:paraId="5A92267C" w14:textId="77777777" w:rsidTr="005666C5">
        <w:tc>
          <w:tcPr>
            <w:tcW w:w="4014" w:type="dxa"/>
          </w:tcPr>
          <w:p w14:paraId="190200F1" w14:textId="4A41A2AA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0296" w:type="dxa"/>
            <w:gridSpan w:val="8"/>
          </w:tcPr>
          <w:p w14:paraId="7CEAE64E" w14:textId="1763ADC9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AB081C">
              <w:rPr>
                <w:rFonts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B2113" w:rsidRPr="00AB081C" w14:paraId="35C2EFC9" w14:textId="77777777" w:rsidTr="005666C5">
        <w:tc>
          <w:tcPr>
            <w:tcW w:w="4014" w:type="dxa"/>
          </w:tcPr>
          <w:p w14:paraId="33DB4F78" w14:textId="77777777" w:rsidR="004649FD" w:rsidRPr="00AB081C" w:rsidRDefault="004649FD" w:rsidP="004E3076">
            <w:pPr>
              <w:spacing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  <w:p w14:paraId="7F84820F" w14:textId="2AB4083C" w:rsidR="004649FD" w:rsidRPr="00AB081C" w:rsidRDefault="004649FD" w:rsidP="004E3076">
            <w:pPr>
              <w:spacing w:line="240" w:lineRule="auto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AB081C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 xml:space="preserve">สำหรับงวดเก้าเดือนสิ้นสุดวันที่ </w:t>
            </w:r>
          </w:p>
          <w:p w14:paraId="197E86FE" w14:textId="70A02BB3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ind w:firstLine="336"/>
              <w:rPr>
                <w:b/>
                <w:bCs/>
                <w:sz w:val="24"/>
                <w:szCs w:val="24"/>
              </w:rPr>
            </w:pPr>
            <w:r w:rsidRPr="00AB081C">
              <w:rPr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Pr="00AB081C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กันยายน </w:t>
            </w:r>
            <w:r w:rsidRPr="00AB081C">
              <w:rPr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1279" w:type="dxa"/>
            <w:vAlign w:val="bottom"/>
          </w:tcPr>
          <w:p w14:paraId="260D7666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  <w:cs/>
              </w:rPr>
              <w:t>โรงกลั่น</w:t>
            </w:r>
            <w:r w:rsidRPr="00AB081C">
              <w:rPr>
                <w:rFonts w:hint="cs"/>
                <w:sz w:val="24"/>
                <w:szCs w:val="24"/>
                <w:cs/>
              </w:rPr>
              <w:t>และการค้าน้ำมัน</w:t>
            </w:r>
          </w:p>
        </w:tc>
        <w:tc>
          <w:tcPr>
            <w:tcW w:w="1280" w:type="dxa"/>
            <w:vAlign w:val="bottom"/>
          </w:tcPr>
          <w:p w14:paraId="6D83DC67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  <w:cs/>
              </w:rPr>
              <w:t>การตลาด</w:t>
            </w:r>
          </w:p>
        </w:tc>
        <w:tc>
          <w:tcPr>
            <w:tcW w:w="1279" w:type="dxa"/>
            <w:vAlign w:val="bottom"/>
          </w:tcPr>
          <w:p w14:paraId="76AB41D8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AB081C">
              <w:rPr>
                <w:rFonts w:hint="cs"/>
                <w:sz w:val="24"/>
                <w:szCs w:val="24"/>
                <w:cs/>
              </w:rPr>
              <w:t>พลังงาน</w:t>
            </w:r>
            <w:r w:rsidRPr="00AB081C">
              <w:rPr>
                <w:sz w:val="24"/>
                <w:szCs w:val="24"/>
                <w:cs/>
              </w:rPr>
              <w:t>ไฟฟ้า</w:t>
            </w:r>
          </w:p>
        </w:tc>
        <w:tc>
          <w:tcPr>
            <w:tcW w:w="1279" w:type="dxa"/>
            <w:vAlign w:val="bottom"/>
          </w:tcPr>
          <w:p w14:paraId="2309E100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AB081C">
              <w:rPr>
                <w:rFonts w:hint="cs"/>
                <w:sz w:val="24"/>
                <w:szCs w:val="24"/>
                <w:cs/>
              </w:rPr>
              <w:t>ผลิตภัณฑ์ชีวภาพ</w:t>
            </w:r>
          </w:p>
        </w:tc>
        <w:tc>
          <w:tcPr>
            <w:tcW w:w="1327" w:type="dxa"/>
            <w:vAlign w:val="bottom"/>
          </w:tcPr>
          <w:p w14:paraId="4D097545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"/>
              <w:jc w:val="center"/>
              <w:rPr>
                <w:sz w:val="24"/>
                <w:szCs w:val="24"/>
              </w:rPr>
            </w:pPr>
            <w:r w:rsidRPr="00AB081C">
              <w:rPr>
                <w:rFonts w:hint="cs"/>
                <w:sz w:val="24"/>
                <w:szCs w:val="24"/>
                <w:cs/>
              </w:rPr>
              <w:t>ทรัพยากร</w:t>
            </w:r>
            <w:r w:rsidRPr="00AB081C">
              <w:rPr>
                <w:sz w:val="24"/>
                <w:szCs w:val="24"/>
                <w:cs/>
              </w:rPr>
              <w:br/>
            </w:r>
            <w:r w:rsidRPr="00AB081C">
              <w:rPr>
                <w:rFonts w:hint="cs"/>
                <w:sz w:val="24"/>
                <w:szCs w:val="24"/>
                <w:cs/>
              </w:rPr>
              <w:t>ธรรมชาติ</w:t>
            </w:r>
          </w:p>
        </w:tc>
        <w:tc>
          <w:tcPr>
            <w:tcW w:w="1280" w:type="dxa"/>
            <w:vAlign w:val="bottom"/>
          </w:tcPr>
          <w:p w14:paraId="7EE4C1B6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4"/>
                <w:szCs w:val="24"/>
                <w:cs/>
              </w:rPr>
            </w:pPr>
            <w:r w:rsidRPr="00AB081C">
              <w:rPr>
                <w:sz w:val="24"/>
                <w:szCs w:val="24"/>
                <w:cs/>
              </w:rPr>
              <w:t>อื่น ๆ</w:t>
            </w:r>
          </w:p>
        </w:tc>
        <w:tc>
          <w:tcPr>
            <w:tcW w:w="1279" w:type="dxa"/>
            <w:vAlign w:val="bottom"/>
          </w:tcPr>
          <w:p w14:paraId="28E867AB" w14:textId="5CD5CD4C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  <w:cs/>
              </w:rPr>
              <w:t>รายการ</w:t>
            </w:r>
            <w:r w:rsidRPr="00AB081C">
              <w:rPr>
                <w:sz w:val="24"/>
                <w:szCs w:val="24"/>
              </w:rPr>
              <w:br/>
            </w:r>
            <w:r w:rsidRPr="00AB081C">
              <w:rPr>
                <w:sz w:val="24"/>
                <w:szCs w:val="24"/>
                <w:cs/>
              </w:rPr>
              <w:t>ตัดบัญชีระหว่างกัน</w:t>
            </w:r>
          </w:p>
        </w:tc>
        <w:tc>
          <w:tcPr>
            <w:tcW w:w="1293" w:type="dxa"/>
            <w:vAlign w:val="bottom"/>
          </w:tcPr>
          <w:p w14:paraId="76DDCB08" w14:textId="77777777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4"/>
                <w:szCs w:val="24"/>
                <w:cs/>
              </w:rPr>
            </w:pPr>
            <w:r w:rsidRPr="00AB081C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4649FD" w:rsidRPr="00AB081C" w14:paraId="26F81FDD" w14:textId="77777777" w:rsidTr="005666C5">
        <w:tc>
          <w:tcPr>
            <w:tcW w:w="4014" w:type="dxa"/>
          </w:tcPr>
          <w:p w14:paraId="1275D1DB" w14:textId="6E1CABFB" w:rsidR="004649FD" w:rsidRPr="00AB081C" w:rsidRDefault="004649FD" w:rsidP="004E3076">
            <w:pPr>
              <w:spacing w:line="240" w:lineRule="auto"/>
              <w:jc w:val="both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96" w:type="dxa"/>
            <w:gridSpan w:val="8"/>
            <w:vAlign w:val="bottom"/>
          </w:tcPr>
          <w:p w14:paraId="4D007E3F" w14:textId="3DA6AF21" w:rsidR="004649FD" w:rsidRPr="00AB081C" w:rsidRDefault="004649F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AB081C">
              <w:rPr>
                <w:rFonts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4B44B8" w:rsidRPr="00AB081C" w14:paraId="195D6791" w14:textId="77777777" w:rsidTr="00FB269F">
        <w:tc>
          <w:tcPr>
            <w:tcW w:w="4014" w:type="dxa"/>
            <w:vAlign w:val="bottom"/>
          </w:tcPr>
          <w:p w14:paraId="17EB271F" w14:textId="0EDB379B" w:rsidR="004B44B8" w:rsidRPr="00AB081C" w:rsidRDefault="004B44B8" w:rsidP="004B44B8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79" w:type="dxa"/>
            <w:vAlign w:val="bottom"/>
          </w:tcPr>
          <w:p w14:paraId="33488ED4" w14:textId="4B816854" w:rsidR="004B44B8" w:rsidRPr="00AB081C" w:rsidRDefault="004B44B8" w:rsidP="004B4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</w:rPr>
              <w:t>87,314</w:t>
            </w:r>
          </w:p>
        </w:tc>
        <w:tc>
          <w:tcPr>
            <w:tcW w:w="1280" w:type="dxa"/>
            <w:vAlign w:val="bottom"/>
          </w:tcPr>
          <w:p w14:paraId="019C2832" w14:textId="23FED0DF" w:rsidR="004B44B8" w:rsidRPr="00AB081C" w:rsidRDefault="004B44B8" w:rsidP="004B4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</w:rPr>
              <w:t>131,039</w:t>
            </w:r>
          </w:p>
        </w:tc>
        <w:tc>
          <w:tcPr>
            <w:tcW w:w="1279" w:type="dxa"/>
            <w:vAlign w:val="bottom"/>
          </w:tcPr>
          <w:p w14:paraId="5EBEBD16" w14:textId="686866E3" w:rsidR="004B44B8" w:rsidRPr="00AB081C" w:rsidRDefault="004B44B8" w:rsidP="004B4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</w:rPr>
              <w:t>4,132</w:t>
            </w:r>
          </w:p>
        </w:tc>
        <w:tc>
          <w:tcPr>
            <w:tcW w:w="1279" w:type="dxa"/>
            <w:vAlign w:val="bottom"/>
          </w:tcPr>
          <w:p w14:paraId="5668D44D" w14:textId="1AA0A3B6" w:rsidR="004B44B8" w:rsidRPr="00AB081C" w:rsidRDefault="004B44B8" w:rsidP="004B4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</w:rPr>
              <w:t>1,521</w:t>
            </w:r>
          </w:p>
        </w:tc>
        <w:tc>
          <w:tcPr>
            <w:tcW w:w="1327" w:type="dxa"/>
            <w:vAlign w:val="bottom"/>
          </w:tcPr>
          <w:p w14:paraId="0EA57514" w14:textId="07748D9B" w:rsidR="004B44B8" w:rsidRPr="00AB081C" w:rsidRDefault="004B44B8" w:rsidP="004B4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</w:rPr>
              <w:t>18,097</w:t>
            </w:r>
          </w:p>
        </w:tc>
        <w:tc>
          <w:tcPr>
            <w:tcW w:w="1280" w:type="dxa"/>
            <w:vAlign w:val="bottom"/>
          </w:tcPr>
          <w:p w14:paraId="7C893157" w14:textId="67DC095A" w:rsidR="004B44B8" w:rsidRPr="00AB081C" w:rsidRDefault="004B44B8" w:rsidP="004B4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</w:rPr>
              <w:t>14</w:t>
            </w:r>
          </w:p>
        </w:tc>
        <w:tc>
          <w:tcPr>
            <w:tcW w:w="1279" w:type="dxa"/>
            <w:vAlign w:val="bottom"/>
          </w:tcPr>
          <w:p w14:paraId="3636D5D6" w14:textId="1362B6FC" w:rsidR="004B44B8" w:rsidRPr="00AB081C" w:rsidRDefault="004B44B8" w:rsidP="004B4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</w:rPr>
              <w:t>-</w:t>
            </w:r>
          </w:p>
        </w:tc>
        <w:tc>
          <w:tcPr>
            <w:tcW w:w="1293" w:type="dxa"/>
            <w:vAlign w:val="bottom"/>
          </w:tcPr>
          <w:p w14:paraId="70B636B3" w14:textId="5FBA7885" w:rsidR="004B44B8" w:rsidRPr="00AB081C" w:rsidRDefault="004B44B8" w:rsidP="004B4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</w:rPr>
              <w:t>242,117</w:t>
            </w:r>
          </w:p>
        </w:tc>
      </w:tr>
      <w:tr w:rsidR="004B44B8" w:rsidRPr="00AB081C" w14:paraId="5A33665C" w14:textId="77777777" w:rsidTr="00FB269F">
        <w:tc>
          <w:tcPr>
            <w:tcW w:w="4014" w:type="dxa"/>
          </w:tcPr>
          <w:p w14:paraId="2F5AE6F1" w14:textId="7317888B" w:rsidR="004B44B8" w:rsidRPr="00AB081C" w:rsidRDefault="004B44B8" w:rsidP="004B44B8">
            <w:pPr>
              <w:spacing w:line="240" w:lineRule="auto"/>
              <w:jc w:val="both"/>
              <w:rPr>
                <w:sz w:val="24"/>
                <w:szCs w:val="24"/>
                <w:cs/>
              </w:rPr>
            </w:pPr>
            <w:r w:rsidRPr="00AB081C">
              <w:rPr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79" w:type="dxa"/>
            <w:vAlign w:val="bottom"/>
          </w:tcPr>
          <w:p w14:paraId="4D5A670B" w14:textId="306F2769" w:rsidR="004B44B8" w:rsidRPr="00AB081C" w:rsidRDefault="004B44B8" w:rsidP="004B44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</w:rPr>
              <w:t>122,788</w:t>
            </w:r>
          </w:p>
        </w:tc>
        <w:tc>
          <w:tcPr>
            <w:tcW w:w="1280" w:type="dxa"/>
            <w:vAlign w:val="bottom"/>
          </w:tcPr>
          <w:p w14:paraId="202FF361" w14:textId="60F1AA2B" w:rsidR="004B44B8" w:rsidRPr="00AB081C" w:rsidRDefault="004B44B8" w:rsidP="004B44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</w:rPr>
              <w:t>7</w:t>
            </w:r>
          </w:p>
        </w:tc>
        <w:tc>
          <w:tcPr>
            <w:tcW w:w="1279" w:type="dxa"/>
            <w:vAlign w:val="bottom"/>
          </w:tcPr>
          <w:p w14:paraId="6A9896AB" w14:textId="2EC21FAD" w:rsidR="004B44B8" w:rsidRPr="00AB081C" w:rsidRDefault="004B44B8" w:rsidP="004B44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</w:rPr>
              <w:t>7</w:t>
            </w:r>
          </w:p>
        </w:tc>
        <w:tc>
          <w:tcPr>
            <w:tcW w:w="1279" w:type="dxa"/>
            <w:vAlign w:val="bottom"/>
          </w:tcPr>
          <w:p w14:paraId="7AD9146E" w14:textId="5F145775" w:rsidR="004B44B8" w:rsidRPr="00AB081C" w:rsidRDefault="004B44B8" w:rsidP="004B44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</w:rPr>
              <w:t>8,583</w:t>
            </w:r>
          </w:p>
        </w:tc>
        <w:tc>
          <w:tcPr>
            <w:tcW w:w="1327" w:type="dxa"/>
            <w:vAlign w:val="bottom"/>
          </w:tcPr>
          <w:p w14:paraId="74F1B8E4" w14:textId="0D75588A" w:rsidR="004B44B8" w:rsidRPr="00AB081C" w:rsidRDefault="004B44B8" w:rsidP="004B44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</w:rPr>
              <w:t>-</w:t>
            </w:r>
          </w:p>
        </w:tc>
        <w:tc>
          <w:tcPr>
            <w:tcW w:w="1280" w:type="dxa"/>
            <w:vAlign w:val="bottom"/>
          </w:tcPr>
          <w:p w14:paraId="784F099F" w14:textId="4579CAB5" w:rsidR="004B44B8" w:rsidRPr="00AB081C" w:rsidRDefault="004B44B8" w:rsidP="004B44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</w:rPr>
              <w:t>-</w:t>
            </w:r>
          </w:p>
        </w:tc>
        <w:tc>
          <w:tcPr>
            <w:tcW w:w="1279" w:type="dxa"/>
            <w:vAlign w:val="bottom"/>
          </w:tcPr>
          <w:p w14:paraId="0B311047" w14:textId="336597C4" w:rsidR="004B44B8" w:rsidRPr="00AB081C" w:rsidRDefault="004B44B8" w:rsidP="004B44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</w:rPr>
              <w:t>(131,385)</w:t>
            </w:r>
          </w:p>
        </w:tc>
        <w:tc>
          <w:tcPr>
            <w:tcW w:w="1293" w:type="dxa"/>
            <w:vAlign w:val="bottom"/>
          </w:tcPr>
          <w:p w14:paraId="744A1C7A" w14:textId="51FC5AB2" w:rsidR="004B44B8" w:rsidRPr="00AB081C" w:rsidRDefault="00127127" w:rsidP="004B44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</w:rPr>
              <w:t>-</w:t>
            </w:r>
          </w:p>
        </w:tc>
      </w:tr>
      <w:tr w:rsidR="004B44B8" w:rsidRPr="00AB081C" w14:paraId="166B526D" w14:textId="77777777" w:rsidTr="00FB269F">
        <w:tc>
          <w:tcPr>
            <w:tcW w:w="4014" w:type="dxa"/>
          </w:tcPr>
          <w:p w14:paraId="00EAC2F3" w14:textId="7566EE90" w:rsidR="004B44B8" w:rsidRPr="00AB081C" w:rsidRDefault="004B44B8" w:rsidP="004B44B8">
            <w:pPr>
              <w:spacing w:line="240" w:lineRule="auto"/>
              <w:jc w:val="both"/>
              <w:rPr>
                <w:b/>
                <w:bCs/>
                <w:sz w:val="24"/>
                <w:szCs w:val="24"/>
                <w:cs/>
              </w:rPr>
            </w:pPr>
            <w:r w:rsidRPr="00AB081C">
              <w:rPr>
                <w:b/>
                <w:bCs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1279" w:type="dxa"/>
            <w:vAlign w:val="bottom"/>
          </w:tcPr>
          <w:p w14:paraId="49458A7E" w14:textId="22D9BBAF" w:rsidR="004B44B8" w:rsidRPr="00AB081C" w:rsidRDefault="004B44B8" w:rsidP="004B44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  <w:sz w:val="24"/>
                <w:szCs w:val="24"/>
              </w:rPr>
            </w:pPr>
            <w:r w:rsidRPr="00AB081C">
              <w:rPr>
                <w:b/>
                <w:bCs/>
                <w:sz w:val="24"/>
                <w:szCs w:val="24"/>
              </w:rPr>
              <w:t>210,102</w:t>
            </w:r>
          </w:p>
        </w:tc>
        <w:tc>
          <w:tcPr>
            <w:tcW w:w="1280" w:type="dxa"/>
            <w:vAlign w:val="bottom"/>
          </w:tcPr>
          <w:p w14:paraId="0BDECFAE" w14:textId="647CE130" w:rsidR="004B44B8" w:rsidRPr="00AB081C" w:rsidRDefault="004B44B8" w:rsidP="004B44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  <w:sz w:val="24"/>
                <w:szCs w:val="24"/>
              </w:rPr>
            </w:pPr>
            <w:r w:rsidRPr="00AB081C">
              <w:rPr>
                <w:b/>
                <w:bCs/>
                <w:sz w:val="24"/>
                <w:szCs w:val="24"/>
              </w:rPr>
              <w:t>131,046</w:t>
            </w:r>
          </w:p>
        </w:tc>
        <w:tc>
          <w:tcPr>
            <w:tcW w:w="1279" w:type="dxa"/>
            <w:vAlign w:val="bottom"/>
          </w:tcPr>
          <w:p w14:paraId="7DD20539" w14:textId="66A609DD" w:rsidR="004B44B8" w:rsidRPr="00AB081C" w:rsidRDefault="004B44B8" w:rsidP="004B44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  <w:sz w:val="24"/>
                <w:szCs w:val="24"/>
              </w:rPr>
            </w:pPr>
            <w:r w:rsidRPr="00AB081C">
              <w:rPr>
                <w:b/>
                <w:bCs/>
                <w:sz w:val="24"/>
                <w:szCs w:val="24"/>
              </w:rPr>
              <w:t>4,139</w:t>
            </w:r>
          </w:p>
        </w:tc>
        <w:tc>
          <w:tcPr>
            <w:tcW w:w="1279" w:type="dxa"/>
            <w:vAlign w:val="bottom"/>
          </w:tcPr>
          <w:p w14:paraId="7D1F52B1" w14:textId="32519DE4" w:rsidR="004B44B8" w:rsidRPr="00AB081C" w:rsidRDefault="004B44B8" w:rsidP="004B44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  <w:sz w:val="24"/>
                <w:szCs w:val="24"/>
              </w:rPr>
            </w:pPr>
            <w:r w:rsidRPr="00AB081C">
              <w:rPr>
                <w:b/>
                <w:bCs/>
                <w:sz w:val="24"/>
                <w:szCs w:val="24"/>
              </w:rPr>
              <w:t>10,104</w:t>
            </w:r>
          </w:p>
        </w:tc>
        <w:tc>
          <w:tcPr>
            <w:tcW w:w="1327" w:type="dxa"/>
            <w:vAlign w:val="bottom"/>
          </w:tcPr>
          <w:p w14:paraId="35B43B39" w14:textId="5BD8CA67" w:rsidR="004B44B8" w:rsidRPr="00AB081C" w:rsidRDefault="004B44B8" w:rsidP="004B44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  <w:sz w:val="24"/>
                <w:szCs w:val="24"/>
              </w:rPr>
            </w:pPr>
            <w:r w:rsidRPr="00AB081C">
              <w:rPr>
                <w:b/>
                <w:bCs/>
                <w:sz w:val="24"/>
                <w:szCs w:val="24"/>
              </w:rPr>
              <w:t>18,097</w:t>
            </w:r>
          </w:p>
        </w:tc>
        <w:tc>
          <w:tcPr>
            <w:tcW w:w="1280" w:type="dxa"/>
            <w:vAlign w:val="bottom"/>
          </w:tcPr>
          <w:p w14:paraId="5E50DB56" w14:textId="0B6016F0" w:rsidR="004B44B8" w:rsidRPr="00AB081C" w:rsidRDefault="004B44B8" w:rsidP="004B44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  <w:sz w:val="24"/>
                <w:szCs w:val="24"/>
              </w:rPr>
            </w:pPr>
            <w:r w:rsidRPr="00AB081C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279" w:type="dxa"/>
            <w:vAlign w:val="bottom"/>
          </w:tcPr>
          <w:p w14:paraId="5EFB6614" w14:textId="15D9B303" w:rsidR="004B44B8" w:rsidRPr="00AB081C" w:rsidRDefault="004B44B8" w:rsidP="004B44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  <w:sz w:val="24"/>
                <w:szCs w:val="24"/>
              </w:rPr>
            </w:pPr>
            <w:r w:rsidRPr="00AB081C">
              <w:rPr>
                <w:b/>
                <w:bCs/>
                <w:sz w:val="24"/>
                <w:szCs w:val="24"/>
              </w:rPr>
              <w:t>(131,385)</w:t>
            </w:r>
          </w:p>
        </w:tc>
        <w:tc>
          <w:tcPr>
            <w:tcW w:w="1293" w:type="dxa"/>
            <w:vAlign w:val="bottom"/>
          </w:tcPr>
          <w:p w14:paraId="6D88066C" w14:textId="4058AD70" w:rsidR="004B44B8" w:rsidRPr="00AB081C" w:rsidRDefault="004B44B8" w:rsidP="004B44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  <w:sz w:val="24"/>
                <w:szCs w:val="24"/>
              </w:rPr>
            </w:pPr>
            <w:r w:rsidRPr="00AB081C">
              <w:rPr>
                <w:b/>
                <w:bCs/>
                <w:sz w:val="24"/>
                <w:szCs w:val="24"/>
              </w:rPr>
              <w:t>242,117</w:t>
            </w:r>
          </w:p>
        </w:tc>
      </w:tr>
      <w:tr w:rsidR="00BB2113" w:rsidRPr="00AB081C" w14:paraId="0061D1E0" w14:textId="77777777" w:rsidTr="005666C5">
        <w:tc>
          <w:tcPr>
            <w:tcW w:w="4014" w:type="dxa"/>
          </w:tcPr>
          <w:p w14:paraId="2E45D65F" w14:textId="036CC1E0" w:rsidR="004649FD" w:rsidRPr="00AB081C" w:rsidRDefault="004649FD" w:rsidP="001F7EA6">
            <w:pPr>
              <w:spacing w:line="240" w:lineRule="auto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279" w:type="dxa"/>
          </w:tcPr>
          <w:p w14:paraId="483DCBE2" w14:textId="77777777" w:rsidR="004649FD" w:rsidRPr="00AB081C" w:rsidRDefault="004649FD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280" w:type="dxa"/>
          </w:tcPr>
          <w:p w14:paraId="05C380FC" w14:textId="77777777" w:rsidR="004649FD" w:rsidRPr="00AB081C" w:rsidRDefault="004649FD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  <w:tab w:val="decimal" w:pos="95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279" w:type="dxa"/>
          </w:tcPr>
          <w:p w14:paraId="3837FBE5" w14:textId="77777777" w:rsidR="004649FD" w:rsidRPr="00AB081C" w:rsidRDefault="004649FD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</w:rPr>
            </w:pPr>
          </w:p>
        </w:tc>
        <w:tc>
          <w:tcPr>
            <w:tcW w:w="1279" w:type="dxa"/>
          </w:tcPr>
          <w:p w14:paraId="56C74A72" w14:textId="77777777" w:rsidR="004649FD" w:rsidRPr="00AB081C" w:rsidRDefault="004649FD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  <w:tab w:val="decimal" w:pos="950"/>
              </w:tabs>
              <w:rPr>
                <w:sz w:val="24"/>
                <w:szCs w:val="24"/>
              </w:rPr>
            </w:pPr>
          </w:p>
        </w:tc>
        <w:tc>
          <w:tcPr>
            <w:tcW w:w="1327" w:type="dxa"/>
          </w:tcPr>
          <w:p w14:paraId="367FD17B" w14:textId="77777777" w:rsidR="004649FD" w:rsidRPr="00AB081C" w:rsidRDefault="004649FD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14:paraId="60941BE5" w14:textId="77777777" w:rsidR="004649FD" w:rsidRPr="00AB081C" w:rsidRDefault="004649FD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279" w:type="dxa"/>
          </w:tcPr>
          <w:p w14:paraId="2CFF1395" w14:textId="0CF47EE4" w:rsidR="004649FD" w:rsidRPr="00AB081C" w:rsidRDefault="004649FD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293" w:type="dxa"/>
          </w:tcPr>
          <w:p w14:paraId="509F0A7A" w14:textId="77777777" w:rsidR="004649FD" w:rsidRPr="00AB081C" w:rsidRDefault="004649FD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  <w:cs/>
              </w:rPr>
            </w:pPr>
          </w:p>
        </w:tc>
      </w:tr>
      <w:tr w:rsidR="005666C5" w:rsidRPr="00AB081C" w14:paraId="715ED387" w14:textId="77777777" w:rsidTr="002F6369">
        <w:tc>
          <w:tcPr>
            <w:tcW w:w="4014" w:type="dxa"/>
          </w:tcPr>
          <w:p w14:paraId="43BD32E6" w14:textId="3ED75EAD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sz w:val="24"/>
                <w:szCs w:val="24"/>
              </w:rPr>
            </w:pPr>
            <w:r w:rsidRPr="00AB081C">
              <w:rPr>
                <w:rFonts w:hint="cs"/>
                <w:sz w:val="24"/>
                <w:szCs w:val="24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279" w:type="dxa"/>
            <w:vAlign w:val="center"/>
          </w:tcPr>
          <w:p w14:paraId="4C56880F" w14:textId="22383045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</w:rPr>
              <w:t>15,658</w:t>
            </w:r>
          </w:p>
        </w:tc>
        <w:tc>
          <w:tcPr>
            <w:tcW w:w="1280" w:type="dxa"/>
            <w:vAlign w:val="center"/>
          </w:tcPr>
          <w:p w14:paraId="2EAE7BE5" w14:textId="0CBCDC4B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</w:rPr>
              <w:t>2,789</w:t>
            </w:r>
          </w:p>
        </w:tc>
        <w:tc>
          <w:tcPr>
            <w:tcW w:w="1279" w:type="dxa"/>
            <w:vAlign w:val="center"/>
          </w:tcPr>
          <w:p w14:paraId="76D3CEDD" w14:textId="14A24633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</w:rPr>
              <w:t>5,396</w:t>
            </w:r>
          </w:p>
        </w:tc>
        <w:tc>
          <w:tcPr>
            <w:tcW w:w="1279" w:type="dxa"/>
            <w:vAlign w:val="center"/>
          </w:tcPr>
          <w:p w14:paraId="36B3E9D9" w14:textId="32587D5F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</w:rPr>
              <w:t>471</w:t>
            </w:r>
          </w:p>
        </w:tc>
        <w:tc>
          <w:tcPr>
            <w:tcW w:w="1327" w:type="dxa"/>
            <w:vAlign w:val="center"/>
          </w:tcPr>
          <w:p w14:paraId="2F1F0386" w14:textId="16C4DF35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</w:rPr>
              <w:t>13,856</w:t>
            </w:r>
          </w:p>
        </w:tc>
        <w:tc>
          <w:tcPr>
            <w:tcW w:w="1280" w:type="dxa"/>
            <w:vAlign w:val="center"/>
          </w:tcPr>
          <w:p w14:paraId="53D6EF6A" w14:textId="1EFC82AA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</w:rPr>
              <w:t>(397)</w:t>
            </w:r>
          </w:p>
        </w:tc>
        <w:tc>
          <w:tcPr>
            <w:tcW w:w="1279" w:type="dxa"/>
            <w:vAlign w:val="center"/>
          </w:tcPr>
          <w:p w14:paraId="77AB9723" w14:textId="637BFC55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</w:rPr>
              <w:t>-</w:t>
            </w:r>
          </w:p>
        </w:tc>
        <w:tc>
          <w:tcPr>
            <w:tcW w:w="1293" w:type="dxa"/>
            <w:vAlign w:val="center"/>
          </w:tcPr>
          <w:p w14:paraId="0CD20D8F" w14:textId="6EA01F04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  <w:cs/>
              </w:rPr>
            </w:pPr>
            <w:r w:rsidRPr="00AB081C">
              <w:rPr>
                <w:sz w:val="24"/>
                <w:szCs w:val="24"/>
              </w:rPr>
              <w:t>37,773</w:t>
            </w:r>
          </w:p>
        </w:tc>
      </w:tr>
      <w:tr w:rsidR="005666C5" w:rsidRPr="00AB081C" w14:paraId="786AFB5A" w14:textId="77777777" w:rsidTr="000E5C62">
        <w:tc>
          <w:tcPr>
            <w:tcW w:w="4014" w:type="dxa"/>
          </w:tcPr>
          <w:p w14:paraId="5DE5E52A" w14:textId="4311DB9D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sz w:val="24"/>
                <w:szCs w:val="24"/>
                <w:cs/>
              </w:rPr>
            </w:pPr>
            <w:r w:rsidRPr="00AB081C">
              <w:rPr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79" w:type="dxa"/>
          </w:tcPr>
          <w:p w14:paraId="579577AA" w14:textId="77777777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14:paraId="1C1C94D2" w14:textId="77777777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9" w:type="dxa"/>
          </w:tcPr>
          <w:p w14:paraId="0F85EA86" w14:textId="77777777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9" w:type="dxa"/>
          </w:tcPr>
          <w:p w14:paraId="1F82CCEE" w14:textId="77777777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27" w:type="dxa"/>
          </w:tcPr>
          <w:p w14:paraId="77FC8D6A" w14:textId="77777777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14:paraId="2ECA1C3C" w14:textId="77777777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9" w:type="dxa"/>
          </w:tcPr>
          <w:p w14:paraId="1AAA0609" w14:textId="4C2E0404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93" w:type="dxa"/>
            <w:vAlign w:val="center"/>
          </w:tcPr>
          <w:p w14:paraId="07B651C1" w14:textId="1D99CBB7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</w:rPr>
              <w:t>(7,163)</w:t>
            </w:r>
          </w:p>
        </w:tc>
      </w:tr>
      <w:tr w:rsidR="005666C5" w:rsidRPr="00AB081C" w14:paraId="76CA32ED" w14:textId="77777777" w:rsidTr="000E5C62">
        <w:tc>
          <w:tcPr>
            <w:tcW w:w="4014" w:type="dxa"/>
          </w:tcPr>
          <w:p w14:paraId="4F36065C" w14:textId="3A546B68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sz w:val="24"/>
                <w:szCs w:val="24"/>
                <w:cs/>
              </w:rPr>
            </w:pPr>
            <w:r w:rsidRPr="00AB081C">
              <w:rPr>
                <w:sz w:val="24"/>
                <w:szCs w:val="24"/>
                <w:cs/>
              </w:rPr>
              <w:t>ขาดทุนจากตราสารอนุพันธ์</w:t>
            </w:r>
          </w:p>
        </w:tc>
        <w:tc>
          <w:tcPr>
            <w:tcW w:w="1279" w:type="dxa"/>
          </w:tcPr>
          <w:p w14:paraId="669EDCF3" w14:textId="77777777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14:paraId="778F34D5" w14:textId="77777777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9" w:type="dxa"/>
          </w:tcPr>
          <w:p w14:paraId="4BEAD86C" w14:textId="77777777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9" w:type="dxa"/>
          </w:tcPr>
          <w:p w14:paraId="0B7D899E" w14:textId="77777777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27" w:type="dxa"/>
          </w:tcPr>
          <w:p w14:paraId="6A1538D4" w14:textId="77777777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14:paraId="4B321354" w14:textId="77777777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9" w:type="dxa"/>
          </w:tcPr>
          <w:p w14:paraId="5B1C5016" w14:textId="77777777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93" w:type="dxa"/>
            <w:vAlign w:val="center"/>
          </w:tcPr>
          <w:p w14:paraId="68393C46" w14:textId="6B2540F0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</w:rPr>
              <w:t>(5)</w:t>
            </w:r>
          </w:p>
        </w:tc>
      </w:tr>
      <w:tr w:rsidR="005666C5" w:rsidRPr="00AB081C" w14:paraId="1004D25C" w14:textId="77777777" w:rsidTr="000E5C62">
        <w:tc>
          <w:tcPr>
            <w:tcW w:w="4014" w:type="dxa"/>
          </w:tcPr>
          <w:p w14:paraId="3B39AC46" w14:textId="37836F9F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sz w:val="24"/>
                <w:szCs w:val="24"/>
              </w:rPr>
            </w:pPr>
            <w:r w:rsidRPr="00AB081C">
              <w:rPr>
                <w:rFonts w:hint="cs"/>
                <w:sz w:val="24"/>
                <w:szCs w:val="24"/>
                <w:cs/>
              </w:rPr>
              <w:t>ขาดทุน</w:t>
            </w:r>
            <w:r w:rsidRPr="00AB081C">
              <w:rPr>
                <w:sz w:val="24"/>
                <w:szCs w:val="24"/>
                <w:cs/>
              </w:rPr>
              <w:t>จากอัตราแลกเปลี่ยน</w:t>
            </w:r>
          </w:p>
        </w:tc>
        <w:tc>
          <w:tcPr>
            <w:tcW w:w="1279" w:type="dxa"/>
          </w:tcPr>
          <w:p w14:paraId="2E92C795" w14:textId="7474D189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14:paraId="4FFF63EA" w14:textId="77777777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9" w:type="dxa"/>
          </w:tcPr>
          <w:p w14:paraId="13A8D81C" w14:textId="77777777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9" w:type="dxa"/>
          </w:tcPr>
          <w:p w14:paraId="4F776451" w14:textId="77777777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27" w:type="dxa"/>
          </w:tcPr>
          <w:p w14:paraId="32504F78" w14:textId="77777777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14:paraId="4E05727A" w14:textId="77777777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9" w:type="dxa"/>
          </w:tcPr>
          <w:p w14:paraId="4205A1E4" w14:textId="3688F2BC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93" w:type="dxa"/>
            <w:vAlign w:val="center"/>
          </w:tcPr>
          <w:p w14:paraId="6D206D0F" w14:textId="1D0F771E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  <w:cs/>
              </w:rPr>
            </w:pPr>
            <w:r w:rsidRPr="00AB081C">
              <w:rPr>
                <w:sz w:val="24"/>
                <w:szCs w:val="24"/>
              </w:rPr>
              <w:t>(241)</w:t>
            </w:r>
          </w:p>
        </w:tc>
      </w:tr>
      <w:tr w:rsidR="005666C5" w:rsidRPr="00AB081C" w14:paraId="5371445E" w14:textId="77777777" w:rsidTr="000E5C62">
        <w:tc>
          <w:tcPr>
            <w:tcW w:w="4014" w:type="dxa"/>
          </w:tcPr>
          <w:p w14:paraId="2406DB48" w14:textId="576CC503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sz w:val="24"/>
                <w:szCs w:val="24"/>
                <w:cs/>
              </w:rPr>
            </w:pPr>
            <w:r w:rsidRPr="00AB081C">
              <w:rPr>
                <w:rFonts w:hint="cs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1279" w:type="dxa"/>
          </w:tcPr>
          <w:p w14:paraId="3617140D" w14:textId="77777777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14:paraId="2E6907B9" w14:textId="77777777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1279" w:type="dxa"/>
          </w:tcPr>
          <w:p w14:paraId="0E5A0540" w14:textId="77777777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1279" w:type="dxa"/>
          </w:tcPr>
          <w:p w14:paraId="2E880ED7" w14:textId="77777777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27" w:type="dxa"/>
          </w:tcPr>
          <w:p w14:paraId="34AE167D" w14:textId="77777777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14:paraId="15A17EB9" w14:textId="77777777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1279" w:type="dxa"/>
          </w:tcPr>
          <w:p w14:paraId="6F87335B" w14:textId="06D44582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1293" w:type="dxa"/>
            <w:vAlign w:val="center"/>
          </w:tcPr>
          <w:p w14:paraId="30CA1415" w14:textId="05245243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</w:rPr>
              <w:t>(2,051)</w:t>
            </w:r>
          </w:p>
        </w:tc>
      </w:tr>
      <w:tr w:rsidR="005666C5" w:rsidRPr="00AB081C" w14:paraId="053C0791" w14:textId="77777777" w:rsidTr="000E5C62">
        <w:tc>
          <w:tcPr>
            <w:tcW w:w="4014" w:type="dxa"/>
          </w:tcPr>
          <w:p w14:paraId="3B58A2B7" w14:textId="65C60724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sz w:val="24"/>
                <w:szCs w:val="24"/>
                <w:cs/>
              </w:rPr>
            </w:pPr>
            <w:r w:rsidRPr="00AB081C">
              <w:rPr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79" w:type="dxa"/>
          </w:tcPr>
          <w:p w14:paraId="526714C8" w14:textId="24C674F2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14:paraId="57950F60" w14:textId="77777777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9" w:type="dxa"/>
          </w:tcPr>
          <w:p w14:paraId="0C7BC419" w14:textId="77777777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1279" w:type="dxa"/>
          </w:tcPr>
          <w:p w14:paraId="031EADFB" w14:textId="77777777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27" w:type="dxa"/>
          </w:tcPr>
          <w:p w14:paraId="4B0520D1" w14:textId="77777777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14:paraId="1EC8D955" w14:textId="77777777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1279" w:type="dxa"/>
          </w:tcPr>
          <w:p w14:paraId="1A464F79" w14:textId="4A3C5A17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1293" w:type="dxa"/>
            <w:vAlign w:val="center"/>
          </w:tcPr>
          <w:p w14:paraId="16639446" w14:textId="5C685921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</w:rPr>
              <w:t>(2,971)</w:t>
            </w:r>
          </w:p>
        </w:tc>
      </w:tr>
      <w:tr w:rsidR="005666C5" w:rsidRPr="00AB081C" w14:paraId="6489A21C" w14:textId="77777777" w:rsidTr="000E5C62">
        <w:tc>
          <w:tcPr>
            <w:tcW w:w="4014" w:type="dxa"/>
          </w:tcPr>
          <w:p w14:paraId="6AFAF9C0" w14:textId="03C97F18" w:rsidR="005666C5" w:rsidRPr="00AB081C" w:rsidRDefault="005666C5" w:rsidP="005666C5">
            <w:pPr>
              <w:spacing w:line="240" w:lineRule="auto"/>
              <w:jc w:val="both"/>
              <w:rPr>
                <w:sz w:val="24"/>
                <w:szCs w:val="24"/>
                <w:cs/>
              </w:rPr>
            </w:pPr>
            <w:r w:rsidRPr="00AB081C">
              <w:rPr>
                <w:rFonts w:hint="cs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279" w:type="dxa"/>
          </w:tcPr>
          <w:p w14:paraId="394C1DCE" w14:textId="2955DEFE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14:paraId="382046C5" w14:textId="77777777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9" w:type="dxa"/>
          </w:tcPr>
          <w:p w14:paraId="4947D2BA" w14:textId="77777777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9" w:type="dxa"/>
          </w:tcPr>
          <w:p w14:paraId="636BF745" w14:textId="77777777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27" w:type="dxa"/>
          </w:tcPr>
          <w:p w14:paraId="3FF9F9C4" w14:textId="77777777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left w:val="nil"/>
            </w:tcBorders>
          </w:tcPr>
          <w:p w14:paraId="73EFBD06" w14:textId="77777777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9" w:type="dxa"/>
          </w:tcPr>
          <w:p w14:paraId="4F3393CD" w14:textId="58FCF742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93" w:type="dxa"/>
            <w:vAlign w:val="center"/>
          </w:tcPr>
          <w:p w14:paraId="08BA0CCC" w14:textId="144E2C58" w:rsidR="005666C5" w:rsidRPr="00AB081C" w:rsidRDefault="005666C5" w:rsidP="005666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sz w:val="24"/>
                <w:szCs w:val="24"/>
              </w:rPr>
            </w:pPr>
            <w:r w:rsidRPr="00AB081C">
              <w:rPr>
                <w:sz w:val="24"/>
                <w:szCs w:val="24"/>
              </w:rPr>
              <w:t>(11,442)</w:t>
            </w:r>
          </w:p>
        </w:tc>
      </w:tr>
      <w:tr w:rsidR="005666C5" w:rsidRPr="00AB081C" w14:paraId="7AF52224" w14:textId="77777777" w:rsidTr="000E5C62">
        <w:tc>
          <w:tcPr>
            <w:tcW w:w="4014" w:type="dxa"/>
          </w:tcPr>
          <w:p w14:paraId="0F1CE843" w14:textId="5D37F5A0" w:rsidR="005666C5" w:rsidRPr="00AB081C" w:rsidRDefault="005666C5" w:rsidP="005666C5">
            <w:pPr>
              <w:spacing w:line="240" w:lineRule="auto"/>
              <w:jc w:val="both"/>
              <w:rPr>
                <w:sz w:val="24"/>
                <w:szCs w:val="24"/>
                <w:cs/>
              </w:rPr>
            </w:pPr>
            <w:r w:rsidRPr="00AB081C">
              <w:rPr>
                <w:rFonts w:hint="cs"/>
                <w:b/>
                <w:bCs/>
                <w:sz w:val="24"/>
                <w:szCs w:val="24"/>
                <w:cs/>
              </w:rPr>
              <w:t>กำไร</w:t>
            </w:r>
            <w:r w:rsidRPr="00AB081C">
              <w:rPr>
                <w:b/>
                <w:bCs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279" w:type="dxa"/>
          </w:tcPr>
          <w:p w14:paraId="63070EE1" w14:textId="77777777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14:paraId="20D2C4F4" w14:textId="77777777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</w:rPr>
            </w:pPr>
          </w:p>
        </w:tc>
        <w:tc>
          <w:tcPr>
            <w:tcW w:w="1279" w:type="dxa"/>
          </w:tcPr>
          <w:p w14:paraId="50DA77BE" w14:textId="77777777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4"/>
                <w:szCs w:val="24"/>
              </w:rPr>
            </w:pPr>
          </w:p>
        </w:tc>
        <w:tc>
          <w:tcPr>
            <w:tcW w:w="1279" w:type="dxa"/>
          </w:tcPr>
          <w:p w14:paraId="68308937" w14:textId="77777777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sz w:val="24"/>
                <w:szCs w:val="24"/>
              </w:rPr>
            </w:pPr>
          </w:p>
        </w:tc>
        <w:tc>
          <w:tcPr>
            <w:tcW w:w="1327" w:type="dxa"/>
          </w:tcPr>
          <w:p w14:paraId="290CF0FA" w14:textId="77777777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left w:val="nil"/>
            </w:tcBorders>
          </w:tcPr>
          <w:p w14:paraId="7085732B" w14:textId="77777777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sz w:val="24"/>
                <w:szCs w:val="24"/>
              </w:rPr>
            </w:pPr>
          </w:p>
        </w:tc>
        <w:tc>
          <w:tcPr>
            <w:tcW w:w="1279" w:type="dxa"/>
          </w:tcPr>
          <w:p w14:paraId="4AA03C58" w14:textId="3D6FD059" w:rsidR="005666C5" w:rsidRPr="00AB081C" w:rsidRDefault="005666C5" w:rsidP="00566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sz w:val="24"/>
                <w:szCs w:val="24"/>
              </w:rPr>
            </w:pPr>
          </w:p>
        </w:tc>
        <w:tc>
          <w:tcPr>
            <w:tcW w:w="1293" w:type="dxa"/>
            <w:vAlign w:val="center"/>
          </w:tcPr>
          <w:p w14:paraId="0037E266" w14:textId="49588FF6" w:rsidR="005666C5" w:rsidRPr="00AB081C" w:rsidRDefault="005666C5" w:rsidP="005666C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  <w:sz w:val="24"/>
                <w:szCs w:val="24"/>
              </w:rPr>
            </w:pPr>
            <w:r w:rsidRPr="00AB081C">
              <w:rPr>
                <w:b/>
                <w:bCs/>
                <w:sz w:val="24"/>
                <w:szCs w:val="24"/>
              </w:rPr>
              <w:t>13,900</w:t>
            </w:r>
          </w:p>
        </w:tc>
      </w:tr>
    </w:tbl>
    <w:p w14:paraId="43AB8DBF" w14:textId="77777777" w:rsidR="00F67EBB" w:rsidRPr="00AB081C" w:rsidRDefault="00F67EBB" w:rsidP="00523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038B39C4" w14:textId="30DDAFBC" w:rsidR="00E47C20" w:rsidRPr="00AB081C" w:rsidRDefault="00A141F0" w:rsidP="00523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AB081C">
        <w:rPr>
          <w:rFonts w:asciiTheme="majorBidi" w:hAnsiTheme="majorBidi" w:cstheme="majorBidi"/>
          <w:cs/>
        </w:rPr>
        <w:tab/>
        <w:t>รายได้ส่วนใหญ่ของกลุ่มบริษัทและบริษัท มีจังหวะเวลาในการรับรู้รายได้ ณ เวลาใดเวลาหนึ่ง ยกเว้นส่วนงานพลังงานไฟฟ้า มีจังหวะเวลาในการรับรู้รายได้ตลอดช่วงเวลาหนึ่ง</w:t>
      </w:r>
    </w:p>
    <w:p w14:paraId="22C0CCC5" w14:textId="26F27869" w:rsidR="00A141F0" w:rsidRPr="00AB081C" w:rsidRDefault="00A141F0" w:rsidP="00A141F0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s/>
        </w:rPr>
        <w:sectPr w:rsidR="00A141F0" w:rsidRPr="00AB081C" w:rsidSect="00E23505">
          <w:headerReference w:type="default" r:id="rId23"/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  <w:r w:rsidRPr="00AB081C">
        <w:rPr>
          <w:rFonts w:asciiTheme="majorBidi" w:hAnsiTheme="majorBidi" w:cstheme="majorBidi"/>
          <w:cs/>
        </w:rPr>
        <w:tab/>
      </w:r>
    </w:p>
    <w:p w14:paraId="21E0473B" w14:textId="63E00299" w:rsidR="00223349" w:rsidRPr="00AB081C" w:rsidRDefault="004762B0" w:rsidP="00A628AA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AB081C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ภาษีเงินได้</w:t>
      </w:r>
    </w:p>
    <w:p w14:paraId="37D08D5C" w14:textId="77777777" w:rsidR="00D54B8C" w:rsidRPr="00AB081C" w:rsidRDefault="00D54B8C" w:rsidP="00D54B8C">
      <w:pPr>
        <w:pStyle w:val="ListParagraph"/>
        <w:ind w:left="540" w:right="-45"/>
        <w:jc w:val="thaiDistribute"/>
        <w:rPr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60"/>
        <w:gridCol w:w="1260"/>
        <w:gridCol w:w="1350"/>
        <w:gridCol w:w="1260"/>
      </w:tblGrid>
      <w:tr w:rsidR="00D54B8C" w:rsidRPr="00AB081C" w14:paraId="6B9887CD" w14:textId="77777777" w:rsidTr="004E3076">
        <w:trPr>
          <w:tblHeader/>
        </w:trPr>
        <w:tc>
          <w:tcPr>
            <w:tcW w:w="4050" w:type="dxa"/>
            <w:shd w:val="clear" w:color="auto" w:fill="auto"/>
          </w:tcPr>
          <w:p w14:paraId="56CBDECF" w14:textId="77777777" w:rsidR="00D54B8C" w:rsidRPr="00AB081C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3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662F839D" w14:textId="77777777" w:rsidR="00D54B8C" w:rsidRPr="00AB081C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47D904C3" w14:textId="77777777" w:rsidR="00D54B8C" w:rsidRPr="00AB081C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  <w:r w:rsidRPr="00AB081C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D54B8C" w:rsidRPr="00AB081C" w14:paraId="786688CB" w14:textId="77777777" w:rsidTr="004E3076">
        <w:trPr>
          <w:tblHeader/>
        </w:trPr>
        <w:tc>
          <w:tcPr>
            <w:tcW w:w="4050" w:type="dxa"/>
          </w:tcPr>
          <w:p w14:paraId="559EB0F1" w14:textId="31AF81CA" w:rsidR="00D54B8C" w:rsidRPr="00AB081C" w:rsidRDefault="00B65D4F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38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สำหรับงวดเก้าเดือนสิ้นสุดวันที่ 30 กันยายน</w:t>
            </w:r>
          </w:p>
        </w:tc>
        <w:tc>
          <w:tcPr>
            <w:tcW w:w="1260" w:type="dxa"/>
          </w:tcPr>
          <w:p w14:paraId="43F6F5ED" w14:textId="7ABD44D5" w:rsidR="00D54B8C" w:rsidRPr="00AB081C" w:rsidRDefault="00D54B8C" w:rsidP="00D54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74455FE8" w14:textId="774DD51A" w:rsidR="00D54B8C" w:rsidRPr="00AB081C" w:rsidRDefault="00D54B8C" w:rsidP="00D54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247D4D2E" w14:textId="7740469C" w:rsidR="00D54B8C" w:rsidRPr="00AB081C" w:rsidRDefault="00D54B8C" w:rsidP="00D54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7606A7F6" w14:textId="2D45D3A3" w:rsidR="00D54B8C" w:rsidRPr="00AB081C" w:rsidRDefault="00D54B8C" w:rsidP="00D54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54B8C" w:rsidRPr="00AB081C" w14:paraId="19AA9AB7" w14:textId="77777777" w:rsidTr="004E3076">
        <w:trPr>
          <w:tblHeader/>
        </w:trPr>
        <w:tc>
          <w:tcPr>
            <w:tcW w:w="4050" w:type="dxa"/>
          </w:tcPr>
          <w:p w14:paraId="109ABA7A" w14:textId="77777777" w:rsidR="00D54B8C" w:rsidRPr="00AB081C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38"/>
              <w:rPr>
                <w:rFonts w:asciiTheme="majorBidi" w:hAnsiTheme="majorBidi" w:cstheme="majorBidi"/>
              </w:rPr>
            </w:pPr>
          </w:p>
        </w:tc>
        <w:tc>
          <w:tcPr>
            <w:tcW w:w="5130" w:type="dxa"/>
            <w:gridSpan w:val="4"/>
          </w:tcPr>
          <w:p w14:paraId="1AF08EFF" w14:textId="77777777" w:rsidR="00D54B8C" w:rsidRPr="00AB081C" w:rsidRDefault="00D54B8C" w:rsidP="00D54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54B8C" w:rsidRPr="00AB081C" w14:paraId="7CAEFBCC" w14:textId="77777777" w:rsidTr="004E3076">
        <w:tc>
          <w:tcPr>
            <w:tcW w:w="4050" w:type="dxa"/>
          </w:tcPr>
          <w:p w14:paraId="40FE1C4C" w14:textId="77777777" w:rsidR="00D54B8C" w:rsidRPr="00AB081C" w:rsidRDefault="00D54B8C" w:rsidP="00D54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260" w:type="dxa"/>
          </w:tcPr>
          <w:p w14:paraId="6F9063D4" w14:textId="77777777" w:rsidR="00D54B8C" w:rsidRPr="00AB081C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11529C27" w14:textId="77777777" w:rsidR="00D54B8C" w:rsidRPr="00AB081C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293D3972" w14:textId="77777777" w:rsidR="00D54B8C" w:rsidRPr="00AB081C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CD18383" w14:textId="77777777" w:rsidR="00D54B8C" w:rsidRPr="00AB081C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</w:tr>
      <w:tr w:rsidR="001F7EA6" w:rsidRPr="00AB081C" w14:paraId="209091CF" w14:textId="77777777" w:rsidTr="004E3076">
        <w:tc>
          <w:tcPr>
            <w:tcW w:w="4050" w:type="dxa"/>
          </w:tcPr>
          <w:p w14:paraId="5FFEBEB0" w14:textId="77777777" w:rsidR="001F7EA6" w:rsidRPr="00AB081C" w:rsidRDefault="001F7EA6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  <w:cs/>
              </w:rPr>
              <w:t>สำหรับงวดปัจจุบัน</w:t>
            </w:r>
          </w:p>
        </w:tc>
        <w:tc>
          <w:tcPr>
            <w:tcW w:w="1260" w:type="dxa"/>
          </w:tcPr>
          <w:p w14:paraId="4AE65043" w14:textId="52488FA7" w:rsidR="001F7EA6" w:rsidRPr="00AB081C" w:rsidRDefault="00CA2337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8,</w:t>
            </w:r>
            <w:r w:rsidR="009473A2" w:rsidRPr="00AB081C">
              <w:rPr>
                <w:rFonts w:asciiTheme="majorBidi" w:hAnsiTheme="majorBidi" w:cstheme="majorBidi"/>
              </w:rPr>
              <w:t>901</w:t>
            </w:r>
          </w:p>
        </w:tc>
        <w:tc>
          <w:tcPr>
            <w:tcW w:w="1260" w:type="dxa"/>
          </w:tcPr>
          <w:p w14:paraId="00A1EA84" w14:textId="58A40605" w:rsidR="001F7EA6" w:rsidRPr="00AB081C" w:rsidRDefault="001F7EA6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t>9,583</w:t>
            </w:r>
          </w:p>
        </w:tc>
        <w:tc>
          <w:tcPr>
            <w:tcW w:w="1350" w:type="dxa"/>
          </w:tcPr>
          <w:p w14:paraId="5EAE8B10" w14:textId="71B12EB9" w:rsidR="001F7EA6" w:rsidRPr="00AB081C" w:rsidRDefault="00D418E8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1,495</w:t>
            </w:r>
          </w:p>
        </w:tc>
        <w:tc>
          <w:tcPr>
            <w:tcW w:w="1260" w:type="dxa"/>
          </w:tcPr>
          <w:p w14:paraId="6919DF18" w14:textId="0101C9F9" w:rsidR="001F7EA6" w:rsidRPr="00AB081C" w:rsidRDefault="001F7EA6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t>1,494</w:t>
            </w:r>
          </w:p>
        </w:tc>
      </w:tr>
      <w:tr w:rsidR="001F7EA6" w:rsidRPr="00AB081C" w14:paraId="70931754" w14:textId="77777777" w:rsidTr="004E3076">
        <w:tc>
          <w:tcPr>
            <w:tcW w:w="4050" w:type="dxa"/>
          </w:tcPr>
          <w:p w14:paraId="65366FDD" w14:textId="6D569CA0" w:rsidR="001F7EA6" w:rsidRPr="00AB081C" w:rsidRDefault="001F7EA6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  <w:cs/>
              </w:rPr>
              <w:t>ภาษีปีก่อน ๆ ที่บันทึ</w:t>
            </w:r>
            <w:r w:rsidRPr="00AB081C">
              <w:rPr>
                <w:rFonts w:asciiTheme="majorBidi" w:hAnsiTheme="majorBidi" w:cstheme="majorBidi" w:hint="cs"/>
                <w:cs/>
              </w:rPr>
              <w:t>ก</w:t>
            </w:r>
            <w:r w:rsidR="00FF0E02" w:rsidRPr="00AB081C">
              <w:rPr>
                <w:rFonts w:asciiTheme="majorBidi" w:hAnsiTheme="majorBidi" w:cstheme="majorBidi" w:hint="cs"/>
                <w:cs/>
              </w:rPr>
              <w:t>ต่ำไป</w:t>
            </w:r>
          </w:p>
        </w:tc>
        <w:tc>
          <w:tcPr>
            <w:tcW w:w="1260" w:type="dxa"/>
          </w:tcPr>
          <w:p w14:paraId="746E5DEE" w14:textId="4FFAAA60" w:rsidR="001F7EA6" w:rsidRPr="00AB081C" w:rsidRDefault="00CA2337" w:rsidP="001F7E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27</w:t>
            </w:r>
            <w:r w:rsidR="00431EC8" w:rsidRPr="00AB081C">
              <w:rPr>
                <w:rFonts w:asciiTheme="majorBidi" w:hAnsiTheme="majorBidi" w:cstheme="majorBidi" w:hint="cs"/>
                <w:cs/>
              </w:rPr>
              <w:t>4</w:t>
            </w:r>
          </w:p>
        </w:tc>
        <w:tc>
          <w:tcPr>
            <w:tcW w:w="1260" w:type="dxa"/>
          </w:tcPr>
          <w:p w14:paraId="49165BD6" w14:textId="2787DA64" w:rsidR="001F7EA6" w:rsidRPr="00AB081C" w:rsidRDefault="001F7EA6" w:rsidP="001F7E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t>18</w:t>
            </w:r>
          </w:p>
        </w:tc>
        <w:tc>
          <w:tcPr>
            <w:tcW w:w="1350" w:type="dxa"/>
          </w:tcPr>
          <w:p w14:paraId="79CDFBA1" w14:textId="413CBBD0" w:rsidR="001F7EA6" w:rsidRPr="00AB081C" w:rsidRDefault="00D418E8" w:rsidP="001F7E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405</w:t>
            </w:r>
          </w:p>
        </w:tc>
        <w:tc>
          <w:tcPr>
            <w:tcW w:w="1260" w:type="dxa"/>
          </w:tcPr>
          <w:p w14:paraId="6E3B35FD" w14:textId="3CAE0E67" w:rsidR="001F7EA6" w:rsidRPr="00AB081C" w:rsidRDefault="001F7EA6" w:rsidP="001F7E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t>-</w:t>
            </w:r>
          </w:p>
        </w:tc>
      </w:tr>
      <w:tr w:rsidR="001F7EA6" w:rsidRPr="00AB081C" w14:paraId="20EE9F73" w14:textId="77777777" w:rsidTr="00CD4688">
        <w:tc>
          <w:tcPr>
            <w:tcW w:w="4050" w:type="dxa"/>
          </w:tcPr>
          <w:p w14:paraId="55F2EB6C" w14:textId="77777777" w:rsidR="001F7EA6" w:rsidRPr="00AB081C" w:rsidRDefault="001F7EA6" w:rsidP="001F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33E7C74" w14:textId="30FB9C02" w:rsidR="001F7EA6" w:rsidRPr="00AB081C" w:rsidRDefault="00CA2337" w:rsidP="001F7E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9,</w:t>
            </w:r>
            <w:r w:rsidR="009473A2" w:rsidRPr="00AB081C">
              <w:rPr>
                <w:rFonts w:asciiTheme="majorBidi" w:hAnsiTheme="majorBidi" w:cstheme="majorBidi"/>
                <w:b/>
                <w:bCs/>
              </w:rPr>
              <w:t>17</w:t>
            </w:r>
            <w:r w:rsidR="00431EC8" w:rsidRPr="00AB081C">
              <w:rPr>
                <w:rFonts w:asciiTheme="majorBidi" w:hAnsiTheme="majorBidi" w:cstheme="majorBidi" w:hint="cs"/>
                <w:b/>
                <w:bCs/>
                <w:cs/>
              </w:rPr>
              <w:t>5</w:t>
            </w:r>
          </w:p>
        </w:tc>
        <w:tc>
          <w:tcPr>
            <w:tcW w:w="1260" w:type="dxa"/>
          </w:tcPr>
          <w:p w14:paraId="6F394F65" w14:textId="21D1F4D6" w:rsidR="001F7EA6" w:rsidRPr="00AB081C" w:rsidRDefault="001F7EA6" w:rsidP="001F7E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b/>
                <w:bCs/>
              </w:rPr>
              <w:t>9,601</w:t>
            </w:r>
          </w:p>
        </w:tc>
        <w:tc>
          <w:tcPr>
            <w:tcW w:w="1350" w:type="dxa"/>
            <w:vAlign w:val="bottom"/>
          </w:tcPr>
          <w:p w14:paraId="04A7CD0E" w14:textId="0BFFB213" w:rsidR="001F7EA6" w:rsidRPr="00AB081C" w:rsidRDefault="00D418E8" w:rsidP="001F7E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1,900</w:t>
            </w:r>
          </w:p>
        </w:tc>
        <w:tc>
          <w:tcPr>
            <w:tcW w:w="1260" w:type="dxa"/>
          </w:tcPr>
          <w:p w14:paraId="34725333" w14:textId="7C6B610E" w:rsidR="001F7EA6" w:rsidRPr="00AB081C" w:rsidRDefault="001F7EA6" w:rsidP="001F7E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b/>
                <w:bCs/>
              </w:rPr>
              <w:t>1,494</w:t>
            </w:r>
          </w:p>
        </w:tc>
      </w:tr>
      <w:tr w:rsidR="001F7EA6" w:rsidRPr="00AB081C" w14:paraId="2684E2A1" w14:textId="77777777" w:rsidTr="004E3076">
        <w:tc>
          <w:tcPr>
            <w:tcW w:w="4050" w:type="dxa"/>
          </w:tcPr>
          <w:p w14:paraId="7D67C309" w14:textId="77777777" w:rsidR="001F7EA6" w:rsidRPr="00AB081C" w:rsidRDefault="001F7EA6" w:rsidP="001F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14:paraId="10B21C52" w14:textId="77777777" w:rsidR="001F7EA6" w:rsidRPr="00AB081C" w:rsidRDefault="001F7EA6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1BF52692" w14:textId="77777777" w:rsidR="001F7EA6" w:rsidRPr="00AB081C" w:rsidRDefault="001F7EA6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26D56C08" w14:textId="77777777" w:rsidR="001F7EA6" w:rsidRPr="00AB081C" w:rsidRDefault="001F7EA6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649E4333" w14:textId="77777777" w:rsidR="001F7EA6" w:rsidRPr="00AB081C" w:rsidRDefault="001F7EA6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</w:tr>
      <w:tr w:rsidR="001F7EA6" w:rsidRPr="00AB081C" w14:paraId="259D83A8" w14:textId="77777777" w:rsidTr="004E3076">
        <w:tc>
          <w:tcPr>
            <w:tcW w:w="4050" w:type="dxa"/>
          </w:tcPr>
          <w:p w14:paraId="52F711EE" w14:textId="77777777" w:rsidR="001F7EA6" w:rsidRPr="00AB081C" w:rsidRDefault="001F7EA6" w:rsidP="001F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60" w:type="dxa"/>
          </w:tcPr>
          <w:p w14:paraId="6B77B053" w14:textId="5B904205" w:rsidR="001F7EA6" w:rsidRPr="00AB081C" w:rsidRDefault="00CA2337" w:rsidP="001F7E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(1,</w:t>
            </w:r>
            <w:r w:rsidR="009473A2" w:rsidRPr="00AB081C">
              <w:rPr>
                <w:rFonts w:asciiTheme="majorBidi" w:hAnsiTheme="majorBidi" w:cstheme="majorBidi"/>
              </w:rPr>
              <w:t>602</w:t>
            </w:r>
            <w:r w:rsidRPr="00AB081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0" w:type="dxa"/>
          </w:tcPr>
          <w:p w14:paraId="69B44A53" w14:textId="0EAA8CAA" w:rsidR="001F7EA6" w:rsidRPr="00AB081C" w:rsidRDefault="001F7EA6" w:rsidP="001F7E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t>1,841</w:t>
            </w:r>
          </w:p>
        </w:tc>
        <w:tc>
          <w:tcPr>
            <w:tcW w:w="1350" w:type="dxa"/>
          </w:tcPr>
          <w:p w14:paraId="44943AD4" w14:textId="3563DA36" w:rsidR="001F7EA6" w:rsidRPr="00AB081C" w:rsidRDefault="00D418E8" w:rsidP="001F7E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(21)</w:t>
            </w:r>
          </w:p>
        </w:tc>
        <w:tc>
          <w:tcPr>
            <w:tcW w:w="1260" w:type="dxa"/>
          </w:tcPr>
          <w:p w14:paraId="05A1A758" w14:textId="3E774102" w:rsidR="001F7EA6" w:rsidRPr="00AB081C" w:rsidRDefault="001F7EA6" w:rsidP="001F7E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t>852</w:t>
            </w:r>
          </w:p>
        </w:tc>
      </w:tr>
      <w:tr w:rsidR="001F7EA6" w:rsidRPr="00AB081C" w14:paraId="79807B22" w14:textId="77777777" w:rsidTr="00CD4688">
        <w:tc>
          <w:tcPr>
            <w:tcW w:w="4050" w:type="dxa"/>
          </w:tcPr>
          <w:p w14:paraId="26D08FB6" w14:textId="77777777" w:rsidR="001F7EA6" w:rsidRPr="00AB081C" w:rsidRDefault="001F7EA6" w:rsidP="001F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2A25FE21" w14:textId="1DD4127F" w:rsidR="001F7EA6" w:rsidRPr="00AB081C" w:rsidRDefault="00CA2337" w:rsidP="001F7E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(1,</w:t>
            </w:r>
            <w:r w:rsidR="009473A2" w:rsidRPr="00AB081C">
              <w:rPr>
                <w:rFonts w:asciiTheme="majorBidi" w:hAnsiTheme="majorBidi" w:cstheme="majorBidi"/>
                <w:b/>
                <w:bCs/>
              </w:rPr>
              <w:t>602</w:t>
            </w:r>
            <w:r w:rsidRPr="00AB081C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60" w:type="dxa"/>
          </w:tcPr>
          <w:p w14:paraId="0E92F6A2" w14:textId="3FE2FDD8" w:rsidR="001F7EA6" w:rsidRPr="00AB081C" w:rsidRDefault="001F7EA6" w:rsidP="001F7E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1,841</w:t>
            </w:r>
          </w:p>
        </w:tc>
        <w:tc>
          <w:tcPr>
            <w:tcW w:w="1350" w:type="dxa"/>
            <w:vAlign w:val="bottom"/>
          </w:tcPr>
          <w:p w14:paraId="370C52A2" w14:textId="3988A824" w:rsidR="001F7EA6" w:rsidRPr="00AB081C" w:rsidRDefault="00D418E8" w:rsidP="001F7E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(21)</w:t>
            </w:r>
          </w:p>
        </w:tc>
        <w:tc>
          <w:tcPr>
            <w:tcW w:w="1260" w:type="dxa"/>
          </w:tcPr>
          <w:p w14:paraId="6ECAEA04" w14:textId="0005CB5D" w:rsidR="001F7EA6" w:rsidRPr="00AB081C" w:rsidRDefault="001F7EA6" w:rsidP="001F7E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b/>
                <w:bCs/>
              </w:rPr>
              <w:t>852</w:t>
            </w:r>
          </w:p>
        </w:tc>
      </w:tr>
      <w:tr w:rsidR="001F7EA6" w:rsidRPr="00AB081C" w14:paraId="6BFC12E4" w14:textId="77777777" w:rsidTr="004E3076">
        <w:tc>
          <w:tcPr>
            <w:tcW w:w="4050" w:type="dxa"/>
          </w:tcPr>
          <w:p w14:paraId="5100C5E8" w14:textId="77777777" w:rsidR="001F7EA6" w:rsidRPr="00AB081C" w:rsidRDefault="001F7EA6" w:rsidP="001F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260" w:type="dxa"/>
          </w:tcPr>
          <w:p w14:paraId="25B5272E" w14:textId="167BE6A3" w:rsidR="001F7EA6" w:rsidRPr="00AB081C" w:rsidRDefault="00CA2337" w:rsidP="001F7E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b/>
                <w:bCs/>
              </w:rPr>
              <w:t>7,</w:t>
            </w:r>
            <w:r w:rsidR="00FA32C7" w:rsidRPr="00AB081C">
              <w:rPr>
                <w:b/>
                <w:bCs/>
              </w:rPr>
              <w:t>5</w:t>
            </w:r>
            <w:r w:rsidR="009473A2" w:rsidRPr="00AB081C">
              <w:rPr>
                <w:b/>
                <w:bCs/>
              </w:rPr>
              <w:t>73</w:t>
            </w:r>
          </w:p>
        </w:tc>
        <w:tc>
          <w:tcPr>
            <w:tcW w:w="1260" w:type="dxa"/>
          </w:tcPr>
          <w:p w14:paraId="31ACD7A5" w14:textId="02312821" w:rsidR="001F7EA6" w:rsidRPr="00AB081C" w:rsidRDefault="001F7EA6" w:rsidP="001F7E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b/>
                <w:bCs/>
              </w:rPr>
              <w:t>11,442</w:t>
            </w:r>
          </w:p>
        </w:tc>
        <w:tc>
          <w:tcPr>
            <w:tcW w:w="1350" w:type="dxa"/>
          </w:tcPr>
          <w:p w14:paraId="4ED996CE" w14:textId="0411AFF3" w:rsidR="001F7EA6" w:rsidRPr="00AB081C" w:rsidRDefault="00D418E8" w:rsidP="001F7E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1,879</w:t>
            </w:r>
          </w:p>
        </w:tc>
        <w:tc>
          <w:tcPr>
            <w:tcW w:w="1260" w:type="dxa"/>
          </w:tcPr>
          <w:p w14:paraId="0C7B29B7" w14:textId="795755E5" w:rsidR="001F7EA6" w:rsidRPr="00AB081C" w:rsidRDefault="001F7EA6" w:rsidP="001F7E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b/>
                <w:bCs/>
              </w:rPr>
              <w:t>2,346</w:t>
            </w:r>
          </w:p>
        </w:tc>
      </w:tr>
    </w:tbl>
    <w:p w14:paraId="22C423F9" w14:textId="59A4BA4B" w:rsidR="00D01256" w:rsidRPr="00AB081C" w:rsidRDefault="00D01256" w:rsidP="00603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3C239F1A" w14:textId="59C84418" w:rsidR="00A102D5" w:rsidRPr="00AB081C" w:rsidRDefault="00A102D5" w:rsidP="00145E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AB081C">
        <w:rPr>
          <w:rFonts w:asciiTheme="majorBidi" w:hAnsiTheme="majorBidi" w:cstheme="majorBidi"/>
          <w:cs/>
        </w:rPr>
        <w:t>อัตราภาษีเงินได้ที่แท้จริงรวมของกลุ่มบริษัทในการดำเนินงานต่อเนื่องเป็นระยะเวลา</w:t>
      </w:r>
      <w:r w:rsidR="00B65D4F" w:rsidRPr="00AB081C">
        <w:rPr>
          <w:rFonts w:asciiTheme="majorBidi" w:hAnsiTheme="majorBidi" w:cstheme="majorBidi" w:hint="cs"/>
          <w:cs/>
        </w:rPr>
        <w:t>เก้าเดือน</w:t>
      </w:r>
      <w:r w:rsidRPr="00AB081C">
        <w:rPr>
          <w:rFonts w:asciiTheme="majorBidi" w:hAnsiTheme="majorBidi" w:cstheme="majorBidi"/>
          <w:cs/>
        </w:rPr>
        <w:t xml:space="preserve">สิ้นสุดวันที่ </w:t>
      </w:r>
      <w:r w:rsidR="009469A2" w:rsidRPr="00AB081C">
        <w:rPr>
          <w:rFonts w:asciiTheme="majorBidi" w:hAnsiTheme="majorBidi" w:cstheme="majorBidi"/>
        </w:rPr>
        <w:t xml:space="preserve">                </w:t>
      </w:r>
      <w:r w:rsidR="00C46509" w:rsidRPr="00AB081C">
        <w:rPr>
          <w:rFonts w:asciiTheme="majorBidi" w:hAnsiTheme="majorBidi" w:cstheme="majorBidi"/>
        </w:rPr>
        <w:t xml:space="preserve">30 </w:t>
      </w:r>
      <w:r w:rsidR="00C46509" w:rsidRPr="00AB081C">
        <w:rPr>
          <w:rFonts w:asciiTheme="majorBidi" w:hAnsiTheme="majorBidi" w:cstheme="majorBidi"/>
          <w:cs/>
        </w:rPr>
        <w:t>กันยายน</w:t>
      </w:r>
      <w:r w:rsidR="00C63585" w:rsidRPr="00AB081C">
        <w:rPr>
          <w:rFonts w:asciiTheme="majorBidi" w:hAnsiTheme="majorBidi" w:cstheme="majorBidi"/>
          <w:cs/>
        </w:rPr>
        <w:t xml:space="preserve"> </w:t>
      </w:r>
      <w:r w:rsidR="00C63585" w:rsidRPr="00AB081C">
        <w:rPr>
          <w:rFonts w:asciiTheme="majorBidi" w:hAnsiTheme="majorBidi" w:cstheme="majorBidi"/>
        </w:rPr>
        <w:t>2566</w:t>
      </w:r>
      <w:r w:rsidRPr="00AB081C">
        <w:rPr>
          <w:rFonts w:asciiTheme="majorBidi" w:hAnsiTheme="majorBidi" w:cstheme="majorBidi"/>
        </w:rPr>
        <w:t xml:space="preserve"> </w:t>
      </w:r>
      <w:r w:rsidR="00470928" w:rsidRPr="00AB081C">
        <w:rPr>
          <w:rFonts w:asciiTheme="majorBidi" w:hAnsiTheme="majorBidi" w:cstheme="majorBidi"/>
          <w:cs/>
        </w:rPr>
        <w:t>คือร้อยล</w:t>
      </w:r>
      <w:r w:rsidR="00470928" w:rsidRPr="00AB081C">
        <w:rPr>
          <w:rFonts w:asciiTheme="majorBidi" w:hAnsiTheme="majorBidi" w:cstheme="majorBidi" w:hint="cs"/>
          <w:cs/>
        </w:rPr>
        <w:t xml:space="preserve">ะ </w:t>
      </w:r>
      <w:r w:rsidR="00FA32C7" w:rsidRPr="00AB081C">
        <w:rPr>
          <w:rFonts w:asciiTheme="majorBidi" w:hAnsiTheme="majorBidi" w:cstheme="majorBidi"/>
        </w:rPr>
        <w:t>33.</w:t>
      </w:r>
      <w:r w:rsidR="001A79AA" w:rsidRPr="00AB081C">
        <w:rPr>
          <w:rFonts w:asciiTheme="majorBidi" w:hAnsiTheme="majorBidi" w:cstheme="majorBidi"/>
        </w:rPr>
        <w:t>15</w:t>
      </w:r>
      <w:r w:rsidR="00BE62B3" w:rsidRPr="00AB081C">
        <w:rPr>
          <w:rFonts w:asciiTheme="majorBidi" w:hAnsiTheme="majorBidi" w:cstheme="majorBidi"/>
        </w:rPr>
        <w:t xml:space="preserve"> </w:t>
      </w:r>
      <w:r w:rsidRPr="00AB081C">
        <w:rPr>
          <w:rFonts w:asciiTheme="majorBidi" w:hAnsiTheme="majorBidi" w:cstheme="majorBidi"/>
          <w:i/>
          <w:iCs/>
        </w:rPr>
        <w:t>(256</w:t>
      </w:r>
      <w:r w:rsidR="00232E37" w:rsidRPr="00AB081C">
        <w:rPr>
          <w:rFonts w:asciiTheme="majorBidi" w:hAnsiTheme="majorBidi" w:cstheme="majorBidi"/>
          <w:i/>
          <w:iCs/>
        </w:rPr>
        <w:t>5</w:t>
      </w:r>
      <w:r w:rsidRPr="00AB081C">
        <w:rPr>
          <w:rFonts w:asciiTheme="majorBidi" w:hAnsiTheme="majorBidi" w:cstheme="majorBidi"/>
          <w:i/>
          <w:iCs/>
        </w:rPr>
        <w:t xml:space="preserve">: </w:t>
      </w:r>
      <w:r w:rsidRPr="00AB081C">
        <w:rPr>
          <w:rFonts w:asciiTheme="majorBidi" w:hAnsiTheme="majorBidi" w:cstheme="majorBidi"/>
          <w:i/>
          <w:iCs/>
          <w:cs/>
        </w:rPr>
        <w:t xml:space="preserve">ร้อยละ </w:t>
      </w:r>
      <w:r w:rsidR="008531E7" w:rsidRPr="00AB081C">
        <w:rPr>
          <w:rFonts w:asciiTheme="majorBidi" w:hAnsiTheme="majorBidi" w:cstheme="majorBidi"/>
          <w:i/>
          <w:iCs/>
        </w:rPr>
        <w:t>4</w:t>
      </w:r>
      <w:r w:rsidR="001F7EA6" w:rsidRPr="00AB081C">
        <w:rPr>
          <w:rFonts w:asciiTheme="majorBidi" w:hAnsiTheme="majorBidi" w:cstheme="majorBidi"/>
          <w:i/>
          <w:iCs/>
        </w:rPr>
        <w:t>5.15</w:t>
      </w:r>
      <w:r w:rsidRPr="00AB081C">
        <w:rPr>
          <w:rFonts w:asciiTheme="majorBidi" w:hAnsiTheme="majorBidi" w:cstheme="majorBidi"/>
          <w:i/>
          <w:iCs/>
        </w:rPr>
        <w:t>)</w:t>
      </w:r>
      <w:r w:rsidRPr="00AB081C">
        <w:rPr>
          <w:rFonts w:asciiTheme="majorBidi" w:hAnsiTheme="majorBidi" w:cstheme="majorBidi"/>
        </w:rPr>
        <w:t xml:space="preserve"> </w:t>
      </w:r>
      <w:r w:rsidRPr="00AB081C">
        <w:rPr>
          <w:rFonts w:asciiTheme="majorBidi" w:hAnsiTheme="majorBidi" w:cstheme="majorBidi"/>
          <w:cs/>
        </w:rPr>
        <w:t>การเปลี่ยนแปลงในอัตราภาษีเงินได้ที่แท้จริงมีสาเหตุหลักมาจากอัตราภาษีเงินได้ของธุรกิจทรัพยากรธรรมชาติในต่างประเทศ</w:t>
      </w:r>
    </w:p>
    <w:p w14:paraId="3E47D9AE" w14:textId="77777777" w:rsidR="000B2957" w:rsidRPr="00AB081C" w:rsidRDefault="000B2957" w:rsidP="003E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1E2FB9BE" w14:textId="77777777" w:rsidR="00A102D5" w:rsidRPr="00AB081C" w:rsidRDefault="00A102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s/>
        </w:rPr>
      </w:pPr>
      <w:r w:rsidRPr="00AB081C">
        <w:rPr>
          <w:rFonts w:asciiTheme="majorBidi" w:hAnsiTheme="majorBidi" w:cstheme="majorBidi"/>
          <w:b/>
          <w:bCs/>
          <w:cs/>
        </w:rPr>
        <w:br w:type="page"/>
      </w:r>
    </w:p>
    <w:p w14:paraId="121E8BA8" w14:textId="499CC49E" w:rsidR="0006794F" w:rsidRPr="00AB081C" w:rsidRDefault="0006794F" w:rsidP="00A628AA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AB081C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กำไรต่อหุ้น</w:t>
      </w:r>
    </w:p>
    <w:p w14:paraId="4879D38F" w14:textId="77777777" w:rsidR="00D54B8C" w:rsidRPr="00AB081C" w:rsidRDefault="00D54B8C" w:rsidP="00232E37">
      <w:pPr>
        <w:pStyle w:val="ListParagraph"/>
        <w:ind w:left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D54B8C" w:rsidRPr="00AB081C" w14:paraId="327362EE" w14:textId="77777777" w:rsidTr="004E3076">
        <w:trPr>
          <w:tblHeader/>
        </w:trPr>
        <w:tc>
          <w:tcPr>
            <w:tcW w:w="4050" w:type="dxa"/>
            <w:shd w:val="clear" w:color="auto" w:fill="auto"/>
          </w:tcPr>
          <w:p w14:paraId="04B5F3BD" w14:textId="77777777" w:rsidR="00D54B8C" w:rsidRPr="00AB081C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  <w:cs/>
              </w:rPr>
              <w:tab/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53544485" w14:textId="77777777" w:rsidR="00D54B8C" w:rsidRPr="00AB081C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62D57842" w14:textId="77777777" w:rsidR="00D54B8C" w:rsidRPr="00AB081C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54B8C" w:rsidRPr="00AB081C" w14:paraId="139494C4" w14:textId="77777777" w:rsidTr="004E3076">
        <w:trPr>
          <w:tblHeader/>
        </w:trPr>
        <w:tc>
          <w:tcPr>
            <w:tcW w:w="4050" w:type="dxa"/>
          </w:tcPr>
          <w:p w14:paraId="0FA70DF8" w14:textId="1F1000F8" w:rsidR="00D54B8C" w:rsidRPr="00AB081C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</w:t>
            </w:r>
            <w:r w:rsidR="00177B73" w:rsidRPr="00AB081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งวด</w:t>
            </w:r>
            <w:r w:rsidR="005C776A" w:rsidRPr="00AB081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สาม</w:t>
            </w:r>
            <w:r w:rsidR="00177B73" w:rsidRPr="00AB081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เดือนสิ้นสุดวันที่</w:t>
            </w:r>
            <w:r w:rsidRPr="00AB081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="00C46509" w:rsidRPr="00AB081C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30 </w:t>
            </w:r>
            <w:r w:rsidR="00C46509" w:rsidRPr="00AB081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1282" w:type="dxa"/>
          </w:tcPr>
          <w:p w14:paraId="16CF9DD7" w14:textId="3F96F1A6" w:rsidR="00D54B8C" w:rsidRPr="00AB081C" w:rsidRDefault="00D54B8C" w:rsidP="00D54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3" w:type="dxa"/>
          </w:tcPr>
          <w:p w14:paraId="35E7042B" w14:textId="3F20991D" w:rsidR="00D54B8C" w:rsidRPr="00AB081C" w:rsidRDefault="00D54B8C" w:rsidP="00D54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2" w:type="dxa"/>
          </w:tcPr>
          <w:p w14:paraId="7A97AEE6" w14:textId="3C003ADF" w:rsidR="00D54B8C" w:rsidRPr="00AB081C" w:rsidRDefault="00D54B8C" w:rsidP="00D54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3" w:type="dxa"/>
          </w:tcPr>
          <w:p w14:paraId="281DA01F" w14:textId="65252599" w:rsidR="00D54B8C" w:rsidRPr="00AB081C" w:rsidRDefault="00D54B8C" w:rsidP="00D54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54B8C" w:rsidRPr="00AB081C" w14:paraId="67AB6B20" w14:textId="77777777" w:rsidTr="004E3076">
        <w:trPr>
          <w:tblHeader/>
        </w:trPr>
        <w:tc>
          <w:tcPr>
            <w:tcW w:w="4050" w:type="dxa"/>
          </w:tcPr>
          <w:p w14:paraId="461BCBF7" w14:textId="77777777" w:rsidR="00D54B8C" w:rsidRPr="00AB081C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130" w:type="dxa"/>
            <w:gridSpan w:val="4"/>
          </w:tcPr>
          <w:p w14:paraId="336C9561" w14:textId="77777777" w:rsidR="00D54B8C" w:rsidRPr="00AB081C" w:rsidRDefault="00D54B8C" w:rsidP="00D54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</w:t>
            </w:r>
            <w:r w:rsidRPr="00AB08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/ </w:t>
            </w:r>
            <w:r w:rsidRPr="00AB081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7226EE" w:rsidRPr="00AB081C" w14:paraId="1B493AC4" w14:textId="77777777" w:rsidTr="00A8262B">
        <w:tc>
          <w:tcPr>
            <w:tcW w:w="4050" w:type="dxa"/>
          </w:tcPr>
          <w:p w14:paraId="36399001" w14:textId="77777777" w:rsidR="007226EE" w:rsidRPr="00AB081C" w:rsidRDefault="007226EE" w:rsidP="00722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282" w:type="dxa"/>
            <w:vAlign w:val="bottom"/>
          </w:tcPr>
          <w:p w14:paraId="595646FC" w14:textId="05110ADF" w:rsidR="007226EE" w:rsidRPr="00AB081C" w:rsidRDefault="00487CD4" w:rsidP="00722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1</w:t>
            </w:r>
            <w:r w:rsidR="00C85043" w:rsidRPr="00AB081C">
              <w:rPr>
                <w:rFonts w:asciiTheme="majorBidi" w:hAnsiTheme="majorBidi" w:cstheme="majorBidi"/>
              </w:rPr>
              <w:t>1,</w:t>
            </w:r>
            <w:r w:rsidR="00766EA5" w:rsidRPr="00AB081C">
              <w:rPr>
                <w:rFonts w:asciiTheme="majorBidi" w:hAnsiTheme="majorBidi" w:cstheme="majorBidi"/>
              </w:rPr>
              <w:t>0</w:t>
            </w:r>
            <w:r w:rsidR="00C85043" w:rsidRPr="00AB081C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283" w:type="dxa"/>
          </w:tcPr>
          <w:p w14:paraId="5DEE1C78" w14:textId="1458EBA9" w:rsidR="007226EE" w:rsidRPr="00AB081C" w:rsidRDefault="007226EE" w:rsidP="00722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t>2,470</w:t>
            </w:r>
          </w:p>
        </w:tc>
        <w:tc>
          <w:tcPr>
            <w:tcW w:w="1282" w:type="dxa"/>
            <w:vAlign w:val="bottom"/>
          </w:tcPr>
          <w:p w14:paraId="12C70927" w14:textId="05A384E7" w:rsidR="007226EE" w:rsidRPr="00AB081C" w:rsidRDefault="00487CD4" w:rsidP="00722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3,725</w:t>
            </w:r>
          </w:p>
        </w:tc>
        <w:tc>
          <w:tcPr>
            <w:tcW w:w="1283" w:type="dxa"/>
          </w:tcPr>
          <w:p w14:paraId="78B6E3AC" w14:textId="7D35D59F" w:rsidR="007226EE" w:rsidRPr="00AB081C" w:rsidRDefault="007226EE" w:rsidP="00722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t>2,019</w:t>
            </w:r>
          </w:p>
        </w:tc>
      </w:tr>
      <w:tr w:rsidR="005354B5" w:rsidRPr="00AB081C" w14:paraId="52A6324D" w14:textId="77777777" w:rsidTr="005732C3">
        <w:tc>
          <w:tcPr>
            <w:tcW w:w="4050" w:type="dxa"/>
          </w:tcPr>
          <w:p w14:paraId="63603FA7" w14:textId="77777777" w:rsidR="005354B5" w:rsidRPr="00AB081C" w:rsidRDefault="005354B5" w:rsidP="00535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6" w:right="-4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8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B08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ดอกเบี้ยจ่ายสะสมสำหรับงวดของหุ้นกู้</w:t>
            </w:r>
            <w:r w:rsidRPr="00AB081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ด้อยสิทธิที่มีลักษณะคล้ายทุน</w:t>
            </w:r>
          </w:p>
        </w:tc>
        <w:tc>
          <w:tcPr>
            <w:tcW w:w="1282" w:type="dxa"/>
          </w:tcPr>
          <w:p w14:paraId="1EC8DB9A" w14:textId="77777777" w:rsidR="005354B5" w:rsidRPr="00AB081C" w:rsidRDefault="005354B5" w:rsidP="005354B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  <w:p w14:paraId="7E76CA52" w14:textId="1A9D5453" w:rsidR="005354B5" w:rsidRPr="00AB081C" w:rsidRDefault="005354B5" w:rsidP="005354B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(126)</w:t>
            </w:r>
          </w:p>
        </w:tc>
        <w:tc>
          <w:tcPr>
            <w:tcW w:w="1283" w:type="dxa"/>
          </w:tcPr>
          <w:p w14:paraId="7AFEEB5A" w14:textId="77777777" w:rsidR="005354B5" w:rsidRPr="00AB081C" w:rsidRDefault="005354B5" w:rsidP="005354B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  <w:p w14:paraId="2E3CB822" w14:textId="2097E843" w:rsidR="005354B5" w:rsidRPr="00AB081C" w:rsidRDefault="005354B5" w:rsidP="005354B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(126)</w:t>
            </w:r>
          </w:p>
        </w:tc>
        <w:tc>
          <w:tcPr>
            <w:tcW w:w="1282" w:type="dxa"/>
          </w:tcPr>
          <w:p w14:paraId="4225A380" w14:textId="77777777" w:rsidR="005354B5" w:rsidRPr="00AB081C" w:rsidRDefault="005354B5" w:rsidP="005354B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  <w:p w14:paraId="6A70AC11" w14:textId="294E1C9B" w:rsidR="005354B5" w:rsidRPr="00AB081C" w:rsidRDefault="005354B5" w:rsidP="005354B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(126)</w:t>
            </w:r>
          </w:p>
        </w:tc>
        <w:tc>
          <w:tcPr>
            <w:tcW w:w="1283" w:type="dxa"/>
          </w:tcPr>
          <w:p w14:paraId="1ED9A327" w14:textId="77777777" w:rsidR="005354B5" w:rsidRPr="00AB081C" w:rsidRDefault="005354B5" w:rsidP="005354B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  <w:p w14:paraId="7F85FF75" w14:textId="1E54CED2" w:rsidR="005354B5" w:rsidRPr="00AB081C" w:rsidRDefault="005354B5" w:rsidP="005354B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(126)</w:t>
            </w:r>
          </w:p>
        </w:tc>
      </w:tr>
      <w:tr w:rsidR="007226EE" w:rsidRPr="00AB081C" w14:paraId="38681750" w14:textId="77777777" w:rsidTr="00A8262B">
        <w:tc>
          <w:tcPr>
            <w:tcW w:w="4050" w:type="dxa"/>
          </w:tcPr>
          <w:p w14:paraId="4CE4851F" w14:textId="77777777" w:rsidR="007226EE" w:rsidRPr="00AB081C" w:rsidRDefault="007226EE" w:rsidP="00722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1282" w:type="dxa"/>
            <w:vAlign w:val="bottom"/>
          </w:tcPr>
          <w:p w14:paraId="75D3C53C" w14:textId="6F6CB2CE" w:rsidR="007226EE" w:rsidRPr="00AB081C" w:rsidRDefault="00487CD4" w:rsidP="007226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1</w:t>
            </w:r>
            <w:r w:rsidR="00C85043" w:rsidRPr="00AB081C">
              <w:rPr>
                <w:rFonts w:asciiTheme="majorBidi" w:hAnsiTheme="majorBidi" w:cstheme="majorBidi"/>
                <w:b/>
                <w:bCs/>
              </w:rPr>
              <w:t>0</w:t>
            </w:r>
            <w:r w:rsidRPr="00AB081C">
              <w:rPr>
                <w:rFonts w:asciiTheme="majorBidi" w:hAnsiTheme="majorBidi" w:cstheme="majorBidi"/>
                <w:b/>
                <w:bCs/>
              </w:rPr>
              <w:t>,</w:t>
            </w:r>
            <w:r w:rsidR="00766EA5" w:rsidRPr="00AB081C">
              <w:rPr>
                <w:rFonts w:asciiTheme="majorBidi" w:hAnsiTheme="majorBidi" w:cstheme="majorBidi"/>
                <w:b/>
                <w:bCs/>
              </w:rPr>
              <w:t>885</w:t>
            </w:r>
          </w:p>
        </w:tc>
        <w:tc>
          <w:tcPr>
            <w:tcW w:w="1283" w:type="dxa"/>
          </w:tcPr>
          <w:p w14:paraId="584279DE" w14:textId="10A0C438" w:rsidR="007226EE" w:rsidRPr="00AB081C" w:rsidRDefault="007226EE" w:rsidP="007226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b/>
                <w:bCs/>
              </w:rPr>
              <w:t>2,344</w:t>
            </w:r>
          </w:p>
        </w:tc>
        <w:tc>
          <w:tcPr>
            <w:tcW w:w="1282" w:type="dxa"/>
            <w:vAlign w:val="bottom"/>
          </w:tcPr>
          <w:p w14:paraId="094A2938" w14:textId="164711C8" w:rsidR="007226EE" w:rsidRPr="00AB081C" w:rsidRDefault="00487CD4" w:rsidP="007226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3,599</w:t>
            </w:r>
          </w:p>
        </w:tc>
        <w:tc>
          <w:tcPr>
            <w:tcW w:w="1283" w:type="dxa"/>
          </w:tcPr>
          <w:p w14:paraId="7D1C0E93" w14:textId="6527F38B" w:rsidR="007226EE" w:rsidRPr="00AB081C" w:rsidRDefault="007226EE" w:rsidP="007226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b/>
                <w:bCs/>
              </w:rPr>
              <w:t>1,893</w:t>
            </w:r>
          </w:p>
        </w:tc>
      </w:tr>
      <w:tr w:rsidR="007226EE" w:rsidRPr="00AB081C" w14:paraId="2E2A350C" w14:textId="77777777" w:rsidTr="00A8262B">
        <w:tc>
          <w:tcPr>
            <w:tcW w:w="4050" w:type="dxa"/>
          </w:tcPr>
          <w:p w14:paraId="23AAEAFD" w14:textId="77777777" w:rsidR="007226EE" w:rsidRPr="00AB081C" w:rsidRDefault="007226EE" w:rsidP="00722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  <w:vAlign w:val="bottom"/>
          </w:tcPr>
          <w:p w14:paraId="6F05C167" w14:textId="77777777" w:rsidR="007226EE" w:rsidRPr="00AB081C" w:rsidRDefault="007226EE" w:rsidP="00722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3" w:type="dxa"/>
          </w:tcPr>
          <w:p w14:paraId="4AD96FEC" w14:textId="77777777" w:rsidR="007226EE" w:rsidRPr="00AB081C" w:rsidRDefault="007226EE" w:rsidP="00722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</w:p>
        </w:tc>
        <w:tc>
          <w:tcPr>
            <w:tcW w:w="1282" w:type="dxa"/>
            <w:vAlign w:val="bottom"/>
          </w:tcPr>
          <w:p w14:paraId="12A792F8" w14:textId="77777777" w:rsidR="007226EE" w:rsidRPr="00AB081C" w:rsidRDefault="007226EE" w:rsidP="00722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83" w:type="dxa"/>
          </w:tcPr>
          <w:p w14:paraId="41BDEC97" w14:textId="77777777" w:rsidR="007226EE" w:rsidRPr="00AB081C" w:rsidRDefault="007226EE" w:rsidP="00722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</w:p>
        </w:tc>
      </w:tr>
      <w:tr w:rsidR="007226EE" w:rsidRPr="00AB081C" w14:paraId="241BA1DF" w14:textId="77777777" w:rsidTr="00A8262B">
        <w:tc>
          <w:tcPr>
            <w:tcW w:w="4050" w:type="dxa"/>
          </w:tcPr>
          <w:p w14:paraId="70A37C85" w14:textId="77777777" w:rsidR="007226EE" w:rsidRPr="00AB081C" w:rsidRDefault="007226EE" w:rsidP="00722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bookmarkStart w:id="18" w:name="_Hlk134627652"/>
            <w:r w:rsidRPr="00AB08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</w:p>
        </w:tc>
        <w:tc>
          <w:tcPr>
            <w:tcW w:w="1282" w:type="dxa"/>
          </w:tcPr>
          <w:p w14:paraId="4AECF499" w14:textId="357E7B94" w:rsidR="007226EE" w:rsidRPr="00AB081C" w:rsidRDefault="00487CD4" w:rsidP="00722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1,377</w:t>
            </w:r>
          </w:p>
        </w:tc>
        <w:tc>
          <w:tcPr>
            <w:tcW w:w="1283" w:type="dxa"/>
          </w:tcPr>
          <w:p w14:paraId="7F707C34" w14:textId="0294487D" w:rsidR="007226EE" w:rsidRPr="00AB081C" w:rsidRDefault="007226EE" w:rsidP="00722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t>1,377</w:t>
            </w:r>
          </w:p>
        </w:tc>
        <w:tc>
          <w:tcPr>
            <w:tcW w:w="1282" w:type="dxa"/>
            <w:vAlign w:val="bottom"/>
          </w:tcPr>
          <w:p w14:paraId="1959C2F1" w14:textId="7C120EB0" w:rsidR="007226EE" w:rsidRPr="00AB081C" w:rsidRDefault="00487CD4" w:rsidP="00722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1,377</w:t>
            </w:r>
          </w:p>
        </w:tc>
        <w:tc>
          <w:tcPr>
            <w:tcW w:w="1283" w:type="dxa"/>
          </w:tcPr>
          <w:p w14:paraId="23984855" w14:textId="48B71986" w:rsidR="007226EE" w:rsidRPr="00AB081C" w:rsidRDefault="007226EE" w:rsidP="00722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t>1,377</w:t>
            </w:r>
          </w:p>
        </w:tc>
      </w:tr>
      <w:tr w:rsidR="007226EE" w:rsidRPr="00AB081C" w14:paraId="58E12CBF" w14:textId="77777777" w:rsidTr="00A8262B">
        <w:tc>
          <w:tcPr>
            <w:tcW w:w="4050" w:type="dxa"/>
          </w:tcPr>
          <w:p w14:paraId="531DBC4E" w14:textId="77777777" w:rsidR="007226EE" w:rsidRPr="00AB081C" w:rsidRDefault="007226EE" w:rsidP="00722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ผลกระทบจากหุ้นทุนซื้อคืน </w:t>
            </w:r>
          </w:p>
        </w:tc>
        <w:tc>
          <w:tcPr>
            <w:tcW w:w="1282" w:type="dxa"/>
          </w:tcPr>
          <w:p w14:paraId="36CDE370" w14:textId="7F217E39" w:rsidR="007226EE" w:rsidRPr="00AB081C" w:rsidRDefault="000E2904" w:rsidP="007226EE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3" w:type="dxa"/>
          </w:tcPr>
          <w:p w14:paraId="139B1722" w14:textId="0DAD9EB8" w:rsidR="007226EE" w:rsidRPr="00AB081C" w:rsidRDefault="007226EE" w:rsidP="007226EE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t>(19)</w:t>
            </w:r>
          </w:p>
        </w:tc>
        <w:tc>
          <w:tcPr>
            <w:tcW w:w="1282" w:type="dxa"/>
            <w:vAlign w:val="bottom"/>
          </w:tcPr>
          <w:p w14:paraId="3FD325DB" w14:textId="13D5882C" w:rsidR="007226EE" w:rsidRPr="00AB081C" w:rsidRDefault="000E2904" w:rsidP="007226EE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3" w:type="dxa"/>
          </w:tcPr>
          <w:p w14:paraId="2260065F" w14:textId="335B1773" w:rsidR="007226EE" w:rsidRPr="00AB081C" w:rsidRDefault="007226EE" w:rsidP="007226EE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t>(19)</w:t>
            </w:r>
          </w:p>
        </w:tc>
      </w:tr>
      <w:tr w:rsidR="007226EE" w:rsidRPr="00AB081C" w14:paraId="17DBCE46" w14:textId="77777777" w:rsidTr="00A8262B">
        <w:tc>
          <w:tcPr>
            <w:tcW w:w="4050" w:type="dxa"/>
          </w:tcPr>
          <w:p w14:paraId="517E8B1B" w14:textId="77777777" w:rsidR="007226EE" w:rsidRPr="00AB081C" w:rsidRDefault="007226EE" w:rsidP="00722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82" w:type="dxa"/>
          </w:tcPr>
          <w:p w14:paraId="7EAB5DFA" w14:textId="33469282" w:rsidR="007226EE" w:rsidRPr="00AB081C" w:rsidRDefault="00487CD4" w:rsidP="007226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1,37</w:t>
            </w:r>
            <w:r w:rsidR="000E2904" w:rsidRPr="00AB081C"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  <w:tc>
          <w:tcPr>
            <w:tcW w:w="1283" w:type="dxa"/>
          </w:tcPr>
          <w:p w14:paraId="0F41317D" w14:textId="58AEB6A0" w:rsidR="007226EE" w:rsidRPr="00AB081C" w:rsidRDefault="007226EE" w:rsidP="007226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b/>
                <w:bCs/>
              </w:rPr>
              <w:t>1,358</w:t>
            </w:r>
          </w:p>
        </w:tc>
        <w:tc>
          <w:tcPr>
            <w:tcW w:w="1282" w:type="dxa"/>
            <w:vAlign w:val="bottom"/>
          </w:tcPr>
          <w:p w14:paraId="53145104" w14:textId="0B658EF3" w:rsidR="007226EE" w:rsidRPr="00AB081C" w:rsidRDefault="00487CD4" w:rsidP="007226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1,37</w:t>
            </w:r>
            <w:r w:rsidR="000E2904" w:rsidRPr="00AB081C"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  <w:tc>
          <w:tcPr>
            <w:tcW w:w="1283" w:type="dxa"/>
          </w:tcPr>
          <w:p w14:paraId="4D74E0AB" w14:textId="489F7496" w:rsidR="007226EE" w:rsidRPr="00AB081C" w:rsidRDefault="007226EE" w:rsidP="007226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b/>
                <w:bCs/>
              </w:rPr>
              <w:t>1,358</w:t>
            </w:r>
          </w:p>
        </w:tc>
      </w:tr>
      <w:tr w:rsidR="007226EE" w:rsidRPr="00AB081C" w14:paraId="658C192C" w14:textId="77777777" w:rsidTr="00A8262B">
        <w:tc>
          <w:tcPr>
            <w:tcW w:w="4050" w:type="dxa"/>
          </w:tcPr>
          <w:p w14:paraId="66851836" w14:textId="77777777" w:rsidR="007226EE" w:rsidRPr="00AB081C" w:rsidRDefault="007226EE" w:rsidP="00722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1AFEC615" w14:textId="77777777" w:rsidR="007226EE" w:rsidRPr="00AB081C" w:rsidRDefault="007226EE" w:rsidP="00722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3" w:type="dxa"/>
          </w:tcPr>
          <w:p w14:paraId="3B01CDC6" w14:textId="77777777" w:rsidR="007226EE" w:rsidRPr="00AB081C" w:rsidRDefault="007226EE" w:rsidP="00722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2" w:type="dxa"/>
            <w:vAlign w:val="bottom"/>
          </w:tcPr>
          <w:p w14:paraId="4F3FFCF8" w14:textId="77777777" w:rsidR="007226EE" w:rsidRPr="00AB081C" w:rsidRDefault="007226EE" w:rsidP="00722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3" w:type="dxa"/>
          </w:tcPr>
          <w:p w14:paraId="64D8A057" w14:textId="77777777" w:rsidR="007226EE" w:rsidRPr="00AB081C" w:rsidRDefault="007226EE" w:rsidP="00722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226EE" w:rsidRPr="00AB081C" w14:paraId="6907AB2B" w14:textId="77777777" w:rsidTr="00A8262B">
        <w:tc>
          <w:tcPr>
            <w:tcW w:w="4050" w:type="dxa"/>
            <w:vAlign w:val="bottom"/>
          </w:tcPr>
          <w:p w14:paraId="4AAE9895" w14:textId="77777777" w:rsidR="007226EE" w:rsidRPr="00AB081C" w:rsidRDefault="007226EE" w:rsidP="00722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AB08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82" w:type="dxa"/>
            <w:vAlign w:val="center"/>
          </w:tcPr>
          <w:p w14:paraId="27205FAD" w14:textId="144D7D03" w:rsidR="007226EE" w:rsidRPr="00AB081C" w:rsidRDefault="00487CD4" w:rsidP="007226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7.</w:t>
            </w:r>
            <w:r w:rsidR="00766EA5" w:rsidRPr="00AB081C">
              <w:rPr>
                <w:rFonts w:asciiTheme="majorBidi" w:hAnsiTheme="majorBidi" w:cstheme="majorBidi"/>
                <w:b/>
                <w:bCs/>
              </w:rPr>
              <w:t>91</w:t>
            </w:r>
          </w:p>
        </w:tc>
        <w:tc>
          <w:tcPr>
            <w:tcW w:w="1283" w:type="dxa"/>
          </w:tcPr>
          <w:p w14:paraId="200337A2" w14:textId="41A0ECAF" w:rsidR="007226EE" w:rsidRPr="00AB081C" w:rsidRDefault="007226EE" w:rsidP="007226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b/>
                <w:bCs/>
              </w:rPr>
              <w:t>1.73</w:t>
            </w:r>
          </w:p>
        </w:tc>
        <w:tc>
          <w:tcPr>
            <w:tcW w:w="1282" w:type="dxa"/>
            <w:vAlign w:val="bottom"/>
          </w:tcPr>
          <w:p w14:paraId="3679F5C7" w14:textId="232438D5" w:rsidR="007226EE" w:rsidRPr="00AB081C" w:rsidRDefault="00487CD4" w:rsidP="007226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2.6</w:t>
            </w:r>
            <w:r w:rsidR="000E2904" w:rsidRPr="00AB081C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1283" w:type="dxa"/>
          </w:tcPr>
          <w:p w14:paraId="7FD6A868" w14:textId="28488838" w:rsidR="007226EE" w:rsidRPr="00AB081C" w:rsidRDefault="007226EE" w:rsidP="007226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b/>
                <w:bCs/>
              </w:rPr>
              <w:t>1.39</w:t>
            </w:r>
          </w:p>
        </w:tc>
      </w:tr>
      <w:bookmarkEnd w:id="18"/>
      <w:tr w:rsidR="005C776A" w:rsidRPr="00AB081C" w14:paraId="2A89CD7C" w14:textId="77777777" w:rsidTr="00C20F4D">
        <w:tc>
          <w:tcPr>
            <w:tcW w:w="4050" w:type="dxa"/>
          </w:tcPr>
          <w:p w14:paraId="2DED856C" w14:textId="7192D905" w:rsidR="005C776A" w:rsidRPr="00AB081C" w:rsidRDefault="005C776A" w:rsidP="005C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0C24470C" w14:textId="35008FA1" w:rsidR="005C776A" w:rsidRPr="00AB081C" w:rsidRDefault="005C776A" w:rsidP="005C7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83" w:type="dxa"/>
          </w:tcPr>
          <w:p w14:paraId="66C63D6C" w14:textId="3E2BE518" w:rsidR="005C776A" w:rsidRPr="00AB081C" w:rsidRDefault="005C776A" w:rsidP="005C7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80" w:lineRule="exact"/>
              <w:rPr>
                <w:b/>
                <w:bCs/>
              </w:rPr>
            </w:pPr>
          </w:p>
        </w:tc>
        <w:tc>
          <w:tcPr>
            <w:tcW w:w="1282" w:type="dxa"/>
          </w:tcPr>
          <w:p w14:paraId="5E2F3C90" w14:textId="4FD51FA5" w:rsidR="005C776A" w:rsidRPr="00AB081C" w:rsidRDefault="005C776A" w:rsidP="005C7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83" w:type="dxa"/>
          </w:tcPr>
          <w:p w14:paraId="55334278" w14:textId="4121FC34" w:rsidR="005C776A" w:rsidRPr="00AB081C" w:rsidRDefault="005C776A" w:rsidP="005C7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rPr>
                <w:b/>
                <w:bCs/>
              </w:rPr>
            </w:pPr>
          </w:p>
        </w:tc>
      </w:tr>
      <w:tr w:rsidR="00F74460" w:rsidRPr="00AB081C" w14:paraId="297D5C41" w14:textId="77777777" w:rsidTr="00734DA4">
        <w:tc>
          <w:tcPr>
            <w:tcW w:w="4050" w:type="dxa"/>
          </w:tcPr>
          <w:p w14:paraId="6B2AFD90" w14:textId="07442405" w:rsidR="00F74460" w:rsidRPr="00AB081C" w:rsidRDefault="00F74460" w:rsidP="00F744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  <w:cs/>
              </w:rPr>
              <w:tab/>
            </w:r>
          </w:p>
        </w:tc>
        <w:tc>
          <w:tcPr>
            <w:tcW w:w="2565" w:type="dxa"/>
            <w:gridSpan w:val="2"/>
          </w:tcPr>
          <w:p w14:paraId="3C5D4C45" w14:textId="3BB03FC1" w:rsidR="00F74460" w:rsidRPr="00AB081C" w:rsidRDefault="00F74460" w:rsidP="00F74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5ECAE9EF" w14:textId="3F4DFE6D" w:rsidR="00F74460" w:rsidRPr="00AB081C" w:rsidRDefault="00F74460" w:rsidP="00F74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74460" w:rsidRPr="00AB081C" w14:paraId="74E5A02F" w14:textId="77777777" w:rsidTr="00C20F4D">
        <w:tc>
          <w:tcPr>
            <w:tcW w:w="4050" w:type="dxa"/>
          </w:tcPr>
          <w:p w14:paraId="6280DBB2" w14:textId="33129783" w:rsidR="00F74460" w:rsidRPr="00AB081C" w:rsidRDefault="00B65D4F" w:rsidP="00F74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สำหรับงวดเก้าเดือนสิ้นสุดวันที่ 30 กันยายน</w:t>
            </w:r>
          </w:p>
        </w:tc>
        <w:tc>
          <w:tcPr>
            <w:tcW w:w="1282" w:type="dxa"/>
          </w:tcPr>
          <w:p w14:paraId="04792252" w14:textId="32F94372" w:rsidR="00F74460" w:rsidRPr="00AB081C" w:rsidRDefault="00F74460" w:rsidP="00F74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B081C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83" w:type="dxa"/>
          </w:tcPr>
          <w:p w14:paraId="3626516C" w14:textId="6B5E6E2B" w:rsidR="00F74460" w:rsidRPr="00AB081C" w:rsidRDefault="00F74460" w:rsidP="00F74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80" w:lineRule="exact"/>
              <w:rPr>
                <w:b/>
                <w:bCs/>
              </w:rPr>
            </w:pPr>
            <w:r w:rsidRPr="00AB081C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82" w:type="dxa"/>
          </w:tcPr>
          <w:p w14:paraId="770E6776" w14:textId="6806F64C" w:rsidR="00F74460" w:rsidRPr="00AB081C" w:rsidRDefault="00F74460" w:rsidP="00F74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B081C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83" w:type="dxa"/>
          </w:tcPr>
          <w:p w14:paraId="7EA401CA" w14:textId="6A035A6F" w:rsidR="00F74460" w:rsidRPr="00AB081C" w:rsidRDefault="00F74460" w:rsidP="00F74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rPr>
                <w:b/>
                <w:bCs/>
              </w:rPr>
            </w:pPr>
            <w:r w:rsidRPr="00AB081C">
              <w:rPr>
                <w:rFonts w:asciiTheme="majorBidi" w:hAnsiTheme="majorBidi" w:cstheme="majorBidi"/>
              </w:rPr>
              <w:t>2565</w:t>
            </w:r>
          </w:p>
        </w:tc>
      </w:tr>
      <w:tr w:rsidR="00F74460" w:rsidRPr="00AB081C" w14:paraId="0BFC47AB" w14:textId="77777777" w:rsidTr="00616AC9">
        <w:tc>
          <w:tcPr>
            <w:tcW w:w="4050" w:type="dxa"/>
          </w:tcPr>
          <w:p w14:paraId="122AF101" w14:textId="77777777" w:rsidR="00F74460" w:rsidRPr="00AB081C" w:rsidRDefault="00F74460" w:rsidP="00F744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</w:tcPr>
          <w:p w14:paraId="5C2ED708" w14:textId="6D795F2A" w:rsidR="00F74460" w:rsidRPr="00AB081C" w:rsidRDefault="00F74460" w:rsidP="00F744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</w:t>
            </w:r>
            <w:r w:rsidRPr="00AB08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/ </w:t>
            </w:r>
            <w:r w:rsidRPr="00AB081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487CD4" w:rsidRPr="00AB081C" w14:paraId="4B780B4F" w14:textId="77777777" w:rsidTr="0099686F">
        <w:tc>
          <w:tcPr>
            <w:tcW w:w="4050" w:type="dxa"/>
          </w:tcPr>
          <w:p w14:paraId="22548019" w14:textId="79AB73BB" w:rsidR="00487CD4" w:rsidRPr="00AB081C" w:rsidRDefault="00487CD4" w:rsidP="00487C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282" w:type="dxa"/>
            <w:vAlign w:val="bottom"/>
          </w:tcPr>
          <w:p w14:paraId="1EC2F5C8" w14:textId="410CCBAE" w:rsidR="00487CD4" w:rsidRPr="00AB081C" w:rsidRDefault="00487CD4" w:rsidP="00487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cs/>
              </w:rPr>
            </w:pPr>
            <w:r w:rsidRPr="00AB081C">
              <w:t>14,</w:t>
            </w:r>
            <w:r w:rsidR="00766EA5" w:rsidRPr="00AB081C">
              <w:t>210</w:t>
            </w:r>
          </w:p>
        </w:tc>
        <w:tc>
          <w:tcPr>
            <w:tcW w:w="1283" w:type="dxa"/>
          </w:tcPr>
          <w:p w14:paraId="385BC410" w14:textId="2E248AD1" w:rsidR="00487CD4" w:rsidRPr="00AB081C" w:rsidRDefault="00487CD4" w:rsidP="00487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AB081C">
              <w:t>12,103</w:t>
            </w:r>
          </w:p>
        </w:tc>
        <w:tc>
          <w:tcPr>
            <w:tcW w:w="1282" w:type="dxa"/>
            <w:vAlign w:val="bottom"/>
          </w:tcPr>
          <w:p w14:paraId="337D5B73" w14:textId="79720EDB" w:rsidR="00487CD4" w:rsidRPr="00AB081C" w:rsidRDefault="008556FE" w:rsidP="00487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cs/>
              </w:rPr>
            </w:pPr>
            <w:r w:rsidRPr="00AB081C">
              <w:t>6,052</w:t>
            </w:r>
          </w:p>
        </w:tc>
        <w:tc>
          <w:tcPr>
            <w:tcW w:w="1283" w:type="dxa"/>
          </w:tcPr>
          <w:p w14:paraId="6B2A291C" w14:textId="59BC8337" w:rsidR="00487CD4" w:rsidRPr="00AB081C" w:rsidRDefault="00487CD4" w:rsidP="00487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AB081C">
              <w:t>11,601</w:t>
            </w:r>
          </w:p>
        </w:tc>
      </w:tr>
      <w:tr w:rsidR="00487CD4" w:rsidRPr="00AB081C" w14:paraId="799E5006" w14:textId="77777777" w:rsidTr="0099686F">
        <w:tc>
          <w:tcPr>
            <w:tcW w:w="4050" w:type="dxa"/>
          </w:tcPr>
          <w:p w14:paraId="4E06D2CD" w14:textId="5A26D1CB" w:rsidR="00487CD4" w:rsidRPr="00AB081C" w:rsidRDefault="00487CD4" w:rsidP="00487C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6" w:right="-4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08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AB081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ดอกเบี้ยจ่ายสะสมสำหรับงวดของหุ้นกู้</w:t>
            </w:r>
            <w:r w:rsidRPr="00AB081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ด้อยสิทธิที่มีลักษณะคล้ายทุน</w:t>
            </w:r>
          </w:p>
        </w:tc>
        <w:tc>
          <w:tcPr>
            <w:tcW w:w="1282" w:type="dxa"/>
            <w:vAlign w:val="bottom"/>
          </w:tcPr>
          <w:p w14:paraId="76D1D471" w14:textId="5C798825" w:rsidR="00487CD4" w:rsidRPr="00AB081C" w:rsidRDefault="00487CD4" w:rsidP="00487C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cs/>
              </w:rPr>
            </w:pPr>
            <w:r w:rsidRPr="00AB081C">
              <w:t>(374)</w:t>
            </w:r>
          </w:p>
        </w:tc>
        <w:tc>
          <w:tcPr>
            <w:tcW w:w="1283" w:type="dxa"/>
          </w:tcPr>
          <w:p w14:paraId="40A7E298" w14:textId="77777777" w:rsidR="00487CD4" w:rsidRPr="00AB081C" w:rsidRDefault="00487CD4" w:rsidP="00487C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  <w:p w14:paraId="6ACFE850" w14:textId="4831FC46" w:rsidR="00487CD4" w:rsidRPr="00AB081C" w:rsidRDefault="00487CD4" w:rsidP="00487C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AB081C">
              <w:t>(374)</w:t>
            </w:r>
          </w:p>
        </w:tc>
        <w:tc>
          <w:tcPr>
            <w:tcW w:w="1282" w:type="dxa"/>
            <w:vAlign w:val="bottom"/>
          </w:tcPr>
          <w:p w14:paraId="4510293E" w14:textId="3EC0F76D" w:rsidR="00487CD4" w:rsidRPr="00AB081C" w:rsidRDefault="008556FE" w:rsidP="00487C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cs/>
              </w:rPr>
            </w:pPr>
            <w:r w:rsidRPr="00AB081C">
              <w:t>(374)</w:t>
            </w:r>
          </w:p>
        </w:tc>
        <w:tc>
          <w:tcPr>
            <w:tcW w:w="1283" w:type="dxa"/>
          </w:tcPr>
          <w:p w14:paraId="15713609" w14:textId="77777777" w:rsidR="00487CD4" w:rsidRPr="00AB081C" w:rsidRDefault="00487CD4" w:rsidP="00487C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  <w:p w14:paraId="180B03D2" w14:textId="03ACC0E8" w:rsidR="00487CD4" w:rsidRPr="00AB081C" w:rsidRDefault="00487CD4" w:rsidP="00487C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AB081C">
              <w:t>(374)</w:t>
            </w:r>
          </w:p>
        </w:tc>
      </w:tr>
      <w:tr w:rsidR="00487CD4" w:rsidRPr="00AB081C" w14:paraId="765F8990" w14:textId="77777777" w:rsidTr="0099686F">
        <w:tc>
          <w:tcPr>
            <w:tcW w:w="4050" w:type="dxa"/>
          </w:tcPr>
          <w:p w14:paraId="5DF667ED" w14:textId="14B303E6" w:rsidR="00487CD4" w:rsidRPr="00AB081C" w:rsidRDefault="00487CD4" w:rsidP="00487C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1282" w:type="dxa"/>
            <w:vAlign w:val="bottom"/>
          </w:tcPr>
          <w:p w14:paraId="50FDCEC8" w14:textId="1227B206" w:rsidR="00487CD4" w:rsidRPr="00AB081C" w:rsidRDefault="00487CD4" w:rsidP="00487C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  <w:cs/>
              </w:rPr>
            </w:pPr>
            <w:r w:rsidRPr="00AB081C">
              <w:rPr>
                <w:b/>
                <w:bCs/>
              </w:rPr>
              <w:t>13,</w:t>
            </w:r>
            <w:r w:rsidR="00766EA5" w:rsidRPr="00AB081C">
              <w:rPr>
                <w:b/>
                <w:bCs/>
              </w:rPr>
              <w:t>836</w:t>
            </w:r>
          </w:p>
        </w:tc>
        <w:tc>
          <w:tcPr>
            <w:tcW w:w="1283" w:type="dxa"/>
          </w:tcPr>
          <w:p w14:paraId="33F2A6C6" w14:textId="331BCA86" w:rsidR="00487CD4" w:rsidRPr="00AB081C" w:rsidRDefault="00487CD4" w:rsidP="00487C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AB081C">
              <w:rPr>
                <w:b/>
                <w:bCs/>
              </w:rPr>
              <w:t>11,729</w:t>
            </w:r>
          </w:p>
        </w:tc>
        <w:tc>
          <w:tcPr>
            <w:tcW w:w="1282" w:type="dxa"/>
            <w:vAlign w:val="bottom"/>
          </w:tcPr>
          <w:p w14:paraId="7EF4C4C8" w14:textId="3B710474" w:rsidR="00487CD4" w:rsidRPr="00AB081C" w:rsidRDefault="008556FE" w:rsidP="00487C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  <w:cs/>
              </w:rPr>
            </w:pPr>
            <w:r w:rsidRPr="00AB081C">
              <w:rPr>
                <w:b/>
                <w:bCs/>
              </w:rPr>
              <w:t>5,678</w:t>
            </w:r>
          </w:p>
        </w:tc>
        <w:tc>
          <w:tcPr>
            <w:tcW w:w="1283" w:type="dxa"/>
          </w:tcPr>
          <w:p w14:paraId="0F2E181B" w14:textId="742FC67B" w:rsidR="00487CD4" w:rsidRPr="00AB081C" w:rsidRDefault="00487CD4" w:rsidP="00487C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AB081C">
              <w:rPr>
                <w:b/>
                <w:bCs/>
              </w:rPr>
              <w:t>11,227</w:t>
            </w:r>
          </w:p>
        </w:tc>
      </w:tr>
      <w:tr w:rsidR="00487CD4" w:rsidRPr="00AB081C" w14:paraId="42783DA8" w14:textId="77777777" w:rsidTr="007328D6">
        <w:tc>
          <w:tcPr>
            <w:tcW w:w="4050" w:type="dxa"/>
          </w:tcPr>
          <w:p w14:paraId="34C24F78" w14:textId="77777777" w:rsidR="00487CD4" w:rsidRPr="00AB081C" w:rsidRDefault="00487CD4" w:rsidP="00487C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  <w:vAlign w:val="bottom"/>
          </w:tcPr>
          <w:p w14:paraId="1D6F843D" w14:textId="77777777" w:rsidR="00487CD4" w:rsidRPr="00AB081C" w:rsidRDefault="00487CD4" w:rsidP="00487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cs/>
              </w:rPr>
            </w:pPr>
          </w:p>
        </w:tc>
        <w:tc>
          <w:tcPr>
            <w:tcW w:w="1283" w:type="dxa"/>
          </w:tcPr>
          <w:p w14:paraId="5A30E33D" w14:textId="77777777" w:rsidR="00487CD4" w:rsidRPr="00AB081C" w:rsidRDefault="00487CD4" w:rsidP="00487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  <w:tc>
          <w:tcPr>
            <w:tcW w:w="1282" w:type="dxa"/>
            <w:vAlign w:val="bottom"/>
          </w:tcPr>
          <w:p w14:paraId="208A7527" w14:textId="77777777" w:rsidR="00487CD4" w:rsidRPr="00AB081C" w:rsidRDefault="00487CD4" w:rsidP="00487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cs/>
              </w:rPr>
            </w:pPr>
          </w:p>
        </w:tc>
        <w:tc>
          <w:tcPr>
            <w:tcW w:w="1283" w:type="dxa"/>
          </w:tcPr>
          <w:p w14:paraId="7ABD1269" w14:textId="77777777" w:rsidR="00487CD4" w:rsidRPr="00AB081C" w:rsidRDefault="00487CD4" w:rsidP="00487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</w:tr>
      <w:tr w:rsidR="00487CD4" w:rsidRPr="00AB081C" w14:paraId="652663B0" w14:textId="77777777" w:rsidTr="007328D6">
        <w:tc>
          <w:tcPr>
            <w:tcW w:w="4050" w:type="dxa"/>
          </w:tcPr>
          <w:p w14:paraId="7076CD54" w14:textId="19EB91CD" w:rsidR="00487CD4" w:rsidRPr="00AB081C" w:rsidRDefault="00487CD4" w:rsidP="00487C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</w:p>
        </w:tc>
        <w:tc>
          <w:tcPr>
            <w:tcW w:w="1282" w:type="dxa"/>
            <w:vAlign w:val="bottom"/>
          </w:tcPr>
          <w:p w14:paraId="18B00ED2" w14:textId="64BDDF95" w:rsidR="00487CD4" w:rsidRPr="00AB081C" w:rsidRDefault="00487CD4" w:rsidP="00487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cs/>
              </w:rPr>
            </w:pPr>
            <w:r w:rsidRPr="00AB081C">
              <w:t>1,37</w:t>
            </w:r>
            <w:r w:rsidR="00766EA5" w:rsidRPr="00AB081C">
              <w:t>7</w:t>
            </w:r>
          </w:p>
        </w:tc>
        <w:tc>
          <w:tcPr>
            <w:tcW w:w="1283" w:type="dxa"/>
          </w:tcPr>
          <w:p w14:paraId="35355925" w14:textId="4C353E50" w:rsidR="00487CD4" w:rsidRPr="00AB081C" w:rsidRDefault="00487CD4" w:rsidP="00487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AB081C">
              <w:t xml:space="preserve">1,377 </w:t>
            </w:r>
          </w:p>
        </w:tc>
        <w:tc>
          <w:tcPr>
            <w:tcW w:w="1282" w:type="dxa"/>
            <w:vAlign w:val="bottom"/>
          </w:tcPr>
          <w:p w14:paraId="5AA9A586" w14:textId="4E11EA09" w:rsidR="00487CD4" w:rsidRPr="00AB081C" w:rsidRDefault="00487CD4" w:rsidP="00487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cs/>
              </w:rPr>
            </w:pPr>
            <w:r w:rsidRPr="00AB081C">
              <w:t>1,377</w:t>
            </w:r>
          </w:p>
        </w:tc>
        <w:tc>
          <w:tcPr>
            <w:tcW w:w="1283" w:type="dxa"/>
          </w:tcPr>
          <w:p w14:paraId="393FF1A7" w14:textId="67DE5637" w:rsidR="00487CD4" w:rsidRPr="00AB081C" w:rsidRDefault="00487CD4" w:rsidP="00487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AB081C">
              <w:t xml:space="preserve">1,377 </w:t>
            </w:r>
          </w:p>
        </w:tc>
      </w:tr>
      <w:tr w:rsidR="00487CD4" w:rsidRPr="00AB081C" w14:paraId="00121C9F" w14:textId="77777777" w:rsidTr="007328D6">
        <w:tc>
          <w:tcPr>
            <w:tcW w:w="4050" w:type="dxa"/>
          </w:tcPr>
          <w:p w14:paraId="3A17FED4" w14:textId="558EC4D3" w:rsidR="00487CD4" w:rsidRPr="00AB081C" w:rsidRDefault="00487CD4" w:rsidP="00487C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ผลกระทบจากหุ้นทุนซื้อคืน </w:t>
            </w:r>
          </w:p>
        </w:tc>
        <w:tc>
          <w:tcPr>
            <w:tcW w:w="1282" w:type="dxa"/>
            <w:vAlign w:val="bottom"/>
          </w:tcPr>
          <w:p w14:paraId="4597CBE7" w14:textId="0CDDDA40" w:rsidR="00487CD4" w:rsidRPr="00AB081C" w:rsidRDefault="00487CD4" w:rsidP="00487C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cs/>
              </w:rPr>
            </w:pPr>
            <w:r w:rsidRPr="00AB081C">
              <w:t>(5)</w:t>
            </w:r>
          </w:p>
        </w:tc>
        <w:tc>
          <w:tcPr>
            <w:tcW w:w="1283" w:type="dxa"/>
          </w:tcPr>
          <w:p w14:paraId="6B76424B" w14:textId="31A44F6A" w:rsidR="00487CD4" w:rsidRPr="00AB081C" w:rsidRDefault="00487CD4" w:rsidP="00487C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AB081C">
              <w:t>(19)</w:t>
            </w:r>
          </w:p>
        </w:tc>
        <w:tc>
          <w:tcPr>
            <w:tcW w:w="1282" w:type="dxa"/>
            <w:vAlign w:val="bottom"/>
          </w:tcPr>
          <w:p w14:paraId="32DA2E3C" w14:textId="204C490B" w:rsidR="00487CD4" w:rsidRPr="00AB081C" w:rsidRDefault="00487CD4" w:rsidP="00487C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cs/>
              </w:rPr>
            </w:pPr>
            <w:r w:rsidRPr="00AB081C">
              <w:t>(5)</w:t>
            </w:r>
          </w:p>
        </w:tc>
        <w:tc>
          <w:tcPr>
            <w:tcW w:w="1283" w:type="dxa"/>
          </w:tcPr>
          <w:p w14:paraId="772C785A" w14:textId="579E6DCC" w:rsidR="00487CD4" w:rsidRPr="00AB081C" w:rsidRDefault="00487CD4" w:rsidP="00487C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AB081C">
              <w:t>(19)</w:t>
            </w:r>
          </w:p>
        </w:tc>
      </w:tr>
      <w:tr w:rsidR="00487CD4" w:rsidRPr="00AB081C" w14:paraId="31F2B1BD" w14:textId="77777777" w:rsidTr="007328D6">
        <w:tc>
          <w:tcPr>
            <w:tcW w:w="4050" w:type="dxa"/>
          </w:tcPr>
          <w:p w14:paraId="4C958F0C" w14:textId="30C4078D" w:rsidR="00487CD4" w:rsidRPr="00AB081C" w:rsidRDefault="00487CD4" w:rsidP="00487C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82" w:type="dxa"/>
            <w:vAlign w:val="bottom"/>
          </w:tcPr>
          <w:p w14:paraId="209D9D8C" w14:textId="360A9142" w:rsidR="00487CD4" w:rsidRPr="00AB081C" w:rsidRDefault="00487CD4" w:rsidP="00487C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  <w:cs/>
              </w:rPr>
            </w:pPr>
            <w:r w:rsidRPr="00AB081C">
              <w:rPr>
                <w:b/>
                <w:bCs/>
              </w:rPr>
              <w:t>1,372</w:t>
            </w:r>
          </w:p>
        </w:tc>
        <w:tc>
          <w:tcPr>
            <w:tcW w:w="1283" w:type="dxa"/>
          </w:tcPr>
          <w:p w14:paraId="59B1C3B2" w14:textId="078772DF" w:rsidR="00487CD4" w:rsidRPr="00AB081C" w:rsidRDefault="00487CD4" w:rsidP="00487C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AB081C">
              <w:rPr>
                <w:b/>
                <w:bCs/>
              </w:rPr>
              <w:t>1,358</w:t>
            </w:r>
          </w:p>
        </w:tc>
        <w:tc>
          <w:tcPr>
            <w:tcW w:w="1282" w:type="dxa"/>
            <w:vAlign w:val="bottom"/>
          </w:tcPr>
          <w:p w14:paraId="13AD7A94" w14:textId="299AE272" w:rsidR="00487CD4" w:rsidRPr="00AB081C" w:rsidRDefault="00487CD4" w:rsidP="00487C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  <w:cs/>
              </w:rPr>
            </w:pPr>
            <w:r w:rsidRPr="00AB081C">
              <w:rPr>
                <w:b/>
                <w:bCs/>
              </w:rPr>
              <w:t>1,372</w:t>
            </w:r>
          </w:p>
        </w:tc>
        <w:tc>
          <w:tcPr>
            <w:tcW w:w="1283" w:type="dxa"/>
          </w:tcPr>
          <w:p w14:paraId="01443D5C" w14:textId="73E70193" w:rsidR="00487CD4" w:rsidRPr="00AB081C" w:rsidRDefault="00487CD4" w:rsidP="00487C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AB081C">
              <w:rPr>
                <w:b/>
                <w:bCs/>
              </w:rPr>
              <w:t>1,358</w:t>
            </w:r>
          </w:p>
        </w:tc>
      </w:tr>
      <w:tr w:rsidR="00487CD4" w:rsidRPr="00AB081C" w14:paraId="2485F31A" w14:textId="77777777" w:rsidTr="007328D6">
        <w:tc>
          <w:tcPr>
            <w:tcW w:w="4050" w:type="dxa"/>
          </w:tcPr>
          <w:p w14:paraId="63F6BB24" w14:textId="77777777" w:rsidR="00487CD4" w:rsidRPr="00AB081C" w:rsidRDefault="00487CD4" w:rsidP="00487C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  <w:vAlign w:val="bottom"/>
          </w:tcPr>
          <w:p w14:paraId="0B763078" w14:textId="77777777" w:rsidR="00487CD4" w:rsidRPr="00AB081C" w:rsidRDefault="00487CD4" w:rsidP="00487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cs/>
              </w:rPr>
            </w:pPr>
          </w:p>
        </w:tc>
        <w:tc>
          <w:tcPr>
            <w:tcW w:w="1283" w:type="dxa"/>
          </w:tcPr>
          <w:p w14:paraId="502E1DA5" w14:textId="77777777" w:rsidR="00487CD4" w:rsidRPr="00AB081C" w:rsidRDefault="00487CD4" w:rsidP="00487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  <w:tab w:val="decimal" w:pos="882"/>
              </w:tabs>
              <w:spacing w:line="380" w:lineRule="exact"/>
            </w:pPr>
          </w:p>
        </w:tc>
        <w:tc>
          <w:tcPr>
            <w:tcW w:w="1282" w:type="dxa"/>
            <w:vAlign w:val="bottom"/>
          </w:tcPr>
          <w:p w14:paraId="143429AC" w14:textId="77777777" w:rsidR="00487CD4" w:rsidRPr="00AB081C" w:rsidRDefault="00487CD4" w:rsidP="00487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  <w:tab w:val="decimal" w:pos="882"/>
              </w:tabs>
              <w:spacing w:line="380" w:lineRule="exact"/>
              <w:rPr>
                <w:cs/>
              </w:rPr>
            </w:pPr>
          </w:p>
        </w:tc>
        <w:tc>
          <w:tcPr>
            <w:tcW w:w="1283" w:type="dxa"/>
          </w:tcPr>
          <w:p w14:paraId="302F6016" w14:textId="77777777" w:rsidR="00487CD4" w:rsidRPr="00AB081C" w:rsidRDefault="00487CD4" w:rsidP="00487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882"/>
              </w:tabs>
              <w:spacing w:line="380" w:lineRule="exact"/>
            </w:pPr>
          </w:p>
        </w:tc>
      </w:tr>
      <w:tr w:rsidR="00487CD4" w:rsidRPr="00AB081C" w14:paraId="0787871B" w14:textId="77777777" w:rsidTr="007328D6">
        <w:tc>
          <w:tcPr>
            <w:tcW w:w="4050" w:type="dxa"/>
            <w:vAlign w:val="bottom"/>
          </w:tcPr>
          <w:p w14:paraId="330C036F" w14:textId="7556BF0B" w:rsidR="00487CD4" w:rsidRPr="00AB081C" w:rsidRDefault="00487CD4" w:rsidP="00487C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AB08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82" w:type="dxa"/>
            <w:vAlign w:val="bottom"/>
          </w:tcPr>
          <w:p w14:paraId="6EEC9B1A" w14:textId="63409769" w:rsidR="00487CD4" w:rsidRPr="00AB081C" w:rsidRDefault="00B72271" w:rsidP="00487C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80" w:lineRule="exact"/>
              <w:rPr>
                <w:b/>
                <w:bCs/>
                <w:cs/>
              </w:rPr>
            </w:pPr>
            <w:r w:rsidRPr="00AB081C">
              <w:rPr>
                <w:b/>
                <w:bCs/>
              </w:rPr>
              <w:t>10.</w:t>
            </w:r>
            <w:r w:rsidR="00766EA5" w:rsidRPr="00AB081C">
              <w:rPr>
                <w:b/>
                <w:bCs/>
              </w:rPr>
              <w:t>09</w:t>
            </w:r>
          </w:p>
        </w:tc>
        <w:tc>
          <w:tcPr>
            <w:tcW w:w="1283" w:type="dxa"/>
          </w:tcPr>
          <w:p w14:paraId="0607363A" w14:textId="724E94EC" w:rsidR="00487CD4" w:rsidRPr="00AB081C" w:rsidRDefault="00487CD4" w:rsidP="00487C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80" w:lineRule="exact"/>
              <w:rPr>
                <w:b/>
                <w:bCs/>
              </w:rPr>
            </w:pPr>
            <w:r w:rsidRPr="00AB081C">
              <w:rPr>
                <w:b/>
                <w:bCs/>
              </w:rPr>
              <w:t>8.64</w:t>
            </w:r>
          </w:p>
        </w:tc>
        <w:tc>
          <w:tcPr>
            <w:tcW w:w="1282" w:type="dxa"/>
            <w:vAlign w:val="bottom"/>
          </w:tcPr>
          <w:p w14:paraId="5DB7F342" w14:textId="402D9FCA" w:rsidR="00487CD4" w:rsidRPr="00AB081C" w:rsidRDefault="00B72271" w:rsidP="00487C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80" w:lineRule="exact"/>
              <w:rPr>
                <w:b/>
                <w:bCs/>
                <w:cs/>
              </w:rPr>
            </w:pPr>
            <w:r w:rsidRPr="00AB081C">
              <w:rPr>
                <w:b/>
                <w:bCs/>
              </w:rPr>
              <w:t>4.14</w:t>
            </w:r>
          </w:p>
        </w:tc>
        <w:tc>
          <w:tcPr>
            <w:tcW w:w="1283" w:type="dxa"/>
          </w:tcPr>
          <w:p w14:paraId="74FC20E9" w14:textId="003455C6" w:rsidR="00487CD4" w:rsidRPr="00AB081C" w:rsidRDefault="00487CD4" w:rsidP="00487C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80" w:lineRule="exact"/>
              <w:rPr>
                <w:b/>
                <w:bCs/>
              </w:rPr>
            </w:pPr>
            <w:r w:rsidRPr="00AB081C">
              <w:rPr>
                <w:b/>
                <w:bCs/>
              </w:rPr>
              <w:t>8.27</w:t>
            </w:r>
          </w:p>
        </w:tc>
      </w:tr>
    </w:tbl>
    <w:p w14:paraId="681758DA" w14:textId="77777777" w:rsidR="00F41913" w:rsidRPr="00AB081C" w:rsidRDefault="00F41913" w:rsidP="00F41913">
      <w:pPr>
        <w:rPr>
          <w:rFonts w:asciiTheme="majorBidi" w:hAnsiTheme="majorBidi" w:cstheme="majorBidi"/>
          <w:shd w:val="clear" w:color="auto" w:fill="D9D9D9"/>
        </w:rPr>
      </w:pPr>
    </w:p>
    <w:p w14:paraId="645EBAD4" w14:textId="77777777" w:rsidR="00F41913" w:rsidRPr="00AB081C" w:rsidRDefault="00F41913" w:rsidP="00F41913">
      <w:pPr>
        <w:rPr>
          <w:rFonts w:asciiTheme="majorBidi" w:hAnsiTheme="majorBidi" w:cstheme="majorBidi"/>
          <w:shd w:val="clear" w:color="auto" w:fill="D9D9D9"/>
        </w:rPr>
      </w:pPr>
    </w:p>
    <w:p w14:paraId="2CF9B0F7" w14:textId="77777777" w:rsidR="00C95254" w:rsidRPr="00AB081C" w:rsidRDefault="00C95254" w:rsidP="00F41913">
      <w:pPr>
        <w:rPr>
          <w:rFonts w:asciiTheme="majorBidi" w:hAnsiTheme="majorBidi" w:cstheme="majorBidi"/>
          <w:shd w:val="clear" w:color="auto" w:fill="D9D9D9"/>
        </w:rPr>
      </w:pPr>
    </w:p>
    <w:p w14:paraId="69F753DD" w14:textId="11B501EB" w:rsidR="00F41913" w:rsidRPr="00AB081C" w:rsidRDefault="00F41913" w:rsidP="00A628AA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  <w:lang w:val="en-US"/>
        </w:rPr>
      </w:pPr>
      <w:r w:rsidRPr="00AB081C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lastRenderedPageBreak/>
        <w:t>เงินปันผล</w:t>
      </w:r>
      <w:r w:rsidRPr="00AB081C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 xml:space="preserve"> </w:t>
      </w:r>
    </w:p>
    <w:p w14:paraId="50592C16" w14:textId="77777777" w:rsidR="00F41913" w:rsidRPr="00AB081C" w:rsidRDefault="00F41913" w:rsidP="00F41913">
      <w:pPr>
        <w:rPr>
          <w:rFonts w:asciiTheme="majorBidi" w:hAnsiTheme="majorBidi" w:cstheme="majorBidi"/>
          <w:shd w:val="clear" w:color="auto" w:fill="D9D9D9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98"/>
        <w:gridCol w:w="1662"/>
        <w:gridCol w:w="1778"/>
        <w:gridCol w:w="1271"/>
        <w:gridCol w:w="1271"/>
      </w:tblGrid>
      <w:tr w:rsidR="00F41913" w:rsidRPr="00AB081C" w14:paraId="4676ED18" w14:textId="77777777" w:rsidTr="00A821B5">
        <w:trPr>
          <w:trHeight w:val="432"/>
          <w:tblHeader/>
        </w:trPr>
        <w:tc>
          <w:tcPr>
            <w:tcW w:w="3198" w:type="dxa"/>
            <w:vAlign w:val="bottom"/>
          </w:tcPr>
          <w:p w14:paraId="07FD29ED" w14:textId="77777777" w:rsidR="00F41913" w:rsidRPr="00AB081C" w:rsidRDefault="00F41913" w:rsidP="00B7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</w:rPr>
            </w:pPr>
          </w:p>
        </w:tc>
        <w:tc>
          <w:tcPr>
            <w:tcW w:w="1662" w:type="dxa"/>
            <w:vAlign w:val="bottom"/>
          </w:tcPr>
          <w:p w14:paraId="163E2C16" w14:textId="77777777" w:rsidR="00F41913" w:rsidRPr="00AB081C" w:rsidRDefault="00F41913" w:rsidP="00B7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  <w:cs/>
              </w:rPr>
              <w:t>วันที่อนุมัติ</w:t>
            </w:r>
          </w:p>
        </w:tc>
        <w:tc>
          <w:tcPr>
            <w:tcW w:w="1778" w:type="dxa"/>
            <w:vAlign w:val="bottom"/>
          </w:tcPr>
          <w:p w14:paraId="6A2E0A4D" w14:textId="77777777" w:rsidR="00F41913" w:rsidRPr="00AB081C" w:rsidRDefault="00F41913" w:rsidP="00B7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  <w:cs/>
              </w:rPr>
              <w:t>กำหนดจ่าย</w:t>
            </w:r>
          </w:p>
        </w:tc>
        <w:tc>
          <w:tcPr>
            <w:tcW w:w="1271" w:type="dxa"/>
            <w:vAlign w:val="bottom"/>
          </w:tcPr>
          <w:p w14:paraId="034E22AA" w14:textId="77777777" w:rsidR="00F41913" w:rsidRPr="00AB081C" w:rsidRDefault="00F41913" w:rsidP="00B7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  <w:cs/>
              </w:rPr>
              <w:t>อัตราต่อหุ้น</w:t>
            </w:r>
          </w:p>
        </w:tc>
        <w:tc>
          <w:tcPr>
            <w:tcW w:w="1271" w:type="dxa"/>
            <w:vAlign w:val="bottom"/>
          </w:tcPr>
          <w:p w14:paraId="67947C71" w14:textId="77777777" w:rsidR="00F41913" w:rsidRPr="00AB081C" w:rsidDel="00D43E7A" w:rsidRDefault="00F41913" w:rsidP="00B7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จำนวนเงิน</w:t>
            </w:r>
          </w:p>
        </w:tc>
      </w:tr>
      <w:tr w:rsidR="00F41913" w:rsidRPr="00AB081C" w14:paraId="02ABC0AF" w14:textId="77777777" w:rsidTr="00A821B5">
        <w:trPr>
          <w:trHeight w:val="445"/>
          <w:tblHeader/>
        </w:trPr>
        <w:tc>
          <w:tcPr>
            <w:tcW w:w="3198" w:type="dxa"/>
          </w:tcPr>
          <w:p w14:paraId="5B728DBB" w14:textId="77777777" w:rsidR="00F41913" w:rsidRPr="00AB081C" w:rsidRDefault="00F41913" w:rsidP="00B7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62" w:type="dxa"/>
          </w:tcPr>
          <w:p w14:paraId="54B41ADF" w14:textId="77777777" w:rsidR="00F41913" w:rsidRPr="00AB081C" w:rsidRDefault="00F41913" w:rsidP="00B7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78" w:type="dxa"/>
          </w:tcPr>
          <w:p w14:paraId="1C77B1FC" w14:textId="77777777" w:rsidR="00F41913" w:rsidRPr="00AB081C" w:rsidRDefault="00F41913" w:rsidP="00B7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271" w:type="dxa"/>
          </w:tcPr>
          <w:p w14:paraId="36F3C346" w14:textId="77777777" w:rsidR="00F41913" w:rsidRPr="00AB081C" w:rsidRDefault="00F41913" w:rsidP="00B7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AB081C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  <w:tc>
          <w:tcPr>
            <w:tcW w:w="1271" w:type="dxa"/>
          </w:tcPr>
          <w:p w14:paraId="40972D25" w14:textId="77777777" w:rsidR="00F41913" w:rsidRPr="00AB081C" w:rsidRDefault="00F41913" w:rsidP="00B7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AB081C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F41913" w:rsidRPr="00AB081C" w14:paraId="0BB7508C" w14:textId="77777777" w:rsidTr="00A821B5">
        <w:trPr>
          <w:trHeight w:val="445"/>
          <w:tblHeader/>
        </w:trPr>
        <w:tc>
          <w:tcPr>
            <w:tcW w:w="3198" w:type="dxa"/>
          </w:tcPr>
          <w:p w14:paraId="120B9DB1" w14:textId="483C6CD2" w:rsidR="00F41913" w:rsidRPr="00AB081C" w:rsidRDefault="00F41913" w:rsidP="00B7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B081C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="009B0FF4" w:rsidRPr="00AB081C">
              <w:rPr>
                <w:rFonts w:asciiTheme="majorBidi" w:hAnsiTheme="majorBidi" w:cstheme="majorBidi"/>
                <w:b/>
                <w:bCs/>
                <w:i/>
                <w:iCs/>
              </w:rPr>
              <w:t>6</w:t>
            </w:r>
          </w:p>
        </w:tc>
        <w:tc>
          <w:tcPr>
            <w:tcW w:w="1662" w:type="dxa"/>
          </w:tcPr>
          <w:p w14:paraId="62AD57E8" w14:textId="77777777" w:rsidR="00F41913" w:rsidRPr="00AB081C" w:rsidRDefault="00F41913" w:rsidP="00B7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78" w:type="dxa"/>
          </w:tcPr>
          <w:p w14:paraId="2F125080" w14:textId="77777777" w:rsidR="00F41913" w:rsidRPr="00AB081C" w:rsidRDefault="00F41913" w:rsidP="00B7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271" w:type="dxa"/>
          </w:tcPr>
          <w:p w14:paraId="6CA70395" w14:textId="77777777" w:rsidR="00F41913" w:rsidRPr="00AB081C" w:rsidRDefault="00F41913" w:rsidP="00B7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271" w:type="dxa"/>
          </w:tcPr>
          <w:p w14:paraId="5E415719" w14:textId="77777777" w:rsidR="00F41913" w:rsidRPr="00AB081C" w:rsidRDefault="00F41913" w:rsidP="00B7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0B0BFD" w:rsidRPr="00AB081C" w14:paraId="3DB45D41" w14:textId="77777777" w:rsidTr="000A60E5">
        <w:trPr>
          <w:trHeight w:val="445"/>
          <w:tblHeader/>
        </w:trPr>
        <w:tc>
          <w:tcPr>
            <w:tcW w:w="3198" w:type="dxa"/>
          </w:tcPr>
          <w:p w14:paraId="698A85A5" w14:textId="291F2069" w:rsidR="000B0BFD" w:rsidRPr="00AB081C" w:rsidRDefault="00B937A0" w:rsidP="000A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4" w:right="-52" w:hanging="284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B081C">
              <w:rPr>
                <w:cs/>
              </w:rPr>
              <w:t>เงินปันผลระหว่างกาลสำหรับงวด</w:t>
            </w:r>
            <w:r w:rsidRPr="00AB081C">
              <w:rPr>
                <w:cs/>
              </w:rPr>
              <w:br/>
              <w:t>ครึ่งปี</w:t>
            </w:r>
            <w:r w:rsidRPr="00AB081C">
              <w:rPr>
                <w:rFonts w:hint="cs"/>
                <w:cs/>
              </w:rPr>
              <w:t>แรก</w:t>
            </w:r>
            <w:r w:rsidRPr="00AB081C">
              <w:rPr>
                <w:cs/>
              </w:rPr>
              <w:t xml:space="preserve">ของปี </w:t>
            </w:r>
            <w:r w:rsidRPr="00AB081C">
              <w:t>256</w:t>
            </w:r>
            <w:r w:rsidR="004C456E" w:rsidRPr="00AB081C">
              <w:t>6</w:t>
            </w:r>
          </w:p>
        </w:tc>
        <w:tc>
          <w:tcPr>
            <w:tcW w:w="1662" w:type="dxa"/>
            <w:vAlign w:val="bottom"/>
          </w:tcPr>
          <w:p w14:paraId="02360441" w14:textId="17007011" w:rsidR="000B0BFD" w:rsidRPr="00AB081C" w:rsidRDefault="000B0BFD" w:rsidP="000A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  <w:r w:rsidRPr="00AB081C">
              <w:t xml:space="preserve">24 </w:t>
            </w:r>
            <w:r w:rsidRPr="00AB081C">
              <w:rPr>
                <w:cs/>
              </w:rPr>
              <w:t xml:space="preserve">สิงหาคม </w:t>
            </w:r>
            <w:r w:rsidRPr="00AB081C">
              <w:t>2566</w:t>
            </w:r>
          </w:p>
        </w:tc>
        <w:tc>
          <w:tcPr>
            <w:tcW w:w="1778" w:type="dxa"/>
            <w:vAlign w:val="bottom"/>
          </w:tcPr>
          <w:p w14:paraId="6D4DE802" w14:textId="73BAF075" w:rsidR="000B0BFD" w:rsidRPr="00AB081C" w:rsidRDefault="000B0BFD" w:rsidP="000A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AB081C">
              <w:t>19</w:t>
            </w:r>
            <w:r w:rsidRPr="00AB081C">
              <w:rPr>
                <w:cs/>
              </w:rPr>
              <w:t xml:space="preserve"> กันยายน </w:t>
            </w:r>
            <w:r w:rsidRPr="00AB081C">
              <w:t>2566</w:t>
            </w:r>
          </w:p>
        </w:tc>
        <w:tc>
          <w:tcPr>
            <w:tcW w:w="1271" w:type="dxa"/>
            <w:vAlign w:val="bottom"/>
          </w:tcPr>
          <w:p w14:paraId="60CA8FFC" w14:textId="42ECC762" w:rsidR="000B0BFD" w:rsidRPr="00AB081C" w:rsidRDefault="000B0BFD" w:rsidP="00F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0.50</w:t>
            </w:r>
          </w:p>
        </w:tc>
        <w:tc>
          <w:tcPr>
            <w:tcW w:w="1271" w:type="dxa"/>
            <w:vAlign w:val="bottom"/>
          </w:tcPr>
          <w:p w14:paraId="56029FAC" w14:textId="00A9D57B" w:rsidR="000B0BFD" w:rsidRPr="00AB081C" w:rsidRDefault="000B0BFD" w:rsidP="000A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AB081C">
              <w:rPr>
                <w:rFonts w:asciiTheme="majorBidi" w:hAnsiTheme="majorBidi" w:cstheme="majorBidi"/>
              </w:rPr>
              <w:t>689</w:t>
            </w:r>
          </w:p>
        </w:tc>
      </w:tr>
      <w:tr w:rsidR="00F41913" w:rsidRPr="00AB081C" w14:paraId="5D7C752A" w14:textId="77777777" w:rsidTr="00A821B5">
        <w:trPr>
          <w:trHeight w:val="432"/>
        </w:trPr>
        <w:tc>
          <w:tcPr>
            <w:tcW w:w="3198" w:type="dxa"/>
          </w:tcPr>
          <w:p w14:paraId="1299C502" w14:textId="2B607E9C" w:rsidR="00F41913" w:rsidRPr="00AB081C" w:rsidRDefault="00F41913" w:rsidP="00B7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52" w:hanging="34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B081C">
              <w:rPr>
                <w:cs/>
              </w:rPr>
              <w:t>เงินปันผล</w:t>
            </w:r>
            <w:r w:rsidRPr="00AB081C">
              <w:rPr>
                <w:rFonts w:hint="cs"/>
                <w:cs/>
              </w:rPr>
              <w:t>ประจำปี</w:t>
            </w:r>
            <w:r w:rsidRPr="00AB081C">
              <w:rPr>
                <w:cs/>
              </w:rPr>
              <w:t xml:space="preserve"> </w:t>
            </w:r>
            <w:r w:rsidRPr="00AB081C">
              <w:t>256</w:t>
            </w:r>
            <w:r w:rsidR="008B394F" w:rsidRPr="00AB081C">
              <w:t>5</w:t>
            </w:r>
          </w:p>
        </w:tc>
        <w:tc>
          <w:tcPr>
            <w:tcW w:w="1662" w:type="dxa"/>
          </w:tcPr>
          <w:p w14:paraId="30278F68" w14:textId="419851AF" w:rsidR="00F41913" w:rsidRPr="00AB081C" w:rsidRDefault="00BC681D" w:rsidP="00B7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 xml:space="preserve">11 </w:t>
            </w:r>
            <w:r w:rsidRPr="00AB081C">
              <w:rPr>
                <w:rFonts w:asciiTheme="majorBidi" w:hAnsiTheme="majorBidi" w:cstheme="majorBidi" w:hint="cs"/>
                <w:cs/>
              </w:rPr>
              <w:t xml:space="preserve">เมษายน </w:t>
            </w:r>
            <w:r w:rsidRPr="00AB081C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778" w:type="dxa"/>
          </w:tcPr>
          <w:p w14:paraId="78B54CAA" w14:textId="0234CD7E" w:rsidR="00F41913" w:rsidRPr="00AB081C" w:rsidRDefault="00BC681D" w:rsidP="00BC6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24</w:t>
            </w:r>
            <w:r w:rsidRPr="00AB081C">
              <w:rPr>
                <w:rFonts w:asciiTheme="majorBidi" w:hAnsiTheme="majorBidi" w:cstheme="majorBidi" w:hint="cs"/>
                <w:cs/>
              </w:rPr>
              <w:t xml:space="preserve"> เมษายน </w:t>
            </w:r>
            <w:r w:rsidRPr="00AB081C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71" w:type="dxa"/>
          </w:tcPr>
          <w:p w14:paraId="5E4B0553" w14:textId="0E9E2320" w:rsidR="00F41913" w:rsidRPr="00AB081C" w:rsidRDefault="00250662" w:rsidP="00747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2.25</w:t>
            </w:r>
          </w:p>
        </w:tc>
        <w:tc>
          <w:tcPr>
            <w:tcW w:w="1271" w:type="dxa"/>
          </w:tcPr>
          <w:p w14:paraId="7F182CD2" w14:textId="6F5A6B88" w:rsidR="00F41913" w:rsidRPr="00AB081C" w:rsidRDefault="00A92F5C" w:rsidP="00B7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3,065</w:t>
            </w:r>
          </w:p>
        </w:tc>
      </w:tr>
      <w:tr w:rsidR="00D84D14" w:rsidRPr="00AB081C" w14:paraId="61BEB452" w14:textId="77777777" w:rsidTr="00A821B5">
        <w:trPr>
          <w:trHeight w:val="432"/>
        </w:trPr>
        <w:tc>
          <w:tcPr>
            <w:tcW w:w="3198" w:type="dxa"/>
          </w:tcPr>
          <w:p w14:paraId="32634313" w14:textId="70EA1C12" w:rsidR="00D84D14" w:rsidRPr="00AB081C" w:rsidRDefault="00A864B9" w:rsidP="000A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4" w:right="-52" w:hanging="284"/>
              <w:rPr>
                <w:cs/>
              </w:rPr>
            </w:pPr>
            <w:r w:rsidRPr="00AB081C">
              <w:rPr>
                <w:cs/>
              </w:rPr>
              <w:t>เงินปันผลระหว่างกาลสำหรับงวด</w:t>
            </w:r>
            <w:r w:rsidRPr="00AB081C">
              <w:rPr>
                <w:cs/>
              </w:rPr>
              <w:br/>
              <w:t>ครึ่งปี</w:t>
            </w:r>
            <w:r w:rsidR="008A2F25" w:rsidRPr="00AB081C">
              <w:rPr>
                <w:rFonts w:hint="cs"/>
                <w:cs/>
              </w:rPr>
              <w:t>แรก</w:t>
            </w:r>
            <w:r w:rsidRPr="00AB081C">
              <w:rPr>
                <w:cs/>
              </w:rPr>
              <w:t xml:space="preserve">ของปี </w:t>
            </w:r>
            <w:r w:rsidRPr="00AB081C">
              <w:t>256</w:t>
            </w:r>
            <w:r w:rsidRPr="00AB081C">
              <w:rPr>
                <w:rFonts w:hint="cs"/>
                <w:cs/>
              </w:rPr>
              <w:t>5</w:t>
            </w:r>
          </w:p>
        </w:tc>
        <w:tc>
          <w:tcPr>
            <w:tcW w:w="1662" w:type="dxa"/>
          </w:tcPr>
          <w:p w14:paraId="0D710F75" w14:textId="77777777" w:rsidR="008A2F25" w:rsidRPr="00AB081C" w:rsidRDefault="008A2F25" w:rsidP="00B7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  <w:p w14:paraId="2511004D" w14:textId="06553223" w:rsidR="00D84D14" w:rsidRPr="00AB081C" w:rsidRDefault="008A2F25" w:rsidP="00B7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 xml:space="preserve">18 </w:t>
            </w:r>
            <w:r w:rsidRPr="00AB081C"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Pr="00AB081C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778" w:type="dxa"/>
          </w:tcPr>
          <w:p w14:paraId="287D3AA3" w14:textId="77777777" w:rsidR="00A864B9" w:rsidRPr="00AB081C" w:rsidRDefault="00A864B9" w:rsidP="00BC6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  <w:p w14:paraId="18455FFE" w14:textId="3AAA0B38" w:rsidR="00D84D14" w:rsidRPr="00AB081C" w:rsidRDefault="00A864B9" w:rsidP="00BC6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13</w:t>
            </w:r>
            <w:r w:rsidRPr="00AB081C">
              <w:rPr>
                <w:rFonts w:asciiTheme="majorBidi" w:hAnsiTheme="majorBidi" w:cstheme="majorBidi" w:hint="cs"/>
                <w:cs/>
              </w:rPr>
              <w:t xml:space="preserve"> กันยายน </w:t>
            </w:r>
            <w:r w:rsidRPr="00AB081C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71" w:type="dxa"/>
          </w:tcPr>
          <w:p w14:paraId="78EA233D" w14:textId="77777777" w:rsidR="00A864B9" w:rsidRPr="00AB081C" w:rsidRDefault="00A864B9" w:rsidP="002B0A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</w:rPr>
            </w:pPr>
          </w:p>
          <w:p w14:paraId="38805AD5" w14:textId="2F64D91B" w:rsidR="00D84D14" w:rsidRPr="00AB081C" w:rsidRDefault="008A2F25" w:rsidP="002B0A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</w:t>
            </w:r>
            <w:r w:rsidR="00A864B9" w:rsidRPr="00AB081C">
              <w:rPr>
                <w:rFonts w:asciiTheme="majorBidi" w:hAnsiTheme="majorBidi" w:cstheme="majorBidi" w:hint="cs"/>
                <w:cs/>
              </w:rPr>
              <w:t>1.25</w:t>
            </w:r>
            <w:r w:rsidRPr="00AB081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71" w:type="dxa"/>
          </w:tcPr>
          <w:p w14:paraId="2EEA7A6D" w14:textId="77777777" w:rsidR="002B5873" w:rsidRPr="00AB081C" w:rsidRDefault="002B5873" w:rsidP="002B0A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</w:rPr>
            </w:pPr>
          </w:p>
          <w:p w14:paraId="2F2962C4" w14:textId="71421B31" w:rsidR="00D84D14" w:rsidRPr="00AB081C" w:rsidRDefault="0098701D" w:rsidP="002B0A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</w:t>
            </w:r>
            <w:r w:rsidR="00583468" w:rsidRPr="00AB081C">
              <w:rPr>
                <w:rFonts w:asciiTheme="majorBidi" w:hAnsiTheme="majorBidi" w:cstheme="majorBidi"/>
              </w:rPr>
              <w:t>1,698</w:t>
            </w:r>
            <w:r w:rsidRPr="00AB081C">
              <w:rPr>
                <w:rFonts w:asciiTheme="majorBidi" w:hAnsiTheme="majorBidi" w:cstheme="majorBidi"/>
              </w:rPr>
              <w:t>)</w:t>
            </w:r>
          </w:p>
        </w:tc>
      </w:tr>
      <w:tr w:rsidR="00F41913" w:rsidRPr="00AB081C" w14:paraId="74E0CD92" w14:textId="77777777" w:rsidTr="00A821B5">
        <w:trPr>
          <w:trHeight w:val="432"/>
        </w:trPr>
        <w:tc>
          <w:tcPr>
            <w:tcW w:w="6638" w:type="dxa"/>
            <w:gridSpan w:val="3"/>
          </w:tcPr>
          <w:p w14:paraId="7DA5B20C" w14:textId="48889C9B" w:rsidR="00F41913" w:rsidRPr="00AB081C" w:rsidRDefault="00F41913" w:rsidP="00B7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 w:hint="cs"/>
                <w:b/>
                <w:bCs/>
                <w:cs/>
              </w:rPr>
              <w:t>เงินปันผลที่จ่ายในระหว่างงวด</w:t>
            </w:r>
            <w:r w:rsidR="00B65D4F" w:rsidRPr="00AB081C">
              <w:rPr>
                <w:rFonts w:asciiTheme="majorBidi" w:hAnsiTheme="majorBidi" w:cstheme="majorBidi" w:hint="cs"/>
                <w:b/>
                <w:bCs/>
                <w:cs/>
              </w:rPr>
              <w:t>เก้าเดือน</w:t>
            </w:r>
            <w:r w:rsidRPr="00AB081C">
              <w:rPr>
                <w:rFonts w:asciiTheme="majorBidi" w:hAnsiTheme="majorBidi" w:cstheme="majorBidi" w:hint="cs"/>
                <w:b/>
                <w:bCs/>
                <w:cs/>
              </w:rPr>
              <w:t xml:space="preserve">สิ้นสุดวันที่ </w:t>
            </w:r>
            <w:r w:rsidR="00C46509" w:rsidRPr="00AB081C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="00C46509" w:rsidRPr="00AB081C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  <w:r w:rsidRPr="00AB081C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Pr="00AB081C">
              <w:rPr>
                <w:rFonts w:asciiTheme="majorBidi" w:hAnsiTheme="majorBidi" w:cstheme="majorBidi"/>
                <w:b/>
                <w:bCs/>
              </w:rPr>
              <w:t>256</w:t>
            </w:r>
            <w:r w:rsidR="0062611C" w:rsidRPr="00AB081C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1271" w:type="dxa"/>
          </w:tcPr>
          <w:p w14:paraId="58AC6BD9" w14:textId="2A22A6E6" w:rsidR="00F41913" w:rsidRPr="00AB081C" w:rsidRDefault="002B5873" w:rsidP="00747B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  <w:b/>
                <w:bCs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1.</w:t>
            </w:r>
            <w:r w:rsidR="00B937A0" w:rsidRPr="00AB081C">
              <w:rPr>
                <w:rFonts w:asciiTheme="majorBidi" w:hAnsiTheme="majorBidi" w:cstheme="majorBidi" w:hint="cs"/>
                <w:b/>
                <w:bCs/>
                <w:cs/>
              </w:rPr>
              <w:t>50</w:t>
            </w:r>
          </w:p>
        </w:tc>
        <w:tc>
          <w:tcPr>
            <w:tcW w:w="1271" w:type="dxa"/>
          </w:tcPr>
          <w:p w14:paraId="69B2367A" w14:textId="712B05D0" w:rsidR="00F41913" w:rsidRPr="00AB081C" w:rsidRDefault="000B0BFD" w:rsidP="00B739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2,056</w:t>
            </w:r>
          </w:p>
        </w:tc>
      </w:tr>
      <w:tr w:rsidR="00F41913" w:rsidRPr="00AB081C" w14:paraId="4CA39F8B" w14:textId="77777777" w:rsidTr="00A821B5">
        <w:trPr>
          <w:trHeight w:val="432"/>
        </w:trPr>
        <w:tc>
          <w:tcPr>
            <w:tcW w:w="3198" w:type="dxa"/>
          </w:tcPr>
          <w:p w14:paraId="6F3B3F6A" w14:textId="77777777" w:rsidR="00F41913" w:rsidRPr="00AB081C" w:rsidRDefault="00F41913" w:rsidP="00B7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62" w:type="dxa"/>
          </w:tcPr>
          <w:p w14:paraId="4EFCBC91" w14:textId="77777777" w:rsidR="00F41913" w:rsidRPr="00AB081C" w:rsidRDefault="00F41913" w:rsidP="00B7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78" w:type="dxa"/>
          </w:tcPr>
          <w:p w14:paraId="50DAF8A4" w14:textId="77777777" w:rsidR="00F41913" w:rsidRPr="00AB081C" w:rsidRDefault="00F41913" w:rsidP="00B7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1" w:type="dxa"/>
          </w:tcPr>
          <w:p w14:paraId="7B818FFB" w14:textId="77777777" w:rsidR="00F41913" w:rsidRPr="00AB081C" w:rsidRDefault="00F41913" w:rsidP="00B7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347D794F" w14:textId="77777777" w:rsidR="00F41913" w:rsidRPr="00AB081C" w:rsidRDefault="00F41913" w:rsidP="00B7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</w:tc>
      </w:tr>
      <w:tr w:rsidR="00F41913" w:rsidRPr="00AB081C" w14:paraId="2084465E" w14:textId="77777777" w:rsidTr="00A821B5">
        <w:trPr>
          <w:trHeight w:val="432"/>
        </w:trPr>
        <w:tc>
          <w:tcPr>
            <w:tcW w:w="3198" w:type="dxa"/>
          </w:tcPr>
          <w:p w14:paraId="3C2C7B27" w14:textId="772DC684" w:rsidR="00F41913" w:rsidRPr="00AB081C" w:rsidRDefault="00F41913" w:rsidP="00B7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B081C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="009B0FF4" w:rsidRPr="00AB081C">
              <w:rPr>
                <w:rFonts w:asciiTheme="majorBidi" w:hAnsiTheme="majorBidi" w:cstheme="majorBidi"/>
                <w:b/>
                <w:bCs/>
                <w:i/>
                <w:iCs/>
              </w:rPr>
              <w:t>5</w:t>
            </w:r>
          </w:p>
        </w:tc>
        <w:tc>
          <w:tcPr>
            <w:tcW w:w="1662" w:type="dxa"/>
          </w:tcPr>
          <w:p w14:paraId="117D50FA" w14:textId="77777777" w:rsidR="00F41913" w:rsidRPr="00AB081C" w:rsidRDefault="00F41913" w:rsidP="00B7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78" w:type="dxa"/>
          </w:tcPr>
          <w:p w14:paraId="0F983714" w14:textId="77777777" w:rsidR="00F41913" w:rsidRPr="00AB081C" w:rsidRDefault="00F41913" w:rsidP="00B7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1" w:type="dxa"/>
          </w:tcPr>
          <w:p w14:paraId="5D85ACD7" w14:textId="77777777" w:rsidR="00F41913" w:rsidRPr="00AB081C" w:rsidRDefault="00F41913" w:rsidP="00B7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6C44A53F" w14:textId="77777777" w:rsidR="00F41913" w:rsidRPr="00AB081C" w:rsidRDefault="00F41913" w:rsidP="00B7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</w:tc>
      </w:tr>
      <w:tr w:rsidR="007226EE" w:rsidRPr="00AB081C" w14:paraId="3DCF96C0" w14:textId="77777777" w:rsidTr="000A60E5">
        <w:trPr>
          <w:trHeight w:val="432"/>
        </w:trPr>
        <w:tc>
          <w:tcPr>
            <w:tcW w:w="3198" w:type="dxa"/>
          </w:tcPr>
          <w:p w14:paraId="7E13A646" w14:textId="170DF956" w:rsidR="007226EE" w:rsidRPr="00AB081C" w:rsidRDefault="007226EE" w:rsidP="000A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4" w:right="-52" w:hanging="284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B081C">
              <w:rPr>
                <w:cs/>
              </w:rPr>
              <w:t>เงินปันผลระหว่างกาล</w:t>
            </w:r>
            <w:r w:rsidR="00C85043" w:rsidRPr="00AB081C">
              <w:rPr>
                <w:rFonts w:hint="cs"/>
                <w:cs/>
              </w:rPr>
              <w:t>สำหรับงวด</w:t>
            </w:r>
            <w:r w:rsidR="00604D64" w:rsidRPr="00AB081C">
              <w:rPr>
                <w:cs/>
              </w:rPr>
              <w:br/>
            </w:r>
            <w:r w:rsidR="00C85043" w:rsidRPr="00AB081C">
              <w:rPr>
                <w:cs/>
              </w:rPr>
              <w:t>ครึ่งปี</w:t>
            </w:r>
            <w:r w:rsidR="00C85043" w:rsidRPr="00AB081C">
              <w:rPr>
                <w:rFonts w:hint="cs"/>
                <w:cs/>
              </w:rPr>
              <w:t>แรก</w:t>
            </w:r>
            <w:r w:rsidRPr="00AB081C">
              <w:rPr>
                <w:cs/>
              </w:rPr>
              <w:t xml:space="preserve">ของปี </w:t>
            </w:r>
            <w:r w:rsidRPr="00AB081C">
              <w:t>2565</w:t>
            </w:r>
          </w:p>
        </w:tc>
        <w:tc>
          <w:tcPr>
            <w:tcW w:w="1662" w:type="dxa"/>
            <w:vAlign w:val="bottom"/>
          </w:tcPr>
          <w:p w14:paraId="52DED3E0" w14:textId="6B94C839" w:rsidR="007226EE" w:rsidRPr="00AB081C" w:rsidRDefault="007226EE" w:rsidP="000A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B081C">
              <w:t>18</w:t>
            </w:r>
            <w:r w:rsidRPr="00AB081C">
              <w:rPr>
                <w:cs/>
              </w:rPr>
              <w:t xml:space="preserve"> สิงหาคม </w:t>
            </w:r>
            <w:r w:rsidRPr="00AB081C">
              <w:t>2565</w:t>
            </w:r>
          </w:p>
        </w:tc>
        <w:tc>
          <w:tcPr>
            <w:tcW w:w="1778" w:type="dxa"/>
            <w:vAlign w:val="bottom"/>
          </w:tcPr>
          <w:p w14:paraId="4973095F" w14:textId="271B3E77" w:rsidR="007226EE" w:rsidRPr="00AB081C" w:rsidRDefault="007226EE" w:rsidP="000A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AB081C">
              <w:t>13</w:t>
            </w:r>
            <w:r w:rsidRPr="00AB081C">
              <w:rPr>
                <w:cs/>
              </w:rPr>
              <w:t xml:space="preserve"> กันยายน </w:t>
            </w:r>
            <w:r w:rsidRPr="00AB081C">
              <w:t>2565</w:t>
            </w:r>
          </w:p>
        </w:tc>
        <w:tc>
          <w:tcPr>
            <w:tcW w:w="1271" w:type="dxa"/>
            <w:vAlign w:val="bottom"/>
          </w:tcPr>
          <w:p w14:paraId="5D3B68E9" w14:textId="15926E23" w:rsidR="007226EE" w:rsidRPr="00AB081C" w:rsidRDefault="007226EE" w:rsidP="00F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1.25</w:t>
            </w:r>
          </w:p>
        </w:tc>
        <w:tc>
          <w:tcPr>
            <w:tcW w:w="1271" w:type="dxa"/>
            <w:vAlign w:val="bottom"/>
          </w:tcPr>
          <w:p w14:paraId="4B34A5F5" w14:textId="5AB684F6" w:rsidR="007226EE" w:rsidRPr="00AB081C" w:rsidRDefault="007226EE" w:rsidP="00F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1,69</w:t>
            </w:r>
            <w:r w:rsidR="005354B5" w:rsidRPr="00AB081C">
              <w:rPr>
                <w:rFonts w:asciiTheme="majorBidi" w:hAnsiTheme="majorBidi" w:cstheme="majorBidi"/>
              </w:rPr>
              <w:t>8</w:t>
            </w:r>
          </w:p>
        </w:tc>
      </w:tr>
      <w:tr w:rsidR="007226EE" w:rsidRPr="00AB081C" w14:paraId="19FF4858" w14:textId="77777777" w:rsidTr="00A821B5">
        <w:trPr>
          <w:trHeight w:val="432"/>
        </w:trPr>
        <w:tc>
          <w:tcPr>
            <w:tcW w:w="3198" w:type="dxa"/>
          </w:tcPr>
          <w:p w14:paraId="421BD6A3" w14:textId="4877D3EF" w:rsidR="007226EE" w:rsidRPr="00AB081C" w:rsidRDefault="007226EE" w:rsidP="00722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52" w:hanging="246"/>
              <w:rPr>
                <w:cs/>
              </w:rPr>
            </w:pPr>
            <w:r w:rsidRPr="00AB081C">
              <w:rPr>
                <w:cs/>
              </w:rPr>
              <w:t xml:space="preserve">เงินปันผลประจำปี </w:t>
            </w:r>
            <w:r w:rsidRPr="00AB081C">
              <w:t>2564</w:t>
            </w:r>
          </w:p>
        </w:tc>
        <w:tc>
          <w:tcPr>
            <w:tcW w:w="1662" w:type="dxa"/>
          </w:tcPr>
          <w:p w14:paraId="41061517" w14:textId="380A4620" w:rsidR="007226EE" w:rsidRPr="00AB081C" w:rsidRDefault="007226EE" w:rsidP="00722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B081C">
              <w:t>8</w:t>
            </w:r>
            <w:r w:rsidRPr="00AB081C">
              <w:rPr>
                <w:cs/>
              </w:rPr>
              <w:t xml:space="preserve"> เมษายน </w:t>
            </w:r>
            <w:r w:rsidRPr="00AB081C">
              <w:t>2565</w:t>
            </w:r>
          </w:p>
        </w:tc>
        <w:tc>
          <w:tcPr>
            <w:tcW w:w="1778" w:type="dxa"/>
          </w:tcPr>
          <w:p w14:paraId="2163F716" w14:textId="7D310C58" w:rsidR="007226EE" w:rsidRPr="00AB081C" w:rsidRDefault="007226EE" w:rsidP="00722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AB081C">
              <w:t>22</w:t>
            </w:r>
            <w:r w:rsidRPr="00AB081C">
              <w:rPr>
                <w:cs/>
              </w:rPr>
              <w:t xml:space="preserve"> เมษายน </w:t>
            </w:r>
            <w:r w:rsidRPr="00AB081C">
              <w:t>2565</w:t>
            </w:r>
          </w:p>
        </w:tc>
        <w:tc>
          <w:tcPr>
            <w:tcW w:w="1271" w:type="dxa"/>
          </w:tcPr>
          <w:p w14:paraId="130AD7C5" w14:textId="5DB37A30" w:rsidR="007226EE" w:rsidRPr="00AB081C" w:rsidRDefault="007226EE" w:rsidP="00535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</w:rPr>
            </w:pPr>
            <w:r w:rsidRPr="00AB081C">
              <w:t>2.00</w:t>
            </w:r>
          </w:p>
        </w:tc>
        <w:tc>
          <w:tcPr>
            <w:tcW w:w="1271" w:type="dxa"/>
          </w:tcPr>
          <w:p w14:paraId="22044CB4" w14:textId="496364C5" w:rsidR="007226EE" w:rsidRPr="00AB081C" w:rsidRDefault="007226EE" w:rsidP="00F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2,715</w:t>
            </w:r>
          </w:p>
        </w:tc>
      </w:tr>
      <w:tr w:rsidR="007226EE" w:rsidRPr="00AB081C" w14:paraId="16D495FE" w14:textId="77777777" w:rsidTr="000A60E5">
        <w:trPr>
          <w:trHeight w:val="432"/>
        </w:trPr>
        <w:tc>
          <w:tcPr>
            <w:tcW w:w="3198" w:type="dxa"/>
          </w:tcPr>
          <w:p w14:paraId="0D8C4DF5" w14:textId="6D44F043" w:rsidR="007226EE" w:rsidRPr="00AB081C" w:rsidRDefault="007226EE" w:rsidP="000A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4" w:right="-52" w:hanging="284"/>
              <w:rPr>
                <w:rFonts w:asciiTheme="majorBidi" w:hAnsiTheme="majorBidi" w:cstheme="majorBidi"/>
                <w:cs/>
              </w:rPr>
            </w:pPr>
            <w:r w:rsidRPr="00AB081C">
              <w:rPr>
                <w:cs/>
              </w:rPr>
              <w:t>เงินปันผลระหว่างกาล</w:t>
            </w:r>
            <w:r w:rsidR="00604D64" w:rsidRPr="00AB081C">
              <w:rPr>
                <w:rFonts w:hint="cs"/>
                <w:cs/>
              </w:rPr>
              <w:t>สำหรับงวด</w:t>
            </w:r>
            <w:r w:rsidR="00604D64" w:rsidRPr="00AB081C">
              <w:rPr>
                <w:cs/>
              </w:rPr>
              <w:br/>
              <w:t>ครึ่งปี</w:t>
            </w:r>
            <w:r w:rsidR="00604D64" w:rsidRPr="00AB081C">
              <w:rPr>
                <w:rFonts w:hint="cs"/>
                <w:cs/>
              </w:rPr>
              <w:t>แรก</w:t>
            </w:r>
            <w:r w:rsidR="00604D64" w:rsidRPr="00AB081C">
              <w:rPr>
                <w:cs/>
              </w:rPr>
              <w:t xml:space="preserve">ของปี </w:t>
            </w:r>
            <w:r w:rsidR="00604D64" w:rsidRPr="00AB081C">
              <w:t>2564</w:t>
            </w:r>
          </w:p>
        </w:tc>
        <w:tc>
          <w:tcPr>
            <w:tcW w:w="1662" w:type="dxa"/>
            <w:vAlign w:val="bottom"/>
          </w:tcPr>
          <w:p w14:paraId="5A976042" w14:textId="102F2791" w:rsidR="007226EE" w:rsidRPr="00AB081C" w:rsidRDefault="007226EE" w:rsidP="000A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B081C">
              <w:t>26</w:t>
            </w:r>
            <w:r w:rsidRPr="00AB081C">
              <w:rPr>
                <w:cs/>
              </w:rPr>
              <w:t xml:space="preserve"> สิงหาคม </w:t>
            </w:r>
            <w:r w:rsidRPr="00AB081C">
              <w:t>2564</w:t>
            </w:r>
          </w:p>
        </w:tc>
        <w:tc>
          <w:tcPr>
            <w:tcW w:w="1778" w:type="dxa"/>
            <w:vAlign w:val="bottom"/>
          </w:tcPr>
          <w:p w14:paraId="7C549CEA" w14:textId="304EE3A0" w:rsidR="007226EE" w:rsidRPr="00AB081C" w:rsidRDefault="007226EE" w:rsidP="000A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AB081C">
              <w:t>21</w:t>
            </w:r>
            <w:r w:rsidRPr="00AB081C">
              <w:rPr>
                <w:cs/>
              </w:rPr>
              <w:t xml:space="preserve"> กันยายน </w:t>
            </w:r>
            <w:r w:rsidRPr="00AB081C">
              <w:t>2564</w:t>
            </w:r>
          </w:p>
        </w:tc>
        <w:tc>
          <w:tcPr>
            <w:tcW w:w="1271" w:type="dxa"/>
            <w:vAlign w:val="bottom"/>
          </w:tcPr>
          <w:p w14:paraId="5514AE26" w14:textId="7737F9BA" w:rsidR="007226EE" w:rsidRPr="00AB081C" w:rsidRDefault="007226EE" w:rsidP="00FF0E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</w:rPr>
            </w:pPr>
            <w:r w:rsidRPr="00AB081C">
              <w:t>(1.00)</w:t>
            </w:r>
          </w:p>
        </w:tc>
        <w:tc>
          <w:tcPr>
            <w:tcW w:w="1271" w:type="dxa"/>
            <w:vAlign w:val="bottom"/>
          </w:tcPr>
          <w:p w14:paraId="1569CC70" w14:textId="07ABD8C6" w:rsidR="007226EE" w:rsidRPr="00AB081C" w:rsidRDefault="007226EE" w:rsidP="00FF0E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(1,35</w:t>
            </w:r>
            <w:r w:rsidR="005354B5" w:rsidRPr="00AB081C">
              <w:rPr>
                <w:rFonts w:asciiTheme="majorBidi" w:hAnsiTheme="majorBidi" w:cstheme="majorBidi"/>
              </w:rPr>
              <w:t>8</w:t>
            </w:r>
            <w:r w:rsidRPr="00AB081C">
              <w:rPr>
                <w:rFonts w:asciiTheme="majorBidi" w:hAnsiTheme="majorBidi" w:cstheme="majorBidi"/>
              </w:rPr>
              <w:t>)</w:t>
            </w:r>
          </w:p>
        </w:tc>
      </w:tr>
      <w:tr w:rsidR="007226EE" w:rsidRPr="00AB081C" w14:paraId="5264D64A" w14:textId="77777777" w:rsidTr="00A821B5">
        <w:trPr>
          <w:trHeight w:val="432"/>
        </w:trPr>
        <w:tc>
          <w:tcPr>
            <w:tcW w:w="6638" w:type="dxa"/>
            <w:gridSpan w:val="3"/>
          </w:tcPr>
          <w:p w14:paraId="1999123C" w14:textId="6939753F" w:rsidR="007226EE" w:rsidRPr="00AB081C" w:rsidRDefault="007226EE" w:rsidP="00722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b/>
                <w:bCs/>
                <w:cs/>
              </w:rPr>
              <w:t xml:space="preserve">เงินปันผลที่จ่ายในระหว่างงวดเก้าเดือนสิ้นสุดวันที่ </w:t>
            </w:r>
            <w:r w:rsidRPr="00AB081C">
              <w:rPr>
                <w:b/>
                <w:bCs/>
              </w:rPr>
              <w:t>30</w:t>
            </w:r>
            <w:r w:rsidRPr="00AB081C">
              <w:rPr>
                <w:b/>
                <w:bCs/>
                <w:cs/>
              </w:rPr>
              <w:t xml:space="preserve"> กันยายน </w:t>
            </w:r>
            <w:r w:rsidRPr="00AB081C">
              <w:rPr>
                <w:b/>
                <w:bCs/>
              </w:rPr>
              <w:t>2565</w:t>
            </w:r>
          </w:p>
        </w:tc>
        <w:tc>
          <w:tcPr>
            <w:tcW w:w="1271" w:type="dxa"/>
          </w:tcPr>
          <w:p w14:paraId="205D3BA6" w14:textId="178A3B6C" w:rsidR="007226EE" w:rsidRPr="00AB081C" w:rsidRDefault="007226EE" w:rsidP="007226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  <w:b/>
                <w:bCs/>
                <w:cs/>
              </w:rPr>
            </w:pPr>
            <w:r w:rsidRPr="00AB081C">
              <w:rPr>
                <w:b/>
                <w:bCs/>
              </w:rPr>
              <w:t>2.25</w:t>
            </w:r>
          </w:p>
        </w:tc>
        <w:tc>
          <w:tcPr>
            <w:tcW w:w="1271" w:type="dxa"/>
          </w:tcPr>
          <w:p w14:paraId="33C61D75" w14:textId="5045F6E1" w:rsidR="007226EE" w:rsidRPr="00AB081C" w:rsidRDefault="007226EE" w:rsidP="007226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3,055</w:t>
            </w:r>
          </w:p>
        </w:tc>
      </w:tr>
    </w:tbl>
    <w:p w14:paraId="6BF25D14" w14:textId="77777777" w:rsidR="00641DD6" w:rsidRPr="00AB081C" w:rsidRDefault="00641DD6" w:rsidP="00CA3B9F">
      <w:pPr>
        <w:rPr>
          <w:rFonts w:asciiTheme="majorBidi" w:hAnsiTheme="majorBidi" w:cstheme="majorBidi"/>
          <w:shd w:val="clear" w:color="auto" w:fill="D9D9D9"/>
          <w:cs/>
        </w:rPr>
      </w:pPr>
    </w:p>
    <w:p w14:paraId="7284C038" w14:textId="256B31BD" w:rsidR="00F20DB7" w:rsidRPr="00AB081C" w:rsidRDefault="00F20DB7" w:rsidP="00A628AA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</w:rPr>
      </w:pPr>
      <w:r w:rsidRPr="00AB081C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เครื่องมือทางการเงิน </w:t>
      </w:r>
    </w:p>
    <w:p w14:paraId="69CF2225" w14:textId="77777777" w:rsidR="00F20DB7" w:rsidRPr="00AB081C" w:rsidRDefault="00F20DB7" w:rsidP="00C42F4A">
      <w:pPr>
        <w:rPr>
          <w:rFonts w:asciiTheme="majorBidi" w:hAnsiTheme="majorBidi" w:cstheme="majorBidi"/>
          <w:shd w:val="clear" w:color="auto" w:fill="D9D9D9"/>
        </w:rPr>
      </w:pPr>
    </w:p>
    <w:p w14:paraId="4A5DE4BF" w14:textId="77777777" w:rsidR="00F20DB7" w:rsidRPr="00AB081C" w:rsidRDefault="00F20DB7" w:rsidP="00F20DB7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AB081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AB081C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</w:t>
      </w:r>
    </w:p>
    <w:p w14:paraId="0F1D3E2B" w14:textId="77777777" w:rsidR="00F20DB7" w:rsidRPr="00AB081C" w:rsidRDefault="00F20DB7" w:rsidP="00F20DB7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2935692D" w14:textId="351328B7" w:rsidR="00F20DB7" w:rsidRPr="00AB081C" w:rsidRDefault="00CF2A3C" w:rsidP="0073584B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AB081C">
        <w:rPr>
          <w:rFonts w:asciiTheme="majorBidi" w:hAnsiTheme="majorBidi" w:cstheme="majorBidi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</w:t>
      </w:r>
      <w:r w:rsidR="00325B7B" w:rsidRPr="00AB081C">
        <w:rPr>
          <w:rFonts w:asciiTheme="majorBidi" w:hAnsiTheme="majorBidi" w:cstheme="majorBidi" w:hint="cs"/>
          <w:cs/>
        </w:rPr>
        <w:t>สำหรับเครื่องมือทางการเงินที่วัดด้วยมูลค่ายุติธรรม</w:t>
      </w:r>
      <w:r w:rsidRPr="00AB081C">
        <w:rPr>
          <w:rFonts w:asciiTheme="majorBidi" w:hAnsiTheme="majorBidi" w:cstheme="majorBidi"/>
          <w:cs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A256CE2" w14:textId="77777777" w:rsidR="00FD0015" w:rsidRPr="00AB081C" w:rsidRDefault="00FD0015" w:rsidP="0073584B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00D6DD65" w14:textId="0110BCBE" w:rsidR="00FD0015" w:rsidRPr="00AB081C" w:rsidRDefault="00FD0015" w:rsidP="0073584B">
      <w:pPr>
        <w:spacing w:line="240" w:lineRule="auto"/>
        <w:ind w:left="540"/>
        <w:jc w:val="thaiDistribute"/>
        <w:rPr>
          <w:rFonts w:asciiTheme="majorBidi" w:hAnsiTheme="majorBidi" w:cstheme="majorBidi"/>
          <w:cs/>
        </w:rPr>
        <w:sectPr w:rsidR="00FD0015" w:rsidRPr="00AB081C" w:rsidSect="00E23505">
          <w:headerReference w:type="default" r:id="rId24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55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360"/>
        <w:gridCol w:w="1244"/>
        <w:gridCol w:w="1244"/>
        <w:gridCol w:w="1244"/>
        <w:gridCol w:w="1244"/>
        <w:gridCol w:w="1261"/>
        <w:gridCol w:w="1228"/>
        <w:gridCol w:w="1244"/>
        <w:gridCol w:w="1244"/>
        <w:gridCol w:w="1245"/>
      </w:tblGrid>
      <w:tr w:rsidR="002E57C2" w:rsidRPr="00AB081C" w14:paraId="5F1B0BD8" w14:textId="77777777" w:rsidTr="00641968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7AC09A21" w14:textId="77777777" w:rsidR="002E57C2" w:rsidRPr="00AB081C" w:rsidRDefault="002E57C2" w:rsidP="001C4A7B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98" w:type="dxa"/>
            <w:gridSpan w:val="9"/>
            <w:vAlign w:val="bottom"/>
          </w:tcPr>
          <w:p w14:paraId="68E61E08" w14:textId="21357E1E" w:rsidR="002E57C2" w:rsidRPr="00AB081C" w:rsidRDefault="002E57C2" w:rsidP="001C4A7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B081C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2E57C2" w:rsidRPr="00AB081C" w14:paraId="4B53BA16" w14:textId="77777777" w:rsidTr="00077EBC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74C0E240" w14:textId="77777777" w:rsidR="002E57C2" w:rsidRPr="00AB081C" w:rsidRDefault="002E57C2" w:rsidP="001C4A7B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79AC3C7E" w14:textId="1CE74A3E" w:rsidR="002E57C2" w:rsidRPr="00AB081C" w:rsidRDefault="002E57C2" w:rsidP="001C4A7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B081C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4961" w:type="dxa"/>
            <w:gridSpan w:val="4"/>
            <w:vAlign w:val="bottom"/>
          </w:tcPr>
          <w:p w14:paraId="0C664AE4" w14:textId="1F4D4A48" w:rsidR="002E57C2" w:rsidRPr="00AB081C" w:rsidRDefault="002E57C2" w:rsidP="001C4A7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B081C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2E57C2" w:rsidRPr="00AB081C" w14:paraId="2439EFBD" w14:textId="77777777" w:rsidTr="00077EBC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10940E6D" w14:textId="61764B68" w:rsidR="002E57C2" w:rsidRPr="00AB081C" w:rsidRDefault="002E57C2" w:rsidP="001C4A7B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</w:rPr>
            </w:pPr>
            <w:r w:rsidRPr="00AB081C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C46509" w:rsidRPr="00AB081C">
              <w:rPr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C46509" w:rsidRPr="00AB081C">
              <w:rPr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AB081C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AB081C">
              <w:rPr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244" w:type="dxa"/>
            <w:vAlign w:val="bottom"/>
          </w:tcPr>
          <w:p w14:paraId="077E797A" w14:textId="77777777" w:rsidR="002E57C2" w:rsidRPr="00AB081C" w:rsidRDefault="002E57C2" w:rsidP="001C4A7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มูลค่ายุติธรรม-ใช้การบัญชีป้องกัน</w:t>
            </w:r>
            <w:r w:rsidRPr="00AB081C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ความเสี่ยง</w:t>
            </w:r>
          </w:p>
        </w:tc>
        <w:tc>
          <w:tcPr>
            <w:tcW w:w="1244" w:type="dxa"/>
            <w:vAlign w:val="bottom"/>
          </w:tcPr>
          <w:p w14:paraId="1692DC52" w14:textId="77777777" w:rsidR="002E57C2" w:rsidRPr="00AB081C" w:rsidRDefault="002E57C2" w:rsidP="001C4A7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2E6A233" w14:textId="77777777" w:rsidR="002E57C2" w:rsidRPr="00AB081C" w:rsidRDefault="002E57C2" w:rsidP="001C4A7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AE9721D" w14:textId="77777777" w:rsidR="002E57C2" w:rsidRPr="00AB081C" w:rsidRDefault="002E57C2" w:rsidP="001C4A7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470CB71B" w14:textId="77777777" w:rsidR="002E57C2" w:rsidRPr="00AB081C" w:rsidRDefault="002E57C2" w:rsidP="001C4A7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28" w:type="dxa"/>
            <w:vAlign w:val="bottom"/>
          </w:tcPr>
          <w:p w14:paraId="28352847" w14:textId="4F677A55" w:rsidR="002E57C2" w:rsidRPr="00AB081C" w:rsidRDefault="002E57C2" w:rsidP="001C4A7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081C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AB081C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244" w:type="dxa"/>
            <w:vAlign w:val="bottom"/>
          </w:tcPr>
          <w:p w14:paraId="171B4E0D" w14:textId="1DDD7A72" w:rsidR="002E57C2" w:rsidRPr="00AB081C" w:rsidRDefault="002E57C2" w:rsidP="001C4A7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081C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AB081C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44" w:type="dxa"/>
            <w:vAlign w:val="bottom"/>
          </w:tcPr>
          <w:p w14:paraId="1F5DF0AB" w14:textId="2974EBEF" w:rsidR="002E57C2" w:rsidRPr="00AB081C" w:rsidRDefault="002E57C2" w:rsidP="001C4A7B">
            <w:pPr>
              <w:spacing w:line="240" w:lineRule="auto"/>
              <w:ind w:left="-43" w:right="-86"/>
              <w:jc w:val="center"/>
              <w:rPr>
                <w:sz w:val="28"/>
                <w:szCs w:val="28"/>
              </w:rPr>
            </w:pPr>
            <w:r w:rsidRPr="00AB081C">
              <w:rPr>
                <w:sz w:val="28"/>
                <w:szCs w:val="28"/>
                <w:cs/>
              </w:rPr>
              <w:t xml:space="preserve">ระดับ </w:t>
            </w:r>
            <w:r w:rsidRPr="00AB081C">
              <w:rPr>
                <w:sz w:val="28"/>
                <w:szCs w:val="28"/>
              </w:rPr>
              <w:t>3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382FFE42" w14:textId="77777777" w:rsidR="002E57C2" w:rsidRPr="00AB081C" w:rsidRDefault="002E57C2" w:rsidP="001C4A7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E57C2" w:rsidRPr="00AB081C" w14:paraId="697215BA" w14:textId="77777777" w:rsidTr="00641968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5D62E9F7" w14:textId="77777777" w:rsidR="002E57C2" w:rsidRPr="00AB081C" w:rsidRDefault="002E57C2" w:rsidP="001C4A7B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98" w:type="dxa"/>
            <w:gridSpan w:val="9"/>
            <w:vAlign w:val="bottom"/>
          </w:tcPr>
          <w:p w14:paraId="0235EA81" w14:textId="29C68DD4" w:rsidR="002E57C2" w:rsidRPr="00AB081C" w:rsidRDefault="002E57C2" w:rsidP="001C4A7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B081C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2E57C2" w:rsidRPr="00AB081C" w14:paraId="3D7CA3BE" w14:textId="77777777" w:rsidTr="00077EBC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44F8F7DD" w14:textId="11D74562" w:rsidR="002E57C2" w:rsidRPr="00AB081C" w:rsidRDefault="002E57C2" w:rsidP="001C4A7B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AB081C"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44" w:type="dxa"/>
            <w:shd w:val="clear" w:color="auto" w:fill="auto"/>
          </w:tcPr>
          <w:p w14:paraId="0B38F202" w14:textId="0A8D8A2F" w:rsidR="002E57C2" w:rsidRPr="00AB081C" w:rsidRDefault="002E57C2" w:rsidP="001C4A7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475585BB" w14:textId="72FAEEC9" w:rsidR="002E57C2" w:rsidRPr="00AB081C" w:rsidRDefault="002E57C2" w:rsidP="001C4A7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6C8A958B" w14:textId="53C25168" w:rsidR="002E57C2" w:rsidRPr="00AB081C" w:rsidRDefault="002E57C2" w:rsidP="001C4A7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2FC52542" w14:textId="770C8BCE" w:rsidR="002E57C2" w:rsidRPr="00AB081C" w:rsidRDefault="002E57C2" w:rsidP="001C4A7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7A198ACB" w14:textId="375C4CE1" w:rsidR="002E57C2" w:rsidRPr="00AB081C" w:rsidRDefault="002E57C2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28" w:type="dxa"/>
            <w:shd w:val="clear" w:color="auto" w:fill="auto"/>
          </w:tcPr>
          <w:p w14:paraId="1C5DC2B7" w14:textId="6AFE3511" w:rsidR="002E57C2" w:rsidRPr="00AB081C" w:rsidRDefault="002E57C2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2E0D05F0" w14:textId="3546CB82" w:rsidR="002E57C2" w:rsidRPr="00AB081C" w:rsidRDefault="002E57C2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38F0ACC7" w14:textId="77F9F74A" w:rsidR="002E57C2" w:rsidRPr="00AB081C" w:rsidRDefault="002E57C2" w:rsidP="001C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07720D80" w14:textId="4B90D382" w:rsidR="002E57C2" w:rsidRPr="00AB081C" w:rsidRDefault="002E57C2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EF1B83" w:rsidRPr="00AB081C" w14:paraId="2494DFF1" w14:textId="77777777" w:rsidTr="00077EBC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71A28B5C" w14:textId="714D59CF" w:rsidR="00EF1B83" w:rsidRPr="00AB081C" w:rsidRDefault="00EF1B83" w:rsidP="00EF1B83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AB081C">
              <w:rPr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44" w:type="dxa"/>
            <w:shd w:val="clear" w:color="auto" w:fill="auto"/>
          </w:tcPr>
          <w:p w14:paraId="589E3A5B" w14:textId="3C38215B" w:rsidR="00EF1B83" w:rsidRPr="00AB081C" w:rsidRDefault="00A23E9A" w:rsidP="00EF1B8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0EBC6E4A" w14:textId="716CF823" w:rsidR="00EF1B83" w:rsidRPr="00AB081C" w:rsidRDefault="00367316" w:rsidP="00367316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val="en-US" w:bidi="th-TH"/>
              </w:rPr>
              <w:t>45</w:t>
            </w:r>
          </w:p>
        </w:tc>
        <w:tc>
          <w:tcPr>
            <w:tcW w:w="1244" w:type="dxa"/>
            <w:shd w:val="clear" w:color="auto" w:fill="auto"/>
          </w:tcPr>
          <w:p w14:paraId="3B67C0A8" w14:textId="2897AEB9" w:rsidR="00EF1B83" w:rsidRPr="00AB081C" w:rsidRDefault="00367316" w:rsidP="00EF1B8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2,148</w:t>
            </w:r>
          </w:p>
        </w:tc>
        <w:tc>
          <w:tcPr>
            <w:tcW w:w="1244" w:type="dxa"/>
            <w:shd w:val="clear" w:color="auto" w:fill="auto"/>
          </w:tcPr>
          <w:p w14:paraId="17D9448D" w14:textId="42139C3A" w:rsidR="00EF1B83" w:rsidRPr="00AB081C" w:rsidRDefault="00D91CE0" w:rsidP="00E0707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5B6BAD67" w14:textId="2896011F" w:rsidR="00EF1B83" w:rsidRPr="00AB081C" w:rsidRDefault="00367316" w:rsidP="0097433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2,19</w:t>
            </w:r>
            <w:r w:rsidR="00D91CE0" w:rsidRPr="00AB081C">
              <w:rPr>
                <w:rFonts w:ascii="Angsana New" w:hAnsi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1228" w:type="dxa"/>
            <w:shd w:val="clear" w:color="auto" w:fill="auto"/>
          </w:tcPr>
          <w:p w14:paraId="006B902B" w14:textId="727DFA16" w:rsidR="00EF1B83" w:rsidRPr="00AB081C" w:rsidRDefault="008441D8" w:rsidP="0097433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val="en-US" w:bidi="th-TH"/>
              </w:rPr>
              <w:t>2,193</w:t>
            </w:r>
          </w:p>
        </w:tc>
        <w:tc>
          <w:tcPr>
            <w:tcW w:w="1244" w:type="dxa"/>
            <w:shd w:val="clear" w:color="auto" w:fill="auto"/>
          </w:tcPr>
          <w:p w14:paraId="78AE3613" w14:textId="5E66339B" w:rsidR="00EF1B83" w:rsidRPr="00AB081C" w:rsidRDefault="008441D8" w:rsidP="0097433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7466E4B1" w14:textId="658EA91D" w:rsidR="00EF1B83" w:rsidRPr="00AB081C" w:rsidRDefault="00D91CE0" w:rsidP="00974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AB081C">
              <w:rPr>
                <w:sz w:val="28"/>
                <w:szCs w:val="28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4AEA964D" w14:textId="6179A944" w:rsidR="00EF1B83" w:rsidRPr="00AB081C" w:rsidRDefault="00367316" w:rsidP="0097433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2,19</w:t>
            </w:r>
            <w:r w:rsidR="00D91CE0" w:rsidRPr="00AB081C">
              <w:rPr>
                <w:rFonts w:ascii="Angsana New" w:hAnsi="Angsana New"/>
                <w:sz w:val="28"/>
                <w:szCs w:val="28"/>
                <w:lang w:bidi="th-TH"/>
              </w:rPr>
              <w:t>3</w:t>
            </w:r>
          </w:p>
        </w:tc>
      </w:tr>
      <w:tr w:rsidR="00D91CE0" w:rsidRPr="00AB081C" w14:paraId="6E907073" w14:textId="77777777" w:rsidTr="00077EBC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1FCAA0FB" w14:textId="169C814F" w:rsidR="00D91CE0" w:rsidRPr="00AB081C" w:rsidRDefault="00D91CE0" w:rsidP="00D91CE0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AB081C">
              <w:rPr>
                <w:rFonts w:hint="cs"/>
                <w:color w:val="000000"/>
                <w:sz w:val="28"/>
                <w:szCs w:val="28"/>
                <w:cs/>
              </w:rPr>
              <w:t>เงินลงทุนในหุ้นกู้แปลงสภาพ</w:t>
            </w:r>
          </w:p>
        </w:tc>
        <w:tc>
          <w:tcPr>
            <w:tcW w:w="1244" w:type="dxa"/>
            <w:shd w:val="clear" w:color="auto" w:fill="auto"/>
          </w:tcPr>
          <w:p w14:paraId="3B8E8C89" w14:textId="1399DC98" w:rsidR="00D91CE0" w:rsidRPr="00AB081C" w:rsidRDefault="00D91CE0" w:rsidP="00D91CE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66B224F5" w14:textId="11E17B5F" w:rsidR="00D91CE0" w:rsidRPr="00AB081C" w:rsidRDefault="00D91CE0" w:rsidP="00D91CE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val="en-US" w:bidi="th-TH"/>
              </w:rPr>
              <w:t>780</w:t>
            </w:r>
          </w:p>
        </w:tc>
        <w:tc>
          <w:tcPr>
            <w:tcW w:w="1244" w:type="dxa"/>
            <w:shd w:val="clear" w:color="auto" w:fill="auto"/>
          </w:tcPr>
          <w:p w14:paraId="5B40A5E4" w14:textId="10B06EDD" w:rsidR="00D91CE0" w:rsidRPr="00AB081C" w:rsidRDefault="00D91CE0" w:rsidP="00D91CE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5A290254" w14:textId="5B99DE3D" w:rsidR="00D91CE0" w:rsidRPr="00AB081C" w:rsidRDefault="00D91CE0" w:rsidP="00D91CE0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724B3CEF" w14:textId="40BFC542" w:rsidR="00D91CE0" w:rsidRPr="00AB081C" w:rsidRDefault="00D91CE0" w:rsidP="00D91CE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val="en-US" w:bidi="th-TH"/>
              </w:rPr>
              <w:t>780</w:t>
            </w:r>
          </w:p>
        </w:tc>
        <w:tc>
          <w:tcPr>
            <w:tcW w:w="1228" w:type="dxa"/>
            <w:shd w:val="clear" w:color="auto" w:fill="auto"/>
          </w:tcPr>
          <w:p w14:paraId="4B6D96A8" w14:textId="14AB62AA" w:rsidR="00D91CE0" w:rsidRPr="00AB081C" w:rsidRDefault="00D91CE0" w:rsidP="00D91CE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4639925B" w14:textId="402CE073" w:rsidR="00D91CE0" w:rsidRPr="00AB081C" w:rsidRDefault="00D91CE0" w:rsidP="00D91CE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29B09968" w14:textId="1C9CDD38" w:rsidR="00D91CE0" w:rsidRPr="00AB081C" w:rsidRDefault="00D91CE0" w:rsidP="00D9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AB081C">
              <w:rPr>
                <w:sz w:val="28"/>
                <w:szCs w:val="28"/>
              </w:rPr>
              <w:t>780</w:t>
            </w:r>
          </w:p>
        </w:tc>
        <w:tc>
          <w:tcPr>
            <w:tcW w:w="1245" w:type="dxa"/>
            <w:shd w:val="clear" w:color="auto" w:fill="auto"/>
          </w:tcPr>
          <w:p w14:paraId="76F9F748" w14:textId="48DF78DF" w:rsidR="00D91CE0" w:rsidRPr="00AB081C" w:rsidRDefault="00D91CE0" w:rsidP="00D91CE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val="en-US" w:bidi="th-TH"/>
              </w:rPr>
              <w:t>780</w:t>
            </w:r>
          </w:p>
        </w:tc>
      </w:tr>
      <w:tr w:rsidR="00D91CE0" w:rsidRPr="00AB081C" w14:paraId="5559A229" w14:textId="77777777" w:rsidTr="00741282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40597333" w14:textId="77777777" w:rsidR="00D91CE0" w:rsidRPr="00AB081C" w:rsidRDefault="00D91CE0" w:rsidP="00D91CE0">
            <w:pPr>
              <w:spacing w:line="240" w:lineRule="auto"/>
              <w:ind w:right="-90"/>
              <w:rPr>
                <w:color w:val="000000"/>
                <w:sz w:val="28"/>
                <w:szCs w:val="28"/>
              </w:rPr>
            </w:pPr>
            <w:r w:rsidRPr="00AB081C">
              <w:rPr>
                <w:color w:val="000000"/>
                <w:sz w:val="28"/>
                <w:szCs w:val="28"/>
                <w:cs/>
              </w:rPr>
              <w:t>เงินลงทุนในตราสารทุนอื่นที่ไม่อยู่ใน</w:t>
            </w:r>
          </w:p>
          <w:p w14:paraId="7F054699" w14:textId="42A5540D" w:rsidR="00D91CE0" w:rsidRPr="00AB081C" w:rsidRDefault="00D91CE0" w:rsidP="00D91CE0">
            <w:pPr>
              <w:spacing w:line="240" w:lineRule="auto"/>
              <w:ind w:left="168" w:right="-90" w:hanging="18"/>
              <w:rPr>
                <w:color w:val="000000"/>
                <w:sz w:val="28"/>
                <w:szCs w:val="28"/>
                <w:cs/>
              </w:rPr>
            </w:pPr>
            <w:r w:rsidRPr="00AB081C">
              <w:rPr>
                <w:color w:val="000000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4C25095" w14:textId="179B4D05" w:rsidR="00D91CE0" w:rsidRPr="00AB081C" w:rsidRDefault="00D91CE0" w:rsidP="00D91CE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C4EBE0F" w14:textId="36CA8D42" w:rsidR="00D91CE0" w:rsidRPr="00AB081C" w:rsidRDefault="00D91CE0" w:rsidP="00D91CE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AB08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8F3679E" w14:textId="749D5D30" w:rsidR="00D91CE0" w:rsidRPr="00AB081C" w:rsidRDefault="00D91CE0" w:rsidP="00D91CE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1,207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4843AC0C" w14:textId="3788D68A" w:rsidR="00D91CE0" w:rsidRPr="00AB081C" w:rsidRDefault="00D91CE0" w:rsidP="00D91CE0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20968DD1" w14:textId="426D0E56" w:rsidR="00D91CE0" w:rsidRPr="00AB081C" w:rsidRDefault="00D91CE0" w:rsidP="00D91CE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1,207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75870029" w14:textId="55BE9966" w:rsidR="00D91CE0" w:rsidRPr="00AB081C" w:rsidRDefault="00D91CE0" w:rsidP="00D91CE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88538CC" w14:textId="0C0FBFEA" w:rsidR="00D91CE0" w:rsidRPr="00AB081C" w:rsidRDefault="00D91CE0" w:rsidP="00D91CE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3A02E149" w14:textId="77777777" w:rsidR="00D91CE0" w:rsidRPr="00AB081C" w:rsidRDefault="00D91CE0" w:rsidP="00D9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  <w:p w14:paraId="6B23DCFA" w14:textId="73310111" w:rsidR="00D91CE0" w:rsidRPr="00AB081C" w:rsidRDefault="00D91CE0" w:rsidP="00D9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cs/>
              </w:rPr>
            </w:pPr>
            <w:r w:rsidRPr="00AB081C">
              <w:rPr>
                <w:sz w:val="28"/>
                <w:szCs w:val="28"/>
              </w:rPr>
              <w:t>1,207</w:t>
            </w:r>
          </w:p>
        </w:tc>
        <w:tc>
          <w:tcPr>
            <w:tcW w:w="1245" w:type="dxa"/>
            <w:shd w:val="clear" w:color="auto" w:fill="auto"/>
          </w:tcPr>
          <w:p w14:paraId="07179AB8" w14:textId="77777777" w:rsidR="00D91CE0" w:rsidRPr="00AB081C" w:rsidRDefault="00D91CE0" w:rsidP="00D9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  <w:p w14:paraId="360E1573" w14:textId="1B898DF4" w:rsidR="00D91CE0" w:rsidRPr="00AB081C" w:rsidRDefault="00D91CE0" w:rsidP="00D9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AB081C">
              <w:rPr>
                <w:sz w:val="28"/>
                <w:szCs w:val="28"/>
              </w:rPr>
              <w:t>1,207</w:t>
            </w:r>
          </w:p>
        </w:tc>
      </w:tr>
      <w:tr w:rsidR="00A23E9A" w:rsidRPr="00AB081C" w14:paraId="2A1EEB40" w14:textId="77777777" w:rsidTr="00077EBC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58F05574" w14:textId="1D034B6E" w:rsidR="00A23E9A" w:rsidRPr="00AB081C" w:rsidRDefault="00A23E9A" w:rsidP="00EF1B83">
            <w:pPr>
              <w:spacing w:line="240" w:lineRule="auto"/>
              <w:ind w:right="-90"/>
              <w:rPr>
                <w:sz w:val="28"/>
                <w:szCs w:val="28"/>
                <w:cs/>
              </w:rPr>
            </w:pPr>
            <w:r w:rsidRPr="00AB081C">
              <w:rPr>
                <w:sz w:val="28"/>
                <w:szCs w:val="28"/>
                <w:cs/>
              </w:rPr>
              <w:t>เงินให้กู้ยืม</w:t>
            </w:r>
            <w:r w:rsidR="000A60E5" w:rsidRPr="00AB081C">
              <w:rPr>
                <w:rFonts w:hint="cs"/>
                <w:sz w:val="28"/>
                <w:szCs w:val="28"/>
                <w:cs/>
              </w:rPr>
              <w:t xml:space="preserve"> </w:t>
            </w:r>
            <w:r w:rsidR="000A60E5" w:rsidRPr="00AB081C">
              <w:rPr>
                <w:sz w:val="28"/>
                <w:szCs w:val="28"/>
                <w:cs/>
              </w:rPr>
              <w:t>(ส่วนที่มีดอกเบี้ยคงที่)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70B1E2E" w14:textId="7CA809DA" w:rsidR="00A23E9A" w:rsidRPr="00AB081C" w:rsidRDefault="00C97CF9" w:rsidP="00EF1B8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09198CA" w14:textId="4AB6C2EE" w:rsidR="00A23E9A" w:rsidRPr="00AB081C" w:rsidRDefault="00C97CF9" w:rsidP="00EF1B8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AB08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C9F3B34" w14:textId="60610C63" w:rsidR="00A23E9A" w:rsidRPr="00AB081C" w:rsidRDefault="00C97CF9" w:rsidP="00EF1B8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3AEE7BF" w14:textId="6D2DD036" w:rsidR="00A23E9A" w:rsidRPr="00AB081C" w:rsidRDefault="00A23E9A" w:rsidP="00E0707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1,</w:t>
            </w:r>
            <w:r w:rsidR="00EC3477" w:rsidRPr="00AB081C">
              <w:rPr>
                <w:rFonts w:ascii="Angsana New" w:hAnsi="Angsana New"/>
                <w:sz w:val="28"/>
                <w:szCs w:val="28"/>
                <w:lang w:bidi="th-TH"/>
              </w:rPr>
              <w:t>309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77FD6A84" w14:textId="005094B2" w:rsidR="00A23E9A" w:rsidRPr="00AB081C" w:rsidRDefault="00A23E9A" w:rsidP="0097433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1,</w:t>
            </w:r>
            <w:r w:rsidR="00EC3477" w:rsidRPr="00AB081C">
              <w:rPr>
                <w:rFonts w:ascii="Angsana New" w:hAnsi="Angsana New"/>
                <w:sz w:val="28"/>
                <w:szCs w:val="28"/>
                <w:lang w:bidi="th-TH"/>
              </w:rPr>
              <w:t>309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4FEC4BE1" w14:textId="48DEB580" w:rsidR="00A23E9A" w:rsidRPr="00AB081C" w:rsidRDefault="003B42BA" w:rsidP="0097433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727CF61" w14:textId="03019770" w:rsidR="00A23E9A" w:rsidRPr="00AB081C" w:rsidRDefault="006065B3" w:rsidP="0097433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val="en-US" w:bidi="th-TH"/>
              </w:rPr>
              <w:t>625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D4B9183" w14:textId="27C4EDAC" w:rsidR="00A23E9A" w:rsidRPr="00AB081C" w:rsidRDefault="003B42BA" w:rsidP="00974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AB081C">
              <w:rPr>
                <w:sz w:val="28"/>
                <w:szCs w:val="28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2719F6D4" w14:textId="43B97EB4" w:rsidR="00A23E9A" w:rsidRPr="00AB081C" w:rsidRDefault="006065B3" w:rsidP="0097433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val="en-US" w:bidi="th-TH"/>
              </w:rPr>
              <w:t>625</w:t>
            </w:r>
          </w:p>
        </w:tc>
      </w:tr>
      <w:tr w:rsidR="00EF1B83" w:rsidRPr="00AB081C" w14:paraId="30B49289" w14:textId="77777777" w:rsidTr="00077EBC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036C2E34" w14:textId="24AA3FC6" w:rsidR="00EF1B83" w:rsidRPr="00AB081C" w:rsidRDefault="00EF1B83" w:rsidP="00EF1B83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B081C">
              <w:rPr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244" w:type="dxa"/>
            <w:shd w:val="clear" w:color="auto" w:fill="auto"/>
          </w:tcPr>
          <w:p w14:paraId="5BB3D0FE" w14:textId="2186409B" w:rsidR="00EF1B83" w:rsidRPr="00AB081C" w:rsidRDefault="00A23E9A" w:rsidP="00EF1B8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19</w:t>
            </w:r>
          </w:p>
        </w:tc>
        <w:tc>
          <w:tcPr>
            <w:tcW w:w="1244" w:type="dxa"/>
            <w:shd w:val="clear" w:color="auto" w:fill="auto"/>
          </w:tcPr>
          <w:p w14:paraId="7DAE2952" w14:textId="5E71078B" w:rsidR="00EF1B83" w:rsidRPr="00AB081C" w:rsidRDefault="00A23E9A" w:rsidP="00EF1B8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707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EFC03D9" w14:textId="1B8069D7" w:rsidR="00EF1B83" w:rsidRPr="00AB081C" w:rsidRDefault="00C97CF9" w:rsidP="00EF1B8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4249E015" w14:textId="28692DA8" w:rsidR="00EF1B83" w:rsidRPr="00AB081C" w:rsidRDefault="00C97CF9" w:rsidP="00E0707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AB08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08067ACD" w14:textId="58DDBF3A" w:rsidR="00EF1B83" w:rsidRPr="00AB081C" w:rsidRDefault="00A23E9A" w:rsidP="0097433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AB081C">
              <w:rPr>
                <w:rFonts w:ascii="Angsana New" w:hAnsi="Angsana New"/>
                <w:sz w:val="28"/>
                <w:szCs w:val="28"/>
              </w:rPr>
              <w:t>726</w:t>
            </w:r>
          </w:p>
        </w:tc>
        <w:tc>
          <w:tcPr>
            <w:tcW w:w="1228" w:type="dxa"/>
            <w:shd w:val="clear" w:color="auto" w:fill="auto"/>
          </w:tcPr>
          <w:p w14:paraId="07E6DA9B" w14:textId="25B04D5B" w:rsidR="00EF1B83" w:rsidRPr="00AB081C" w:rsidRDefault="00C97CF9" w:rsidP="0097433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EC3477" w:rsidRPr="00AB081C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244" w:type="dxa"/>
            <w:shd w:val="clear" w:color="auto" w:fill="auto"/>
          </w:tcPr>
          <w:p w14:paraId="17E39950" w14:textId="3402520D" w:rsidR="00EF1B83" w:rsidRPr="00AB081C" w:rsidRDefault="00C97CF9" w:rsidP="0097433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val="en-US" w:bidi="th-TH"/>
              </w:rPr>
              <w:t>699</w:t>
            </w:r>
          </w:p>
        </w:tc>
        <w:tc>
          <w:tcPr>
            <w:tcW w:w="1244" w:type="dxa"/>
            <w:shd w:val="clear" w:color="auto" w:fill="auto"/>
          </w:tcPr>
          <w:p w14:paraId="0E4ECBE5" w14:textId="3273B200" w:rsidR="00EF1B83" w:rsidRPr="00AB081C" w:rsidRDefault="00C97CF9" w:rsidP="00974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AB081C">
              <w:rPr>
                <w:sz w:val="28"/>
                <w:szCs w:val="28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52054F00" w14:textId="44134610" w:rsidR="00EF1B83" w:rsidRPr="00AB081C" w:rsidRDefault="00C97CF9" w:rsidP="0097433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val="en-US" w:bidi="th-TH"/>
              </w:rPr>
              <w:t>726</w:t>
            </w:r>
          </w:p>
        </w:tc>
      </w:tr>
      <w:tr w:rsidR="00EF1B83" w:rsidRPr="00AB081C" w14:paraId="29DAA0C4" w14:textId="77777777" w:rsidTr="00077EBC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1A665BF3" w14:textId="264D2CCE" w:rsidR="00EF1B83" w:rsidRPr="00AB081C" w:rsidRDefault="00EF1B83" w:rsidP="00EF1B83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244" w:type="dxa"/>
            <w:shd w:val="clear" w:color="auto" w:fill="auto"/>
          </w:tcPr>
          <w:p w14:paraId="7B98C335" w14:textId="77777777" w:rsidR="00EF1B83" w:rsidRPr="00AB081C" w:rsidRDefault="00EF1B83" w:rsidP="00EF1B8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5B6E1903" w14:textId="77777777" w:rsidR="00EF1B83" w:rsidRPr="00AB081C" w:rsidRDefault="00EF1B83" w:rsidP="00EF1B8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21A3D417" w14:textId="77777777" w:rsidR="00EF1B83" w:rsidRPr="00AB081C" w:rsidRDefault="00EF1B83" w:rsidP="00EF1B8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63454D28" w14:textId="77777777" w:rsidR="00EF1B83" w:rsidRPr="00AB081C" w:rsidRDefault="00EF1B83" w:rsidP="00E0707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4B9397B1" w14:textId="77777777" w:rsidR="00EF1B83" w:rsidRPr="00AB081C" w:rsidRDefault="00EF1B83" w:rsidP="00EF1B8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4780DFCD" w14:textId="1CA125B2" w:rsidR="00EF1B83" w:rsidRPr="00AB081C" w:rsidRDefault="00EF1B83" w:rsidP="0097433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1BAFECA2" w14:textId="1C08E761" w:rsidR="00EF1B83" w:rsidRPr="00AB081C" w:rsidRDefault="00EF1B83" w:rsidP="0097433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295C2B08" w14:textId="1CC065AA" w:rsidR="00EF1B83" w:rsidRPr="00AB081C" w:rsidRDefault="00EF1B83" w:rsidP="00974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1BE135D3" w14:textId="77777777" w:rsidR="00EF1B83" w:rsidRPr="00AB081C" w:rsidRDefault="00EF1B83" w:rsidP="0097433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EF1B83" w:rsidRPr="00AB081C" w14:paraId="402EE13C" w14:textId="77777777" w:rsidTr="00077EBC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4356531F" w14:textId="563E5019" w:rsidR="00EF1B83" w:rsidRPr="00AB081C" w:rsidRDefault="00EF1B83" w:rsidP="00EF1B83">
            <w:pPr>
              <w:spacing w:line="240" w:lineRule="auto"/>
              <w:ind w:left="-14" w:right="-90"/>
              <w:rPr>
                <w:sz w:val="28"/>
                <w:szCs w:val="28"/>
              </w:rPr>
            </w:pPr>
            <w:r w:rsidRPr="00AB081C"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44" w:type="dxa"/>
            <w:shd w:val="clear" w:color="auto" w:fill="auto"/>
          </w:tcPr>
          <w:p w14:paraId="12D7E827" w14:textId="2F93B343" w:rsidR="00EF1B83" w:rsidRPr="00AB081C" w:rsidRDefault="00EF1B83" w:rsidP="00EF1B8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7AE3F786" w14:textId="5050E58F" w:rsidR="00EF1B83" w:rsidRPr="00AB081C" w:rsidRDefault="00EF1B83" w:rsidP="00EF1B8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72EA5E31" w14:textId="4A837F15" w:rsidR="00EF1B83" w:rsidRPr="00AB081C" w:rsidRDefault="00EF1B83" w:rsidP="00EF1B8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55E88C5A" w14:textId="31AF2431" w:rsidR="00EF1B83" w:rsidRPr="00AB081C" w:rsidRDefault="00EF1B83" w:rsidP="00E0707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77707503" w14:textId="270C444B" w:rsidR="00EF1B83" w:rsidRPr="00AB081C" w:rsidRDefault="00EF1B83" w:rsidP="00EF1B8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0369B913" w14:textId="1CA4B895" w:rsidR="00EF1B83" w:rsidRPr="00AB081C" w:rsidRDefault="00EF1B83" w:rsidP="0097433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7F462D3F" w14:textId="7649DC9B" w:rsidR="00EF1B83" w:rsidRPr="00AB081C" w:rsidRDefault="00EF1B83" w:rsidP="0097433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15A9190B" w14:textId="0AA11428" w:rsidR="00EF1B83" w:rsidRPr="00AB081C" w:rsidRDefault="00EF1B83" w:rsidP="00974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0F80183F" w14:textId="608F0118" w:rsidR="00EF1B83" w:rsidRPr="00AB081C" w:rsidRDefault="00EF1B83" w:rsidP="0097433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2318E3" w:rsidRPr="00AB081C" w14:paraId="123BBE17" w14:textId="77777777" w:rsidTr="00077EBC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6183850D" w14:textId="07E66644" w:rsidR="002318E3" w:rsidRPr="00AB081C" w:rsidRDefault="002318E3" w:rsidP="002318E3">
            <w:pPr>
              <w:spacing w:line="240" w:lineRule="auto"/>
              <w:ind w:left="-14" w:right="-90"/>
              <w:rPr>
                <w:sz w:val="28"/>
                <w:szCs w:val="28"/>
                <w:cs/>
                <w:lang w:val="en-GB"/>
              </w:rPr>
            </w:pPr>
            <w:r w:rsidRPr="00AB081C">
              <w:rPr>
                <w:sz w:val="28"/>
                <w:szCs w:val="28"/>
                <w:cs/>
              </w:rPr>
              <w:t>เงินกู้ยืม (ส่วนที่มีดอกเบี้ยคงที่)</w:t>
            </w:r>
          </w:p>
        </w:tc>
        <w:tc>
          <w:tcPr>
            <w:tcW w:w="1244" w:type="dxa"/>
            <w:shd w:val="clear" w:color="auto" w:fill="auto"/>
          </w:tcPr>
          <w:p w14:paraId="06478E9A" w14:textId="3FAC8CEC" w:rsidR="002318E3" w:rsidRPr="00AB081C" w:rsidRDefault="002318E3" w:rsidP="002318E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8BF4005" w14:textId="59A715F8" w:rsidR="002318E3" w:rsidRPr="00AB081C" w:rsidRDefault="002318E3" w:rsidP="002318E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643F31E" w14:textId="7CFE37B8" w:rsidR="002318E3" w:rsidRPr="00AB081C" w:rsidRDefault="002318E3" w:rsidP="002318E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121C7751" w14:textId="164FA640" w:rsidR="002318E3" w:rsidRPr="00AB081C" w:rsidRDefault="006960F3" w:rsidP="002318E3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val="en-US" w:bidi="th-TH"/>
              </w:rPr>
              <w:t>9,952</w:t>
            </w:r>
          </w:p>
        </w:tc>
        <w:tc>
          <w:tcPr>
            <w:tcW w:w="1261" w:type="dxa"/>
            <w:shd w:val="clear" w:color="auto" w:fill="auto"/>
          </w:tcPr>
          <w:p w14:paraId="2744C711" w14:textId="51626A2F" w:rsidR="002318E3" w:rsidRPr="00AB081C" w:rsidRDefault="006960F3" w:rsidP="002318E3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AB081C">
              <w:rPr>
                <w:rFonts w:ascii="Angsana New" w:hAnsi="Angsana New"/>
                <w:sz w:val="28"/>
                <w:szCs w:val="28"/>
                <w:lang w:val="en-US" w:bidi="th-TH"/>
              </w:rPr>
              <w:t>9,952</w:t>
            </w:r>
          </w:p>
        </w:tc>
        <w:tc>
          <w:tcPr>
            <w:tcW w:w="1228" w:type="dxa"/>
            <w:shd w:val="clear" w:color="auto" w:fill="auto"/>
          </w:tcPr>
          <w:p w14:paraId="4BEBACB0" w14:textId="6063E30E" w:rsidR="002318E3" w:rsidRPr="00AB081C" w:rsidRDefault="002318E3" w:rsidP="002318E3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394B0070" w14:textId="5267F37C" w:rsidR="002318E3" w:rsidRPr="00AB081C" w:rsidRDefault="008E4510" w:rsidP="002318E3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val="en-US" w:bidi="th-TH"/>
              </w:rPr>
              <w:t>7,677</w:t>
            </w:r>
          </w:p>
        </w:tc>
        <w:tc>
          <w:tcPr>
            <w:tcW w:w="1244" w:type="dxa"/>
            <w:shd w:val="clear" w:color="auto" w:fill="auto"/>
          </w:tcPr>
          <w:p w14:paraId="37243796" w14:textId="3F0B6989" w:rsidR="002318E3" w:rsidRPr="00AB081C" w:rsidRDefault="006960F3" w:rsidP="006960F3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AB081C">
              <w:rPr>
                <w:rFonts w:ascii="Angsana New" w:hAnsi="Angsana New"/>
                <w:sz w:val="28"/>
                <w:szCs w:val="28"/>
                <w:lang w:val="en-US" w:bidi="th-TH"/>
              </w:rPr>
              <w:t>1,749</w:t>
            </w:r>
          </w:p>
        </w:tc>
        <w:tc>
          <w:tcPr>
            <w:tcW w:w="1245" w:type="dxa"/>
            <w:shd w:val="clear" w:color="auto" w:fill="auto"/>
          </w:tcPr>
          <w:p w14:paraId="431B87F6" w14:textId="19FB6A2D" w:rsidR="002318E3" w:rsidRPr="00AB081C" w:rsidRDefault="006960F3" w:rsidP="002318E3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val="en-US" w:bidi="th-TH"/>
              </w:rPr>
              <w:t>9,426</w:t>
            </w:r>
          </w:p>
        </w:tc>
      </w:tr>
      <w:tr w:rsidR="002318E3" w:rsidRPr="00AB081C" w14:paraId="6BF91F58" w14:textId="77777777" w:rsidTr="00077EBC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18F8240B" w14:textId="14278FF6" w:rsidR="002318E3" w:rsidRPr="00AB081C" w:rsidRDefault="002318E3" w:rsidP="002318E3">
            <w:pPr>
              <w:spacing w:line="240" w:lineRule="auto"/>
              <w:ind w:left="-14" w:right="-90"/>
              <w:rPr>
                <w:sz w:val="28"/>
                <w:szCs w:val="28"/>
                <w:cs/>
                <w:lang w:val="en-GB"/>
              </w:rPr>
            </w:pPr>
            <w:r w:rsidRPr="00AB081C">
              <w:rPr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4" w:type="dxa"/>
            <w:shd w:val="clear" w:color="auto" w:fill="auto"/>
          </w:tcPr>
          <w:p w14:paraId="395B337C" w14:textId="7B9FD10A" w:rsidR="002318E3" w:rsidRPr="00AB081C" w:rsidRDefault="002318E3" w:rsidP="002318E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85B6339" w14:textId="4DD83CC3" w:rsidR="002318E3" w:rsidRPr="00AB081C" w:rsidRDefault="002318E3" w:rsidP="002318E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AB08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F5E0C27" w14:textId="1F81B3B7" w:rsidR="002318E3" w:rsidRPr="00AB081C" w:rsidRDefault="002318E3" w:rsidP="002318E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AB08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22E4992C" w14:textId="624EB6BF" w:rsidR="002318E3" w:rsidRPr="00AB081C" w:rsidRDefault="002318E3" w:rsidP="002318E3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64,448</w:t>
            </w:r>
          </w:p>
        </w:tc>
        <w:tc>
          <w:tcPr>
            <w:tcW w:w="1261" w:type="dxa"/>
            <w:shd w:val="clear" w:color="auto" w:fill="auto"/>
          </w:tcPr>
          <w:p w14:paraId="2199AAAF" w14:textId="5F717AD2" w:rsidR="002318E3" w:rsidRPr="00AB081C" w:rsidRDefault="002318E3" w:rsidP="002318E3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64,448</w:t>
            </w:r>
          </w:p>
        </w:tc>
        <w:tc>
          <w:tcPr>
            <w:tcW w:w="1228" w:type="dxa"/>
            <w:shd w:val="clear" w:color="auto" w:fill="auto"/>
          </w:tcPr>
          <w:p w14:paraId="6E54C02B" w14:textId="73C7A129" w:rsidR="002318E3" w:rsidRPr="00AB081C" w:rsidRDefault="002318E3" w:rsidP="002318E3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46FC956F" w14:textId="738F0D68" w:rsidR="002318E3" w:rsidRPr="00AB081C" w:rsidRDefault="002318E3" w:rsidP="002318E3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val="en-US" w:bidi="th-TH"/>
              </w:rPr>
              <w:t>62,575</w:t>
            </w:r>
          </w:p>
        </w:tc>
        <w:tc>
          <w:tcPr>
            <w:tcW w:w="1244" w:type="dxa"/>
            <w:shd w:val="clear" w:color="auto" w:fill="auto"/>
          </w:tcPr>
          <w:p w14:paraId="39042917" w14:textId="00C58445" w:rsidR="002318E3" w:rsidRPr="00AB081C" w:rsidRDefault="002318E3" w:rsidP="00231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cs/>
              </w:rPr>
            </w:pPr>
            <w:r w:rsidRPr="00AB081C">
              <w:rPr>
                <w:sz w:val="28"/>
                <w:szCs w:val="28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4901FAA3" w14:textId="2FCC145D" w:rsidR="002318E3" w:rsidRPr="00AB081C" w:rsidRDefault="002318E3" w:rsidP="002318E3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val="en-US" w:bidi="th-TH"/>
              </w:rPr>
              <w:t>62,575</w:t>
            </w:r>
          </w:p>
        </w:tc>
      </w:tr>
      <w:tr w:rsidR="003B42BA" w:rsidRPr="00AB081C" w14:paraId="1DADCDD6" w14:textId="77777777" w:rsidTr="00077EBC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138BD4AF" w14:textId="2FBE5A8B" w:rsidR="003B42BA" w:rsidRPr="00AB081C" w:rsidRDefault="003B42BA" w:rsidP="003B42BA">
            <w:pPr>
              <w:spacing w:line="240" w:lineRule="auto"/>
              <w:ind w:left="-14" w:right="-90"/>
              <w:rPr>
                <w:sz w:val="28"/>
                <w:szCs w:val="28"/>
                <w:cs/>
              </w:rPr>
            </w:pPr>
            <w:r w:rsidRPr="00AB081C">
              <w:rPr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244" w:type="dxa"/>
            <w:shd w:val="clear" w:color="auto" w:fill="auto"/>
          </w:tcPr>
          <w:p w14:paraId="7EA2FD6B" w14:textId="11839165" w:rsidR="003B42BA" w:rsidRPr="00AB081C" w:rsidRDefault="003B42BA" w:rsidP="003B42B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48</w:t>
            </w:r>
          </w:p>
        </w:tc>
        <w:tc>
          <w:tcPr>
            <w:tcW w:w="1244" w:type="dxa"/>
            <w:shd w:val="clear" w:color="auto" w:fill="auto"/>
          </w:tcPr>
          <w:p w14:paraId="4996D5F1" w14:textId="4FF704CB" w:rsidR="003B42BA" w:rsidRPr="00AB081C" w:rsidRDefault="00F26525" w:rsidP="003B42B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AB081C">
              <w:rPr>
                <w:rFonts w:ascii="Angsana New" w:hAnsi="Angsana New"/>
                <w:sz w:val="28"/>
                <w:szCs w:val="28"/>
              </w:rPr>
              <w:t>902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4FA515D5" w14:textId="3F3790ED" w:rsidR="003B42BA" w:rsidRPr="00AB081C" w:rsidRDefault="003B42BA" w:rsidP="003B42B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AB08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36EE3EE6" w14:textId="0C66AE24" w:rsidR="003B42BA" w:rsidRPr="00AB081C" w:rsidRDefault="003B42BA" w:rsidP="003B42B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490FE4E3" w14:textId="329A49A1" w:rsidR="003B42BA" w:rsidRPr="00AB081C" w:rsidRDefault="00F26525" w:rsidP="003B42B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950</w:t>
            </w:r>
          </w:p>
        </w:tc>
        <w:tc>
          <w:tcPr>
            <w:tcW w:w="1228" w:type="dxa"/>
            <w:shd w:val="clear" w:color="auto" w:fill="auto"/>
          </w:tcPr>
          <w:p w14:paraId="268A98DF" w14:textId="7C532DF8" w:rsidR="003B42BA" w:rsidRPr="00AB081C" w:rsidRDefault="00F26525" w:rsidP="003B42B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244" w:type="dxa"/>
            <w:shd w:val="clear" w:color="auto" w:fill="auto"/>
          </w:tcPr>
          <w:p w14:paraId="50E21C23" w14:textId="00CE0F9C" w:rsidR="003B42BA" w:rsidRPr="00AB081C" w:rsidRDefault="00F26525" w:rsidP="003B42B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val="en-US" w:bidi="th-TH"/>
              </w:rPr>
              <w:t>940</w:t>
            </w:r>
          </w:p>
        </w:tc>
        <w:tc>
          <w:tcPr>
            <w:tcW w:w="1244" w:type="dxa"/>
            <w:shd w:val="clear" w:color="auto" w:fill="auto"/>
          </w:tcPr>
          <w:p w14:paraId="7361F9CD" w14:textId="035A8044" w:rsidR="003B42BA" w:rsidRPr="00AB081C" w:rsidRDefault="00F26525" w:rsidP="003B4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AB081C">
              <w:rPr>
                <w:sz w:val="28"/>
                <w:szCs w:val="28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27B31EB5" w14:textId="17E2E351" w:rsidR="003B42BA" w:rsidRPr="00AB081C" w:rsidRDefault="00F26525" w:rsidP="003B42B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val="en-US" w:bidi="th-TH"/>
              </w:rPr>
              <w:t>950</w:t>
            </w:r>
          </w:p>
        </w:tc>
      </w:tr>
    </w:tbl>
    <w:p w14:paraId="59F0F8D5" w14:textId="77777777" w:rsidR="006960F3" w:rsidRPr="00AB081C" w:rsidRDefault="006960F3"/>
    <w:tbl>
      <w:tblPr>
        <w:tblW w:w="1455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360"/>
        <w:gridCol w:w="1244"/>
        <w:gridCol w:w="1244"/>
        <w:gridCol w:w="1244"/>
        <w:gridCol w:w="1244"/>
        <w:gridCol w:w="1261"/>
        <w:gridCol w:w="1228"/>
        <w:gridCol w:w="1244"/>
        <w:gridCol w:w="1244"/>
        <w:gridCol w:w="1245"/>
      </w:tblGrid>
      <w:tr w:rsidR="004D0EDA" w:rsidRPr="00AB081C" w14:paraId="78337B6D" w14:textId="77777777" w:rsidTr="00D97307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4198E476" w14:textId="77777777" w:rsidR="004D0EDA" w:rsidRPr="00AB081C" w:rsidRDefault="004D0EDA" w:rsidP="00367F45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98" w:type="dxa"/>
            <w:gridSpan w:val="9"/>
            <w:vAlign w:val="bottom"/>
          </w:tcPr>
          <w:p w14:paraId="21814B53" w14:textId="77777777" w:rsidR="004D0EDA" w:rsidRPr="00AB081C" w:rsidRDefault="004D0EDA" w:rsidP="00367F4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B081C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4D0EDA" w:rsidRPr="00AB081C" w14:paraId="2BD37C2B" w14:textId="77777777" w:rsidTr="00641968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6A13015A" w14:textId="77777777" w:rsidR="004D0EDA" w:rsidRPr="00AB081C" w:rsidRDefault="004D0EDA" w:rsidP="00367F45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7627C42A" w14:textId="77777777" w:rsidR="004D0EDA" w:rsidRPr="00AB081C" w:rsidRDefault="004D0EDA" w:rsidP="00367F4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B081C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4961" w:type="dxa"/>
            <w:gridSpan w:val="4"/>
            <w:vAlign w:val="bottom"/>
          </w:tcPr>
          <w:p w14:paraId="6E9D83BA" w14:textId="77777777" w:rsidR="004D0EDA" w:rsidRPr="00AB081C" w:rsidRDefault="004D0EDA" w:rsidP="00367F4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B081C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4D0EDA" w:rsidRPr="00AB081C" w14:paraId="42C76268" w14:textId="77777777" w:rsidTr="00641968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6B4F525D" w14:textId="01BF4752" w:rsidR="004D0EDA" w:rsidRPr="00AB081C" w:rsidRDefault="004D0EDA" w:rsidP="00367F45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</w:rPr>
            </w:pPr>
            <w:r w:rsidRPr="00AB081C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B081C">
              <w:rPr>
                <w:b/>
                <w:bCs/>
                <w:i/>
                <w:iCs/>
                <w:sz w:val="28"/>
                <w:szCs w:val="28"/>
              </w:rPr>
              <w:t>31</w:t>
            </w:r>
            <w:r w:rsidRPr="00AB081C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  <w:r w:rsidRPr="00AB081C">
              <w:rPr>
                <w:b/>
                <w:bCs/>
                <w:i/>
                <w:iCs/>
                <w:sz w:val="28"/>
                <w:szCs w:val="28"/>
              </w:rPr>
              <w:t xml:space="preserve"> 256</w:t>
            </w:r>
            <w:r w:rsidRPr="00AB081C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5</w:t>
            </w:r>
          </w:p>
        </w:tc>
        <w:tc>
          <w:tcPr>
            <w:tcW w:w="1244" w:type="dxa"/>
            <w:vAlign w:val="bottom"/>
          </w:tcPr>
          <w:p w14:paraId="5D17A455" w14:textId="77777777" w:rsidR="004D0EDA" w:rsidRPr="00AB081C" w:rsidRDefault="004D0EDA" w:rsidP="00367F4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มูลค่ายุติธรรม-ใช้การบัญชีป้องกัน</w:t>
            </w:r>
            <w:r w:rsidRPr="00AB081C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ความเสี่ยง</w:t>
            </w:r>
          </w:p>
        </w:tc>
        <w:tc>
          <w:tcPr>
            <w:tcW w:w="1244" w:type="dxa"/>
            <w:vAlign w:val="bottom"/>
          </w:tcPr>
          <w:p w14:paraId="6F08361B" w14:textId="77777777" w:rsidR="004D0EDA" w:rsidRPr="00AB081C" w:rsidRDefault="004D0EDA" w:rsidP="00367F4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91092DC" w14:textId="77777777" w:rsidR="004D0EDA" w:rsidRPr="00AB081C" w:rsidRDefault="004D0EDA" w:rsidP="00367F4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BDECEDF" w14:textId="77777777" w:rsidR="004D0EDA" w:rsidRPr="00AB081C" w:rsidRDefault="004D0EDA" w:rsidP="00367F4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2DB32FC2" w14:textId="77777777" w:rsidR="004D0EDA" w:rsidRPr="00AB081C" w:rsidRDefault="004D0EDA" w:rsidP="00367F4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28" w:type="dxa"/>
            <w:vAlign w:val="bottom"/>
          </w:tcPr>
          <w:p w14:paraId="4E3BEAEF" w14:textId="77777777" w:rsidR="004D0EDA" w:rsidRPr="00AB081C" w:rsidRDefault="004D0EDA" w:rsidP="00367F4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081C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AB081C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244" w:type="dxa"/>
            <w:vAlign w:val="bottom"/>
          </w:tcPr>
          <w:p w14:paraId="6BB0BB46" w14:textId="77777777" w:rsidR="004D0EDA" w:rsidRPr="00AB081C" w:rsidRDefault="004D0EDA" w:rsidP="00367F4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081C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AB081C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44" w:type="dxa"/>
            <w:vAlign w:val="bottom"/>
          </w:tcPr>
          <w:p w14:paraId="760D4E35" w14:textId="77777777" w:rsidR="004D0EDA" w:rsidRPr="00AB081C" w:rsidRDefault="004D0EDA" w:rsidP="00367F45">
            <w:pPr>
              <w:spacing w:line="240" w:lineRule="auto"/>
              <w:ind w:left="-43" w:right="-86"/>
              <w:jc w:val="center"/>
              <w:rPr>
                <w:sz w:val="28"/>
                <w:szCs w:val="28"/>
              </w:rPr>
            </w:pPr>
            <w:r w:rsidRPr="00AB081C">
              <w:rPr>
                <w:sz w:val="28"/>
                <w:szCs w:val="28"/>
                <w:cs/>
              </w:rPr>
              <w:t xml:space="preserve">ระดับ </w:t>
            </w:r>
            <w:r w:rsidRPr="00AB081C">
              <w:rPr>
                <w:sz w:val="28"/>
                <w:szCs w:val="28"/>
              </w:rPr>
              <w:t>3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777E491A" w14:textId="77777777" w:rsidR="004D0EDA" w:rsidRPr="00AB081C" w:rsidRDefault="004D0EDA" w:rsidP="00367F4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D0EDA" w:rsidRPr="00AB081C" w14:paraId="21B1F46E" w14:textId="77777777" w:rsidTr="00D97307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76170246" w14:textId="77777777" w:rsidR="004D0EDA" w:rsidRPr="00AB081C" w:rsidRDefault="004D0EDA" w:rsidP="00367F45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98" w:type="dxa"/>
            <w:gridSpan w:val="9"/>
            <w:vAlign w:val="bottom"/>
          </w:tcPr>
          <w:p w14:paraId="6BBF371B" w14:textId="77777777" w:rsidR="004D0EDA" w:rsidRPr="00AB081C" w:rsidRDefault="004D0EDA" w:rsidP="00367F4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B081C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4D0EDA" w:rsidRPr="00AB081C" w14:paraId="36EF7242" w14:textId="77777777" w:rsidTr="00641968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42FAEFE9" w14:textId="77777777" w:rsidR="004D0EDA" w:rsidRPr="00AB081C" w:rsidRDefault="004D0EDA" w:rsidP="00367F45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AB081C"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44" w:type="dxa"/>
            <w:shd w:val="clear" w:color="auto" w:fill="auto"/>
          </w:tcPr>
          <w:p w14:paraId="2FD29038" w14:textId="77777777" w:rsidR="004D0EDA" w:rsidRPr="00AB081C" w:rsidRDefault="004D0EDA" w:rsidP="00367F4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3BF36E44" w14:textId="77777777" w:rsidR="004D0EDA" w:rsidRPr="00AB081C" w:rsidRDefault="004D0EDA" w:rsidP="00367F4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04D9E9D8" w14:textId="77777777" w:rsidR="004D0EDA" w:rsidRPr="00AB081C" w:rsidRDefault="004D0EDA" w:rsidP="00367F4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36ECAD5B" w14:textId="77777777" w:rsidR="004D0EDA" w:rsidRPr="00AB081C" w:rsidRDefault="004D0EDA" w:rsidP="00367F45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30C34424" w14:textId="77777777" w:rsidR="004D0EDA" w:rsidRPr="00AB081C" w:rsidRDefault="004D0EDA" w:rsidP="00367F4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28" w:type="dxa"/>
            <w:shd w:val="clear" w:color="auto" w:fill="auto"/>
          </w:tcPr>
          <w:p w14:paraId="4E19E8E0" w14:textId="77777777" w:rsidR="004D0EDA" w:rsidRPr="00AB081C" w:rsidRDefault="004D0EDA" w:rsidP="00367F4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5307C45F" w14:textId="77777777" w:rsidR="004D0EDA" w:rsidRPr="00AB081C" w:rsidRDefault="004D0EDA" w:rsidP="00367F4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6C055909" w14:textId="77777777" w:rsidR="004D0EDA" w:rsidRPr="00AB081C" w:rsidRDefault="004D0EDA" w:rsidP="00367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24359705" w14:textId="77777777" w:rsidR="004D0EDA" w:rsidRPr="00AB081C" w:rsidRDefault="004D0EDA" w:rsidP="00367F4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4D0EDA" w:rsidRPr="00AB081C" w14:paraId="363354D9" w14:textId="77777777" w:rsidTr="00641968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1AFF26D8" w14:textId="77777777" w:rsidR="004D0EDA" w:rsidRPr="00AB081C" w:rsidRDefault="004D0EDA" w:rsidP="004D0EDA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AB081C">
              <w:rPr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44" w:type="dxa"/>
            <w:shd w:val="clear" w:color="auto" w:fill="auto"/>
          </w:tcPr>
          <w:p w14:paraId="4981F047" w14:textId="2AAE266D" w:rsidR="004D0EDA" w:rsidRPr="00AB081C" w:rsidRDefault="004D0EDA" w:rsidP="004D0ED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18EBBC65" w14:textId="7604F93D" w:rsidR="004D0EDA" w:rsidRPr="00AB081C" w:rsidRDefault="004D0EDA" w:rsidP="004D0ED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AB081C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244" w:type="dxa"/>
            <w:shd w:val="clear" w:color="auto" w:fill="auto"/>
          </w:tcPr>
          <w:p w14:paraId="26A7380C" w14:textId="37DA8A9A" w:rsidR="004D0EDA" w:rsidRPr="00AB081C" w:rsidRDefault="004D0EDA" w:rsidP="004D0ED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AB081C">
              <w:rPr>
                <w:rFonts w:ascii="Angsana New" w:hAnsi="Angsana New"/>
                <w:sz w:val="28"/>
                <w:szCs w:val="28"/>
              </w:rPr>
              <w:t>1,214</w:t>
            </w:r>
          </w:p>
        </w:tc>
        <w:tc>
          <w:tcPr>
            <w:tcW w:w="1244" w:type="dxa"/>
            <w:shd w:val="clear" w:color="auto" w:fill="auto"/>
          </w:tcPr>
          <w:p w14:paraId="781DF787" w14:textId="74E9E32C" w:rsidR="004D0EDA" w:rsidRPr="00AB081C" w:rsidRDefault="004D0EDA" w:rsidP="00B75BE9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30ADE7B6" w14:textId="4BBCFE41" w:rsidR="004D0EDA" w:rsidRPr="00AB081C" w:rsidRDefault="004D0EDA" w:rsidP="000707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1,265</w:t>
            </w:r>
          </w:p>
        </w:tc>
        <w:tc>
          <w:tcPr>
            <w:tcW w:w="1228" w:type="dxa"/>
            <w:shd w:val="clear" w:color="auto" w:fill="auto"/>
          </w:tcPr>
          <w:p w14:paraId="1A9EF9BA" w14:textId="2C72D36A" w:rsidR="004D0EDA" w:rsidRPr="00AB081C" w:rsidRDefault="004D0EDA" w:rsidP="000707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1,265</w:t>
            </w:r>
          </w:p>
        </w:tc>
        <w:tc>
          <w:tcPr>
            <w:tcW w:w="1244" w:type="dxa"/>
            <w:shd w:val="clear" w:color="auto" w:fill="auto"/>
          </w:tcPr>
          <w:p w14:paraId="5FDF086B" w14:textId="4E33A39A" w:rsidR="004D0EDA" w:rsidRPr="00AB081C" w:rsidRDefault="004D0EDA" w:rsidP="000707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0A52E563" w14:textId="59C4A954" w:rsidR="004D0EDA" w:rsidRPr="00AB081C" w:rsidRDefault="004D0EDA" w:rsidP="00070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AB081C">
              <w:rPr>
                <w:sz w:val="28"/>
                <w:szCs w:val="28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2936CBC0" w14:textId="71A523EE" w:rsidR="004D0EDA" w:rsidRPr="00AB081C" w:rsidRDefault="004D0EDA" w:rsidP="000707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val="en-US" w:bidi="th-TH"/>
              </w:rPr>
              <w:t>1,265</w:t>
            </w:r>
          </w:p>
        </w:tc>
      </w:tr>
      <w:tr w:rsidR="004D0EDA" w:rsidRPr="00AB081C" w14:paraId="38EFF13A" w14:textId="77777777" w:rsidTr="00641968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6A4AE956" w14:textId="77777777" w:rsidR="004D0EDA" w:rsidRPr="00AB081C" w:rsidRDefault="004D0EDA" w:rsidP="004D0EDA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AB081C">
              <w:rPr>
                <w:sz w:val="28"/>
                <w:szCs w:val="28"/>
                <w:cs/>
              </w:rPr>
              <w:t>เงินลงทุนในหุ้นกู้แปลงสภาพ</w:t>
            </w:r>
          </w:p>
        </w:tc>
        <w:tc>
          <w:tcPr>
            <w:tcW w:w="1244" w:type="dxa"/>
            <w:shd w:val="clear" w:color="auto" w:fill="auto"/>
          </w:tcPr>
          <w:p w14:paraId="56E686A5" w14:textId="757EA04C" w:rsidR="004D0EDA" w:rsidRPr="00AB081C" w:rsidRDefault="004D0EDA" w:rsidP="004D0ED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64C85230" w14:textId="15D88158" w:rsidR="004D0EDA" w:rsidRPr="00AB081C" w:rsidRDefault="004D0EDA" w:rsidP="004D0ED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</w:rPr>
              <w:t>914</w:t>
            </w:r>
          </w:p>
        </w:tc>
        <w:tc>
          <w:tcPr>
            <w:tcW w:w="1244" w:type="dxa"/>
            <w:shd w:val="clear" w:color="auto" w:fill="auto"/>
          </w:tcPr>
          <w:p w14:paraId="7405EB01" w14:textId="0746B48A" w:rsidR="004D0EDA" w:rsidRPr="00AB081C" w:rsidRDefault="004D0EDA" w:rsidP="004D0ED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AB08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221570F6" w14:textId="20FD78BE" w:rsidR="004D0EDA" w:rsidRPr="00AB081C" w:rsidRDefault="004D0EDA" w:rsidP="00B75BE9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2B9B60EA" w14:textId="370DCB65" w:rsidR="004D0EDA" w:rsidRPr="00AB081C" w:rsidRDefault="004D0EDA" w:rsidP="000707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914</w:t>
            </w:r>
          </w:p>
        </w:tc>
        <w:tc>
          <w:tcPr>
            <w:tcW w:w="1228" w:type="dxa"/>
            <w:shd w:val="clear" w:color="auto" w:fill="auto"/>
          </w:tcPr>
          <w:p w14:paraId="02E1B8CB" w14:textId="76846350" w:rsidR="004D0EDA" w:rsidRPr="00AB081C" w:rsidRDefault="004D0EDA" w:rsidP="000707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287AF7AC" w14:textId="4E6EA125" w:rsidR="004D0EDA" w:rsidRPr="00AB081C" w:rsidRDefault="004D0EDA" w:rsidP="000707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107C569C" w14:textId="0528EAE7" w:rsidR="004D0EDA" w:rsidRPr="00AB081C" w:rsidRDefault="004D0EDA" w:rsidP="00070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cs/>
              </w:rPr>
            </w:pPr>
            <w:r w:rsidRPr="00AB081C">
              <w:rPr>
                <w:sz w:val="28"/>
                <w:szCs w:val="28"/>
              </w:rPr>
              <w:t>914</w:t>
            </w:r>
          </w:p>
        </w:tc>
        <w:tc>
          <w:tcPr>
            <w:tcW w:w="1245" w:type="dxa"/>
            <w:shd w:val="clear" w:color="auto" w:fill="auto"/>
          </w:tcPr>
          <w:p w14:paraId="0D134FFA" w14:textId="0DC846F6" w:rsidR="004D0EDA" w:rsidRPr="00AB081C" w:rsidRDefault="004D0EDA" w:rsidP="000707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val="en-US" w:bidi="th-TH"/>
              </w:rPr>
              <w:t>914</w:t>
            </w:r>
          </w:p>
        </w:tc>
      </w:tr>
      <w:tr w:rsidR="004D0EDA" w:rsidRPr="00AB081C" w14:paraId="4A8518D7" w14:textId="77777777" w:rsidTr="00641968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68061BE1" w14:textId="77777777" w:rsidR="004D0EDA" w:rsidRPr="00AB081C" w:rsidRDefault="004D0EDA" w:rsidP="004D0EDA">
            <w:pPr>
              <w:spacing w:line="240" w:lineRule="auto"/>
              <w:ind w:right="-90"/>
              <w:rPr>
                <w:color w:val="000000"/>
                <w:sz w:val="28"/>
                <w:szCs w:val="28"/>
              </w:rPr>
            </w:pPr>
            <w:r w:rsidRPr="00AB081C">
              <w:rPr>
                <w:color w:val="000000"/>
                <w:sz w:val="28"/>
                <w:szCs w:val="28"/>
                <w:cs/>
              </w:rPr>
              <w:t>เงินลงทุนในตราสารทุนอื่นที่ไม่อยู่ใน</w:t>
            </w:r>
          </w:p>
          <w:p w14:paraId="4D687076" w14:textId="77777777" w:rsidR="004D0EDA" w:rsidRPr="00AB081C" w:rsidRDefault="004D0EDA" w:rsidP="004D0EDA">
            <w:pPr>
              <w:spacing w:line="240" w:lineRule="auto"/>
              <w:ind w:left="168" w:right="-90" w:hanging="18"/>
              <w:rPr>
                <w:color w:val="000000"/>
                <w:sz w:val="28"/>
                <w:szCs w:val="28"/>
                <w:cs/>
              </w:rPr>
            </w:pPr>
            <w:r w:rsidRPr="00AB081C">
              <w:rPr>
                <w:color w:val="000000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AAF4405" w14:textId="3D61EE53" w:rsidR="004D0EDA" w:rsidRPr="00AB081C" w:rsidRDefault="004D0EDA" w:rsidP="004D0ED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0D155E5" w14:textId="7100C2E9" w:rsidR="004D0EDA" w:rsidRPr="00AB081C" w:rsidRDefault="004D0EDA" w:rsidP="004D0ED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AB081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9D9297B" w14:textId="45425FE7" w:rsidR="004D0EDA" w:rsidRPr="00AB081C" w:rsidRDefault="004D0EDA" w:rsidP="004D0ED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</w:rPr>
              <w:t>1,313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B190DC2" w14:textId="482C8357" w:rsidR="004D0EDA" w:rsidRPr="00AB081C" w:rsidRDefault="004D0EDA" w:rsidP="00B75BE9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5B31762F" w14:textId="6EB77858" w:rsidR="004D0EDA" w:rsidRPr="00AB081C" w:rsidRDefault="004D0EDA" w:rsidP="000707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1,318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138FD772" w14:textId="3EA44598" w:rsidR="004D0EDA" w:rsidRPr="00AB081C" w:rsidRDefault="004D0EDA" w:rsidP="000707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048F93F" w14:textId="30986938" w:rsidR="004D0EDA" w:rsidRPr="00AB081C" w:rsidRDefault="004D0EDA" w:rsidP="000707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A8EAEA4" w14:textId="62095791" w:rsidR="004D0EDA" w:rsidRPr="00AB081C" w:rsidRDefault="004D0EDA" w:rsidP="00070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cs/>
              </w:rPr>
            </w:pPr>
            <w:r w:rsidRPr="00AB081C">
              <w:rPr>
                <w:sz w:val="28"/>
                <w:szCs w:val="28"/>
              </w:rPr>
              <w:t>1,318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2ECEB1BB" w14:textId="1B7147CB" w:rsidR="004D0EDA" w:rsidRPr="00AB081C" w:rsidRDefault="004D0EDA" w:rsidP="000707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val="en-US" w:bidi="th-TH"/>
              </w:rPr>
              <w:t>1,318</w:t>
            </w:r>
          </w:p>
        </w:tc>
      </w:tr>
      <w:tr w:rsidR="004D0EDA" w:rsidRPr="00AB081C" w14:paraId="7410855F" w14:textId="77777777" w:rsidTr="00641968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6F16DC00" w14:textId="77777777" w:rsidR="004D0EDA" w:rsidRPr="00AB081C" w:rsidRDefault="004D0EDA" w:rsidP="004D0EDA">
            <w:pPr>
              <w:spacing w:line="240" w:lineRule="auto"/>
              <w:ind w:right="-90"/>
              <w:rPr>
                <w:color w:val="000000"/>
                <w:sz w:val="28"/>
                <w:szCs w:val="28"/>
              </w:rPr>
            </w:pPr>
            <w:r w:rsidRPr="00AB081C">
              <w:rPr>
                <w:sz w:val="28"/>
                <w:szCs w:val="28"/>
                <w:cs/>
              </w:rPr>
              <w:t>เงินให้กู้ยืม (ส่วนที่มีดอกเบี้ยคงที่)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B02DB6B" w14:textId="0A615418" w:rsidR="004D0EDA" w:rsidRPr="00AB081C" w:rsidRDefault="004D0EDA" w:rsidP="004D0ED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7A8759C" w14:textId="07EAC906" w:rsidR="004D0EDA" w:rsidRPr="00AB081C" w:rsidRDefault="004D0EDA" w:rsidP="004D0ED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AB081C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4B49E11" w14:textId="76531E2D" w:rsidR="004D0EDA" w:rsidRPr="00AB081C" w:rsidRDefault="004D0EDA" w:rsidP="004D0ED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020B517" w14:textId="6DB9AA51" w:rsidR="004D0EDA" w:rsidRPr="00AB081C" w:rsidRDefault="004D0EDA" w:rsidP="00B75BE9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cs/>
                <w:lang w:bidi="th-TH"/>
              </w:rPr>
              <w:t>1</w:t>
            </w: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,823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51CFEEB3" w14:textId="06C7DCF1" w:rsidR="004D0EDA" w:rsidRPr="00AB081C" w:rsidRDefault="004D0EDA" w:rsidP="000707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cs/>
                <w:lang w:bidi="th-TH"/>
              </w:rPr>
              <w:t>1</w:t>
            </w: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,823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31051D79" w14:textId="3D8999D7" w:rsidR="004D0EDA" w:rsidRPr="00AB081C" w:rsidRDefault="004D0EDA" w:rsidP="000707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C4879A2" w14:textId="62DF921D" w:rsidR="004D0EDA" w:rsidRPr="00AB081C" w:rsidRDefault="004D0EDA" w:rsidP="000707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1,800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36F0B0C" w14:textId="1DC64D48" w:rsidR="004D0EDA" w:rsidRPr="00AB081C" w:rsidRDefault="004D0EDA" w:rsidP="00070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AB081C">
              <w:rPr>
                <w:sz w:val="28"/>
                <w:szCs w:val="28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0607CB57" w14:textId="5B8F75F5" w:rsidR="004D0EDA" w:rsidRPr="00AB081C" w:rsidRDefault="004D0EDA" w:rsidP="000707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val="en-US" w:bidi="th-TH"/>
              </w:rPr>
              <w:t>1,800</w:t>
            </w:r>
          </w:p>
        </w:tc>
      </w:tr>
      <w:tr w:rsidR="004D0EDA" w:rsidRPr="00AB081C" w14:paraId="5EF4FDAD" w14:textId="77777777" w:rsidTr="00641968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38D97344" w14:textId="77777777" w:rsidR="004D0EDA" w:rsidRPr="00AB081C" w:rsidRDefault="004D0EDA" w:rsidP="004D0EDA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B081C">
              <w:rPr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244" w:type="dxa"/>
            <w:shd w:val="clear" w:color="auto" w:fill="auto"/>
          </w:tcPr>
          <w:p w14:paraId="0927C4F5" w14:textId="29AD17B0" w:rsidR="004D0EDA" w:rsidRPr="00AB081C" w:rsidRDefault="004D0EDA" w:rsidP="004D0ED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72</w:t>
            </w:r>
          </w:p>
        </w:tc>
        <w:tc>
          <w:tcPr>
            <w:tcW w:w="1244" w:type="dxa"/>
            <w:shd w:val="clear" w:color="auto" w:fill="auto"/>
          </w:tcPr>
          <w:p w14:paraId="55BBA8E5" w14:textId="7072930D" w:rsidR="004D0EDA" w:rsidRPr="00AB081C" w:rsidRDefault="004D0EDA" w:rsidP="004D0ED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AB081C">
              <w:rPr>
                <w:rFonts w:ascii="Angsana New" w:hAnsi="Angsana New"/>
                <w:sz w:val="28"/>
                <w:szCs w:val="28"/>
              </w:rPr>
              <w:t>561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B4B3462" w14:textId="32C7C4B6" w:rsidR="004D0EDA" w:rsidRPr="00AB081C" w:rsidRDefault="004D0EDA" w:rsidP="004D0ED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AB08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2F254940" w14:textId="01F1C671" w:rsidR="004D0EDA" w:rsidRPr="00AB081C" w:rsidRDefault="004D0EDA" w:rsidP="00B75BE9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4477F830" w14:textId="33568C7B" w:rsidR="004D0EDA" w:rsidRPr="00AB081C" w:rsidRDefault="004D0EDA" w:rsidP="000707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633</w:t>
            </w:r>
          </w:p>
        </w:tc>
        <w:tc>
          <w:tcPr>
            <w:tcW w:w="1228" w:type="dxa"/>
            <w:shd w:val="clear" w:color="auto" w:fill="auto"/>
          </w:tcPr>
          <w:p w14:paraId="49791E68" w14:textId="425E72C7" w:rsidR="004D0EDA" w:rsidRPr="00AB081C" w:rsidRDefault="004D0EDA" w:rsidP="000707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1244" w:type="dxa"/>
            <w:shd w:val="clear" w:color="auto" w:fill="auto"/>
          </w:tcPr>
          <w:p w14:paraId="469054DF" w14:textId="3C661396" w:rsidR="004D0EDA" w:rsidRPr="00AB081C" w:rsidRDefault="004D0EDA" w:rsidP="000707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631</w:t>
            </w:r>
          </w:p>
        </w:tc>
        <w:tc>
          <w:tcPr>
            <w:tcW w:w="1244" w:type="dxa"/>
            <w:shd w:val="clear" w:color="auto" w:fill="auto"/>
          </w:tcPr>
          <w:p w14:paraId="2A14C7BA" w14:textId="2856F74A" w:rsidR="004D0EDA" w:rsidRPr="00AB081C" w:rsidRDefault="004D0EDA" w:rsidP="00070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AB081C">
              <w:rPr>
                <w:sz w:val="28"/>
                <w:szCs w:val="28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7A3F06CE" w14:textId="2B59935F" w:rsidR="004D0EDA" w:rsidRPr="00AB081C" w:rsidRDefault="004D0EDA" w:rsidP="000707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val="en-US" w:bidi="th-TH"/>
              </w:rPr>
              <w:t>633</w:t>
            </w:r>
          </w:p>
        </w:tc>
      </w:tr>
      <w:tr w:rsidR="004D0EDA" w:rsidRPr="00AB081C" w14:paraId="11C3A04A" w14:textId="77777777" w:rsidTr="00641968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77B4C4F7" w14:textId="77777777" w:rsidR="004D0EDA" w:rsidRPr="00AB081C" w:rsidRDefault="004D0EDA" w:rsidP="004D0EDA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244" w:type="dxa"/>
            <w:shd w:val="clear" w:color="auto" w:fill="auto"/>
          </w:tcPr>
          <w:p w14:paraId="6CF51FE1" w14:textId="77777777" w:rsidR="004D0EDA" w:rsidRPr="00AB081C" w:rsidRDefault="004D0EDA" w:rsidP="004D0ED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12D4E72A" w14:textId="77777777" w:rsidR="004D0EDA" w:rsidRPr="00AB081C" w:rsidRDefault="004D0EDA" w:rsidP="004D0ED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0CB4E371" w14:textId="77777777" w:rsidR="004D0EDA" w:rsidRPr="00AB081C" w:rsidRDefault="004D0EDA" w:rsidP="004D0ED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12862DD6" w14:textId="77777777" w:rsidR="004D0EDA" w:rsidRPr="00AB081C" w:rsidRDefault="004D0EDA" w:rsidP="00B75BE9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40991EAB" w14:textId="77777777" w:rsidR="004D0EDA" w:rsidRPr="00AB081C" w:rsidRDefault="004D0EDA" w:rsidP="000707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28" w:type="dxa"/>
            <w:shd w:val="clear" w:color="auto" w:fill="auto"/>
          </w:tcPr>
          <w:p w14:paraId="4D3A5B3D" w14:textId="77777777" w:rsidR="004D0EDA" w:rsidRPr="00AB081C" w:rsidRDefault="004D0EDA" w:rsidP="000707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52CB1A30" w14:textId="77777777" w:rsidR="004D0EDA" w:rsidRPr="00AB081C" w:rsidRDefault="004D0EDA" w:rsidP="000707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54B873E9" w14:textId="77777777" w:rsidR="004D0EDA" w:rsidRPr="00AB081C" w:rsidRDefault="004D0EDA" w:rsidP="00070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43438EA1" w14:textId="77777777" w:rsidR="004D0EDA" w:rsidRPr="00AB081C" w:rsidRDefault="004D0EDA" w:rsidP="000707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4D0EDA" w:rsidRPr="00AB081C" w14:paraId="72319437" w14:textId="77777777" w:rsidTr="00641968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18E8FCA5" w14:textId="77777777" w:rsidR="004D0EDA" w:rsidRPr="00AB081C" w:rsidRDefault="004D0EDA" w:rsidP="004D0EDA">
            <w:pPr>
              <w:spacing w:line="240" w:lineRule="auto"/>
              <w:ind w:left="-14" w:right="-90"/>
              <w:rPr>
                <w:sz w:val="28"/>
                <w:szCs w:val="28"/>
              </w:rPr>
            </w:pPr>
            <w:r w:rsidRPr="00AB081C"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44" w:type="dxa"/>
            <w:shd w:val="clear" w:color="auto" w:fill="auto"/>
          </w:tcPr>
          <w:p w14:paraId="3D30FD8A" w14:textId="77777777" w:rsidR="004D0EDA" w:rsidRPr="00AB081C" w:rsidRDefault="004D0EDA" w:rsidP="004D0ED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1B7B686F" w14:textId="77777777" w:rsidR="004D0EDA" w:rsidRPr="00AB081C" w:rsidRDefault="004D0EDA" w:rsidP="004D0ED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686220DF" w14:textId="77777777" w:rsidR="004D0EDA" w:rsidRPr="00AB081C" w:rsidRDefault="004D0EDA" w:rsidP="004D0ED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1793EDD8" w14:textId="77777777" w:rsidR="004D0EDA" w:rsidRPr="00AB081C" w:rsidRDefault="004D0EDA" w:rsidP="00B75BE9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2118415A" w14:textId="77777777" w:rsidR="004D0EDA" w:rsidRPr="00AB081C" w:rsidRDefault="004D0EDA" w:rsidP="000707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28" w:type="dxa"/>
            <w:shd w:val="clear" w:color="auto" w:fill="auto"/>
          </w:tcPr>
          <w:p w14:paraId="3A8FD0EB" w14:textId="77777777" w:rsidR="004D0EDA" w:rsidRPr="00AB081C" w:rsidRDefault="004D0EDA" w:rsidP="000707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3A4E9C31" w14:textId="77777777" w:rsidR="004D0EDA" w:rsidRPr="00AB081C" w:rsidRDefault="004D0EDA" w:rsidP="000707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74CACEF3" w14:textId="77777777" w:rsidR="004D0EDA" w:rsidRPr="00AB081C" w:rsidRDefault="004D0EDA" w:rsidP="00070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2372479A" w14:textId="77777777" w:rsidR="004D0EDA" w:rsidRPr="00AB081C" w:rsidRDefault="004D0EDA" w:rsidP="000707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4D0EDA" w:rsidRPr="00AB081C" w14:paraId="49B4A24E" w14:textId="77777777" w:rsidTr="00641968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731007CD" w14:textId="77777777" w:rsidR="004D0EDA" w:rsidRPr="00AB081C" w:rsidRDefault="004D0EDA" w:rsidP="004D0EDA">
            <w:pPr>
              <w:spacing w:line="240" w:lineRule="auto"/>
              <w:ind w:left="-14" w:right="-90"/>
              <w:rPr>
                <w:sz w:val="28"/>
                <w:szCs w:val="28"/>
                <w:cs/>
                <w:lang w:val="en-GB"/>
              </w:rPr>
            </w:pPr>
            <w:r w:rsidRPr="00AB081C">
              <w:rPr>
                <w:sz w:val="28"/>
                <w:szCs w:val="28"/>
                <w:cs/>
              </w:rPr>
              <w:t>เงินกู้ยืม (ส่วนที่มีดอกเบี้ยคงที่)</w:t>
            </w:r>
          </w:p>
        </w:tc>
        <w:tc>
          <w:tcPr>
            <w:tcW w:w="1244" w:type="dxa"/>
            <w:shd w:val="clear" w:color="auto" w:fill="auto"/>
          </w:tcPr>
          <w:p w14:paraId="49082D32" w14:textId="4FA687A9" w:rsidR="004D0EDA" w:rsidRPr="00AB081C" w:rsidRDefault="004D0EDA" w:rsidP="004D0ED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9BABC64" w14:textId="5A0F84CF" w:rsidR="004D0EDA" w:rsidRPr="00AB081C" w:rsidRDefault="004D0EDA" w:rsidP="004D0ED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AB08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BDA3160" w14:textId="24E02B1E" w:rsidR="004D0EDA" w:rsidRPr="00AB081C" w:rsidRDefault="004D0EDA" w:rsidP="004D0ED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AB08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2CA5230B" w14:textId="46E2D293" w:rsidR="004D0EDA" w:rsidRPr="00AB081C" w:rsidRDefault="004D0EDA" w:rsidP="00B75BE9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5,528</w:t>
            </w:r>
          </w:p>
        </w:tc>
        <w:tc>
          <w:tcPr>
            <w:tcW w:w="1261" w:type="dxa"/>
            <w:shd w:val="clear" w:color="auto" w:fill="auto"/>
          </w:tcPr>
          <w:p w14:paraId="563E1784" w14:textId="06B51F7B" w:rsidR="004D0EDA" w:rsidRPr="00AB081C" w:rsidRDefault="004D0EDA" w:rsidP="000707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5,528</w:t>
            </w:r>
          </w:p>
        </w:tc>
        <w:tc>
          <w:tcPr>
            <w:tcW w:w="1228" w:type="dxa"/>
            <w:shd w:val="clear" w:color="auto" w:fill="auto"/>
          </w:tcPr>
          <w:p w14:paraId="2718F779" w14:textId="331355B8" w:rsidR="004D0EDA" w:rsidRPr="00AB081C" w:rsidRDefault="004D0EDA" w:rsidP="000707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03DAB29B" w14:textId="07CC53FB" w:rsidR="004D0EDA" w:rsidRPr="00AB081C" w:rsidRDefault="004D0EDA" w:rsidP="000707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3,441</w:t>
            </w:r>
          </w:p>
        </w:tc>
        <w:tc>
          <w:tcPr>
            <w:tcW w:w="1244" w:type="dxa"/>
            <w:shd w:val="clear" w:color="auto" w:fill="auto"/>
          </w:tcPr>
          <w:p w14:paraId="78028905" w14:textId="44BE7962" w:rsidR="004D0EDA" w:rsidRPr="00AB081C" w:rsidRDefault="004D0EDA" w:rsidP="00070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AB081C">
              <w:rPr>
                <w:sz w:val="28"/>
                <w:szCs w:val="28"/>
              </w:rPr>
              <w:t>1,793</w:t>
            </w:r>
          </w:p>
        </w:tc>
        <w:tc>
          <w:tcPr>
            <w:tcW w:w="1245" w:type="dxa"/>
            <w:shd w:val="clear" w:color="auto" w:fill="auto"/>
          </w:tcPr>
          <w:p w14:paraId="144F852C" w14:textId="5A437D17" w:rsidR="004D0EDA" w:rsidRPr="00AB081C" w:rsidRDefault="004D0EDA" w:rsidP="000707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val="en-US" w:bidi="th-TH"/>
              </w:rPr>
              <w:t>5,234</w:t>
            </w:r>
          </w:p>
        </w:tc>
      </w:tr>
      <w:tr w:rsidR="004D0EDA" w:rsidRPr="00AB081C" w14:paraId="6491B98E" w14:textId="77777777" w:rsidTr="00641968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31C36274" w14:textId="77777777" w:rsidR="004D0EDA" w:rsidRPr="00AB081C" w:rsidRDefault="004D0EDA" w:rsidP="004D0EDA">
            <w:pPr>
              <w:spacing w:line="240" w:lineRule="auto"/>
              <w:ind w:left="-14" w:right="-90"/>
              <w:rPr>
                <w:sz w:val="28"/>
                <w:szCs w:val="28"/>
                <w:cs/>
                <w:lang w:val="en-GB"/>
              </w:rPr>
            </w:pPr>
            <w:r w:rsidRPr="00AB081C">
              <w:rPr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4" w:type="dxa"/>
            <w:shd w:val="clear" w:color="auto" w:fill="auto"/>
          </w:tcPr>
          <w:p w14:paraId="2FA4C6FF" w14:textId="5387CE90" w:rsidR="004D0EDA" w:rsidRPr="00AB081C" w:rsidRDefault="004D0EDA" w:rsidP="004D0ED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F72E9B8" w14:textId="209EDB50" w:rsidR="004D0EDA" w:rsidRPr="00AB081C" w:rsidRDefault="004D0EDA" w:rsidP="004D0ED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AB08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67D23D0" w14:textId="17C32816" w:rsidR="004D0EDA" w:rsidRPr="00AB081C" w:rsidRDefault="00CD3C68" w:rsidP="004D0ED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AB08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19D3D8F4" w14:textId="1FE44310" w:rsidR="004D0EDA" w:rsidRPr="00AB081C" w:rsidRDefault="004D0EDA" w:rsidP="00B75BE9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56,418</w:t>
            </w:r>
          </w:p>
        </w:tc>
        <w:tc>
          <w:tcPr>
            <w:tcW w:w="1261" w:type="dxa"/>
            <w:shd w:val="clear" w:color="auto" w:fill="auto"/>
          </w:tcPr>
          <w:p w14:paraId="6F36BBD0" w14:textId="12ED7922" w:rsidR="004D0EDA" w:rsidRPr="00AB081C" w:rsidRDefault="004D0EDA" w:rsidP="000707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56,418</w:t>
            </w:r>
          </w:p>
        </w:tc>
        <w:tc>
          <w:tcPr>
            <w:tcW w:w="1228" w:type="dxa"/>
            <w:shd w:val="clear" w:color="auto" w:fill="auto"/>
          </w:tcPr>
          <w:p w14:paraId="21D01D17" w14:textId="3B4CC94B" w:rsidR="004D0EDA" w:rsidRPr="00AB081C" w:rsidRDefault="004D0EDA" w:rsidP="000707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4,159</w:t>
            </w:r>
          </w:p>
        </w:tc>
        <w:tc>
          <w:tcPr>
            <w:tcW w:w="1244" w:type="dxa"/>
            <w:shd w:val="clear" w:color="auto" w:fill="auto"/>
          </w:tcPr>
          <w:p w14:paraId="47F8BF04" w14:textId="0BD32814" w:rsidR="004D0EDA" w:rsidRPr="00AB081C" w:rsidRDefault="004D0EDA" w:rsidP="000707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43,921</w:t>
            </w:r>
          </w:p>
        </w:tc>
        <w:tc>
          <w:tcPr>
            <w:tcW w:w="1244" w:type="dxa"/>
            <w:shd w:val="clear" w:color="auto" w:fill="auto"/>
          </w:tcPr>
          <w:p w14:paraId="2CC4D71E" w14:textId="48BE06A7" w:rsidR="004D0EDA" w:rsidRPr="00AB081C" w:rsidRDefault="004D0EDA" w:rsidP="00070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cs/>
              </w:rPr>
            </w:pPr>
            <w:r w:rsidRPr="00AB081C">
              <w:rPr>
                <w:sz w:val="28"/>
                <w:szCs w:val="28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167D6B80" w14:textId="3D121879" w:rsidR="004D0EDA" w:rsidRPr="00AB081C" w:rsidRDefault="004D0EDA" w:rsidP="000707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val="en-US" w:bidi="th-TH"/>
              </w:rPr>
              <w:t>48,080</w:t>
            </w:r>
          </w:p>
        </w:tc>
      </w:tr>
      <w:tr w:rsidR="004D0EDA" w:rsidRPr="00AB081C" w14:paraId="1DF37314" w14:textId="77777777" w:rsidTr="00641968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4588754C" w14:textId="77777777" w:rsidR="004D0EDA" w:rsidRPr="00AB081C" w:rsidRDefault="004D0EDA" w:rsidP="004D0EDA">
            <w:pPr>
              <w:spacing w:line="240" w:lineRule="auto"/>
              <w:ind w:left="-14" w:right="-90"/>
              <w:rPr>
                <w:sz w:val="28"/>
                <w:szCs w:val="28"/>
                <w:cs/>
              </w:rPr>
            </w:pPr>
            <w:r w:rsidRPr="00AB081C">
              <w:rPr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244" w:type="dxa"/>
            <w:shd w:val="clear" w:color="auto" w:fill="auto"/>
          </w:tcPr>
          <w:p w14:paraId="1F08AFFD" w14:textId="7A41B1B2" w:rsidR="004D0EDA" w:rsidRPr="00AB081C" w:rsidRDefault="004D0EDA" w:rsidP="004D0ED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63</w:t>
            </w:r>
          </w:p>
        </w:tc>
        <w:tc>
          <w:tcPr>
            <w:tcW w:w="1244" w:type="dxa"/>
            <w:shd w:val="clear" w:color="auto" w:fill="auto"/>
          </w:tcPr>
          <w:p w14:paraId="2B544C69" w14:textId="454AEE67" w:rsidR="004D0EDA" w:rsidRPr="00AB081C" w:rsidRDefault="004D0EDA" w:rsidP="004D0ED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AB081C">
              <w:rPr>
                <w:rFonts w:ascii="Angsana New" w:hAnsi="Angsana New"/>
                <w:sz w:val="28"/>
                <w:szCs w:val="28"/>
              </w:rPr>
              <w:t>1,991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C042744" w14:textId="72BE18A5" w:rsidR="004D0EDA" w:rsidRPr="00AB081C" w:rsidRDefault="004D0EDA" w:rsidP="004D0ED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AB08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266354B7" w14:textId="684A87F6" w:rsidR="004D0EDA" w:rsidRPr="00AB081C" w:rsidRDefault="004D0EDA" w:rsidP="00B75BE9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4BB5B15E" w14:textId="0E4EE175" w:rsidR="004D0EDA" w:rsidRPr="00AB081C" w:rsidRDefault="004D0EDA" w:rsidP="000707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2,054</w:t>
            </w:r>
          </w:p>
        </w:tc>
        <w:tc>
          <w:tcPr>
            <w:tcW w:w="1228" w:type="dxa"/>
            <w:shd w:val="clear" w:color="auto" w:fill="auto"/>
          </w:tcPr>
          <w:p w14:paraId="14624888" w14:textId="49BC1E31" w:rsidR="004D0EDA" w:rsidRPr="00AB081C" w:rsidRDefault="004D0EDA" w:rsidP="000707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198533AB" w14:textId="50DF0FA0" w:rsidR="004D0EDA" w:rsidRPr="00AB081C" w:rsidRDefault="004D0EDA" w:rsidP="000707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2,054</w:t>
            </w:r>
          </w:p>
        </w:tc>
        <w:tc>
          <w:tcPr>
            <w:tcW w:w="1244" w:type="dxa"/>
            <w:shd w:val="clear" w:color="auto" w:fill="auto"/>
          </w:tcPr>
          <w:p w14:paraId="261BEBAF" w14:textId="4CD266A3" w:rsidR="004D0EDA" w:rsidRPr="00AB081C" w:rsidRDefault="004D0EDA" w:rsidP="00070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AB081C">
              <w:rPr>
                <w:sz w:val="28"/>
                <w:szCs w:val="28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182D53C5" w14:textId="3EB8488B" w:rsidR="004D0EDA" w:rsidRPr="00AB081C" w:rsidRDefault="004D0EDA" w:rsidP="000707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val="en-US" w:bidi="th-TH"/>
              </w:rPr>
              <w:t>2,054</w:t>
            </w:r>
          </w:p>
        </w:tc>
      </w:tr>
    </w:tbl>
    <w:p w14:paraId="46C9AA59" w14:textId="77777777" w:rsidR="004D0EDA" w:rsidRPr="00AB081C" w:rsidRDefault="004D0EDA" w:rsidP="00145E9C">
      <w:pPr>
        <w:rPr>
          <w:rFonts w:asciiTheme="majorBidi" w:hAnsiTheme="majorBidi" w:cstheme="majorBidi"/>
        </w:rPr>
      </w:pPr>
    </w:p>
    <w:p w14:paraId="2812CBC1" w14:textId="77777777" w:rsidR="002E57C2" w:rsidRPr="00AB081C" w:rsidRDefault="002E57C2" w:rsidP="00145E9C">
      <w:pPr>
        <w:rPr>
          <w:rFonts w:asciiTheme="majorBidi" w:hAnsiTheme="majorBidi" w:cstheme="majorBidi"/>
        </w:rPr>
      </w:pPr>
    </w:p>
    <w:tbl>
      <w:tblPr>
        <w:tblW w:w="14533" w:type="dxa"/>
        <w:tblInd w:w="493" w:type="dxa"/>
        <w:tblLayout w:type="fixed"/>
        <w:tblLook w:val="04A0" w:firstRow="1" w:lastRow="0" w:firstColumn="1" w:lastColumn="0" w:noHBand="0" w:noVBand="1"/>
      </w:tblPr>
      <w:tblGrid>
        <w:gridCol w:w="3375"/>
        <w:gridCol w:w="1394"/>
        <w:gridCol w:w="1395"/>
        <w:gridCol w:w="1395"/>
        <w:gridCol w:w="1395"/>
        <w:gridCol w:w="1394"/>
        <w:gridCol w:w="1395"/>
        <w:gridCol w:w="1395"/>
        <w:gridCol w:w="1395"/>
      </w:tblGrid>
      <w:tr w:rsidR="00AF0583" w:rsidRPr="00AB081C" w14:paraId="514511B8" w14:textId="77777777" w:rsidTr="00A5026E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7FA428AD" w14:textId="77777777" w:rsidR="00AF0583" w:rsidRPr="00AB081C" w:rsidRDefault="00AF0583" w:rsidP="007278F3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58" w:type="dxa"/>
            <w:gridSpan w:val="8"/>
            <w:vAlign w:val="bottom"/>
          </w:tcPr>
          <w:p w14:paraId="4D6C5D53" w14:textId="5FBCE1B5" w:rsidR="00AF0583" w:rsidRPr="00AB081C" w:rsidRDefault="00AF058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B081C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F0583" w:rsidRPr="00AB081C" w14:paraId="355D28AD" w14:textId="77777777" w:rsidTr="00FB3DBB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6AD7440C" w14:textId="77777777" w:rsidR="00AF0583" w:rsidRPr="00AB081C" w:rsidRDefault="00AF0583" w:rsidP="00AF0583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79" w:type="dxa"/>
            <w:gridSpan w:val="4"/>
            <w:vAlign w:val="bottom"/>
          </w:tcPr>
          <w:p w14:paraId="411DAB8C" w14:textId="6AEA4FCB" w:rsidR="00AF0583" w:rsidRPr="00AB081C" w:rsidRDefault="00AF0583" w:rsidP="00AF058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B081C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5579" w:type="dxa"/>
            <w:gridSpan w:val="4"/>
            <w:vAlign w:val="bottom"/>
          </w:tcPr>
          <w:p w14:paraId="1E18B825" w14:textId="3A5FE2A5" w:rsidR="00AF0583" w:rsidRPr="00AB081C" w:rsidRDefault="00AF0583" w:rsidP="00AF058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B081C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</w:t>
            </w:r>
            <w:r w:rsidRPr="00AB081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ยุติธรรม</w:t>
            </w:r>
          </w:p>
        </w:tc>
      </w:tr>
      <w:tr w:rsidR="00AF0583" w:rsidRPr="00AB081C" w14:paraId="05C5AAFE" w14:textId="77777777" w:rsidTr="00D069BB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7A9510D0" w14:textId="01156EB1" w:rsidR="00AF0583" w:rsidRPr="00AB081C" w:rsidRDefault="00AF0583" w:rsidP="00AF0583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B08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C46509" w:rsidRPr="00AB08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C46509" w:rsidRPr="00AB08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AB08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AB08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394" w:type="dxa"/>
            <w:vAlign w:val="bottom"/>
          </w:tcPr>
          <w:p w14:paraId="701CD2C4" w14:textId="77777777" w:rsidR="00AF0583" w:rsidRPr="00AB081C" w:rsidRDefault="00AF0583" w:rsidP="00AF058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C2C7039" w14:textId="77777777" w:rsidR="00AF0583" w:rsidRPr="00AB081C" w:rsidRDefault="00AF0583" w:rsidP="00AF058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B47BC8F" w14:textId="77777777" w:rsidR="00AF0583" w:rsidRPr="00AB081C" w:rsidRDefault="00AF0583" w:rsidP="00AF058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227DF7A" w14:textId="77777777" w:rsidR="00AF0583" w:rsidRPr="00AB081C" w:rsidRDefault="00AF0583" w:rsidP="00AF058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94" w:type="dxa"/>
            <w:vAlign w:val="bottom"/>
          </w:tcPr>
          <w:p w14:paraId="67597C50" w14:textId="0C3FA02F" w:rsidR="00AF0583" w:rsidRPr="00AB081C" w:rsidRDefault="00AF0583" w:rsidP="00AF058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AB08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395" w:type="dxa"/>
            <w:vAlign w:val="bottom"/>
          </w:tcPr>
          <w:p w14:paraId="60793F0A" w14:textId="5498BD2B" w:rsidR="00AF0583" w:rsidRPr="00AB081C" w:rsidRDefault="00AF0583" w:rsidP="00AF058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AB08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395" w:type="dxa"/>
            <w:vAlign w:val="bottom"/>
          </w:tcPr>
          <w:p w14:paraId="57FB14B1" w14:textId="3921E43A" w:rsidR="00AF0583" w:rsidRPr="00AB081C" w:rsidRDefault="00AF0583" w:rsidP="00AF0583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AB081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063F548" w14:textId="77777777" w:rsidR="00AF0583" w:rsidRPr="00AB081C" w:rsidRDefault="00AF0583" w:rsidP="00AF058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F2A09" w:rsidRPr="00AB081C" w14:paraId="7FABBC8D" w14:textId="77777777" w:rsidTr="00A351C2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7ADAF9C9" w14:textId="77777777" w:rsidR="00DF2A09" w:rsidRPr="00AB081C" w:rsidRDefault="00DF2A09" w:rsidP="00AF0583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58" w:type="dxa"/>
            <w:gridSpan w:val="8"/>
            <w:vAlign w:val="bottom"/>
          </w:tcPr>
          <w:p w14:paraId="6605982C" w14:textId="31C104AB" w:rsidR="00DF2A09" w:rsidRPr="00AB081C" w:rsidRDefault="00DF2A09" w:rsidP="00AF058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B081C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AF0583" w:rsidRPr="00AB081C" w14:paraId="10A4532F" w14:textId="77777777" w:rsidTr="00D069BB">
        <w:trPr>
          <w:trHeight w:val="261"/>
        </w:trPr>
        <w:tc>
          <w:tcPr>
            <w:tcW w:w="3375" w:type="dxa"/>
            <w:shd w:val="clear" w:color="auto" w:fill="auto"/>
          </w:tcPr>
          <w:p w14:paraId="19901785" w14:textId="77777777" w:rsidR="00AF0583" w:rsidRPr="00AB081C" w:rsidRDefault="00AF0583" w:rsidP="00AF0583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B08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94" w:type="dxa"/>
          </w:tcPr>
          <w:p w14:paraId="41680FD8" w14:textId="3B63A0FC" w:rsidR="00AF0583" w:rsidRPr="00AB081C" w:rsidRDefault="00AF0583" w:rsidP="004876A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0E7A7470" w14:textId="1080E1D0" w:rsidR="00AF0583" w:rsidRPr="00AB081C" w:rsidRDefault="00AF0583" w:rsidP="004876A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260BA7AA" w14:textId="05906BB6" w:rsidR="00AF0583" w:rsidRPr="00AB081C" w:rsidRDefault="00AF0583" w:rsidP="004876A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</w:tcPr>
          <w:p w14:paraId="3A462B97" w14:textId="10F7980A" w:rsidR="00AF0583" w:rsidRPr="00AB081C" w:rsidRDefault="00AF0583" w:rsidP="004876A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607062A7" w14:textId="71F64D12" w:rsidR="00AF0583" w:rsidRPr="00AB081C" w:rsidRDefault="00AF0583" w:rsidP="004876A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667A363B" w14:textId="4A6724A9" w:rsidR="00AF0583" w:rsidRPr="00AB081C" w:rsidRDefault="00AF0583" w:rsidP="004876A4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289D2DBA" w14:textId="49512E39" w:rsidR="00AF0583" w:rsidRPr="00AB081C" w:rsidRDefault="00AF0583" w:rsidP="004876A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020839F6" w14:textId="3858FF91" w:rsidR="00AF0583" w:rsidRPr="00AB081C" w:rsidRDefault="00AF0583" w:rsidP="004876A4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54B5" w:rsidRPr="00AB081C" w14:paraId="1446E4B1" w14:textId="77777777" w:rsidTr="00F15C28">
        <w:trPr>
          <w:trHeight w:val="261"/>
        </w:trPr>
        <w:tc>
          <w:tcPr>
            <w:tcW w:w="3375" w:type="dxa"/>
            <w:shd w:val="clear" w:color="auto" w:fill="auto"/>
          </w:tcPr>
          <w:p w14:paraId="0B17EA20" w14:textId="77777777" w:rsidR="005354B5" w:rsidRPr="00AB081C" w:rsidRDefault="005354B5" w:rsidP="005354B5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B081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394" w:type="dxa"/>
            <w:shd w:val="clear" w:color="auto" w:fill="auto"/>
          </w:tcPr>
          <w:p w14:paraId="0529F193" w14:textId="2F2D3F9F" w:rsidR="005354B5" w:rsidRPr="00AB081C" w:rsidRDefault="005354B5" w:rsidP="005354B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395" w:type="dxa"/>
            <w:shd w:val="clear" w:color="auto" w:fill="auto"/>
          </w:tcPr>
          <w:p w14:paraId="708008B6" w14:textId="03675B3D" w:rsidR="005354B5" w:rsidRPr="00AB081C" w:rsidRDefault="005354B5" w:rsidP="005354B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4F65C5" w:rsidRPr="00AB081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95" w:type="dxa"/>
            <w:shd w:val="clear" w:color="auto" w:fill="auto"/>
          </w:tcPr>
          <w:p w14:paraId="44B53B29" w14:textId="0F622C3E" w:rsidR="005354B5" w:rsidRPr="00AB081C" w:rsidRDefault="004F65C5" w:rsidP="005354B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06E293DE" w14:textId="2AC3D068" w:rsidR="005354B5" w:rsidRPr="00AB081C" w:rsidRDefault="005354B5" w:rsidP="005354B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</w:rPr>
              <w:t>416</w:t>
            </w:r>
          </w:p>
        </w:tc>
        <w:tc>
          <w:tcPr>
            <w:tcW w:w="1394" w:type="dxa"/>
            <w:shd w:val="clear" w:color="auto" w:fill="auto"/>
          </w:tcPr>
          <w:p w14:paraId="2B6284E2" w14:textId="7852BDD5" w:rsidR="005354B5" w:rsidRPr="00AB081C" w:rsidRDefault="005354B5" w:rsidP="005354B5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</w:rPr>
              <w:t>416</w:t>
            </w:r>
          </w:p>
        </w:tc>
        <w:tc>
          <w:tcPr>
            <w:tcW w:w="1395" w:type="dxa"/>
            <w:shd w:val="clear" w:color="auto" w:fill="auto"/>
          </w:tcPr>
          <w:p w14:paraId="2D9D8237" w14:textId="730094E6" w:rsidR="005354B5" w:rsidRPr="00AB081C" w:rsidRDefault="005354B5" w:rsidP="005354B5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2621EDCC" w14:textId="1AE6A5CD" w:rsidR="005354B5" w:rsidRPr="00AB081C" w:rsidRDefault="004F65C5" w:rsidP="005354B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38C90EBB" w14:textId="6EC17C70" w:rsidR="005354B5" w:rsidRPr="00AB081C" w:rsidRDefault="005354B5" w:rsidP="005354B5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4F65C5" w:rsidRPr="00AB081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B75B6C" w:rsidRPr="00AB081C" w14:paraId="55AB4BEE" w14:textId="77777777" w:rsidTr="00D069BB">
        <w:trPr>
          <w:trHeight w:val="261"/>
        </w:trPr>
        <w:tc>
          <w:tcPr>
            <w:tcW w:w="3375" w:type="dxa"/>
            <w:shd w:val="clear" w:color="auto" w:fill="auto"/>
          </w:tcPr>
          <w:p w14:paraId="7EC01C16" w14:textId="77777777" w:rsidR="00B75B6C" w:rsidRPr="00AB081C" w:rsidRDefault="00B75B6C" w:rsidP="00B75B6C">
            <w:pPr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B081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เงินลงทุนในตราสารทุนอื่นที่ไม่อยู่ใน</w:t>
            </w:r>
          </w:p>
          <w:p w14:paraId="2B026444" w14:textId="77777777" w:rsidR="00B75B6C" w:rsidRPr="00AB081C" w:rsidRDefault="00B75B6C" w:rsidP="00B75B6C">
            <w:pPr>
              <w:spacing w:line="240" w:lineRule="auto"/>
              <w:ind w:left="15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081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7DD068D6" w14:textId="1EB8843C" w:rsidR="00B75B6C" w:rsidRPr="00AB081C" w:rsidRDefault="00AE6599" w:rsidP="00B75B6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5B76756" w14:textId="73D7799B" w:rsidR="00B75B6C" w:rsidRPr="00AB081C" w:rsidRDefault="00AE6599" w:rsidP="00B75B6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398C093" w14:textId="50FE4759" w:rsidR="00B75B6C" w:rsidRPr="00AB081C" w:rsidRDefault="00AE6599" w:rsidP="00B75B6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5FC829C" w14:textId="06579B97" w:rsidR="00B75B6C" w:rsidRPr="00AB081C" w:rsidRDefault="00AE6599" w:rsidP="00B75B6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525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6599FFE9" w14:textId="46CBB213" w:rsidR="00B75B6C" w:rsidRPr="00AB081C" w:rsidRDefault="00AE6599" w:rsidP="00B75B6C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8A31224" w14:textId="0B0EF1C9" w:rsidR="00B75B6C" w:rsidRPr="00AB081C" w:rsidRDefault="00AE6599" w:rsidP="00B75B6C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6BD2BCC" w14:textId="69F89D2F" w:rsidR="00B75B6C" w:rsidRPr="00AB081C" w:rsidRDefault="00AE6599" w:rsidP="00B75B6C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1F38111" w14:textId="01B31029" w:rsidR="00B75B6C" w:rsidRPr="00AB081C" w:rsidRDefault="00AE6599" w:rsidP="00B75B6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525</w:t>
            </w:r>
          </w:p>
        </w:tc>
      </w:tr>
      <w:tr w:rsidR="00B75B6C" w:rsidRPr="00AB081C" w14:paraId="33912F4D" w14:textId="77777777" w:rsidTr="00D069BB">
        <w:trPr>
          <w:trHeight w:val="261"/>
        </w:trPr>
        <w:tc>
          <w:tcPr>
            <w:tcW w:w="3375" w:type="dxa"/>
            <w:shd w:val="clear" w:color="auto" w:fill="auto"/>
          </w:tcPr>
          <w:p w14:paraId="278CD2BD" w14:textId="77777777" w:rsidR="00B75B6C" w:rsidRPr="00AB081C" w:rsidRDefault="00B75B6C" w:rsidP="00B75B6C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B081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เงินให้กู้ยืม (ส่วนที่มีดอกเบี้ยคงที่)</w:t>
            </w:r>
          </w:p>
        </w:tc>
        <w:tc>
          <w:tcPr>
            <w:tcW w:w="1394" w:type="dxa"/>
            <w:shd w:val="clear" w:color="auto" w:fill="auto"/>
          </w:tcPr>
          <w:p w14:paraId="2A610993" w14:textId="004212AC" w:rsidR="00B75B6C" w:rsidRPr="00AB081C" w:rsidRDefault="00AE6599" w:rsidP="00B75B6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44F44A95" w14:textId="4603FCAB" w:rsidR="00B75B6C" w:rsidRPr="00AB081C" w:rsidRDefault="00AE6599" w:rsidP="00B75B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65E07A33" w14:textId="4FC18E00" w:rsidR="00B75B6C" w:rsidRPr="00AB081C" w:rsidRDefault="00AE6599" w:rsidP="00B75B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810</w:t>
            </w:r>
          </w:p>
        </w:tc>
        <w:tc>
          <w:tcPr>
            <w:tcW w:w="1395" w:type="dxa"/>
            <w:shd w:val="clear" w:color="auto" w:fill="auto"/>
          </w:tcPr>
          <w:p w14:paraId="3ECDFB8E" w14:textId="37BCE738" w:rsidR="00B75B6C" w:rsidRPr="00AB081C" w:rsidRDefault="00AE6599" w:rsidP="00B75B6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810</w:t>
            </w:r>
          </w:p>
        </w:tc>
        <w:tc>
          <w:tcPr>
            <w:tcW w:w="1394" w:type="dxa"/>
            <w:shd w:val="clear" w:color="auto" w:fill="auto"/>
          </w:tcPr>
          <w:p w14:paraId="2E0ABBED" w14:textId="502216A6" w:rsidR="00B75B6C" w:rsidRPr="00AB081C" w:rsidRDefault="00AE6599" w:rsidP="00B75B6C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403D6E2C" w14:textId="06AD90BE" w:rsidR="00B75B6C" w:rsidRPr="00AB081C" w:rsidRDefault="004F65C5" w:rsidP="00B75B6C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810</w:t>
            </w:r>
          </w:p>
        </w:tc>
        <w:tc>
          <w:tcPr>
            <w:tcW w:w="1395" w:type="dxa"/>
            <w:shd w:val="clear" w:color="auto" w:fill="auto"/>
          </w:tcPr>
          <w:p w14:paraId="2EE16D6E" w14:textId="4B96881D" w:rsidR="00B75B6C" w:rsidRPr="00AB081C" w:rsidRDefault="004F65C5" w:rsidP="00B75B6C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5F113E55" w14:textId="21E2F4B9" w:rsidR="00B75B6C" w:rsidRPr="00AB081C" w:rsidRDefault="00AE6599" w:rsidP="00B75B6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</w:rPr>
              <w:t>810</w:t>
            </w:r>
          </w:p>
        </w:tc>
      </w:tr>
      <w:tr w:rsidR="00B75B6C" w:rsidRPr="00AB081C" w14:paraId="4F529876" w14:textId="77777777" w:rsidTr="00D069BB">
        <w:trPr>
          <w:trHeight w:val="261"/>
        </w:trPr>
        <w:tc>
          <w:tcPr>
            <w:tcW w:w="3375" w:type="dxa"/>
            <w:shd w:val="clear" w:color="auto" w:fill="auto"/>
          </w:tcPr>
          <w:p w14:paraId="5FE0E28A" w14:textId="3548BD07" w:rsidR="00B75B6C" w:rsidRPr="00AB081C" w:rsidRDefault="00B75B6C" w:rsidP="00B75B6C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B081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6690AD8E" w14:textId="1C1E47C2" w:rsidR="00B75B6C" w:rsidRPr="00AB081C" w:rsidRDefault="00AE6599" w:rsidP="00B75B6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609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3DF0091" w14:textId="22011612" w:rsidR="00B75B6C" w:rsidRPr="00AB081C" w:rsidRDefault="00AE6599" w:rsidP="00B75B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8741E75" w14:textId="6006CF0D" w:rsidR="00B75B6C" w:rsidRPr="00AB081C" w:rsidRDefault="00AE6599" w:rsidP="00B75B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793C30B" w14:textId="69C552A1" w:rsidR="00B75B6C" w:rsidRPr="00AB081C" w:rsidRDefault="00AE6599" w:rsidP="00B75B6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609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00345FAA" w14:textId="0F7B5F98" w:rsidR="00B75B6C" w:rsidRPr="00AB081C" w:rsidRDefault="00AE6599" w:rsidP="00B75B6C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69BE2B4" w14:textId="0E85258B" w:rsidR="00B75B6C" w:rsidRPr="00AB081C" w:rsidRDefault="00AE6599" w:rsidP="00B75B6C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609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6687EBF" w14:textId="59F86304" w:rsidR="00B75B6C" w:rsidRPr="00AB081C" w:rsidRDefault="00AE6599" w:rsidP="00B75B6C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B8D1B06" w14:textId="24FE0244" w:rsidR="00B75B6C" w:rsidRPr="00AB081C" w:rsidRDefault="00AE6599" w:rsidP="00B75B6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609</w:t>
            </w:r>
          </w:p>
        </w:tc>
      </w:tr>
      <w:tr w:rsidR="00B75B6C" w:rsidRPr="00AB081C" w14:paraId="0C781C00" w14:textId="77777777" w:rsidTr="00D069BB">
        <w:trPr>
          <w:trHeight w:val="261"/>
        </w:trPr>
        <w:tc>
          <w:tcPr>
            <w:tcW w:w="3375" w:type="dxa"/>
            <w:shd w:val="clear" w:color="auto" w:fill="auto"/>
          </w:tcPr>
          <w:p w14:paraId="60B1F918" w14:textId="77777777" w:rsidR="00B75B6C" w:rsidRPr="00AB081C" w:rsidRDefault="00B75B6C" w:rsidP="00B75B6C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52288D02" w14:textId="77777777" w:rsidR="00B75B6C" w:rsidRPr="00AB081C" w:rsidRDefault="00B75B6C" w:rsidP="00B75B6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7746FBD" w14:textId="77777777" w:rsidR="00B75B6C" w:rsidRPr="00AB081C" w:rsidRDefault="00B75B6C" w:rsidP="00B75B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30750B2" w14:textId="77777777" w:rsidR="00B75B6C" w:rsidRPr="00AB081C" w:rsidRDefault="00B75B6C" w:rsidP="00B75B6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C0871B9" w14:textId="77777777" w:rsidR="00B75B6C" w:rsidRPr="00AB081C" w:rsidRDefault="00B75B6C" w:rsidP="00B75B6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711AFF82" w14:textId="77777777" w:rsidR="00B75B6C" w:rsidRPr="00AB081C" w:rsidRDefault="00B75B6C" w:rsidP="00B75B6C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6A9A7CF" w14:textId="77777777" w:rsidR="00B75B6C" w:rsidRPr="00AB081C" w:rsidRDefault="00B75B6C" w:rsidP="00B75B6C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33E004B" w14:textId="77777777" w:rsidR="00B75B6C" w:rsidRPr="00AB081C" w:rsidRDefault="00B75B6C" w:rsidP="00B75B6C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90DAB79" w14:textId="77777777" w:rsidR="00B75B6C" w:rsidRPr="00AB081C" w:rsidRDefault="00B75B6C" w:rsidP="00B75B6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5B6C" w:rsidRPr="00AB081C" w14:paraId="1404927E" w14:textId="77777777" w:rsidTr="00D069BB">
        <w:trPr>
          <w:trHeight w:val="261"/>
        </w:trPr>
        <w:tc>
          <w:tcPr>
            <w:tcW w:w="3375" w:type="dxa"/>
            <w:shd w:val="clear" w:color="auto" w:fill="auto"/>
          </w:tcPr>
          <w:p w14:paraId="76D6D3B5" w14:textId="77777777" w:rsidR="00B75B6C" w:rsidRPr="00AB081C" w:rsidRDefault="00B75B6C" w:rsidP="00B75B6C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AB08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138D2C43" w14:textId="77777777" w:rsidR="00B75B6C" w:rsidRPr="00AB081C" w:rsidRDefault="00B75B6C" w:rsidP="00B75B6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9AAFA48" w14:textId="77777777" w:rsidR="00B75B6C" w:rsidRPr="00AB081C" w:rsidRDefault="00B75B6C" w:rsidP="00B75B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942120B" w14:textId="77777777" w:rsidR="00B75B6C" w:rsidRPr="00AB081C" w:rsidRDefault="00B75B6C" w:rsidP="00B75B6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537F1A9" w14:textId="77777777" w:rsidR="00B75B6C" w:rsidRPr="00AB081C" w:rsidRDefault="00B75B6C" w:rsidP="00B75B6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4F93BC83" w14:textId="77777777" w:rsidR="00B75B6C" w:rsidRPr="00AB081C" w:rsidRDefault="00B75B6C" w:rsidP="00B75B6C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C7D3007" w14:textId="77777777" w:rsidR="00B75B6C" w:rsidRPr="00AB081C" w:rsidRDefault="00B75B6C" w:rsidP="00B75B6C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5C2706C" w14:textId="77777777" w:rsidR="00B75B6C" w:rsidRPr="00AB081C" w:rsidRDefault="00B75B6C" w:rsidP="00B75B6C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F726E76" w14:textId="77777777" w:rsidR="00B75B6C" w:rsidRPr="00AB081C" w:rsidRDefault="00B75B6C" w:rsidP="00B75B6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5B6C" w:rsidRPr="00AB081C" w14:paraId="5D3E5E81" w14:textId="77777777" w:rsidTr="00D069BB">
        <w:trPr>
          <w:trHeight w:val="261"/>
        </w:trPr>
        <w:tc>
          <w:tcPr>
            <w:tcW w:w="3375" w:type="dxa"/>
            <w:shd w:val="clear" w:color="auto" w:fill="auto"/>
          </w:tcPr>
          <w:p w14:paraId="0E74955D" w14:textId="2FDCD28E" w:rsidR="00B75B6C" w:rsidRPr="00AB081C" w:rsidRDefault="00B75B6C" w:rsidP="00B75B6C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B081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 (ส่วนที่มีดอกเบี้ยคงที่)</w:t>
            </w:r>
          </w:p>
        </w:tc>
        <w:tc>
          <w:tcPr>
            <w:tcW w:w="1394" w:type="dxa"/>
            <w:shd w:val="clear" w:color="auto" w:fill="auto"/>
          </w:tcPr>
          <w:p w14:paraId="76AE053D" w14:textId="01D30803" w:rsidR="00B75B6C" w:rsidRPr="00AB081C" w:rsidRDefault="00AE6599" w:rsidP="00B75B6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1C278142" w14:textId="177473EC" w:rsidR="00B75B6C" w:rsidRPr="00AB081C" w:rsidRDefault="00AE6599" w:rsidP="00B75B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55A74224" w14:textId="15EC9F8F" w:rsidR="00B75B6C" w:rsidRPr="00AB081C" w:rsidRDefault="00AE6599" w:rsidP="00B75B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1395" w:type="dxa"/>
            <w:shd w:val="clear" w:color="auto" w:fill="auto"/>
          </w:tcPr>
          <w:p w14:paraId="226A2604" w14:textId="31B1FE34" w:rsidR="00B75B6C" w:rsidRPr="00AB081C" w:rsidRDefault="00AE6599" w:rsidP="00B75B6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1394" w:type="dxa"/>
            <w:shd w:val="clear" w:color="auto" w:fill="auto"/>
          </w:tcPr>
          <w:p w14:paraId="28C96A92" w14:textId="1E40A734" w:rsidR="00B75B6C" w:rsidRPr="00AB081C" w:rsidRDefault="00AE6599" w:rsidP="00B75B6C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6AA0DA02" w14:textId="197E9F7C" w:rsidR="00B75B6C" w:rsidRPr="00AB081C" w:rsidRDefault="00AE6599" w:rsidP="00B75B6C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</w:rPr>
              <w:t>588</w:t>
            </w:r>
          </w:p>
        </w:tc>
        <w:tc>
          <w:tcPr>
            <w:tcW w:w="1395" w:type="dxa"/>
            <w:shd w:val="clear" w:color="auto" w:fill="auto"/>
          </w:tcPr>
          <w:p w14:paraId="04068A9E" w14:textId="315B39A1" w:rsidR="00B75B6C" w:rsidRPr="00AB081C" w:rsidRDefault="00AE6599" w:rsidP="00B75B6C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4E6D96C8" w14:textId="7C4E1C05" w:rsidR="00B75B6C" w:rsidRPr="00AB081C" w:rsidRDefault="00AE6599" w:rsidP="00B75B6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</w:rPr>
              <w:t>588</w:t>
            </w:r>
          </w:p>
        </w:tc>
      </w:tr>
      <w:tr w:rsidR="00B75B6C" w:rsidRPr="00AB081C" w14:paraId="4C3CD730" w14:textId="77777777" w:rsidTr="00D069BB">
        <w:trPr>
          <w:trHeight w:val="261"/>
        </w:trPr>
        <w:tc>
          <w:tcPr>
            <w:tcW w:w="3375" w:type="dxa"/>
            <w:shd w:val="clear" w:color="auto" w:fill="auto"/>
          </w:tcPr>
          <w:p w14:paraId="3CBC71A0" w14:textId="77777777" w:rsidR="00B75B6C" w:rsidRPr="00AB081C" w:rsidRDefault="00B75B6C" w:rsidP="00B75B6C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B081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94" w:type="dxa"/>
            <w:shd w:val="clear" w:color="auto" w:fill="auto"/>
          </w:tcPr>
          <w:p w14:paraId="4B2E9E15" w14:textId="17E6FF0F" w:rsidR="00B75B6C" w:rsidRPr="00AB081C" w:rsidRDefault="00AE6599" w:rsidP="00B75B6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25D74972" w14:textId="698FD270" w:rsidR="00B75B6C" w:rsidRPr="00AB081C" w:rsidRDefault="00AE6599" w:rsidP="00B75B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029A6798" w14:textId="0AA6F2F9" w:rsidR="00B75B6C" w:rsidRPr="00AB081C" w:rsidRDefault="00AE6599" w:rsidP="00B75B6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39,071</w:t>
            </w:r>
          </w:p>
        </w:tc>
        <w:tc>
          <w:tcPr>
            <w:tcW w:w="1395" w:type="dxa"/>
            <w:shd w:val="clear" w:color="auto" w:fill="auto"/>
          </w:tcPr>
          <w:p w14:paraId="1C95190A" w14:textId="261FA0CC" w:rsidR="00B75B6C" w:rsidRPr="00AB081C" w:rsidRDefault="00AE6599" w:rsidP="00B75B6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39,071</w:t>
            </w:r>
          </w:p>
        </w:tc>
        <w:tc>
          <w:tcPr>
            <w:tcW w:w="1394" w:type="dxa"/>
            <w:shd w:val="clear" w:color="auto" w:fill="auto"/>
          </w:tcPr>
          <w:p w14:paraId="3A05C12B" w14:textId="6220C55F" w:rsidR="00B75B6C" w:rsidRPr="00AB081C" w:rsidRDefault="00AE6599" w:rsidP="00B75B6C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189DE710" w14:textId="3C67F3BD" w:rsidR="00B75B6C" w:rsidRPr="00AB081C" w:rsidRDefault="00AE6599" w:rsidP="00B75B6C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</w:rPr>
              <w:t>38,782</w:t>
            </w:r>
          </w:p>
        </w:tc>
        <w:tc>
          <w:tcPr>
            <w:tcW w:w="1395" w:type="dxa"/>
            <w:shd w:val="clear" w:color="auto" w:fill="auto"/>
          </w:tcPr>
          <w:p w14:paraId="6FC3860D" w14:textId="13BE90C2" w:rsidR="00B75B6C" w:rsidRPr="00AB081C" w:rsidRDefault="00AE6599" w:rsidP="00B75B6C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37F1A467" w14:textId="3FCB8948" w:rsidR="00B75B6C" w:rsidRPr="00AB081C" w:rsidRDefault="00AE6599" w:rsidP="00B75B6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</w:rPr>
              <w:t>38,782</w:t>
            </w:r>
          </w:p>
        </w:tc>
      </w:tr>
      <w:tr w:rsidR="00B75B6C" w:rsidRPr="00AB081C" w14:paraId="38598436" w14:textId="77777777" w:rsidTr="00D069BB">
        <w:trPr>
          <w:trHeight w:val="261"/>
        </w:trPr>
        <w:tc>
          <w:tcPr>
            <w:tcW w:w="3375" w:type="dxa"/>
            <w:shd w:val="clear" w:color="auto" w:fill="auto"/>
          </w:tcPr>
          <w:p w14:paraId="5518291F" w14:textId="77777777" w:rsidR="00B75B6C" w:rsidRPr="00AB081C" w:rsidRDefault="00B75B6C" w:rsidP="00B75B6C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B081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394" w:type="dxa"/>
            <w:shd w:val="clear" w:color="auto" w:fill="auto"/>
          </w:tcPr>
          <w:p w14:paraId="60B217AF" w14:textId="41AF8C6D" w:rsidR="00B75B6C" w:rsidRPr="00AB081C" w:rsidRDefault="004F65C5" w:rsidP="00B75B6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674</w:t>
            </w:r>
          </w:p>
        </w:tc>
        <w:tc>
          <w:tcPr>
            <w:tcW w:w="1395" w:type="dxa"/>
            <w:shd w:val="clear" w:color="auto" w:fill="auto"/>
          </w:tcPr>
          <w:p w14:paraId="563FFB0C" w14:textId="4D890B3F" w:rsidR="00B75B6C" w:rsidRPr="00AB081C" w:rsidRDefault="00AE6599" w:rsidP="00B75B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57FFDB65" w14:textId="1D8153B2" w:rsidR="00B75B6C" w:rsidRPr="00AB081C" w:rsidRDefault="00AE6599" w:rsidP="00B75B6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CAA790F" w14:textId="4293FA74" w:rsidR="00B75B6C" w:rsidRPr="00AB081C" w:rsidRDefault="00471B5A" w:rsidP="00B75B6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674</w:t>
            </w:r>
          </w:p>
        </w:tc>
        <w:tc>
          <w:tcPr>
            <w:tcW w:w="1394" w:type="dxa"/>
            <w:shd w:val="clear" w:color="auto" w:fill="auto"/>
          </w:tcPr>
          <w:p w14:paraId="36014A62" w14:textId="0574850C" w:rsidR="00B75B6C" w:rsidRPr="00AB081C" w:rsidRDefault="00AE6599" w:rsidP="00B75B6C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19C94EDB" w14:textId="7BF67BC5" w:rsidR="00B75B6C" w:rsidRPr="00AB081C" w:rsidRDefault="00471B5A" w:rsidP="00B75B6C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674</w:t>
            </w:r>
          </w:p>
        </w:tc>
        <w:tc>
          <w:tcPr>
            <w:tcW w:w="1395" w:type="dxa"/>
            <w:shd w:val="clear" w:color="auto" w:fill="auto"/>
          </w:tcPr>
          <w:p w14:paraId="4F2CF515" w14:textId="10C42FF5" w:rsidR="00B75B6C" w:rsidRPr="00AB081C" w:rsidRDefault="00AE6599" w:rsidP="00B75B6C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781AD490" w14:textId="58FE5A5A" w:rsidR="00B75B6C" w:rsidRPr="00AB081C" w:rsidRDefault="00471B5A" w:rsidP="00B75B6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674</w:t>
            </w:r>
          </w:p>
        </w:tc>
      </w:tr>
    </w:tbl>
    <w:p w14:paraId="3FBE05BB" w14:textId="77777777" w:rsidR="007278F3" w:rsidRPr="00AB081C" w:rsidRDefault="007278F3">
      <w:pPr>
        <w:rPr>
          <w:rFonts w:asciiTheme="majorBidi" w:hAnsiTheme="majorBidi" w:cstheme="majorBidi"/>
        </w:rPr>
      </w:pPr>
    </w:p>
    <w:p w14:paraId="32C08AF7" w14:textId="77777777" w:rsidR="00D069BB" w:rsidRPr="00AB081C" w:rsidRDefault="00D069BB"/>
    <w:p w14:paraId="57125F5E" w14:textId="77777777" w:rsidR="00AE6599" w:rsidRPr="00AB081C" w:rsidRDefault="00AE6599"/>
    <w:p w14:paraId="55AC91C6" w14:textId="77777777" w:rsidR="00D069BB" w:rsidRPr="00AB081C" w:rsidRDefault="00D069BB"/>
    <w:tbl>
      <w:tblPr>
        <w:tblW w:w="14533" w:type="dxa"/>
        <w:tblInd w:w="493" w:type="dxa"/>
        <w:tblLayout w:type="fixed"/>
        <w:tblLook w:val="04A0" w:firstRow="1" w:lastRow="0" w:firstColumn="1" w:lastColumn="0" w:noHBand="0" w:noVBand="1"/>
      </w:tblPr>
      <w:tblGrid>
        <w:gridCol w:w="3375"/>
        <w:gridCol w:w="1394"/>
        <w:gridCol w:w="1395"/>
        <w:gridCol w:w="1395"/>
        <w:gridCol w:w="1395"/>
        <w:gridCol w:w="1394"/>
        <w:gridCol w:w="1395"/>
        <w:gridCol w:w="1395"/>
        <w:gridCol w:w="1395"/>
      </w:tblGrid>
      <w:tr w:rsidR="00D069BB" w:rsidRPr="00AB081C" w14:paraId="0C5CBBFD" w14:textId="77777777" w:rsidTr="008176C3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1EB123D3" w14:textId="77777777" w:rsidR="00D069BB" w:rsidRPr="00AB081C" w:rsidRDefault="00D069BB" w:rsidP="008176C3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58" w:type="dxa"/>
            <w:gridSpan w:val="8"/>
            <w:vAlign w:val="bottom"/>
          </w:tcPr>
          <w:p w14:paraId="0CB81079" w14:textId="77777777" w:rsidR="00D069BB" w:rsidRPr="00AB081C" w:rsidRDefault="00D069BB" w:rsidP="008176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B081C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069BB" w:rsidRPr="00AB081C" w14:paraId="17044164" w14:textId="77777777" w:rsidTr="008176C3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5CA49E11" w14:textId="77777777" w:rsidR="00D069BB" w:rsidRPr="00AB081C" w:rsidRDefault="00D069BB" w:rsidP="008176C3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79" w:type="dxa"/>
            <w:gridSpan w:val="4"/>
            <w:vAlign w:val="bottom"/>
          </w:tcPr>
          <w:p w14:paraId="3250E51E" w14:textId="77777777" w:rsidR="00D069BB" w:rsidRPr="00AB081C" w:rsidRDefault="00D069BB" w:rsidP="008176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B081C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5579" w:type="dxa"/>
            <w:gridSpan w:val="4"/>
            <w:vAlign w:val="bottom"/>
          </w:tcPr>
          <w:p w14:paraId="64727BCD" w14:textId="77777777" w:rsidR="00D069BB" w:rsidRPr="00AB081C" w:rsidRDefault="00D069BB" w:rsidP="008176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B081C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</w:t>
            </w:r>
            <w:r w:rsidRPr="00AB081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ยุติธรรม</w:t>
            </w:r>
          </w:p>
        </w:tc>
      </w:tr>
      <w:tr w:rsidR="00D069BB" w:rsidRPr="00AB081C" w14:paraId="7CB53505" w14:textId="77777777" w:rsidTr="008176C3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194D4B9C" w14:textId="038AB4E5" w:rsidR="00D069BB" w:rsidRPr="00AB081C" w:rsidRDefault="00D069BB" w:rsidP="008176C3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B08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B081C">
              <w:rPr>
                <w:b/>
                <w:bCs/>
                <w:i/>
                <w:iCs/>
                <w:sz w:val="28"/>
                <w:szCs w:val="28"/>
              </w:rPr>
              <w:t>31</w:t>
            </w:r>
            <w:r w:rsidRPr="00AB081C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  <w:r w:rsidRPr="00AB081C">
              <w:rPr>
                <w:b/>
                <w:bCs/>
                <w:i/>
                <w:iCs/>
                <w:sz w:val="28"/>
                <w:szCs w:val="28"/>
              </w:rPr>
              <w:t xml:space="preserve"> 256</w:t>
            </w:r>
            <w:r w:rsidRPr="00AB081C">
              <w:rPr>
                <w:b/>
                <w:bCs/>
                <w:i/>
                <w:iCs/>
                <w:sz w:val="28"/>
                <w:szCs w:val="28"/>
                <w:cs/>
              </w:rPr>
              <w:t>5</w:t>
            </w:r>
          </w:p>
        </w:tc>
        <w:tc>
          <w:tcPr>
            <w:tcW w:w="1394" w:type="dxa"/>
            <w:vAlign w:val="bottom"/>
          </w:tcPr>
          <w:p w14:paraId="455A4E94" w14:textId="77777777" w:rsidR="00D069BB" w:rsidRPr="00AB081C" w:rsidRDefault="00D069BB" w:rsidP="008176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485525E" w14:textId="77777777" w:rsidR="00D069BB" w:rsidRPr="00AB081C" w:rsidRDefault="00D069BB" w:rsidP="008176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9B5A860" w14:textId="77777777" w:rsidR="00D069BB" w:rsidRPr="00AB081C" w:rsidRDefault="00D069BB" w:rsidP="008176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9096EF9" w14:textId="77777777" w:rsidR="00D069BB" w:rsidRPr="00AB081C" w:rsidRDefault="00D069BB" w:rsidP="008176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94" w:type="dxa"/>
            <w:vAlign w:val="bottom"/>
          </w:tcPr>
          <w:p w14:paraId="09F3294B" w14:textId="77777777" w:rsidR="00D069BB" w:rsidRPr="00AB081C" w:rsidRDefault="00D069BB" w:rsidP="008176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AB08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395" w:type="dxa"/>
            <w:vAlign w:val="bottom"/>
          </w:tcPr>
          <w:p w14:paraId="5083C5C3" w14:textId="77777777" w:rsidR="00D069BB" w:rsidRPr="00AB081C" w:rsidRDefault="00D069BB" w:rsidP="008176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AB08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395" w:type="dxa"/>
            <w:vAlign w:val="bottom"/>
          </w:tcPr>
          <w:p w14:paraId="6A46A76C" w14:textId="77777777" w:rsidR="00D069BB" w:rsidRPr="00AB081C" w:rsidRDefault="00D069BB" w:rsidP="008176C3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AB081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391D56B" w14:textId="77777777" w:rsidR="00D069BB" w:rsidRPr="00AB081C" w:rsidRDefault="00D069BB" w:rsidP="008176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069BB" w:rsidRPr="00AB081C" w14:paraId="33381628" w14:textId="77777777" w:rsidTr="008176C3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4EC00823" w14:textId="77777777" w:rsidR="00D069BB" w:rsidRPr="00AB081C" w:rsidRDefault="00D069BB" w:rsidP="008176C3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58" w:type="dxa"/>
            <w:gridSpan w:val="8"/>
            <w:vAlign w:val="bottom"/>
          </w:tcPr>
          <w:p w14:paraId="3805025A" w14:textId="77777777" w:rsidR="00D069BB" w:rsidRPr="00AB081C" w:rsidRDefault="00D069BB" w:rsidP="008176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B081C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D069BB" w:rsidRPr="00AB081C" w14:paraId="52B73190" w14:textId="77777777" w:rsidTr="008176C3">
        <w:trPr>
          <w:trHeight w:val="261"/>
        </w:trPr>
        <w:tc>
          <w:tcPr>
            <w:tcW w:w="3375" w:type="dxa"/>
            <w:shd w:val="clear" w:color="auto" w:fill="auto"/>
          </w:tcPr>
          <w:p w14:paraId="09B6BFBF" w14:textId="77777777" w:rsidR="00D069BB" w:rsidRPr="00AB081C" w:rsidRDefault="00D069BB" w:rsidP="008176C3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B08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94" w:type="dxa"/>
          </w:tcPr>
          <w:p w14:paraId="42E6B33D" w14:textId="77777777" w:rsidR="00D069BB" w:rsidRPr="00AB081C" w:rsidRDefault="00D069BB" w:rsidP="008176C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2777157C" w14:textId="77777777" w:rsidR="00D069BB" w:rsidRPr="00AB081C" w:rsidRDefault="00D069BB" w:rsidP="008176C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1E800639" w14:textId="77777777" w:rsidR="00D069BB" w:rsidRPr="00AB081C" w:rsidRDefault="00D069BB" w:rsidP="008176C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</w:tcPr>
          <w:p w14:paraId="307B79D2" w14:textId="77777777" w:rsidR="00D069BB" w:rsidRPr="00AB081C" w:rsidRDefault="00D069BB" w:rsidP="008176C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0BFD4136" w14:textId="77777777" w:rsidR="00D069BB" w:rsidRPr="00AB081C" w:rsidRDefault="00D069BB" w:rsidP="008176C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0DBB78E1" w14:textId="77777777" w:rsidR="00D069BB" w:rsidRPr="00AB081C" w:rsidRDefault="00D069BB" w:rsidP="008176C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6C19156B" w14:textId="77777777" w:rsidR="00D069BB" w:rsidRPr="00AB081C" w:rsidRDefault="00D069BB" w:rsidP="008176C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1957A73B" w14:textId="77777777" w:rsidR="00D069BB" w:rsidRPr="00AB081C" w:rsidRDefault="00D069BB" w:rsidP="008176C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69BB" w:rsidRPr="00AB081C" w14:paraId="61AD47FE" w14:textId="77777777" w:rsidTr="007D6BC3">
        <w:trPr>
          <w:trHeight w:val="261"/>
        </w:trPr>
        <w:tc>
          <w:tcPr>
            <w:tcW w:w="3375" w:type="dxa"/>
            <w:shd w:val="clear" w:color="auto" w:fill="auto"/>
          </w:tcPr>
          <w:p w14:paraId="58F544D1" w14:textId="77777777" w:rsidR="00D069BB" w:rsidRPr="00AB081C" w:rsidRDefault="00D069BB" w:rsidP="00D069B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B081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394" w:type="dxa"/>
            <w:shd w:val="clear" w:color="auto" w:fill="auto"/>
          </w:tcPr>
          <w:p w14:paraId="545DE828" w14:textId="64EA41AB" w:rsidR="00D069BB" w:rsidRPr="00AB081C" w:rsidRDefault="00D069BB" w:rsidP="00D069B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395" w:type="dxa"/>
            <w:shd w:val="clear" w:color="auto" w:fill="auto"/>
          </w:tcPr>
          <w:p w14:paraId="31A02564" w14:textId="0E4D3C47" w:rsidR="00D069BB" w:rsidRPr="00AB081C" w:rsidRDefault="00D069BB" w:rsidP="00D069B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081C">
              <w:rPr>
                <w:rFonts w:ascii="Angsana New" w:hAnsi="Angsana New"/>
                <w:sz w:val="28"/>
                <w:szCs w:val="28"/>
              </w:rPr>
              <w:t>425</w:t>
            </w:r>
          </w:p>
        </w:tc>
        <w:tc>
          <w:tcPr>
            <w:tcW w:w="1395" w:type="dxa"/>
            <w:shd w:val="clear" w:color="auto" w:fill="auto"/>
          </w:tcPr>
          <w:p w14:paraId="67C74584" w14:textId="1986D007" w:rsidR="00D069BB" w:rsidRPr="00AB081C" w:rsidRDefault="00D069BB" w:rsidP="00D069B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62C2D123" w14:textId="4C9A2446" w:rsidR="00D069BB" w:rsidRPr="00AB081C" w:rsidRDefault="00D069BB" w:rsidP="00D069B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</w:rPr>
              <w:t>476</w:t>
            </w:r>
          </w:p>
        </w:tc>
        <w:tc>
          <w:tcPr>
            <w:tcW w:w="1394" w:type="dxa"/>
            <w:shd w:val="clear" w:color="auto" w:fill="auto"/>
          </w:tcPr>
          <w:p w14:paraId="66DE130A" w14:textId="548422E9" w:rsidR="00D069BB" w:rsidRPr="00AB081C" w:rsidRDefault="00D069BB" w:rsidP="00D06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</w:rPr>
              <w:t>476</w:t>
            </w:r>
          </w:p>
        </w:tc>
        <w:tc>
          <w:tcPr>
            <w:tcW w:w="1395" w:type="dxa"/>
            <w:shd w:val="clear" w:color="auto" w:fill="auto"/>
          </w:tcPr>
          <w:p w14:paraId="708D52FA" w14:textId="0F31535A" w:rsidR="00D069BB" w:rsidRPr="00AB081C" w:rsidRDefault="00D069BB" w:rsidP="00D069B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08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78B533AF" w14:textId="357C08CC" w:rsidR="00D069BB" w:rsidRPr="00AB081C" w:rsidRDefault="00D069BB" w:rsidP="00D069B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08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5A8CABF2" w14:textId="4FC074A7" w:rsidR="00D069BB" w:rsidRPr="00AB081C" w:rsidRDefault="00D069BB" w:rsidP="00D069B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081C">
              <w:rPr>
                <w:rFonts w:ascii="Angsana New" w:hAnsi="Angsana New" w:hint="cs"/>
                <w:sz w:val="28"/>
                <w:szCs w:val="28"/>
                <w:lang w:bidi="th-TH"/>
              </w:rPr>
              <w:t>476</w:t>
            </w:r>
          </w:p>
        </w:tc>
      </w:tr>
      <w:tr w:rsidR="00D069BB" w:rsidRPr="00AB081C" w14:paraId="39D8A43E" w14:textId="77777777" w:rsidTr="008176C3">
        <w:trPr>
          <w:trHeight w:val="261"/>
        </w:trPr>
        <w:tc>
          <w:tcPr>
            <w:tcW w:w="3375" w:type="dxa"/>
            <w:shd w:val="clear" w:color="auto" w:fill="auto"/>
          </w:tcPr>
          <w:p w14:paraId="4FAFB663" w14:textId="77777777" w:rsidR="00D069BB" w:rsidRPr="00AB081C" w:rsidRDefault="00D069BB" w:rsidP="00D069BB">
            <w:pPr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B081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เงินลงทุนในตราสารทุนอื่นที่ไม่อยู่ใน</w:t>
            </w:r>
          </w:p>
          <w:p w14:paraId="22F4C903" w14:textId="77777777" w:rsidR="00D069BB" w:rsidRPr="00AB081C" w:rsidRDefault="00D069BB" w:rsidP="00D069BB">
            <w:pPr>
              <w:spacing w:line="240" w:lineRule="auto"/>
              <w:ind w:left="15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081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23D031C9" w14:textId="5E3088D4" w:rsidR="00D069BB" w:rsidRPr="00AB081C" w:rsidRDefault="00D069BB" w:rsidP="00D069B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512C09E" w14:textId="440E2CA3" w:rsidR="00D069BB" w:rsidRPr="00AB081C" w:rsidRDefault="00D069BB" w:rsidP="00D069B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525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B7423A6" w14:textId="3F90637A" w:rsidR="00D069BB" w:rsidRPr="00AB081C" w:rsidRDefault="00D069BB" w:rsidP="00D069B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1885E42" w14:textId="506E6739" w:rsidR="00D069BB" w:rsidRPr="00AB081C" w:rsidRDefault="00D069BB" w:rsidP="00D069B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</w:rPr>
              <w:t>525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17950AB5" w14:textId="5A0B457A" w:rsidR="00D069BB" w:rsidRPr="00AB081C" w:rsidRDefault="00D069BB" w:rsidP="00D06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BC877A1" w14:textId="1E19693E" w:rsidR="00D069BB" w:rsidRPr="00AB081C" w:rsidRDefault="00D069BB" w:rsidP="00D069B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4A225F7" w14:textId="726A54B2" w:rsidR="00D069BB" w:rsidRPr="00AB081C" w:rsidRDefault="00D069BB" w:rsidP="00D069B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525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B9763B3" w14:textId="59DB7EA0" w:rsidR="00D069BB" w:rsidRPr="00AB081C" w:rsidRDefault="00D069BB" w:rsidP="00D069B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 w:hint="cs"/>
                <w:sz w:val="28"/>
                <w:szCs w:val="28"/>
                <w:lang w:bidi="th-TH"/>
              </w:rPr>
              <w:t>525</w:t>
            </w:r>
          </w:p>
        </w:tc>
      </w:tr>
      <w:tr w:rsidR="00D069BB" w:rsidRPr="00AB081C" w14:paraId="76F29805" w14:textId="77777777" w:rsidTr="008176C3">
        <w:trPr>
          <w:trHeight w:val="261"/>
        </w:trPr>
        <w:tc>
          <w:tcPr>
            <w:tcW w:w="3375" w:type="dxa"/>
            <w:shd w:val="clear" w:color="auto" w:fill="auto"/>
          </w:tcPr>
          <w:p w14:paraId="4721ACAC" w14:textId="77777777" w:rsidR="00D069BB" w:rsidRPr="00AB081C" w:rsidRDefault="00D069BB" w:rsidP="00D069BB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B081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เงินให้กู้ยืม (ส่วนที่มีดอกเบี้ยคงที่)</w:t>
            </w:r>
          </w:p>
        </w:tc>
        <w:tc>
          <w:tcPr>
            <w:tcW w:w="1394" w:type="dxa"/>
            <w:shd w:val="clear" w:color="auto" w:fill="auto"/>
          </w:tcPr>
          <w:p w14:paraId="71EA2DA1" w14:textId="59D5972E" w:rsidR="00D069BB" w:rsidRPr="00AB081C" w:rsidRDefault="00D069BB" w:rsidP="00D069B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3FE56FF3" w14:textId="36D4E362" w:rsidR="00D069BB" w:rsidRPr="00AB081C" w:rsidRDefault="00D069BB" w:rsidP="00D069BB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60049DDC" w14:textId="723F32EF" w:rsidR="00D069BB" w:rsidRPr="00AB081C" w:rsidRDefault="00D069BB" w:rsidP="00D069B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810</w:t>
            </w:r>
          </w:p>
        </w:tc>
        <w:tc>
          <w:tcPr>
            <w:tcW w:w="1395" w:type="dxa"/>
            <w:shd w:val="clear" w:color="auto" w:fill="auto"/>
          </w:tcPr>
          <w:p w14:paraId="2C28DFEF" w14:textId="367ACEB9" w:rsidR="00D069BB" w:rsidRPr="00AB081C" w:rsidRDefault="00D069BB" w:rsidP="00D069B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</w:rPr>
              <w:t>810</w:t>
            </w:r>
          </w:p>
        </w:tc>
        <w:tc>
          <w:tcPr>
            <w:tcW w:w="1394" w:type="dxa"/>
            <w:shd w:val="clear" w:color="auto" w:fill="auto"/>
          </w:tcPr>
          <w:p w14:paraId="37239397" w14:textId="1415FF1F" w:rsidR="00D069BB" w:rsidRPr="00AB081C" w:rsidRDefault="00D069BB" w:rsidP="00D06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6AE1D16F" w14:textId="500899F3" w:rsidR="00D069BB" w:rsidRPr="00AB081C" w:rsidRDefault="004F65C5" w:rsidP="00D069B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808</w:t>
            </w:r>
          </w:p>
        </w:tc>
        <w:tc>
          <w:tcPr>
            <w:tcW w:w="1395" w:type="dxa"/>
            <w:shd w:val="clear" w:color="auto" w:fill="auto"/>
          </w:tcPr>
          <w:p w14:paraId="742C7766" w14:textId="7506D272" w:rsidR="00D069BB" w:rsidRPr="00AB081C" w:rsidRDefault="004F65C5" w:rsidP="00D069B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B08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68ED696E" w14:textId="0D3FE7E0" w:rsidR="00D069BB" w:rsidRPr="00AB081C" w:rsidRDefault="00D069BB" w:rsidP="00D069B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081C">
              <w:rPr>
                <w:rFonts w:ascii="Angsana New" w:hAnsi="Angsana New" w:hint="cs"/>
                <w:sz w:val="28"/>
                <w:szCs w:val="28"/>
                <w:lang w:bidi="th-TH"/>
              </w:rPr>
              <w:t>808</w:t>
            </w:r>
          </w:p>
        </w:tc>
      </w:tr>
      <w:tr w:rsidR="00D069BB" w:rsidRPr="00AB081C" w14:paraId="3449650F" w14:textId="77777777" w:rsidTr="00EB4445">
        <w:trPr>
          <w:trHeight w:val="261"/>
        </w:trPr>
        <w:tc>
          <w:tcPr>
            <w:tcW w:w="3375" w:type="dxa"/>
            <w:shd w:val="clear" w:color="auto" w:fill="auto"/>
          </w:tcPr>
          <w:p w14:paraId="53BEE9B5" w14:textId="77777777" w:rsidR="00D069BB" w:rsidRPr="00AB081C" w:rsidRDefault="00D069BB" w:rsidP="00D069BB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B081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394" w:type="dxa"/>
            <w:shd w:val="clear" w:color="auto" w:fill="auto"/>
          </w:tcPr>
          <w:p w14:paraId="5E18A230" w14:textId="721596DA" w:rsidR="00D069BB" w:rsidRPr="00AB081C" w:rsidRDefault="00D069BB" w:rsidP="00D069B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val="en-US"/>
              </w:rPr>
              <w:t>524</w:t>
            </w:r>
          </w:p>
        </w:tc>
        <w:tc>
          <w:tcPr>
            <w:tcW w:w="1395" w:type="dxa"/>
            <w:shd w:val="clear" w:color="auto" w:fill="auto"/>
          </w:tcPr>
          <w:p w14:paraId="7212F8AE" w14:textId="1FBEC5E6" w:rsidR="00D069BB" w:rsidRPr="00AB081C" w:rsidRDefault="00D069BB" w:rsidP="00D069BB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5CDB24F8" w14:textId="64FBE5D7" w:rsidR="00D069BB" w:rsidRPr="00AB081C" w:rsidRDefault="00D069BB" w:rsidP="00D069B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5E261E60" w14:textId="205960F5" w:rsidR="00D069BB" w:rsidRPr="00AB081C" w:rsidRDefault="00D069BB" w:rsidP="00D069B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</w:rPr>
              <w:t>524</w:t>
            </w:r>
          </w:p>
        </w:tc>
        <w:tc>
          <w:tcPr>
            <w:tcW w:w="1394" w:type="dxa"/>
            <w:shd w:val="clear" w:color="auto" w:fill="auto"/>
          </w:tcPr>
          <w:p w14:paraId="7768325F" w14:textId="48AC40B5" w:rsidR="00D069BB" w:rsidRPr="00AB081C" w:rsidRDefault="00D069BB" w:rsidP="00D06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73615D1F" w14:textId="12F45BA2" w:rsidR="00D069BB" w:rsidRPr="00AB081C" w:rsidRDefault="00D069BB" w:rsidP="00D069B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081C">
              <w:rPr>
                <w:rFonts w:ascii="Angsana New" w:hAnsi="Angsana New"/>
                <w:sz w:val="28"/>
                <w:szCs w:val="28"/>
                <w:lang w:val="en-US" w:bidi="th-TH"/>
              </w:rPr>
              <w:t>524</w:t>
            </w:r>
          </w:p>
        </w:tc>
        <w:tc>
          <w:tcPr>
            <w:tcW w:w="1395" w:type="dxa"/>
            <w:shd w:val="clear" w:color="auto" w:fill="auto"/>
          </w:tcPr>
          <w:p w14:paraId="793E5CC7" w14:textId="5A1AD973" w:rsidR="00D069BB" w:rsidRPr="00AB081C" w:rsidRDefault="00D069BB" w:rsidP="00D069B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687A3B7F" w14:textId="488EDB90" w:rsidR="00D069BB" w:rsidRPr="00AB081C" w:rsidRDefault="00D069BB" w:rsidP="00D069B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 w:hint="cs"/>
                <w:sz w:val="28"/>
                <w:szCs w:val="28"/>
                <w:lang w:bidi="th-TH"/>
              </w:rPr>
              <w:t>524</w:t>
            </w:r>
          </w:p>
        </w:tc>
      </w:tr>
      <w:tr w:rsidR="00D069BB" w:rsidRPr="00AB081C" w14:paraId="741A13D5" w14:textId="77777777" w:rsidTr="00EB4445">
        <w:trPr>
          <w:trHeight w:val="261"/>
        </w:trPr>
        <w:tc>
          <w:tcPr>
            <w:tcW w:w="3375" w:type="dxa"/>
            <w:shd w:val="clear" w:color="auto" w:fill="auto"/>
          </w:tcPr>
          <w:p w14:paraId="7EB6B5D4" w14:textId="77777777" w:rsidR="00D069BB" w:rsidRPr="00AB081C" w:rsidRDefault="00D069BB" w:rsidP="00D069B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4" w:type="dxa"/>
            <w:shd w:val="clear" w:color="auto" w:fill="auto"/>
          </w:tcPr>
          <w:p w14:paraId="426A8DDC" w14:textId="77777777" w:rsidR="00D069BB" w:rsidRPr="00AB081C" w:rsidRDefault="00D069BB" w:rsidP="00D069B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0CD116E7" w14:textId="77777777" w:rsidR="00D069BB" w:rsidRPr="00AB081C" w:rsidRDefault="00D069BB" w:rsidP="00D069BB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4C68578F" w14:textId="77777777" w:rsidR="00D069BB" w:rsidRPr="00AB081C" w:rsidRDefault="00D069BB" w:rsidP="00D069B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59F3F944" w14:textId="77777777" w:rsidR="00D069BB" w:rsidRPr="00AB081C" w:rsidRDefault="00D069BB" w:rsidP="00D069B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</w:tcPr>
          <w:p w14:paraId="7FAE8A41" w14:textId="77777777" w:rsidR="00D069BB" w:rsidRPr="00AB081C" w:rsidRDefault="00D069BB" w:rsidP="00D06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65FAD6AC" w14:textId="77777777" w:rsidR="00D069BB" w:rsidRPr="00AB081C" w:rsidRDefault="00D069BB" w:rsidP="00D069B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630A7673" w14:textId="77777777" w:rsidR="00D069BB" w:rsidRPr="00AB081C" w:rsidRDefault="00D069BB" w:rsidP="00D069B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236EFE2F" w14:textId="77777777" w:rsidR="00D069BB" w:rsidRPr="00AB081C" w:rsidRDefault="00D069BB" w:rsidP="00D069B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69BB" w:rsidRPr="00AB081C" w14:paraId="641D37AF" w14:textId="77777777" w:rsidTr="00EB4445">
        <w:trPr>
          <w:trHeight w:val="261"/>
        </w:trPr>
        <w:tc>
          <w:tcPr>
            <w:tcW w:w="3375" w:type="dxa"/>
            <w:shd w:val="clear" w:color="auto" w:fill="auto"/>
          </w:tcPr>
          <w:p w14:paraId="2777CC84" w14:textId="77777777" w:rsidR="00D069BB" w:rsidRPr="00AB081C" w:rsidRDefault="00D069BB" w:rsidP="00D069B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AB08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94" w:type="dxa"/>
            <w:shd w:val="clear" w:color="auto" w:fill="auto"/>
          </w:tcPr>
          <w:p w14:paraId="39ED9A6D" w14:textId="77777777" w:rsidR="00D069BB" w:rsidRPr="00AB081C" w:rsidRDefault="00D069BB" w:rsidP="00D069B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6B4A2375" w14:textId="77777777" w:rsidR="00D069BB" w:rsidRPr="00AB081C" w:rsidRDefault="00D069BB" w:rsidP="00D069BB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163F33DF" w14:textId="77777777" w:rsidR="00D069BB" w:rsidRPr="00AB081C" w:rsidRDefault="00D069BB" w:rsidP="00D069B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11B5A8F0" w14:textId="77777777" w:rsidR="00D069BB" w:rsidRPr="00AB081C" w:rsidRDefault="00D069BB" w:rsidP="00D069B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</w:tcPr>
          <w:p w14:paraId="011EB823" w14:textId="77777777" w:rsidR="00D069BB" w:rsidRPr="00AB081C" w:rsidRDefault="00D069BB" w:rsidP="00D06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128ACBFE" w14:textId="77777777" w:rsidR="00D069BB" w:rsidRPr="00AB081C" w:rsidRDefault="00D069BB" w:rsidP="00D069B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71C0885E" w14:textId="77777777" w:rsidR="00D069BB" w:rsidRPr="00AB081C" w:rsidRDefault="00D069BB" w:rsidP="00D069B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023C733A" w14:textId="77777777" w:rsidR="00D069BB" w:rsidRPr="00AB081C" w:rsidRDefault="00D069BB" w:rsidP="00D069B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69BB" w:rsidRPr="00AB081C" w14:paraId="0D0AB258" w14:textId="77777777" w:rsidTr="008176C3">
        <w:trPr>
          <w:trHeight w:val="261"/>
        </w:trPr>
        <w:tc>
          <w:tcPr>
            <w:tcW w:w="3375" w:type="dxa"/>
            <w:shd w:val="clear" w:color="auto" w:fill="auto"/>
          </w:tcPr>
          <w:p w14:paraId="4FEE1695" w14:textId="77777777" w:rsidR="00D069BB" w:rsidRPr="00AB081C" w:rsidRDefault="00D069BB" w:rsidP="00D069BB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B081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 (ส่วนที่มีดอกเบี้ยคงที่)</w:t>
            </w:r>
          </w:p>
        </w:tc>
        <w:tc>
          <w:tcPr>
            <w:tcW w:w="1394" w:type="dxa"/>
            <w:shd w:val="clear" w:color="auto" w:fill="auto"/>
          </w:tcPr>
          <w:p w14:paraId="7BE53315" w14:textId="2A7351AB" w:rsidR="00D069BB" w:rsidRPr="00AB081C" w:rsidRDefault="00D069BB" w:rsidP="00D069B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22E5AE7B" w14:textId="3C6FFDB2" w:rsidR="00D069BB" w:rsidRPr="00AB081C" w:rsidRDefault="00D069BB" w:rsidP="00D069BB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60637647" w14:textId="4CEA562A" w:rsidR="00D069BB" w:rsidRPr="00AB081C" w:rsidRDefault="00D069BB" w:rsidP="00D069B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val="en-US" w:bidi="th-TH"/>
              </w:rPr>
              <w:t>900</w:t>
            </w:r>
          </w:p>
        </w:tc>
        <w:tc>
          <w:tcPr>
            <w:tcW w:w="1395" w:type="dxa"/>
            <w:shd w:val="clear" w:color="auto" w:fill="auto"/>
          </w:tcPr>
          <w:p w14:paraId="62BD7A93" w14:textId="1FE95100" w:rsidR="00D069BB" w:rsidRPr="00AB081C" w:rsidRDefault="00D069BB" w:rsidP="00D069B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val="en-US" w:bidi="th-TH"/>
              </w:rPr>
              <w:t>900</w:t>
            </w:r>
          </w:p>
        </w:tc>
        <w:tc>
          <w:tcPr>
            <w:tcW w:w="1394" w:type="dxa"/>
            <w:shd w:val="clear" w:color="auto" w:fill="auto"/>
          </w:tcPr>
          <w:p w14:paraId="1A14521D" w14:textId="6519EB7D" w:rsidR="00D069BB" w:rsidRPr="00AB081C" w:rsidRDefault="00D069BB" w:rsidP="00D06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08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189EEDEA" w14:textId="436C0163" w:rsidR="00D069BB" w:rsidRPr="00AB081C" w:rsidRDefault="00D069BB" w:rsidP="00D069B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081C">
              <w:rPr>
                <w:rFonts w:ascii="Angsana New" w:hAnsi="Angsana New"/>
                <w:sz w:val="28"/>
                <w:szCs w:val="28"/>
              </w:rPr>
              <w:t>916</w:t>
            </w:r>
          </w:p>
        </w:tc>
        <w:tc>
          <w:tcPr>
            <w:tcW w:w="1395" w:type="dxa"/>
            <w:shd w:val="clear" w:color="auto" w:fill="auto"/>
          </w:tcPr>
          <w:p w14:paraId="2419F982" w14:textId="63E127EC" w:rsidR="00D069BB" w:rsidRPr="00AB081C" w:rsidRDefault="00D069BB" w:rsidP="00D069B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08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1385BF5B" w14:textId="6876AAB1" w:rsidR="00D069BB" w:rsidRPr="00AB081C" w:rsidRDefault="00D069BB" w:rsidP="00D069B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081C">
              <w:rPr>
                <w:rFonts w:ascii="Angsana New" w:hAnsi="Angsana New" w:hint="cs"/>
                <w:sz w:val="28"/>
                <w:szCs w:val="28"/>
                <w:lang w:bidi="th-TH"/>
              </w:rPr>
              <w:t>916</w:t>
            </w:r>
          </w:p>
        </w:tc>
      </w:tr>
      <w:tr w:rsidR="00D069BB" w:rsidRPr="00AB081C" w14:paraId="1AE55BD8" w14:textId="77777777" w:rsidTr="008176C3">
        <w:trPr>
          <w:trHeight w:val="261"/>
        </w:trPr>
        <w:tc>
          <w:tcPr>
            <w:tcW w:w="3375" w:type="dxa"/>
            <w:shd w:val="clear" w:color="auto" w:fill="auto"/>
          </w:tcPr>
          <w:p w14:paraId="6E689ADB" w14:textId="77777777" w:rsidR="00D069BB" w:rsidRPr="00AB081C" w:rsidRDefault="00D069BB" w:rsidP="00D069BB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B081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94" w:type="dxa"/>
            <w:shd w:val="clear" w:color="auto" w:fill="auto"/>
          </w:tcPr>
          <w:p w14:paraId="3E09A8F0" w14:textId="12CCF050" w:rsidR="00D069BB" w:rsidRPr="00AB081C" w:rsidRDefault="00D069BB" w:rsidP="00D069B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13A2CFE3" w14:textId="3CD6E55C" w:rsidR="00D069BB" w:rsidRPr="00AB081C" w:rsidRDefault="00D069BB" w:rsidP="00D069BB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680E02FE" w14:textId="59ADB45B" w:rsidR="00D069BB" w:rsidRPr="00AB081C" w:rsidRDefault="00D069BB" w:rsidP="00D069B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val="en-US" w:bidi="th-TH"/>
              </w:rPr>
              <w:t>39,465</w:t>
            </w:r>
          </w:p>
        </w:tc>
        <w:tc>
          <w:tcPr>
            <w:tcW w:w="1395" w:type="dxa"/>
            <w:shd w:val="clear" w:color="auto" w:fill="auto"/>
          </w:tcPr>
          <w:p w14:paraId="7C95A7B5" w14:textId="54D5371A" w:rsidR="00D069BB" w:rsidRPr="00AB081C" w:rsidRDefault="00D069BB" w:rsidP="00D069B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081C">
              <w:rPr>
                <w:rFonts w:ascii="Angsana New" w:hAnsi="Angsana New"/>
                <w:sz w:val="28"/>
                <w:szCs w:val="28"/>
              </w:rPr>
              <w:t>39,465</w:t>
            </w:r>
          </w:p>
        </w:tc>
        <w:tc>
          <w:tcPr>
            <w:tcW w:w="1394" w:type="dxa"/>
            <w:shd w:val="clear" w:color="auto" w:fill="auto"/>
          </w:tcPr>
          <w:p w14:paraId="144FB801" w14:textId="00E77182" w:rsidR="00D069BB" w:rsidRPr="00AB081C" w:rsidRDefault="00D069BB" w:rsidP="00D06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08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5152AB8B" w14:textId="217DFAE6" w:rsidR="00D069BB" w:rsidRPr="00AB081C" w:rsidRDefault="00D069BB" w:rsidP="00D069B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081C">
              <w:rPr>
                <w:rFonts w:ascii="Angsana New" w:hAnsi="Angsana New"/>
                <w:sz w:val="28"/>
                <w:szCs w:val="28"/>
              </w:rPr>
              <w:t>40,099</w:t>
            </w:r>
          </w:p>
        </w:tc>
        <w:tc>
          <w:tcPr>
            <w:tcW w:w="1395" w:type="dxa"/>
            <w:shd w:val="clear" w:color="auto" w:fill="auto"/>
          </w:tcPr>
          <w:p w14:paraId="6B8BE1A3" w14:textId="664EA5F0" w:rsidR="00D069BB" w:rsidRPr="00AB081C" w:rsidRDefault="00D069BB" w:rsidP="00D069B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08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705C2ADD" w14:textId="48926223" w:rsidR="00D069BB" w:rsidRPr="00AB081C" w:rsidRDefault="00D069BB" w:rsidP="00D069B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081C">
              <w:rPr>
                <w:rFonts w:ascii="Angsana New" w:hAnsi="Angsana New" w:hint="cs"/>
                <w:sz w:val="28"/>
                <w:szCs w:val="28"/>
                <w:lang w:bidi="th-TH"/>
              </w:rPr>
              <w:t>40,099</w:t>
            </w:r>
          </w:p>
        </w:tc>
      </w:tr>
      <w:tr w:rsidR="00D069BB" w:rsidRPr="00AB081C" w14:paraId="69F2C346" w14:textId="77777777" w:rsidTr="00995C0B">
        <w:trPr>
          <w:trHeight w:val="261"/>
        </w:trPr>
        <w:tc>
          <w:tcPr>
            <w:tcW w:w="3375" w:type="dxa"/>
            <w:shd w:val="clear" w:color="auto" w:fill="auto"/>
          </w:tcPr>
          <w:p w14:paraId="6C01352C" w14:textId="77777777" w:rsidR="00D069BB" w:rsidRPr="00AB081C" w:rsidRDefault="00D069BB" w:rsidP="00D069BB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B081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394" w:type="dxa"/>
            <w:shd w:val="clear" w:color="auto" w:fill="auto"/>
          </w:tcPr>
          <w:p w14:paraId="0561D2AC" w14:textId="5B2BE050" w:rsidR="00D069BB" w:rsidRPr="00AB081C" w:rsidRDefault="00D069BB" w:rsidP="00D069B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1,991</w:t>
            </w:r>
          </w:p>
        </w:tc>
        <w:tc>
          <w:tcPr>
            <w:tcW w:w="1395" w:type="dxa"/>
            <w:shd w:val="clear" w:color="auto" w:fill="auto"/>
          </w:tcPr>
          <w:p w14:paraId="14DBC35D" w14:textId="301410C1" w:rsidR="00D069BB" w:rsidRPr="00AB081C" w:rsidRDefault="00D069BB" w:rsidP="00D069BB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4DE28713" w14:textId="54C4B181" w:rsidR="00D069BB" w:rsidRPr="00AB081C" w:rsidRDefault="00D069BB" w:rsidP="00D069B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0664B7E7" w14:textId="12AFD2F0" w:rsidR="00D069BB" w:rsidRPr="00AB081C" w:rsidRDefault="00D069BB" w:rsidP="00D069B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1,991</w:t>
            </w:r>
          </w:p>
        </w:tc>
        <w:tc>
          <w:tcPr>
            <w:tcW w:w="1394" w:type="dxa"/>
            <w:shd w:val="clear" w:color="auto" w:fill="auto"/>
          </w:tcPr>
          <w:p w14:paraId="60EFBDC8" w14:textId="210D6BD7" w:rsidR="00D069BB" w:rsidRPr="00AB081C" w:rsidRDefault="00D069BB" w:rsidP="00D06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68508994" w14:textId="790F0B6A" w:rsidR="00D069BB" w:rsidRPr="00AB081C" w:rsidRDefault="00D069BB" w:rsidP="00D069B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1,991</w:t>
            </w:r>
          </w:p>
        </w:tc>
        <w:tc>
          <w:tcPr>
            <w:tcW w:w="1395" w:type="dxa"/>
            <w:shd w:val="clear" w:color="auto" w:fill="auto"/>
          </w:tcPr>
          <w:p w14:paraId="74BAF07E" w14:textId="3C3D573D" w:rsidR="00D069BB" w:rsidRPr="00AB081C" w:rsidRDefault="00D069BB" w:rsidP="00D069B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42A90A09" w14:textId="4AB06D37" w:rsidR="00D069BB" w:rsidRPr="00AB081C" w:rsidRDefault="00D069BB" w:rsidP="00D069B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081C">
              <w:rPr>
                <w:rFonts w:ascii="Angsana New" w:hAnsi="Angsana New" w:hint="cs"/>
                <w:sz w:val="28"/>
                <w:szCs w:val="28"/>
                <w:lang w:bidi="th-TH"/>
              </w:rPr>
              <w:t>1,991</w:t>
            </w:r>
          </w:p>
        </w:tc>
      </w:tr>
    </w:tbl>
    <w:p w14:paraId="7D81DE55" w14:textId="58613E3B" w:rsidR="00467D72" w:rsidRPr="00AB081C" w:rsidRDefault="00467D72">
      <w:pPr>
        <w:rPr>
          <w:cs/>
        </w:rPr>
      </w:pPr>
      <w:r w:rsidRPr="00AB081C">
        <w:br w:type="page"/>
      </w:r>
    </w:p>
    <w:p w14:paraId="2D486180" w14:textId="7F709935" w:rsidR="00E41D0B" w:rsidRPr="00AB081C" w:rsidRDefault="00E41D0B" w:rsidP="00F20DB7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  <w:sectPr w:rsidR="00E41D0B" w:rsidRPr="00AB081C" w:rsidSect="00E23505">
          <w:headerReference w:type="default" r:id="rId25"/>
          <w:footerReference w:type="default" r:id="rId26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7A23DFE" w14:textId="75077165" w:rsidR="00F20DB7" w:rsidRPr="00AB081C" w:rsidRDefault="00F20DB7" w:rsidP="004F34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AB081C">
        <w:rPr>
          <w:rFonts w:asciiTheme="majorBidi" w:hAnsiTheme="majorBidi" w:cstheme="majorBidi"/>
          <w:cs/>
        </w:rPr>
        <w:lastRenderedPageBreak/>
        <w:t xml:space="preserve">มูลค่ายุติธรรมระดับ </w:t>
      </w:r>
      <w:r w:rsidR="006F1E95" w:rsidRPr="00AB081C">
        <w:rPr>
          <w:rFonts w:asciiTheme="majorBidi" w:hAnsiTheme="majorBidi" w:cstheme="majorBidi"/>
        </w:rPr>
        <w:t>2</w:t>
      </w:r>
      <w:r w:rsidRPr="00AB081C">
        <w:rPr>
          <w:rFonts w:asciiTheme="majorBidi" w:hAnsiTheme="majorBidi" w:cstheme="majorBidi"/>
          <w:cs/>
        </w:rPr>
        <w:t xml:space="preserve"> 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 ตามความเหมาะสม</w:t>
      </w:r>
    </w:p>
    <w:p w14:paraId="7E8D4844" w14:textId="0D1A6127" w:rsidR="00DE1CD7" w:rsidRPr="00AB081C" w:rsidRDefault="00DE1CD7" w:rsidP="004F34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6E15B765" w14:textId="67070ABD" w:rsidR="007278F3" w:rsidRPr="00AB081C" w:rsidRDefault="007278F3" w:rsidP="004F34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AB081C">
        <w:rPr>
          <w:rFonts w:asciiTheme="majorBidi" w:hAnsiTheme="majorBidi" w:cstheme="majorBidi"/>
          <w:cs/>
        </w:rPr>
        <w:t xml:space="preserve">มูลค่ายุติธรรมระดับ </w:t>
      </w:r>
      <w:r w:rsidR="006F1E95" w:rsidRPr="00AB081C">
        <w:rPr>
          <w:rFonts w:asciiTheme="majorBidi" w:hAnsiTheme="majorBidi" w:cstheme="majorBidi"/>
        </w:rPr>
        <w:t>3</w:t>
      </w:r>
      <w:r w:rsidRPr="00AB081C">
        <w:rPr>
          <w:rFonts w:asciiTheme="majorBidi" w:hAnsiTheme="majorBidi" w:cstheme="majorBidi"/>
        </w:rPr>
        <w:t xml:space="preserve"> </w:t>
      </w:r>
      <w:r w:rsidRPr="00AB081C">
        <w:rPr>
          <w:rFonts w:asciiTheme="majorBidi" w:hAnsiTheme="majorBidi" w:cstheme="majorBidi"/>
          <w:cs/>
        </w:rPr>
        <w:t>สำหรับเงินลงทุนในตราสารหนี้และตราสารทุนที่วัดมูลค่าด้วยมูลค่ายุติธรรมผ่านกำไรขาดทุนและเงินลงทุนในตราสารทุนที่วัดมูลค่าด้วยมูลค่ายุติธรรมผ่านกำไรขาดทุนเบ็ดเสร็จอื่น ประเมินได้ดังนี้</w:t>
      </w:r>
    </w:p>
    <w:p w14:paraId="52298504" w14:textId="77777777" w:rsidR="007278F3" w:rsidRPr="00AB081C" w:rsidRDefault="007278F3" w:rsidP="0053181F">
      <w:pPr>
        <w:pStyle w:val="ListParagraph"/>
        <w:numPr>
          <w:ilvl w:val="0"/>
          <w:numId w:val="4"/>
        </w:numPr>
        <w:tabs>
          <w:tab w:val="decimal" w:pos="54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AB081C">
        <w:rPr>
          <w:rFonts w:asciiTheme="majorBidi" w:hAnsiTheme="majorBidi" w:cstheme="majorBidi"/>
          <w:sz w:val="30"/>
          <w:szCs w:val="30"/>
          <w:cs/>
        </w:rPr>
        <w:t>กรณีการลงทุนในหลักทรัพย์ที่ไม่อยู่ในความต้องการของตลาด ใช้ราคาทุนซึ่งถือเป็นมูลค่ายุติธรรมโดยประมาณ ยกเว้นมีการเปลี่ยนแปลงอย่างมีนัยสำคัญในการดำเนินงานของกิจการที่ไปลงทุน</w:t>
      </w:r>
    </w:p>
    <w:p w14:paraId="3A95D9E2" w14:textId="289DE491" w:rsidR="00CC770C" w:rsidRPr="00AB081C" w:rsidRDefault="00CC77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</w:rPr>
      </w:pPr>
    </w:p>
    <w:p w14:paraId="4C565C60" w14:textId="02A33FFC" w:rsidR="003B7AD9" w:rsidRPr="00AB081C" w:rsidRDefault="003B7AD9" w:rsidP="003B7A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AB081C">
        <w:rPr>
          <w:rFonts w:asciiTheme="majorBidi" w:hAnsiTheme="majorBidi" w:cstheme="majorBidi"/>
          <w:i/>
          <w:iCs/>
          <w:cs/>
        </w:rPr>
        <w:tab/>
      </w:r>
      <w:r w:rsidRPr="00AB081C">
        <w:rPr>
          <w:rFonts w:asciiTheme="majorBidi" w:hAnsiTheme="majorBidi" w:cstheme="majorBidi"/>
          <w:i/>
          <w:iCs/>
          <w:cs/>
        </w:rPr>
        <w:tab/>
      </w:r>
      <w:r w:rsidRPr="00AB081C">
        <w:rPr>
          <w:rFonts w:asciiTheme="majorBidi" w:hAnsiTheme="majorBidi" w:cstheme="majorBidi"/>
          <w:i/>
          <w:iCs/>
          <w:cs/>
        </w:rPr>
        <w:tab/>
      </w:r>
      <w:r w:rsidRPr="00AB081C">
        <w:rPr>
          <w:rFonts w:asciiTheme="majorBidi" w:hAnsiTheme="majorBidi" w:cstheme="majorBidi"/>
          <w:i/>
          <w:iCs/>
          <w:cs/>
        </w:rPr>
        <w:tab/>
      </w:r>
      <w:r w:rsidRPr="00AB081C">
        <w:rPr>
          <w:rFonts w:asciiTheme="majorBidi" w:hAnsiTheme="majorBidi" w:cstheme="majorBidi"/>
          <w:i/>
          <w:iCs/>
          <w:cs/>
        </w:rPr>
        <w:tab/>
      </w:r>
      <w:r w:rsidRPr="00AB081C">
        <w:rPr>
          <w:rFonts w:asciiTheme="majorBidi" w:hAnsiTheme="majorBidi" w:cstheme="majorBidi"/>
          <w:i/>
          <w:iCs/>
          <w:cs/>
        </w:rPr>
        <w:tab/>
      </w:r>
      <w:r w:rsidRPr="00AB081C">
        <w:rPr>
          <w:rFonts w:asciiTheme="majorBidi" w:hAnsiTheme="majorBidi" w:cstheme="majorBidi"/>
          <w:i/>
          <w:iCs/>
          <w:cs/>
        </w:rPr>
        <w:tab/>
      </w:r>
      <w:r w:rsidRPr="00AB081C">
        <w:rPr>
          <w:rFonts w:asciiTheme="majorBidi" w:hAnsiTheme="majorBidi" w:cstheme="majorBidi"/>
          <w:b/>
          <w:bCs/>
          <w:i/>
          <w:iCs/>
          <w:cs/>
        </w:rPr>
        <w:t>รายการเคลื่อนไหวของตราสารทุนที่อยู่ในความต้องการของตลาด</w:t>
      </w:r>
    </w:p>
    <w:p w14:paraId="42B923F1" w14:textId="77777777" w:rsidR="00C67B0B" w:rsidRPr="00AB081C" w:rsidRDefault="00C67B0B" w:rsidP="003B7A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tbl>
      <w:tblPr>
        <w:tblStyle w:val="TableGrid"/>
        <w:tblW w:w="895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269"/>
        <w:gridCol w:w="1270"/>
        <w:gridCol w:w="1269"/>
        <w:gridCol w:w="1270"/>
        <w:gridCol w:w="1270"/>
      </w:tblGrid>
      <w:tr w:rsidR="00367316" w:rsidRPr="00AB081C" w14:paraId="534A1BFD" w14:textId="77777777" w:rsidTr="00EC6312">
        <w:tc>
          <w:tcPr>
            <w:tcW w:w="2610" w:type="dxa"/>
            <w:vAlign w:val="bottom"/>
          </w:tcPr>
          <w:p w14:paraId="330A52ED" w14:textId="77777777" w:rsidR="00367316" w:rsidRPr="00AB081C" w:rsidRDefault="00367316" w:rsidP="004E3076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348" w:type="dxa"/>
            <w:gridSpan w:val="5"/>
            <w:vAlign w:val="bottom"/>
          </w:tcPr>
          <w:p w14:paraId="09C485B5" w14:textId="6148F20F" w:rsidR="00367316" w:rsidRPr="00AB081C" w:rsidRDefault="00367316" w:rsidP="004E3076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367316" w:rsidRPr="00AB081C" w14:paraId="076985C3" w14:textId="77777777" w:rsidTr="00EC6312">
        <w:tc>
          <w:tcPr>
            <w:tcW w:w="2610" w:type="dxa"/>
            <w:vAlign w:val="bottom"/>
            <w:hideMark/>
          </w:tcPr>
          <w:p w14:paraId="786A82B1" w14:textId="77777777" w:rsidR="00367316" w:rsidRPr="00AB081C" w:rsidRDefault="00367316" w:rsidP="004E3076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B081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69" w:type="dxa"/>
            <w:vAlign w:val="bottom"/>
            <w:hideMark/>
          </w:tcPr>
          <w:p w14:paraId="2924BA5C" w14:textId="77777777" w:rsidR="00367316" w:rsidRPr="00AB081C" w:rsidRDefault="00367316" w:rsidP="00367316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010E3138" w14:textId="77777777" w:rsidR="00367316" w:rsidRPr="00AB081C" w:rsidRDefault="00367316" w:rsidP="00367316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</w:rPr>
              <w:t>1</w:t>
            </w:r>
            <w:r w:rsidRPr="00AB081C">
              <w:rPr>
                <w:rFonts w:asciiTheme="majorBidi" w:hAnsiTheme="majorBidi" w:hint="cs"/>
                <w:cs/>
              </w:rPr>
              <w:t xml:space="preserve"> </w:t>
            </w:r>
            <w:r w:rsidRPr="00AB081C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1270" w:type="dxa"/>
            <w:vAlign w:val="bottom"/>
          </w:tcPr>
          <w:p w14:paraId="79E5F846" w14:textId="77777777" w:rsidR="00367316" w:rsidRPr="00AB081C" w:rsidRDefault="00367316" w:rsidP="00367316">
            <w:pPr>
              <w:spacing w:line="240" w:lineRule="auto"/>
              <w:ind w:right="-20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ได้มาจาก</w:t>
            </w:r>
          </w:p>
          <w:p w14:paraId="786C64E7" w14:textId="77777777" w:rsidR="00367316" w:rsidRPr="00AB081C" w:rsidRDefault="00367316" w:rsidP="00367316">
            <w:pPr>
              <w:spacing w:line="240" w:lineRule="auto"/>
              <w:ind w:right="-20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การซื้อธุรกิจ</w:t>
            </w:r>
          </w:p>
          <w:p w14:paraId="42817BD2" w14:textId="1881A47F" w:rsidR="000A60E5" w:rsidRPr="00AB081C" w:rsidRDefault="000A60E5" w:rsidP="00367316">
            <w:pPr>
              <w:spacing w:line="240" w:lineRule="auto"/>
              <w:ind w:right="-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AB081C">
              <w:rPr>
                <w:rFonts w:asciiTheme="majorBidi" w:hAnsiTheme="majorBidi" w:cstheme="majorBidi"/>
                <w:i/>
                <w:iCs/>
              </w:rPr>
              <w:t>(</w:t>
            </w:r>
            <w:r w:rsidRPr="00AB081C">
              <w:rPr>
                <w:rFonts w:asciiTheme="majorBidi" w:hAnsiTheme="majorBidi" w:cstheme="majorBidi" w:hint="cs"/>
                <w:i/>
                <w:iCs/>
                <w:cs/>
              </w:rPr>
              <w:t xml:space="preserve">หมายเหตุ </w:t>
            </w:r>
            <w:r w:rsidRPr="00AB081C">
              <w:rPr>
                <w:rFonts w:asciiTheme="majorBidi" w:hAnsiTheme="majorBidi" w:cstheme="majorBidi"/>
                <w:i/>
                <w:iCs/>
              </w:rPr>
              <w:t>3)</w:t>
            </w:r>
          </w:p>
        </w:tc>
        <w:tc>
          <w:tcPr>
            <w:tcW w:w="1269" w:type="dxa"/>
            <w:vAlign w:val="bottom"/>
            <w:hideMark/>
          </w:tcPr>
          <w:p w14:paraId="5BE51790" w14:textId="78A73AA3" w:rsidR="00367316" w:rsidRPr="00AB081C" w:rsidRDefault="00367316" w:rsidP="004E3076">
            <w:pPr>
              <w:spacing w:line="240" w:lineRule="auto"/>
              <w:ind w:right="-20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ปรับปรุง</w:t>
            </w:r>
          </w:p>
          <w:p w14:paraId="62078DA8" w14:textId="0E3D2C9C" w:rsidR="00367316" w:rsidRPr="00AB081C" w:rsidRDefault="00367316" w:rsidP="004E3076">
            <w:pPr>
              <w:spacing w:line="240" w:lineRule="auto"/>
              <w:ind w:right="-20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มูลค่ายุติธรรม</w:t>
            </w:r>
          </w:p>
        </w:tc>
        <w:tc>
          <w:tcPr>
            <w:tcW w:w="1270" w:type="dxa"/>
          </w:tcPr>
          <w:p w14:paraId="3858C835" w14:textId="77777777" w:rsidR="00367316" w:rsidRPr="00AB081C" w:rsidRDefault="00367316" w:rsidP="004E307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ผลกระทบ</w:t>
            </w:r>
          </w:p>
          <w:p w14:paraId="5C506F84" w14:textId="0B5E3660" w:rsidR="00367316" w:rsidRPr="00AB081C" w:rsidRDefault="00367316" w:rsidP="004E3076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จากอัตราแลกเปลี่ยน</w:t>
            </w:r>
          </w:p>
        </w:tc>
        <w:tc>
          <w:tcPr>
            <w:tcW w:w="1270" w:type="dxa"/>
            <w:vAlign w:val="bottom"/>
            <w:hideMark/>
          </w:tcPr>
          <w:p w14:paraId="7F3EDC4C" w14:textId="77777777" w:rsidR="00367316" w:rsidRPr="00AB081C" w:rsidRDefault="00367316" w:rsidP="004E307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299655E2" w14:textId="07E142DE" w:rsidR="00367316" w:rsidRPr="00AB081C" w:rsidRDefault="00367316" w:rsidP="004E307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</w:rPr>
              <w:t xml:space="preserve">30 </w:t>
            </w:r>
            <w:r w:rsidRPr="00AB081C">
              <w:rPr>
                <w:rFonts w:asciiTheme="majorBidi" w:hAnsiTheme="majorBidi" w:cstheme="majorBidi" w:hint="cs"/>
                <w:cs/>
              </w:rPr>
              <w:t xml:space="preserve">กันยายน </w:t>
            </w:r>
          </w:p>
        </w:tc>
      </w:tr>
      <w:tr w:rsidR="00367316" w:rsidRPr="00AB081C" w14:paraId="4D7DACEA" w14:textId="77777777" w:rsidTr="00EC6312">
        <w:tc>
          <w:tcPr>
            <w:tcW w:w="2610" w:type="dxa"/>
          </w:tcPr>
          <w:p w14:paraId="37DEA3DC" w14:textId="1402730B" w:rsidR="00367316" w:rsidRPr="00AB081C" w:rsidRDefault="00367316" w:rsidP="004E307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B081C">
              <w:rPr>
                <w:rFonts w:asciiTheme="majorBidi" w:hAnsiTheme="majorBidi" w:cstheme="majorBidi" w:hint="cs"/>
                <w:b/>
                <w:bCs/>
                <w:i/>
                <w:iCs/>
              </w:rPr>
              <w:t>256</w:t>
            </w:r>
            <w:r w:rsidRPr="00AB081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6</w:t>
            </w:r>
          </w:p>
        </w:tc>
        <w:tc>
          <w:tcPr>
            <w:tcW w:w="1269" w:type="dxa"/>
          </w:tcPr>
          <w:p w14:paraId="734109F5" w14:textId="77777777" w:rsidR="00367316" w:rsidRPr="00AB081C" w:rsidRDefault="00367316" w:rsidP="004E307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0" w:type="dxa"/>
          </w:tcPr>
          <w:p w14:paraId="66343E09" w14:textId="77777777" w:rsidR="00367316" w:rsidRPr="00AB081C" w:rsidRDefault="00367316" w:rsidP="004E307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9" w:type="dxa"/>
          </w:tcPr>
          <w:p w14:paraId="6B6D3494" w14:textId="4932659E" w:rsidR="00367316" w:rsidRPr="00AB081C" w:rsidRDefault="000A60E5" w:rsidP="000A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</w:t>
            </w:r>
            <w:r w:rsidRPr="00AB081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270" w:type="dxa"/>
          </w:tcPr>
          <w:p w14:paraId="742AE471" w14:textId="77777777" w:rsidR="00367316" w:rsidRPr="00AB081C" w:rsidRDefault="00367316" w:rsidP="004E307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0" w:type="dxa"/>
          </w:tcPr>
          <w:p w14:paraId="5FAB663A" w14:textId="77777777" w:rsidR="00367316" w:rsidRPr="00AB081C" w:rsidRDefault="00367316" w:rsidP="004E307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FC560E" w:rsidRPr="00AB081C" w14:paraId="1932021F" w14:textId="77777777" w:rsidTr="00EC6312">
        <w:tc>
          <w:tcPr>
            <w:tcW w:w="8958" w:type="dxa"/>
            <w:gridSpan w:val="6"/>
          </w:tcPr>
          <w:p w14:paraId="1F3D9962" w14:textId="05220027" w:rsidR="00FC560E" w:rsidRPr="00AB081C" w:rsidRDefault="00FC560E" w:rsidP="00FC560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B081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</w:tr>
      <w:tr w:rsidR="00367316" w:rsidRPr="00AB081C" w14:paraId="221D5071" w14:textId="77777777" w:rsidTr="00EC6312">
        <w:tc>
          <w:tcPr>
            <w:tcW w:w="2610" w:type="dxa"/>
          </w:tcPr>
          <w:p w14:paraId="2E88179C" w14:textId="77777777" w:rsidR="00367316" w:rsidRPr="00AB081C" w:rsidRDefault="00367316" w:rsidP="004E307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ตราสาร</w:t>
            </w:r>
            <w:r w:rsidRPr="00AB081C">
              <w:rPr>
                <w:rFonts w:hint="cs"/>
                <w:cs/>
              </w:rPr>
              <w:t>ทุน</w:t>
            </w:r>
            <w:r w:rsidRPr="00AB081C">
              <w:rPr>
                <w:rFonts w:asciiTheme="majorBidi" w:hAnsiTheme="majorBidi" w:cstheme="majorBidi" w:hint="cs"/>
                <w:cs/>
              </w:rPr>
              <w:t>ที่วัดมูลค่าด้วย</w:t>
            </w:r>
            <w:r w:rsidRPr="00AB081C">
              <w:rPr>
                <w:rFonts w:asciiTheme="majorBidi" w:hAnsiTheme="majorBidi"/>
                <w:cs/>
              </w:rPr>
              <w:t xml:space="preserve">      </w:t>
            </w:r>
          </w:p>
        </w:tc>
        <w:tc>
          <w:tcPr>
            <w:tcW w:w="1269" w:type="dxa"/>
          </w:tcPr>
          <w:p w14:paraId="35FE85ED" w14:textId="77777777" w:rsidR="00367316" w:rsidRPr="00AB081C" w:rsidRDefault="00367316" w:rsidP="004E307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0" w:type="dxa"/>
          </w:tcPr>
          <w:p w14:paraId="3F6B748E" w14:textId="77777777" w:rsidR="00367316" w:rsidRPr="00AB081C" w:rsidRDefault="00367316" w:rsidP="004E307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9" w:type="dxa"/>
          </w:tcPr>
          <w:p w14:paraId="7A852547" w14:textId="31FC8447" w:rsidR="00367316" w:rsidRPr="00AB081C" w:rsidRDefault="00367316" w:rsidP="004E307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0" w:type="dxa"/>
          </w:tcPr>
          <w:p w14:paraId="102F3CDE" w14:textId="77777777" w:rsidR="00367316" w:rsidRPr="00AB081C" w:rsidRDefault="00367316" w:rsidP="004E307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0" w:type="dxa"/>
          </w:tcPr>
          <w:p w14:paraId="2791DECE" w14:textId="77777777" w:rsidR="00367316" w:rsidRPr="00AB081C" w:rsidRDefault="00367316" w:rsidP="004E307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367316" w:rsidRPr="00AB081C" w14:paraId="31D2C8AA" w14:textId="77777777" w:rsidTr="00EC6312">
        <w:tc>
          <w:tcPr>
            <w:tcW w:w="2610" w:type="dxa"/>
          </w:tcPr>
          <w:p w14:paraId="59A3BD17" w14:textId="77777777" w:rsidR="00367316" w:rsidRPr="00AB081C" w:rsidRDefault="00367316" w:rsidP="008E398D">
            <w:pPr>
              <w:pStyle w:val="ListParagraph"/>
              <w:numPr>
                <w:ilvl w:val="0"/>
                <w:numId w:val="4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 w:hanging="258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81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69" w:type="dxa"/>
            <w:vAlign w:val="bottom"/>
          </w:tcPr>
          <w:p w14:paraId="799A047A" w14:textId="6754B8D7" w:rsidR="00367316" w:rsidRPr="00AB081C" w:rsidRDefault="00367316" w:rsidP="00535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51</w:t>
            </w:r>
          </w:p>
        </w:tc>
        <w:tc>
          <w:tcPr>
            <w:tcW w:w="1270" w:type="dxa"/>
          </w:tcPr>
          <w:p w14:paraId="563B6EF9" w14:textId="77777777" w:rsidR="00367316" w:rsidRPr="00AB081C" w:rsidRDefault="00367316" w:rsidP="00535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</w:p>
          <w:p w14:paraId="32AD80CE" w14:textId="0B12405A" w:rsidR="00367316" w:rsidRPr="00AB081C" w:rsidRDefault="00367316" w:rsidP="00535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69" w:type="dxa"/>
          </w:tcPr>
          <w:p w14:paraId="13D0DD7D" w14:textId="1863407C" w:rsidR="00367316" w:rsidRPr="00AB081C" w:rsidRDefault="00367316" w:rsidP="00535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</w:p>
          <w:p w14:paraId="6CA50D92" w14:textId="1C7D73D1" w:rsidR="00367316" w:rsidRPr="00AB081C" w:rsidRDefault="00367316" w:rsidP="00535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(6)</w:t>
            </w:r>
          </w:p>
        </w:tc>
        <w:tc>
          <w:tcPr>
            <w:tcW w:w="1270" w:type="dxa"/>
          </w:tcPr>
          <w:p w14:paraId="24EC981B" w14:textId="77777777" w:rsidR="00367316" w:rsidRPr="00AB081C" w:rsidRDefault="00367316" w:rsidP="00535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108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</w:p>
          <w:p w14:paraId="7FD9685F" w14:textId="65D7DAAA" w:rsidR="00367316" w:rsidRPr="00AB081C" w:rsidRDefault="00367316" w:rsidP="00535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108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0" w:type="dxa"/>
          </w:tcPr>
          <w:p w14:paraId="7AE7F2B9" w14:textId="77777777" w:rsidR="00367316" w:rsidRPr="00AB081C" w:rsidRDefault="00367316" w:rsidP="00535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</w:p>
          <w:p w14:paraId="7B52C815" w14:textId="2F578A76" w:rsidR="00367316" w:rsidRPr="00AB081C" w:rsidRDefault="00367316" w:rsidP="00535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45</w:t>
            </w:r>
          </w:p>
        </w:tc>
      </w:tr>
      <w:tr w:rsidR="00367316" w:rsidRPr="00AB081C" w14:paraId="674A677F" w14:textId="77777777" w:rsidTr="00EC6312">
        <w:tc>
          <w:tcPr>
            <w:tcW w:w="2610" w:type="dxa"/>
          </w:tcPr>
          <w:p w14:paraId="7E68DF1F" w14:textId="77777777" w:rsidR="00367316" w:rsidRPr="00AB081C" w:rsidRDefault="00367316" w:rsidP="008E398D">
            <w:pPr>
              <w:pStyle w:val="ListParagraph"/>
              <w:numPr>
                <w:ilvl w:val="0"/>
                <w:numId w:val="4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 w:hanging="258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B081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69" w:type="dxa"/>
            <w:vAlign w:val="bottom"/>
          </w:tcPr>
          <w:p w14:paraId="18449F67" w14:textId="38440FDC" w:rsidR="00367316" w:rsidRPr="00AB081C" w:rsidRDefault="00367316" w:rsidP="00535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1,214</w:t>
            </w:r>
          </w:p>
        </w:tc>
        <w:tc>
          <w:tcPr>
            <w:tcW w:w="1270" w:type="dxa"/>
          </w:tcPr>
          <w:p w14:paraId="6327DB3B" w14:textId="77777777" w:rsidR="00367316" w:rsidRPr="00AB081C" w:rsidRDefault="00367316" w:rsidP="00535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</w:p>
          <w:p w14:paraId="59851158" w14:textId="12F52F64" w:rsidR="00367316" w:rsidRPr="00AB081C" w:rsidRDefault="00367316" w:rsidP="00535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1</w:t>
            </w:r>
            <w:r w:rsidRPr="00AB081C">
              <w:rPr>
                <w:rFonts w:asciiTheme="majorBidi" w:hAnsiTheme="majorBidi" w:cstheme="majorBidi"/>
              </w:rPr>
              <w:t>,350</w:t>
            </w:r>
          </w:p>
        </w:tc>
        <w:tc>
          <w:tcPr>
            <w:tcW w:w="1269" w:type="dxa"/>
          </w:tcPr>
          <w:p w14:paraId="561E2025" w14:textId="45333BAC" w:rsidR="00367316" w:rsidRPr="00AB081C" w:rsidRDefault="00367316" w:rsidP="00535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</w:p>
          <w:p w14:paraId="671C8DAE" w14:textId="029D2861" w:rsidR="00367316" w:rsidRPr="00AB081C" w:rsidRDefault="00367316" w:rsidP="00535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08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(420)</w:t>
            </w:r>
          </w:p>
        </w:tc>
        <w:tc>
          <w:tcPr>
            <w:tcW w:w="1270" w:type="dxa"/>
          </w:tcPr>
          <w:p w14:paraId="5B7B6E62" w14:textId="77777777" w:rsidR="00367316" w:rsidRPr="00AB081C" w:rsidRDefault="00367316" w:rsidP="00535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121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  <w:p w14:paraId="7F7F48E1" w14:textId="3235F818" w:rsidR="00367316" w:rsidRPr="00AB081C" w:rsidRDefault="00367316" w:rsidP="00535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270" w:type="dxa"/>
          </w:tcPr>
          <w:p w14:paraId="7E0CCCD8" w14:textId="77777777" w:rsidR="00367316" w:rsidRPr="00AB081C" w:rsidRDefault="00367316" w:rsidP="00535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</w:p>
          <w:p w14:paraId="3293B318" w14:textId="0854BA13" w:rsidR="00367316" w:rsidRPr="00AB081C" w:rsidRDefault="00367316" w:rsidP="00535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2,148</w:t>
            </w:r>
          </w:p>
        </w:tc>
      </w:tr>
      <w:tr w:rsidR="00367316" w:rsidRPr="00AB081C" w14:paraId="087B9CE9" w14:textId="77777777" w:rsidTr="00EC6312">
        <w:tc>
          <w:tcPr>
            <w:tcW w:w="2610" w:type="dxa"/>
            <w:hideMark/>
          </w:tcPr>
          <w:p w14:paraId="4285DADA" w14:textId="3B90E902" w:rsidR="00367316" w:rsidRPr="00AB081C" w:rsidRDefault="00367316" w:rsidP="008E398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B081C">
              <w:rPr>
                <w:rFonts w:asciiTheme="majorBidi" w:hAnsiTheme="majorBidi" w:cstheme="majorBidi" w:hint="cs"/>
                <w:b/>
                <w:bCs/>
                <w:i/>
                <w:iCs/>
              </w:rPr>
              <w:t>256</w:t>
            </w:r>
            <w:r w:rsidRPr="00AB081C">
              <w:rPr>
                <w:rFonts w:asciiTheme="majorBidi" w:hAnsiTheme="majorBidi" w:cstheme="majorBidi"/>
                <w:b/>
                <w:bCs/>
                <w:i/>
                <w:iCs/>
              </w:rPr>
              <w:t>5</w:t>
            </w:r>
          </w:p>
        </w:tc>
        <w:tc>
          <w:tcPr>
            <w:tcW w:w="1269" w:type="dxa"/>
          </w:tcPr>
          <w:p w14:paraId="2429B90F" w14:textId="77777777" w:rsidR="00367316" w:rsidRPr="00AB081C" w:rsidRDefault="00367316" w:rsidP="008E398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0" w:type="dxa"/>
          </w:tcPr>
          <w:p w14:paraId="0AF80718" w14:textId="77777777" w:rsidR="00367316" w:rsidRPr="00AB081C" w:rsidRDefault="00367316" w:rsidP="008E398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9" w:type="dxa"/>
          </w:tcPr>
          <w:p w14:paraId="5F9E1302" w14:textId="60F75155" w:rsidR="00367316" w:rsidRPr="00AB081C" w:rsidRDefault="00367316" w:rsidP="008E398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0" w:type="dxa"/>
          </w:tcPr>
          <w:p w14:paraId="577A7C4B" w14:textId="77777777" w:rsidR="00367316" w:rsidRPr="00AB081C" w:rsidRDefault="00367316" w:rsidP="008E398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0" w:type="dxa"/>
          </w:tcPr>
          <w:p w14:paraId="29A3B5A1" w14:textId="77777777" w:rsidR="00367316" w:rsidRPr="00AB081C" w:rsidRDefault="00367316" w:rsidP="008E398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8E398D" w:rsidRPr="00AB081C" w14:paraId="64A4B3CB" w14:textId="77777777" w:rsidTr="00EC6312">
        <w:tc>
          <w:tcPr>
            <w:tcW w:w="8958" w:type="dxa"/>
            <w:gridSpan w:val="6"/>
            <w:hideMark/>
          </w:tcPr>
          <w:p w14:paraId="2AC863AD" w14:textId="4C149E2D" w:rsidR="008E398D" w:rsidRPr="00AB081C" w:rsidRDefault="008E398D" w:rsidP="008E398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B081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</w:tr>
      <w:tr w:rsidR="00367316" w:rsidRPr="00AB081C" w14:paraId="1BAA1FA7" w14:textId="77777777" w:rsidTr="00EC6312">
        <w:tc>
          <w:tcPr>
            <w:tcW w:w="2610" w:type="dxa"/>
          </w:tcPr>
          <w:p w14:paraId="1D926BAF" w14:textId="4D476D7E" w:rsidR="00367316" w:rsidRPr="00AB081C" w:rsidRDefault="00367316" w:rsidP="008E398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ตราสาร</w:t>
            </w:r>
            <w:r w:rsidRPr="00AB081C">
              <w:rPr>
                <w:rFonts w:hint="cs"/>
                <w:cs/>
              </w:rPr>
              <w:t>ทุน</w:t>
            </w:r>
            <w:r w:rsidRPr="00AB081C">
              <w:rPr>
                <w:rFonts w:asciiTheme="majorBidi" w:hAnsiTheme="majorBidi" w:cstheme="majorBidi" w:hint="cs"/>
                <w:cs/>
              </w:rPr>
              <w:t>ที่วัดมูลค่าด้วย</w:t>
            </w:r>
            <w:r w:rsidRPr="00AB081C">
              <w:rPr>
                <w:rFonts w:asciiTheme="majorBidi" w:hAnsiTheme="majorBidi"/>
                <w:cs/>
              </w:rPr>
              <w:t xml:space="preserve">      </w:t>
            </w:r>
          </w:p>
        </w:tc>
        <w:tc>
          <w:tcPr>
            <w:tcW w:w="1269" w:type="dxa"/>
          </w:tcPr>
          <w:p w14:paraId="1539D27F" w14:textId="77777777" w:rsidR="00367316" w:rsidRPr="00AB081C" w:rsidRDefault="00367316" w:rsidP="008E398D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270" w:type="dxa"/>
          </w:tcPr>
          <w:p w14:paraId="273F4E77" w14:textId="77777777" w:rsidR="00367316" w:rsidRPr="00AB081C" w:rsidRDefault="00367316" w:rsidP="008E398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9" w:type="dxa"/>
          </w:tcPr>
          <w:p w14:paraId="2FC57A0C" w14:textId="2CDCA1FE" w:rsidR="00367316" w:rsidRPr="00AB081C" w:rsidRDefault="00367316" w:rsidP="008E398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0" w:type="dxa"/>
          </w:tcPr>
          <w:p w14:paraId="6BFC12CC" w14:textId="77777777" w:rsidR="00367316" w:rsidRPr="00AB081C" w:rsidRDefault="00367316" w:rsidP="008E398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0" w:type="dxa"/>
          </w:tcPr>
          <w:p w14:paraId="3E49435D" w14:textId="77777777" w:rsidR="00367316" w:rsidRPr="00AB081C" w:rsidRDefault="00367316" w:rsidP="008E398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367316" w:rsidRPr="00AB081C" w14:paraId="7B2C2D96" w14:textId="77777777" w:rsidTr="00EC6312">
        <w:tc>
          <w:tcPr>
            <w:tcW w:w="2610" w:type="dxa"/>
          </w:tcPr>
          <w:p w14:paraId="1B8F6268" w14:textId="484061CD" w:rsidR="00367316" w:rsidRPr="00AB081C" w:rsidRDefault="00367316" w:rsidP="008E398D">
            <w:pPr>
              <w:pStyle w:val="ListParagraph"/>
              <w:numPr>
                <w:ilvl w:val="0"/>
                <w:numId w:val="4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 w:hanging="258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81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vAlign w:val="bottom"/>
          </w:tcPr>
          <w:p w14:paraId="66BF0127" w14:textId="1AFDA3A5" w:rsidR="00367316" w:rsidRPr="00AB081C" w:rsidRDefault="00367316" w:rsidP="00535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41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</w:tcPr>
          <w:p w14:paraId="28178CE9" w14:textId="77777777" w:rsidR="00367316" w:rsidRPr="00AB081C" w:rsidRDefault="00367316" w:rsidP="00535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</w:p>
          <w:p w14:paraId="3CE1D59E" w14:textId="721844E2" w:rsidR="00367316" w:rsidRPr="00AB081C" w:rsidRDefault="00367316" w:rsidP="00535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vAlign w:val="bottom"/>
          </w:tcPr>
          <w:p w14:paraId="5D8B11CF" w14:textId="42B1DFC1" w:rsidR="00367316" w:rsidRPr="00AB081C" w:rsidRDefault="00367316" w:rsidP="00535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270" w:type="dxa"/>
            <w:vAlign w:val="bottom"/>
          </w:tcPr>
          <w:p w14:paraId="4BBE5752" w14:textId="1F4BF97E" w:rsidR="00367316" w:rsidRPr="00AB081C" w:rsidRDefault="00367316" w:rsidP="00535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108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vAlign w:val="bottom"/>
          </w:tcPr>
          <w:p w14:paraId="14938A45" w14:textId="293F8968" w:rsidR="00367316" w:rsidRPr="00AB081C" w:rsidRDefault="00367316" w:rsidP="00535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51</w:t>
            </w:r>
          </w:p>
        </w:tc>
      </w:tr>
      <w:tr w:rsidR="00367316" w:rsidRPr="00AB081C" w14:paraId="331D0748" w14:textId="77777777" w:rsidTr="00EC6312">
        <w:tc>
          <w:tcPr>
            <w:tcW w:w="2610" w:type="dxa"/>
            <w:hideMark/>
          </w:tcPr>
          <w:p w14:paraId="688D0D7A" w14:textId="2F9A73C1" w:rsidR="00367316" w:rsidRPr="00AB081C" w:rsidRDefault="00367316" w:rsidP="008E398D">
            <w:pPr>
              <w:pStyle w:val="ListParagraph"/>
              <w:numPr>
                <w:ilvl w:val="0"/>
                <w:numId w:val="4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 w:hanging="25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vAlign w:val="bottom"/>
          </w:tcPr>
          <w:p w14:paraId="02FCCC18" w14:textId="18730B1C" w:rsidR="00367316" w:rsidRPr="00AB081C" w:rsidRDefault="00367316" w:rsidP="00535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1,713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</w:tcPr>
          <w:p w14:paraId="61C119DB" w14:textId="77777777" w:rsidR="00367316" w:rsidRPr="00AB081C" w:rsidRDefault="00367316" w:rsidP="00535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04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</w:p>
          <w:p w14:paraId="52FF5FF9" w14:textId="2A859565" w:rsidR="00367316" w:rsidRPr="00AB081C" w:rsidRDefault="00367316" w:rsidP="00535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04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vAlign w:val="bottom"/>
          </w:tcPr>
          <w:p w14:paraId="429CEAD4" w14:textId="3ECCD475" w:rsidR="00367316" w:rsidRPr="00AB081C" w:rsidRDefault="00367316" w:rsidP="00535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04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(216)</w:t>
            </w:r>
          </w:p>
        </w:tc>
        <w:tc>
          <w:tcPr>
            <w:tcW w:w="1270" w:type="dxa"/>
            <w:vAlign w:val="bottom"/>
          </w:tcPr>
          <w:p w14:paraId="54CA0EDE" w14:textId="42757E3E" w:rsidR="00367316" w:rsidRPr="00AB081C" w:rsidRDefault="00367316" w:rsidP="00535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(21)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vAlign w:val="bottom"/>
          </w:tcPr>
          <w:p w14:paraId="081545A2" w14:textId="4C7B3615" w:rsidR="00367316" w:rsidRPr="00AB081C" w:rsidRDefault="00367316" w:rsidP="00535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1,476</w:t>
            </w:r>
          </w:p>
        </w:tc>
      </w:tr>
    </w:tbl>
    <w:p w14:paraId="62B26A47" w14:textId="77777777" w:rsidR="000A60E5" w:rsidRPr="00AB081C" w:rsidRDefault="000A60E5"/>
    <w:tbl>
      <w:tblPr>
        <w:tblStyle w:val="TableGrid"/>
        <w:tblW w:w="895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3"/>
        <w:gridCol w:w="1606"/>
        <w:gridCol w:w="1606"/>
        <w:gridCol w:w="1633"/>
      </w:tblGrid>
      <w:tr w:rsidR="00AB7B76" w:rsidRPr="00AB081C" w14:paraId="366AA94C" w14:textId="77777777" w:rsidTr="00031BA0">
        <w:trPr>
          <w:tblHeader/>
        </w:trPr>
        <w:tc>
          <w:tcPr>
            <w:tcW w:w="4113" w:type="dxa"/>
            <w:vAlign w:val="bottom"/>
          </w:tcPr>
          <w:p w14:paraId="4167A9A5" w14:textId="77777777" w:rsidR="00AB7B76" w:rsidRPr="00AB081C" w:rsidRDefault="00AB7B76" w:rsidP="004E3076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4845" w:type="dxa"/>
            <w:gridSpan w:val="3"/>
            <w:vAlign w:val="bottom"/>
          </w:tcPr>
          <w:p w14:paraId="6DBAE832" w14:textId="2E49850B" w:rsidR="00AB7B76" w:rsidRPr="00AB081C" w:rsidRDefault="00AB7B76" w:rsidP="004E3076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C562A" w:rsidRPr="00AB081C" w14:paraId="1E9D1897" w14:textId="77777777" w:rsidTr="00031BA0">
        <w:trPr>
          <w:tblHeader/>
        </w:trPr>
        <w:tc>
          <w:tcPr>
            <w:tcW w:w="4113" w:type="dxa"/>
            <w:vAlign w:val="bottom"/>
            <w:hideMark/>
          </w:tcPr>
          <w:p w14:paraId="335D6EB7" w14:textId="77777777" w:rsidR="00AC562A" w:rsidRPr="00AB081C" w:rsidRDefault="00AC562A" w:rsidP="004E3076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B081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606" w:type="dxa"/>
            <w:vAlign w:val="bottom"/>
            <w:hideMark/>
          </w:tcPr>
          <w:p w14:paraId="226D2B50" w14:textId="77777777" w:rsidR="00AC562A" w:rsidRPr="00AB081C" w:rsidRDefault="00AC562A" w:rsidP="004E3076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512364D1" w14:textId="77777777" w:rsidR="00AC562A" w:rsidRPr="00AB081C" w:rsidRDefault="00AC562A" w:rsidP="004E307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</w:rPr>
              <w:t>1</w:t>
            </w:r>
            <w:r w:rsidRPr="00AB081C">
              <w:rPr>
                <w:rFonts w:asciiTheme="majorBidi" w:hAnsiTheme="majorBidi" w:hint="cs"/>
                <w:cs/>
              </w:rPr>
              <w:t xml:space="preserve"> </w:t>
            </w:r>
            <w:r w:rsidRPr="00AB081C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1606" w:type="dxa"/>
            <w:vAlign w:val="bottom"/>
            <w:hideMark/>
          </w:tcPr>
          <w:p w14:paraId="7C5A5B2C" w14:textId="77777777" w:rsidR="00AC562A" w:rsidRPr="00AB081C" w:rsidRDefault="00AC562A" w:rsidP="004E3076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ปรับปรุงมูลค่ายุติธรรม</w:t>
            </w:r>
          </w:p>
        </w:tc>
        <w:tc>
          <w:tcPr>
            <w:tcW w:w="1633" w:type="dxa"/>
            <w:vAlign w:val="bottom"/>
            <w:hideMark/>
          </w:tcPr>
          <w:p w14:paraId="13D7B129" w14:textId="77777777" w:rsidR="00AC562A" w:rsidRPr="00AB081C" w:rsidRDefault="00AC562A" w:rsidP="004E307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54B42931" w14:textId="0A270BFC" w:rsidR="00AC562A" w:rsidRPr="00AB081C" w:rsidRDefault="00C46509" w:rsidP="004E307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</w:rPr>
              <w:t xml:space="preserve">30 </w:t>
            </w:r>
            <w:r w:rsidRPr="00AB081C">
              <w:rPr>
                <w:rFonts w:asciiTheme="majorBidi" w:hAnsiTheme="majorBidi" w:cstheme="majorBidi" w:hint="cs"/>
                <w:cs/>
              </w:rPr>
              <w:t>กันยายน</w:t>
            </w:r>
            <w:r w:rsidR="00AC562A" w:rsidRPr="00AB081C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</w:tr>
      <w:tr w:rsidR="00AC562A" w:rsidRPr="00AB081C" w14:paraId="33729A8A" w14:textId="77777777" w:rsidTr="00031BA0">
        <w:tc>
          <w:tcPr>
            <w:tcW w:w="4113" w:type="dxa"/>
            <w:hideMark/>
          </w:tcPr>
          <w:p w14:paraId="0585A630" w14:textId="7E144557" w:rsidR="00AC562A" w:rsidRPr="00AB081C" w:rsidRDefault="00AC562A" w:rsidP="004E307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B081C">
              <w:rPr>
                <w:rFonts w:asciiTheme="majorBidi" w:hAnsiTheme="majorBidi" w:cstheme="majorBidi" w:hint="cs"/>
                <w:b/>
                <w:bCs/>
                <w:i/>
                <w:iCs/>
              </w:rPr>
              <w:t>256</w:t>
            </w:r>
            <w:r w:rsidRPr="00AB081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6</w:t>
            </w:r>
          </w:p>
        </w:tc>
        <w:tc>
          <w:tcPr>
            <w:tcW w:w="1606" w:type="dxa"/>
          </w:tcPr>
          <w:p w14:paraId="73452666" w14:textId="77777777" w:rsidR="00AC562A" w:rsidRPr="00AB081C" w:rsidRDefault="00AC562A" w:rsidP="004E307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6" w:type="dxa"/>
          </w:tcPr>
          <w:p w14:paraId="0C6734F0" w14:textId="084B73B0" w:rsidR="00AC562A" w:rsidRPr="00AB081C" w:rsidRDefault="000A60E5" w:rsidP="000A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  <w:tc>
          <w:tcPr>
            <w:tcW w:w="1633" w:type="dxa"/>
          </w:tcPr>
          <w:p w14:paraId="70E8F101" w14:textId="77777777" w:rsidR="00AC562A" w:rsidRPr="00AB081C" w:rsidRDefault="00AC562A" w:rsidP="004E307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AC562A" w:rsidRPr="00AB081C" w14:paraId="05E6AB03" w14:textId="77777777" w:rsidTr="00031BA0">
        <w:tc>
          <w:tcPr>
            <w:tcW w:w="4113" w:type="dxa"/>
            <w:hideMark/>
          </w:tcPr>
          <w:p w14:paraId="4E9F7E9E" w14:textId="77777777" w:rsidR="00AC562A" w:rsidRPr="00AB081C" w:rsidRDefault="00AC562A" w:rsidP="004E307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</w:rPr>
            </w:pPr>
            <w:r w:rsidRPr="00AB081C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606" w:type="dxa"/>
            <w:vAlign w:val="bottom"/>
          </w:tcPr>
          <w:p w14:paraId="57C94F1C" w14:textId="77777777" w:rsidR="00AC562A" w:rsidRPr="00AB081C" w:rsidRDefault="00AC562A" w:rsidP="004E307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color w:val="FF0000"/>
              </w:rPr>
            </w:pPr>
          </w:p>
        </w:tc>
        <w:tc>
          <w:tcPr>
            <w:tcW w:w="1606" w:type="dxa"/>
            <w:vAlign w:val="bottom"/>
          </w:tcPr>
          <w:p w14:paraId="774B9208" w14:textId="77777777" w:rsidR="00AC562A" w:rsidRPr="00AB081C" w:rsidRDefault="00AC562A" w:rsidP="004E307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633" w:type="dxa"/>
            <w:vAlign w:val="bottom"/>
          </w:tcPr>
          <w:p w14:paraId="6D94F0CC" w14:textId="77777777" w:rsidR="00AC562A" w:rsidRPr="00AB081C" w:rsidRDefault="00AC562A" w:rsidP="004E307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</w:tr>
      <w:tr w:rsidR="00AC562A" w:rsidRPr="00AB081C" w14:paraId="610B699F" w14:textId="77777777" w:rsidTr="00031BA0">
        <w:tc>
          <w:tcPr>
            <w:tcW w:w="4113" w:type="dxa"/>
          </w:tcPr>
          <w:p w14:paraId="7D3B50F4" w14:textId="77777777" w:rsidR="00AC562A" w:rsidRPr="00AB081C" w:rsidRDefault="00AC562A" w:rsidP="004E307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cs/>
              </w:rPr>
            </w:pPr>
            <w:r w:rsidRPr="00AB081C">
              <w:rPr>
                <w:rFonts w:asciiTheme="majorBidi" w:hAnsiTheme="majorBidi" w:cstheme="majorBidi" w:hint="cs"/>
                <w:color w:val="000000" w:themeColor="text1"/>
                <w:cs/>
              </w:rPr>
              <w:t>ตราสาร</w:t>
            </w:r>
            <w:r w:rsidRPr="00AB081C">
              <w:rPr>
                <w:rFonts w:hint="cs"/>
                <w:color w:val="000000" w:themeColor="text1"/>
                <w:cs/>
              </w:rPr>
              <w:t>ทุน</w:t>
            </w:r>
            <w:r w:rsidRPr="00AB081C">
              <w:rPr>
                <w:rFonts w:asciiTheme="majorBidi" w:hAnsiTheme="majorBidi" w:cstheme="majorBidi" w:hint="cs"/>
                <w:color w:val="000000" w:themeColor="text1"/>
                <w:cs/>
              </w:rPr>
              <w:t>ที่วัดมูลค่าด้วย</w:t>
            </w:r>
            <w:r w:rsidRPr="00AB081C">
              <w:rPr>
                <w:rFonts w:asciiTheme="majorBidi" w:hAnsiTheme="majorBidi"/>
                <w:color w:val="000000" w:themeColor="text1"/>
                <w:cs/>
              </w:rPr>
              <w:t xml:space="preserve">      </w:t>
            </w:r>
          </w:p>
        </w:tc>
        <w:tc>
          <w:tcPr>
            <w:tcW w:w="1606" w:type="dxa"/>
          </w:tcPr>
          <w:p w14:paraId="679D89B0" w14:textId="77777777" w:rsidR="00AC562A" w:rsidRPr="00AB081C" w:rsidRDefault="00AC562A" w:rsidP="004E3076">
            <w:pPr>
              <w:spacing w:line="240" w:lineRule="auto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606" w:type="dxa"/>
          </w:tcPr>
          <w:p w14:paraId="2E873DFF" w14:textId="77777777" w:rsidR="00AC562A" w:rsidRPr="00AB081C" w:rsidRDefault="00AC562A" w:rsidP="004E307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33" w:type="dxa"/>
          </w:tcPr>
          <w:p w14:paraId="7130326D" w14:textId="77777777" w:rsidR="00AC562A" w:rsidRPr="00AB081C" w:rsidRDefault="00AC562A" w:rsidP="004E307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B75B6C" w:rsidRPr="00AB081C" w14:paraId="48C99B02" w14:textId="77777777" w:rsidTr="00031BA0">
        <w:tc>
          <w:tcPr>
            <w:tcW w:w="4113" w:type="dxa"/>
            <w:hideMark/>
          </w:tcPr>
          <w:p w14:paraId="0DDFD381" w14:textId="77777777" w:rsidR="00B75B6C" w:rsidRPr="00AB081C" w:rsidRDefault="00B75B6C" w:rsidP="0053181F">
            <w:pPr>
              <w:pStyle w:val="ListParagraph"/>
              <w:numPr>
                <w:ilvl w:val="0"/>
                <w:numId w:val="4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 w:hanging="258"/>
              <w:contextualSpacing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B081C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06" w:type="dxa"/>
            <w:tcBorders>
              <w:top w:val="nil"/>
              <w:left w:val="nil"/>
            </w:tcBorders>
          </w:tcPr>
          <w:p w14:paraId="5EC1AE10" w14:textId="72D24D7A" w:rsidR="00B75B6C" w:rsidRPr="00AB081C" w:rsidRDefault="000356C0" w:rsidP="00B75B6C">
            <w:pP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B081C">
              <w:rPr>
                <w:rFonts w:asciiTheme="majorBidi" w:hAnsiTheme="majorBidi" w:cstheme="majorBidi"/>
                <w:color w:val="000000" w:themeColor="text1"/>
              </w:rPr>
              <w:t>51</w:t>
            </w:r>
          </w:p>
        </w:tc>
        <w:tc>
          <w:tcPr>
            <w:tcW w:w="1606" w:type="dxa"/>
            <w:tcBorders>
              <w:top w:val="nil"/>
              <w:left w:val="nil"/>
              <w:right w:val="nil"/>
            </w:tcBorders>
          </w:tcPr>
          <w:p w14:paraId="6C966B0A" w14:textId="4905FBE0" w:rsidR="00B75B6C" w:rsidRPr="00AB081C" w:rsidRDefault="00AE6599" w:rsidP="00B75B6C">
            <w:pP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B081C">
              <w:rPr>
                <w:rFonts w:asciiTheme="majorBidi" w:hAnsiTheme="majorBidi" w:cstheme="majorBidi"/>
                <w:color w:val="000000" w:themeColor="text1"/>
              </w:rPr>
              <w:t>(6)</w:t>
            </w:r>
          </w:p>
        </w:tc>
        <w:tc>
          <w:tcPr>
            <w:tcW w:w="1633" w:type="dxa"/>
            <w:tcBorders>
              <w:top w:val="nil"/>
              <w:left w:val="nil"/>
              <w:right w:val="nil"/>
            </w:tcBorders>
          </w:tcPr>
          <w:p w14:paraId="37B22887" w14:textId="62E94C41" w:rsidR="00B75B6C" w:rsidRPr="00AB081C" w:rsidRDefault="00AE6599" w:rsidP="00B75B6C">
            <w:pP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B081C">
              <w:rPr>
                <w:rFonts w:asciiTheme="majorBidi" w:hAnsiTheme="majorBidi" w:cstheme="majorBidi"/>
                <w:color w:val="000000" w:themeColor="text1"/>
              </w:rPr>
              <w:t>45</w:t>
            </w:r>
          </w:p>
        </w:tc>
      </w:tr>
      <w:tr w:rsidR="00B75B6C" w:rsidRPr="00AB081C" w14:paraId="585BE6DE" w14:textId="77777777" w:rsidTr="00031BA0">
        <w:tc>
          <w:tcPr>
            <w:tcW w:w="4113" w:type="dxa"/>
            <w:hideMark/>
          </w:tcPr>
          <w:p w14:paraId="794C7F01" w14:textId="77777777" w:rsidR="00B75B6C" w:rsidRPr="00AB081C" w:rsidRDefault="00B75B6C" w:rsidP="0053181F">
            <w:pPr>
              <w:pStyle w:val="ListParagraph"/>
              <w:numPr>
                <w:ilvl w:val="0"/>
                <w:numId w:val="4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 w:hanging="258"/>
              <w:contextualSpacing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B081C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</w:tcPr>
          <w:p w14:paraId="06B13D0E" w14:textId="013796BF" w:rsidR="00B75B6C" w:rsidRPr="00AB081C" w:rsidRDefault="000356C0" w:rsidP="00B75B6C">
            <w:pP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B081C">
              <w:rPr>
                <w:rFonts w:asciiTheme="majorBidi" w:hAnsiTheme="majorBidi" w:cstheme="majorBidi"/>
                <w:color w:val="000000" w:themeColor="text1"/>
              </w:rPr>
              <w:t>425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</w:tcPr>
          <w:p w14:paraId="429748FB" w14:textId="72AF2482" w:rsidR="00B75B6C" w:rsidRPr="00AB081C" w:rsidRDefault="00AE6599" w:rsidP="00B75B6C">
            <w:pP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B081C">
              <w:rPr>
                <w:rFonts w:asciiTheme="majorBidi" w:hAnsiTheme="majorBidi" w:cstheme="majorBidi"/>
                <w:color w:val="000000" w:themeColor="text1"/>
              </w:rPr>
              <w:t>(5</w:t>
            </w:r>
            <w:r w:rsidR="00031BA0" w:rsidRPr="00AB081C">
              <w:rPr>
                <w:rFonts w:asciiTheme="majorBidi" w:hAnsiTheme="majorBidi" w:cstheme="majorBidi"/>
                <w:color w:val="000000" w:themeColor="text1"/>
              </w:rPr>
              <w:t>4</w:t>
            </w:r>
            <w:r w:rsidRPr="00AB081C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</w:tcPr>
          <w:p w14:paraId="2B5E3675" w14:textId="7DDB99C6" w:rsidR="00B75B6C" w:rsidRPr="00AB081C" w:rsidRDefault="00AE6599" w:rsidP="00B75B6C">
            <w:pP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B081C">
              <w:rPr>
                <w:rFonts w:asciiTheme="majorBidi" w:hAnsiTheme="majorBidi" w:cstheme="majorBidi"/>
                <w:color w:val="000000" w:themeColor="text1"/>
              </w:rPr>
              <w:t>37</w:t>
            </w:r>
            <w:r w:rsidR="00031BA0" w:rsidRPr="00AB081C">
              <w:rPr>
                <w:rFonts w:asciiTheme="majorBidi" w:hAnsiTheme="majorBidi" w:cstheme="majorBidi"/>
                <w:color w:val="000000" w:themeColor="text1"/>
              </w:rPr>
              <w:t>1</w:t>
            </w:r>
          </w:p>
        </w:tc>
      </w:tr>
      <w:tr w:rsidR="00AC562A" w:rsidRPr="00AB081C" w14:paraId="2CFB6F3F" w14:textId="77777777" w:rsidTr="00031BA0">
        <w:tc>
          <w:tcPr>
            <w:tcW w:w="4113" w:type="dxa"/>
          </w:tcPr>
          <w:p w14:paraId="6C503DAC" w14:textId="77777777" w:rsidR="00AC562A" w:rsidRPr="00AB081C" w:rsidRDefault="00AC562A" w:rsidP="006E06A9">
            <w:pPr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ADBAE" w14:textId="77777777" w:rsidR="00AC562A" w:rsidRPr="00AB081C" w:rsidRDefault="00AC562A" w:rsidP="006E06A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F3D42" w14:textId="77777777" w:rsidR="00AC562A" w:rsidRPr="00AB081C" w:rsidRDefault="00AC562A" w:rsidP="006E06A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144DB" w14:textId="77777777" w:rsidR="00AC562A" w:rsidRPr="00AB081C" w:rsidRDefault="00AC562A" w:rsidP="006E06A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AC562A" w:rsidRPr="00AB081C" w14:paraId="0EB78BC7" w14:textId="77777777" w:rsidTr="00031BA0">
        <w:tc>
          <w:tcPr>
            <w:tcW w:w="4113" w:type="dxa"/>
          </w:tcPr>
          <w:p w14:paraId="22C286A8" w14:textId="409788FA" w:rsidR="00AC562A" w:rsidRPr="00AB081C" w:rsidRDefault="00AC562A" w:rsidP="006E06A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B081C">
              <w:rPr>
                <w:rFonts w:asciiTheme="majorBidi" w:hAnsiTheme="majorBidi" w:cstheme="majorBidi" w:hint="cs"/>
                <w:b/>
                <w:bCs/>
                <w:i/>
                <w:iCs/>
              </w:rPr>
              <w:t>256</w:t>
            </w:r>
            <w:r w:rsidRPr="00AB081C">
              <w:rPr>
                <w:rFonts w:asciiTheme="majorBidi" w:hAnsiTheme="majorBidi" w:cstheme="majorBidi"/>
                <w:b/>
                <w:bCs/>
                <w:i/>
                <w:iCs/>
              </w:rPr>
              <w:t>5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4ABCE" w14:textId="77777777" w:rsidR="00AC562A" w:rsidRPr="00AB081C" w:rsidRDefault="00AC562A" w:rsidP="006E06A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82632" w14:textId="77777777" w:rsidR="00AC562A" w:rsidRPr="00AB081C" w:rsidRDefault="00AC562A" w:rsidP="006E06A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BE61C" w14:textId="77777777" w:rsidR="00AC562A" w:rsidRPr="00AB081C" w:rsidRDefault="00AC562A" w:rsidP="006E06A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AC562A" w:rsidRPr="00AB081C" w14:paraId="656E3485" w14:textId="77777777" w:rsidTr="00031BA0">
        <w:tc>
          <w:tcPr>
            <w:tcW w:w="4113" w:type="dxa"/>
          </w:tcPr>
          <w:p w14:paraId="44E79269" w14:textId="6ADFD1CA" w:rsidR="00AC562A" w:rsidRPr="00AB081C" w:rsidRDefault="00AC562A" w:rsidP="006E06A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B081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8ADC6" w14:textId="77777777" w:rsidR="00AC562A" w:rsidRPr="00AB081C" w:rsidRDefault="00AC562A" w:rsidP="006E06A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7519E" w14:textId="77777777" w:rsidR="00AC562A" w:rsidRPr="00AB081C" w:rsidRDefault="00AC562A" w:rsidP="006E06A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A939F" w14:textId="77777777" w:rsidR="00AC562A" w:rsidRPr="00AB081C" w:rsidRDefault="00AC562A" w:rsidP="006E06A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AC562A" w:rsidRPr="00AB081C" w14:paraId="5B0AB937" w14:textId="77777777" w:rsidTr="00031BA0">
        <w:tc>
          <w:tcPr>
            <w:tcW w:w="4113" w:type="dxa"/>
          </w:tcPr>
          <w:p w14:paraId="4FE1B299" w14:textId="2780300A" w:rsidR="00AC562A" w:rsidRPr="00AB081C" w:rsidRDefault="00AC562A" w:rsidP="006E06A9">
            <w:pPr>
              <w:spacing w:line="240" w:lineRule="auto"/>
              <w:jc w:val="both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ตราสารทุนที่วัดมูลค่าด้วย</w:t>
            </w:r>
            <w:r w:rsidRPr="00AB081C">
              <w:rPr>
                <w:rFonts w:asciiTheme="majorBidi" w:hAnsiTheme="majorBidi" w:cstheme="majorBidi"/>
                <w:cs/>
              </w:rPr>
              <w:t xml:space="preserve">      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D8115" w14:textId="77777777" w:rsidR="00AC562A" w:rsidRPr="00AB081C" w:rsidRDefault="00AC562A" w:rsidP="006E06A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FC9D3" w14:textId="77777777" w:rsidR="00AC562A" w:rsidRPr="00AB081C" w:rsidRDefault="00AC562A" w:rsidP="006E06A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5EFBC" w14:textId="77777777" w:rsidR="00AC562A" w:rsidRPr="00AB081C" w:rsidRDefault="00AC562A" w:rsidP="006E06A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AC562A" w:rsidRPr="00AB081C" w14:paraId="2DB10578" w14:textId="77777777" w:rsidTr="00031BA0">
        <w:tc>
          <w:tcPr>
            <w:tcW w:w="4113" w:type="dxa"/>
          </w:tcPr>
          <w:p w14:paraId="45705C7B" w14:textId="7BBFBAA2" w:rsidR="00AC562A" w:rsidRPr="00AB081C" w:rsidRDefault="00AC562A" w:rsidP="0053181F">
            <w:pPr>
              <w:pStyle w:val="ListParagraph"/>
              <w:numPr>
                <w:ilvl w:val="0"/>
                <w:numId w:val="4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 w:hanging="258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81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8AAF0" w14:textId="13852A79" w:rsidR="00AC562A" w:rsidRPr="00AB081C" w:rsidRDefault="000356C0" w:rsidP="006E06A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41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64615" w14:textId="48999CDF" w:rsidR="00AC562A" w:rsidRPr="00AB081C" w:rsidRDefault="000356C0" w:rsidP="006E06A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86329" w14:textId="25CF7147" w:rsidR="00AC562A" w:rsidRPr="00AB081C" w:rsidRDefault="000356C0" w:rsidP="006E06A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51</w:t>
            </w:r>
          </w:p>
        </w:tc>
      </w:tr>
      <w:tr w:rsidR="00AC562A" w:rsidRPr="00AB081C" w14:paraId="5FE1964F" w14:textId="77777777" w:rsidTr="00031BA0">
        <w:tc>
          <w:tcPr>
            <w:tcW w:w="4113" w:type="dxa"/>
          </w:tcPr>
          <w:p w14:paraId="5AE29D4B" w14:textId="0567D23D" w:rsidR="00AC562A" w:rsidRPr="00AB081C" w:rsidRDefault="00AC562A" w:rsidP="0053181F">
            <w:pPr>
              <w:pStyle w:val="ListParagraph"/>
              <w:numPr>
                <w:ilvl w:val="0"/>
                <w:numId w:val="4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 w:hanging="258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81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606" w:type="dxa"/>
            <w:tcBorders>
              <w:top w:val="nil"/>
              <w:left w:val="nil"/>
              <w:right w:val="nil"/>
            </w:tcBorders>
            <w:vAlign w:val="bottom"/>
          </w:tcPr>
          <w:p w14:paraId="42B938F6" w14:textId="31C92859" w:rsidR="00AC562A" w:rsidRPr="00AB081C" w:rsidRDefault="000356C0" w:rsidP="006E06A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342</w:t>
            </w:r>
          </w:p>
        </w:tc>
        <w:tc>
          <w:tcPr>
            <w:tcW w:w="1606" w:type="dxa"/>
            <w:tcBorders>
              <w:top w:val="nil"/>
              <w:left w:val="nil"/>
              <w:right w:val="nil"/>
            </w:tcBorders>
            <w:vAlign w:val="bottom"/>
          </w:tcPr>
          <w:p w14:paraId="479A4FD9" w14:textId="25EFCBF7" w:rsidR="00AC562A" w:rsidRPr="00AB081C" w:rsidRDefault="000356C0" w:rsidP="006E06A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87</w:t>
            </w:r>
          </w:p>
        </w:tc>
        <w:tc>
          <w:tcPr>
            <w:tcW w:w="1633" w:type="dxa"/>
            <w:tcBorders>
              <w:top w:val="nil"/>
              <w:left w:val="nil"/>
              <w:right w:val="nil"/>
            </w:tcBorders>
            <w:vAlign w:val="bottom"/>
          </w:tcPr>
          <w:p w14:paraId="4BB7A92A" w14:textId="10205882" w:rsidR="00AC562A" w:rsidRPr="00AB081C" w:rsidRDefault="000356C0" w:rsidP="006E06A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429</w:t>
            </w:r>
          </w:p>
        </w:tc>
      </w:tr>
    </w:tbl>
    <w:p w14:paraId="58B4AD9C" w14:textId="77777777" w:rsidR="00027638" w:rsidRPr="00AB081C" w:rsidRDefault="00027638" w:rsidP="000276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405C714A" w14:textId="77777777" w:rsidR="00290AB4" w:rsidRPr="00AB081C" w:rsidRDefault="00290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s/>
        </w:rPr>
      </w:pPr>
      <w:r w:rsidRPr="00AB081C">
        <w:rPr>
          <w:rFonts w:asciiTheme="majorBidi" w:hAnsiTheme="majorBidi" w:cstheme="majorBidi"/>
          <w:b/>
          <w:bCs/>
          <w:i/>
          <w:iCs/>
          <w:cs/>
        </w:rPr>
        <w:br w:type="page"/>
      </w:r>
    </w:p>
    <w:p w14:paraId="26752725" w14:textId="0F1554A2" w:rsidR="00027638" w:rsidRPr="00AB081C" w:rsidRDefault="00027638" w:rsidP="000276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AB081C">
        <w:rPr>
          <w:rFonts w:asciiTheme="majorBidi" w:hAnsiTheme="majorBidi" w:cstheme="majorBidi"/>
          <w:b/>
          <w:bCs/>
          <w:i/>
          <w:iCs/>
          <w:cs/>
        </w:rPr>
        <w:lastRenderedPageBreak/>
        <w:t>ผลขาดทุนจากการด้อยค่า</w:t>
      </w:r>
    </w:p>
    <w:p w14:paraId="776B7860" w14:textId="77777777" w:rsidR="00027638" w:rsidRPr="00AB081C" w:rsidRDefault="00027638" w:rsidP="000276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048" w:type="dxa"/>
        <w:tblInd w:w="450" w:type="dxa"/>
        <w:tblLook w:val="04A0" w:firstRow="1" w:lastRow="0" w:firstColumn="1" w:lastColumn="0" w:noHBand="0" w:noVBand="1"/>
      </w:tblPr>
      <w:tblGrid>
        <w:gridCol w:w="3420"/>
        <w:gridCol w:w="1407"/>
        <w:gridCol w:w="1407"/>
        <w:gridCol w:w="1407"/>
        <w:gridCol w:w="1407"/>
      </w:tblGrid>
      <w:tr w:rsidR="00D94FDB" w:rsidRPr="00AB081C" w14:paraId="171F4D76" w14:textId="77777777" w:rsidTr="00457408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1AA98A02" w14:textId="77777777" w:rsidR="00D94FDB" w:rsidRPr="00AB081C" w:rsidRDefault="00D94FDB" w:rsidP="004E3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28" w:type="dxa"/>
            <w:gridSpan w:val="4"/>
            <w:shd w:val="clear" w:color="auto" w:fill="auto"/>
            <w:vAlign w:val="bottom"/>
          </w:tcPr>
          <w:p w14:paraId="3E2E73DA" w14:textId="20E6C795" w:rsidR="00D94FDB" w:rsidRPr="00AB081C" w:rsidRDefault="00D94FDB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D94FDB" w:rsidRPr="00AB081C" w14:paraId="4D8049EE" w14:textId="77777777" w:rsidTr="00D94FDB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7F0EFC87" w14:textId="77777777" w:rsidR="00D94FDB" w:rsidRPr="00AB081C" w:rsidRDefault="00D94FDB" w:rsidP="004E3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ค่าเผื่อผลขาดทุนจากการด้อยค่า </w:t>
            </w:r>
            <w:r w:rsidRPr="00AB08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Pr="00AB08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7CFAC299" w14:textId="77777777" w:rsidR="00D94FDB" w:rsidRPr="00AB081C" w:rsidRDefault="00D94FDB" w:rsidP="004E3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วิธีการทั่วไป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3B0855A7" w14:textId="2EE76C05" w:rsidR="00D94FDB" w:rsidRPr="00AB081C" w:rsidRDefault="00D94FDB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  <w:cs/>
              </w:rPr>
              <w:t>ผลขาดทุนด้านเครดิตที่คาดว่า</w:t>
            </w:r>
            <w:r w:rsidRPr="00AB081C">
              <w:rPr>
                <w:rFonts w:asciiTheme="majorBidi" w:hAnsiTheme="majorBidi" w:cstheme="majorBidi"/>
                <w:cs/>
              </w:rPr>
              <w:br/>
              <w:t xml:space="preserve">จะเกิดขึ้นใน </w:t>
            </w:r>
            <w:r w:rsidRPr="00AB081C">
              <w:rPr>
                <w:rFonts w:asciiTheme="majorBidi" w:hAnsiTheme="majorBidi" w:cstheme="majorBidi"/>
              </w:rPr>
              <w:t>12</w:t>
            </w:r>
            <w:r w:rsidRPr="00AB081C">
              <w:rPr>
                <w:rFonts w:asciiTheme="majorBidi" w:hAnsiTheme="majorBidi"/>
                <w:cs/>
              </w:rPr>
              <w:t xml:space="preserve"> </w:t>
            </w:r>
            <w:r w:rsidRPr="00AB081C">
              <w:rPr>
                <w:rFonts w:asciiTheme="majorBidi" w:hAnsiTheme="majorBidi" w:cstheme="majorBidi"/>
                <w:cs/>
              </w:rPr>
              <w:t>เดือนข้างหน้า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01773506" w14:textId="5F788DDE" w:rsidR="00D94FDB" w:rsidRPr="00AB081C" w:rsidRDefault="00D94FDB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  <w:cs/>
              </w:rPr>
              <w:t>ผลขาดทุนด้านเครดิตที่คาดว่า</w:t>
            </w:r>
            <w:r w:rsidRPr="00AB081C">
              <w:rPr>
                <w:rFonts w:asciiTheme="majorBidi" w:hAnsiTheme="majorBidi" w:cstheme="majorBidi"/>
                <w:cs/>
              </w:rPr>
              <w:br/>
              <w:t xml:space="preserve">จะเกิดขึ้นตลอดอายุ </w:t>
            </w:r>
            <w:r w:rsidRPr="00AB081C">
              <w:rPr>
                <w:rFonts w:asciiTheme="majorBidi" w:hAnsiTheme="majorBidi"/>
                <w:cs/>
              </w:rPr>
              <w:t xml:space="preserve">- </w:t>
            </w:r>
            <w:r w:rsidRPr="00AB081C">
              <w:rPr>
                <w:rFonts w:asciiTheme="majorBidi" w:hAnsiTheme="majorBidi" w:cstheme="majorBidi"/>
                <w:cs/>
              </w:rPr>
              <w:t>ไม่ด้อยค่า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28D3A1B4" w14:textId="7F27C4A5" w:rsidR="00D94FDB" w:rsidRPr="00AB081C" w:rsidRDefault="00D94FDB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  <w:cs/>
              </w:rPr>
              <w:t>ผลขาดทุนด้านเครดิตที่คาดว่า</w:t>
            </w:r>
            <w:r w:rsidRPr="00AB081C">
              <w:rPr>
                <w:rFonts w:asciiTheme="majorBidi" w:hAnsiTheme="majorBidi" w:cstheme="majorBidi"/>
                <w:cs/>
              </w:rPr>
              <w:br/>
              <w:t xml:space="preserve">จะเกิดขึ้นตลอดอายุ </w:t>
            </w:r>
            <w:r w:rsidRPr="00AB081C">
              <w:rPr>
                <w:rFonts w:asciiTheme="majorBidi" w:hAnsiTheme="majorBidi" w:cstheme="majorBidi"/>
              </w:rPr>
              <w:t>-</w:t>
            </w:r>
            <w:r w:rsidRPr="00AB081C">
              <w:rPr>
                <w:rFonts w:asciiTheme="majorBidi" w:hAnsiTheme="majorBidi"/>
                <w:cs/>
              </w:rPr>
              <w:t xml:space="preserve"> </w:t>
            </w:r>
            <w:r w:rsidRPr="00AB081C">
              <w:rPr>
                <w:rFonts w:asciiTheme="majorBidi" w:hAnsiTheme="majorBidi" w:cstheme="majorBidi"/>
                <w:cs/>
              </w:rPr>
              <w:t>ด้อยค่า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4BE5E49D" w14:textId="77777777" w:rsidR="00D94FDB" w:rsidRPr="00AB081C" w:rsidRDefault="00D94FDB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D94FDB" w:rsidRPr="00AB081C" w14:paraId="4F037796" w14:textId="77777777" w:rsidTr="00D94FDB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4DA102B5" w14:textId="77777777" w:rsidR="00D94FDB" w:rsidRPr="00AB081C" w:rsidRDefault="00D94FDB" w:rsidP="004E3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34F1AC07" w14:textId="77777777" w:rsidR="00D94FDB" w:rsidRPr="00AB081C" w:rsidRDefault="00D94FDB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/>
                <w:cs/>
              </w:rPr>
              <w:t>(</w:t>
            </w:r>
            <w:r w:rsidRPr="00AB081C">
              <w:rPr>
                <w:rFonts w:asciiTheme="majorBidi" w:hAnsiTheme="majorBidi" w:cstheme="majorBidi"/>
              </w:rPr>
              <w:t>Stage 1</w:t>
            </w:r>
            <w:r w:rsidRPr="00AB081C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4DD20043" w14:textId="77777777" w:rsidR="00D94FDB" w:rsidRPr="00AB081C" w:rsidRDefault="00D94FDB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/>
                <w:cs/>
              </w:rPr>
              <w:t>(</w:t>
            </w:r>
            <w:r w:rsidRPr="00AB081C">
              <w:rPr>
                <w:rFonts w:asciiTheme="majorBidi" w:hAnsiTheme="majorBidi" w:cstheme="majorBidi"/>
              </w:rPr>
              <w:t>Stage 2</w:t>
            </w:r>
            <w:r w:rsidRPr="00AB081C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7A751D85" w14:textId="77777777" w:rsidR="00D94FDB" w:rsidRPr="00AB081C" w:rsidRDefault="00D94FDB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/>
                <w:cs/>
              </w:rPr>
              <w:t>(</w:t>
            </w:r>
            <w:r w:rsidRPr="00AB081C">
              <w:rPr>
                <w:rFonts w:asciiTheme="majorBidi" w:hAnsiTheme="majorBidi" w:cstheme="majorBidi"/>
              </w:rPr>
              <w:t>Stage 3</w:t>
            </w:r>
            <w:r w:rsidRPr="00AB081C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18214291" w14:textId="77777777" w:rsidR="00D94FDB" w:rsidRPr="00AB081C" w:rsidRDefault="00D94FDB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582C68" w:rsidRPr="00AB081C" w14:paraId="5A35266F" w14:textId="77777777" w:rsidTr="006071D9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2F355607" w14:textId="77777777" w:rsidR="00582C68" w:rsidRPr="00AB081C" w:rsidRDefault="00582C68" w:rsidP="004E3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28" w:type="dxa"/>
            <w:gridSpan w:val="4"/>
            <w:shd w:val="clear" w:color="auto" w:fill="auto"/>
            <w:vAlign w:val="bottom"/>
          </w:tcPr>
          <w:p w14:paraId="3E80471E" w14:textId="1168C620" w:rsidR="00582C68" w:rsidRPr="00AB081C" w:rsidRDefault="00582C68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D94FDB" w:rsidRPr="00AB081C" w14:paraId="15C966DC" w14:textId="77777777" w:rsidTr="00D94FDB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16D1558E" w14:textId="77777777" w:rsidR="00D94FDB" w:rsidRPr="00AB081C" w:rsidRDefault="00D94FDB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เงินให้กู้ยืมแก่กิจการที่เกี่ยวข้องกัน</w:t>
            </w:r>
            <w:r w:rsidRPr="00AB081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และดอกเบี้ยค้างรับ</w:t>
            </w:r>
          </w:p>
        </w:tc>
        <w:tc>
          <w:tcPr>
            <w:tcW w:w="1407" w:type="dxa"/>
            <w:shd w:val="clear" w:color="auto" w:fill="auto"/>
          </w:tcPr>
          <w:p w14:paraId="77CBDBD5" w14:textId="319882B3" w:rsidR="00D94FDB" w:rsidRPr="00AB081C" w:rsidRDefault="00D94FDB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shd w:val="clear" w:color="auto" w:fill="auto"/>
          </w:tcPr>
          <w:p w14:paraId="1B78E7D8" w14:textId="77777777" w:rsidR="00D94FDB" w:rsidRPr="00AB081C" w:rsidRDefault="00D94FDB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shd w:val="clear" w:color="auto" w:fill="auto"/>
          </w:tcPr>
          <w:p w14:paraId="57B14B8B" w14:textId="77777777" w:rsidR="00D94FDB" w:rsidRPr="00AB081C" w:rsidRDefault="00D94FDB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shd w:val="clear" w:color="auto" w:fill="auto"/>
          </w:tcPr>
          <w:p w14:paraId="2B3B1CB7" w14:textId="77777777" w:rsidR="00D94FDB" w:rsidRPr="00AB081C" w:rsidRDefault="00D94FDB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3B37A4" w:rsidRPr="00AB081C" w14:paraId="6804A1FA" w14:textId="77777777" w:rsidTr="00D94FDB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6A7BB93F" w14:textId="5300C6AD" w:rsidR="003B37A4" w:rsidRPr="00AB081C" w:rsidRDefault="003B37A4" w:rsidP="003B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B081C">
              <w:rPr>
                <w:rFonts w:asciiTheme="majorBidi" w:hAnsiTheme="majorBidi" w:cstheme="majorBidi"/>
              </w:rPr>
              <w:t>1</w:t>
            </w:r>
            <w:r w:rsidRPr="00AB081C">
              <w:rPr>
                <w:rFonts w:asciiTheme="majorBidi" w:hAnsiTheme="majorBidi"/>
                <w:cs/>
              </w:rPr>
              <w:t xml:space="preserve"> </w:t>
            </w:r>
            <w:r w:rsidRPr="00AB081C">
              <w:rPr>
                <w:rFonts w:asciiTheme="majorBidi" w:hAnsiTheme="majorBidi" w:cstheme="majorBidi"/>
                <w:cs/>
              </w:rPr>
              <w:t>มกราคม</w:t>
            </w:r>
            <w:r w:rsidRPr="00AB081C">
              <w:rPr>
                <w:rFonts w:asciiTheme="majorBidi" w:hAnsiTheme="majorBidi"/>
                <w:cs/>
              </w:rPr>
              <w:t xml:space="preserve"> </w:t>
            </w:r>
            <w:r w:rsidRPr="00AB081C">
              <w:rPr>
                <w:rFonts w:asciiTheme="majorBidi" w:hAnsiTheme="majorBidi" w:cstheme="majorBidi"/>
              </w:rPr>
              <w:t>256</w:t>
            </w:r>
            <w:r w:rsidRPr="00AB081C">
              <w:rPr>
                <w:rFonts w:asciiTheme="majorBidi" w:hAnsiTheme="majorBidi" w:cstheme="majorBidi" w:hint="cs"/>
                <w:cs/>
              </w:rPr>
              <w:t>6</w:t>
            </w:r>
          </w:p>
        </w:tc>
        <w:tc>
          <w:tcPr>
            <w:tcW w:w="1407" w:type="dxa"/>
            <w:shd w:val="clear" w:color="auto" w:fill="auto"/>
          </w:tcPr>
          <w:p w14:paraId="277E8FFD" w14:textId="22652ABF" w:rsidR="003B37A4" w:rsidRPr="00AB081C" w:rsidRDefault="003B37A4" w:rsidP="003B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23E8EA30" w14:textId="23D68D25" w:rsidR="003B37A4" w:rsidRPr="00AB081C" w:rsidRDefault="003B37A4" w:rsidP="003B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1407" w:type="dxa"/>
            <w:shd w:val="clear" w:color="auto" w:fill="auto"/>
          </w:tcPr>
          <w:p w14:paraId="2694FAA0" w14:textId="7D807303" w:rsidR="003B37A4" w:rsidRPr="00AB081C" w:rsidRDefault="003B37A4" w:rsidP="003B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372D82ED" w14:textId="0B6530B4" w:rsidR="003B37A4" w:rsidRPr="00AB081C" w:rsidRDefault="003B37A4" w:rsidP="003B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27</w:t>
            </w:r>
          </w:p>
        </w:tc>
      </w:tr>
      <w:tr w:rsidR="003B37A4" w:rsidRPr="00AB081C" w14:paraId="52B3E61C" w14:textId="77777777" w:rsidTr="00D94FDB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6415825F" w14:textId="4FBE472D" w:rsidR="003B37A4" w:rsidRPr="00AB081C" w:rsidRDefault="003B37A4" w:rsidP="003B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  <w:cs/>
              </w:rPr>
              <w:t>การวัดมูลค่าใหม่สุทธิของสำรอง</w:t>
            </w:r>
            <w:r w:rsidRPr="00AB081C">
              <w:rPr>
                <w:rFonts w:asciiTheme="majorBidi" w:hAnsiTheme="majorBidi" w:cstheme="majorBidi"/>
                <w:cs/>
              </w:rPr>
              <w:br/>
              <w:t>ผลขาดทุน</w:t>
            </w:r>
          </w:p>
        </w:tc>
        <w:tc>
          <w:tcPr>
            <w:tcW w:w="1407" w:type="dxa"/>
            <w:shd w:val="clear" w:color="auto" w:fill="auto"/>
          </w:tcPr>
          <w:p w14:paraId="283758E5" w14:textId="38E449CB" w:rsidR="003B37A4" w:rsidRPr="00AB081C" w:rsidRDefault="003B37A4" w:rsidP="003B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6E5A0F9F" w14:textId="68EF217B" w:rsidR="003B37A4" w:rsidRPr="00AB081C" w:rsidRDefault="003B37A4" w:rsidP="003B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407" w:type="dxa"/>
            <w:shd w:val="clear" w:color="auto" w:fill="auto"/>
          </w:tcPr>
          <w:p w14:paraId="10163D14" w14:textId="28EFCFFB" w:rsidR="003B37A4" w:rsidRPr="00AB081C" w:rsidRDefault="003B37A4" w:rsidP="003B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4031D48C" w14:textId="531F0107" w:rsidR="003B37A4" w:rsidRPr="00AB081C" w:rsidRDefault="003B37A4" w:rsidP="003B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15</w:t>
            </w:r>
          </w:p>
        </w:tc>
      </w:tr>
      <w:tr w:rsidR="003B37A4" w:rsidRPr="00AB081C" w14:paraId="573E3916" w14:textId="77777777" w:rsidTr="00D94FDB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40E8B075" w14:textId="0ECC912D" w:rsidR="003B37A4" w:rsidRPr="00AB081C" w:rsidRDefault="003B37A4" w:rsidP="003B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407" w:type="dxa"/>
            <w:shd w:val="clear" w:color="auto" w:fill="auto"/>
          </w:tcPr>
          <w:p w14:paraId="39C646E1" w14:textId="77777777" w:rsidR="003B37A4" w:rsidRPr="00AB081C" w:rsidRDefault="003B37A4" w:rsidP="003B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shd w:val="clear" w:color="auto" w:fill="auto"/>
          </w:tcPr>
          <w:p w14:paraId="0699FF6E" w14:textId="1D10DD09" w:rsidR="003B37A4" w:rsidRPr="00AB081C" w:rsidRDefault="003B37A4" w:rsidP="003B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(43)</w:t>
            </w:r>
          </w:p>
        </w:tc>
        <w:tc>
          <w:tcPr>
            <w:tcW w:w="1407" w:type="dxa"/>
            <w:shd w:val="clear" w:color="auto" w:fill="auto"/>
          </w:tcPr>
          <w:p w14:paraId="5CE8E2B2" w14:textId="43C9380B" w:rsidR="003B37A4" w:rsidRPr="00AB081C" w:rsidRDefault="003B37A4" w:rsidP="003B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6D4DA84B" w14:textId="67774015" w:rsidR="003B37A4" w:rsidRPr="00AB081C" w:rsidRDefault="003B37A4" w:rsidP="003B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(43)</w:t>
            </w:r>
          </w:p>
        </w:tc>
      </w:tr>
      <w:tr w:rsidR="003B37A4" w:rsidRPr="00AB081C" w14:paraId="0B475F4C" w14:textId="77777777" w:rsidTr="00D94FDB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2174CA14" w14:textId="3D2CE12A" w:rsidR="003B37A4" w:rsidRPr="00AB081C" w:rsidRDefault="003B37A4" w:rsidP="003B3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4" w:right="-111" w:hanging="16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81C">
              <w:rPr>
                <w:rFonts w:asciiTheme="majorBidi" w:hAnsiTheme="majorBidi"/>
                <w:sz w:val="30"/>
                <w:szCs w:val="30"/>
                <w:cs/>
              </w:rPr>
              <w:t>ผลกระทบ</w:t>
            </w:r>
            <w:r w:rsidR="00A34279" w:rsidRPr="00AB081C">
              <w:rPr>
                <w:rFonts w:asciiTheme="majorBidi" w:hAnsiTheme="majorBidi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1879230E" w14:textId="1E25AB6B" w:rsidR="003B37A4" w:rsidRPr="00AB081C" w:rsidRDefault="003B37A4" w:rsidP="003B37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7A4295FE" w14:textId="020286FC" w:rsidR="003B37A4" w:rsidRPr="00AB081C" w:rsidRDefault="003B37A4" w:rsidP="003B37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67811D2B" w14:textId="36BA6ACD" w:rsidR="003B37A4" w:rsidRPr="00AB081C" w:rsidRDefault="003B37A4" w:rsidP="003B37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5F48EA0A" w14:textId="64E25DF6" w:rsidR="003B37A4" w:rsidRPr="00AB081C" w:rsidRDefault="003B37A4" w:rsidP="003B37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1</w:t>
            </w:r>
          </w:p>
        </w:tc>
      </w:tr>
      <w:tr w:rsidR="003B37A4" w:rsidRPr="00AB081C" w14:paraId="622DD1DA" w14:textId="77777777" w:rsidTr="00D94FD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2E21E2F8" w14:textId="7B54F007" w:rsidR="003B37A4" w:rsidRPr="00AB081C" w:rsidRDefault="003B37A4" w:rsidP="003B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AB081C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AB081C">
              <w:rPr>
                <w:rFonts w:asciiTheme="majorBidi" w:hAnsiTheme="majorBidi" w:cstheme="majorBidi"/>
                <w:b/>
                <w:bCs/>
                <w:cs/>
              </w:rPr>
              <w:t xml:space="preserve">กันยายน </w:t>
            </w:r>
            <w:r w:rsidRPr="00AB081C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407" w:type="dxa"/>
            <w:shd w:val="clear" w:color="auto" w:fill="auto"/>
          </w:tcPr>
          <w:p w14:paraId="650D1371" w14:textId="262DED08" w:rsidR="003B37A4" w:rsidRPr="00AB081C" w:rsidRDefault="003B37A4" w:rsidP="003B37A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0E0997D6" w14:textId="2AFC652F" w:rsidR="003B37A4" w:rsidRPr="00AB081C" w:rsidRDefault="003B37A4" w:rsidP="003B37A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647F2028" w14:textId="28A014FD" w:rsidR="003B37A4" w:rsidRPr="00AB081C" w:rsidRDefault="001432CA" w:rsidP="003B37A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643F0EF6" w14:textId="5B3B9BA1" w:rsidR="003B37A4" w:rsidRPr="00AB081C" w:rsidRDefault="003B37A4" w:rsidP="003B37A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3B37A4" w:rsidRPr="00AB081C" w14:paraId="4E61ACF8" w14:textId="77777777" w:rsidTr="00D94FD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5F1E1CA7" w14:textId="77777777" w:rsidR="003B37A4" w:rsidRPr="00AB081C" w:rsidRDefault="003B37A4" w:rsidP="003B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07" w:type="dxa"/>
            <w:shd w:val="clear" w:color="auto" w:fill="auto"/>
          </w:tcPr>
          <w:p w14:paraId="213E1CFE" w14:textId="77777777" w:rsidR="003B37A4" w:rsidRPr="00AB081C" w:rsidRDefault="003B37A4" w:rsidP="003B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shd w:val="clear" w:color="auto" w:fill="auto"/>
          </w:tcPr>
          <w:p w14:paraId="624958E3" w14:textId="77777777" w:rsidR="003B37A4" w:rsidRPr="00AB081C" w:rsidRDefault="003B37A4" w:rsidP="003B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shd w:val="clear" w:color="auto" w:fill="auto"/>
          </w:tcPr>
          <w:p w14:paraId="6E7DE802" w14:textId="77777777" w:rsidR="003B37A4" w:rsidRPr="00AB081C" w:rsidRDefault="003B37A4" w:rsidP="003B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shd w:val="clear" w:color="auto" w:fill="auto"/>
          </w:tcPr>
          <w:p w14:paraId="326B0313" w14:textId="77777777" w:rsidR="003B37A4" w:rsidRPr="00AB081C" w:rsidRDefault="003B37A4" w:rsidP="003B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</w:tr>
      <w:tr w:rsidR="003B37A4" w:rsidRPr="00AB081C" w14:paraId="1C8395F1" w14:textId="77777777" w:rsidTr="00D94FDB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14E371B6" w14:textId="3B192AF9" w:rsidR="003B37A4" w:rsidRPr="00AB081C" w:rsidRDefault="003B37A4" w:rsidP="003B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B081C">
              <w:rPr>
                <w:rFonts w:asciiTheme="majorBidi" w:hAnsiTheme="majorBidi" w:cstheme="majorBidi"/>
              </w:rPr>
              <w:t>1</w:t>
            </w:r>
            <w:r w:rsidRPr="00AB081C">
              <w:rPr>
                <w:rFonts w:asciiTheme="majorBidi" w:hAnsiTheme="majorBidi"/>
                <w:cs/>
              </w:rPr>
              <w:t xml:space="preserve"> </w:t>
            </w:r>
            <w:r w:rsidRPr="00AB081C">
              <w:rPr>
                <w:rFonts w:asciiTheme="majorBidi" w:hAnsiTheme="majorBidi" w:cstheme="majorBidi"/>
                <w:cs/>
              </w:rPr>
              <w:t>มกราคม</w:t>
            </w:r>
            <w:r w:rsidRPr="00AB081C">
              <w:rPr>
                <w:rFonts w:asciiTheme="majorBidi" w:hAnsiTheme="majorBidi"/>
                <w:cs/>
              </w:rPr>
              <w:t xml:space="preserve"> </w:t>
            </w:r>
            <w:r w:rsidRPr="00AB081C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07" w:type="dxa"/>
            <w:shd w:val="clear" w:color="auto" w:fill="auto"/>
          </w:tcPr>
          <w:p w14:paraId="748E1234" w14:textId="3D2C69FC" w:rsidR="003B37A4" w:rsidRPr="00AB081C" w:rsidRDefault="003B37A4" w:rsidP="003B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5C400F58" w14:textId="2558E25C" w:rsidR="003B37A4" w:rsidRPr="00AB081C" w:rsidRDefault="003B37A4" w:rsidP="003B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407" w:type="dxa"/>
            <w:shd w:val="clear" w:color="auto" w:fill="auto"/>
          </w:tcPr>
          <w:p w14:paraId="3D97A8E1" w14:textId="72D0FC1A" w:rsidR="003B37A4" w:rsidRPr="00AB081C" w:rsidRDefault="003B37A4" w:rsidP="003B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0C365C67" w14:textId="64F8CF9A" w:rsidR="003B37A4" w:rsidRPr="00AB081C" w:rsidRDefault="003B37A4" w:rsidP="003B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11</w:t>
            </w:r>
          </w:p>
        </w:tc>
      </w:tr>
      <w:tr w:rsidR="003B37A4" w:rsidRPr="00AB081C" w14:paraId="71FA2A3E" w14:textId="77777777" w:rsidTr="00D94FDB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7F1BECB4" w14:textId="4E83BBCF" w:rsidR="003B37A4" w:rsidRPr="00AB081C" w:rsidRDefault="003B37A4" w:rsidP="003B3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11" w:hanging="1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การวัดมูลค่าใหม่สุทธิของสำรอง</w:t>
            </w:r>
            <w:r w:rsidRPr="00AB081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ผลขาดทุน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6D54B165" w14:textId="54227707" w:rsidR="003B37A4" w:rsidRPr="00AB081C" w:rsidRDefault="003B37A4" w:rsidP="003B37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0C6C0F4A" w14:textId="062C6407" w:rsidR="003B37A4" w:rsidRPr="00AB081C" w:rsidRDefault="003B37A4" w:rsidP="003B37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34F05539" w14:textId="3FBD0BAD" w:rsidR="003B37A4" w:rsidRPr="00AB081C" w:rsidRDefault="003B37A4" w:rsidP="003B37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071955B8" w14:textId="0FE2E04A" w:rsidR="003B37A4" w:rsidRPr="00AB081C" w:rsidRDefault="003B37A4" w:rsidP="003B37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7</w:t>
            </w:r>
          </w:p>
        </w:tc>
      </w:tr>
      <w:tr w:rsidR="003B37A4" w:rsidRPr="00AB081C" w14:paraId="0B60F61D" w14:textId="77777777" w:rsidTr="00EC603B">
        <w:trPr>
          <w:trHeight w:val="533"/>
        </w:trPr>
        <w:tc>
          <w:tcPr>
            <w:tcW w:w="3420" w:type="dxa"/>
            <w:shd w:val="clear" w:color="auto" w:fill="auto"/>
            <w:vAlign w:val="bottom"/>
          </w:tcPr>
          <w:p w14:paraId="2533786A" w14:textId="20CF52FE" w:rsidR="003B37A4" w:rsidRPr="00AB081C" w:rsidRDefault="003B37A4" w:rsidP="003B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AB081C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AB081C">
              <w:rPr>
                <w:rFonts w:asciiTheme="majorBidi" w:hAnsiTheme="majorBidi" w:cstheme="majorBidi"/>
                <w:b/>
                <w:bCs/>
                <w:cs/>
              </w:rPr>
              <w:t xml:space="preserve">กันยายน </w:t>
            </w:r>
            <w:r w:rsidRPr="00AB081C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407" w:type="dxa"/>
            <w:shd w:val="clear" w:color="auto" w:fill="auto"/>
          </w:tcPr>
          <w:p w14:paraId="429F346D" w14:textId="76CAF608" w:rsidR="003B37A4" w:rsidRPr="00AB081C" w:rsidRDefault="003B37A4" w:rsidP="003B37A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706E4654" w14:textId="34B66FEE" w:rsidR="003B37A4" w:rsidRPr="00AB081C" w:rsidRDefault="003B37A4" w:rsidP="003B37A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18</w:t>
            </w:r>
          </w:p>
        </w:tc>
        <w:tc>
          <w:tcPr>
            <w:tcW w:w="1407" w:type="dxa"/>
            <w:shd w:val="clear" w:color="auto" w:fill="auto"/>
          </w:tcPr>
          <w:p w14:paraId="2754771D" w14:textId="2DB48F24" w:rsidR="003B37A4" w:rsidRPr="00AB081C" w:rsidRDefault="003B37A4" w:rsidP="003B37A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01328D3C" w14:textId="168FB6D1" w:rsidR="003B37A4" w:rsidRPr="00AB081C" w:rsidRDefault="003B37A4" w:rsidP="003B37A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18</w:t>
            </w:r>
          </w:p>
        </w:tc>
      </w:tr>
    </w:tbl>
    <w:p w14:paraId="21CE7CAC" w14:textId="77777777" w:rsidR="00027638" w:rsidRPr="00AB081C" w:rsidRDefault="00027638" w:rsidP="00027638">
      <w:pPr>
        <w:rPr>
          <w:sz w:val="24"/>
          <w:szCs w:val="24"/>
        </w:rPr>
      </w:pPr>
    </w:p>
    <w:p w14:paraId="00223EBD" w14:textId="77777777" w:rsidR="00027638" w:rsidRPr="00AB081C" w:rsidRDefault="00027638" w:rsidP="00027638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334F072C" w14:textId="77777777" w:rsidR="00027638" w:rsidRPr="00AB081C" w:rsidRDefault="00027638" w:rsidP="00027638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3DEAC9BE" w14:textId="734A5AEF" w:rsidR="004712BC" w:rsidRPr="00AB081C" w:rsidRDefault="004712BC" w:rsidP="00AF2D68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7AADB115" w14:textId="746F7048" w:rsidR="00530DDB" w:rsidRPr="00AB081C" w:rsidRDefault="00530DDB" w:rsidP="00A102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72336B85" w14:textId="77777777" w:rsidR="00530DDB" w:rsidRPr="00AB081C" w:rsidRDefault="00530DDB" w:rsidP="00A102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tbl>
      <w:tblPr>
        <w:tblW w:w="9048" w:type="dxa"/>
        <w:tblInd w:w="450" w:type="dxa"/>
        <w:tblLook w:val="04A0" w:firstRow="1" w:lastRow="0" w:firstColumn="1" w:lastColumn="0" w:noHBand="0" w:noVBand="1"/>
      </w:tblPr>
      <w:tblGrid>
        <w:gridCol w:w="3420"/>
        <w:gridCol w:w="1407"/>
        <w:gridCol w:w="1407"/>
        <w:gridCol w:w="1407"/>
        <w:gridCol w:w="1407"/>
      </w:tblGrid>
      <w:tr w:rsidR="00582C68" w:rsidRPr="00AB081C" w14:paraId="3A380F00" w14:textId="77777777" w:rsidTr="008176C3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45939654" w14:textId="77777777" w:rsidR="00582C68" w:rsidRPr="00AB081C" w:rsidRDefault="00582C68" w:rsidP="00817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28" w:type="dxa"/>
            <w:gridSpan w:val="4"/>
            <w:shd w:val="clear" w:color="auto" w:fill="auto"/>
            <w:vAlign w:val="bottom"/>
          </w:tcPr>
          <w:p w14:paraId="49FAEBE2" w14:textId="7B172832" w:rsidR="00582C68" w:rsidRPr="00AB081C" w:rsidRDefault="00582C68" w:rsidP="0081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AB081C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582C68" w:rsidRPr="00AB081C" w14:paraId="6CA0D453" w14:textId="77777777" w:rsidTr="008176C3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13A43AEF" w14:textId="77777777" w:rsidR="00582C68" w:rsidRPr="00AB081C" w:rsidRDefault="00582C68" w:rsidP="00817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ค่าเผื่อผลขาดทุนจากการด้อยค่า </w:t>
            </w:r>
            <w:r w:rsidRPr="00AB08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Pr="00AB08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1E75A4B0" w14:textId="77777777" w:rsidR="00582C68" w:rsidRPr="00AB081C" w:rsidRDefault="00582C68" w:rsidP="00817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วิธีการทั่วไป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223BC0D1" w14:textId="77777777" w:rsidR="00582C68" w:rsidRPr="00AB081C" w:rsidRDefault="00582C68" w:rsidP="0081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  <w:cs/>
              </w:rPr>
              <w:t>ผลขาดทุนด้านเครดิตที่คาดว่า</w:t>
            </w:r>
            <w:r w:rsidRPr="00AB081C">
              <w:rPr>
                <w:rFonts w:asciiTheme="majorBidi" w:hAnsiTheme="majorBidi" w:cstheme="majorBidi"/>
                <w:cs/>
              </w:rPr>
              <w:br/>
              <w:t xml:space="preserve">จะเกิดขึ้นใน </w:t>
            </w:r>
            <w:r w:rsidRPr="00AB081C">
              <w:rPr>
                <w:rFonts w:asciiTheme="majorBidi" w:hAnsiTheme="majorBidi" w:cstheme="majorBidi"/>
              </w:rPr>
              <w:t>12</w:t>
            </w:r>
            <w:r w:rsidRPr="00AB081C">
              <w:rPr>
                <w:rFonts w:asciiTheme="majorBidi" w:hAnsiTheme="majorBidi"/>
                <w:cs/>
              </w:rPr>
              <w:t xml:space="preserve"> </w:t>
            </w:r>
            <w:r w:rsidRPr="00AB081C">
              <w:rPr>
                <w:rFonts w:asciiTheme="majorBidi" w:hAnsiTheme="majorBidi" w:cstheme="majorBidi"/>
                <w:cs/>
              </w:rPr>
              <w:t>เดือนข้างหน้า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6960D356" w14:textId="77777777" w:rsidR="00582C68" w:rsidRPr="00AB081C" w:rsidRDefault="00582C68" w:rsidP="0081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  <w:cs/>
              </w:rPr>
              <w:t>ผลขาดทุนด้านเครดิตที่คาดว่า</w:t>
            </w:r>
            <w:r w:rsidRPr="00AB081C">
              <w:rPr>
                <w:rFonts w:asciiTheme="majorBidi" w:hAnsiTheme="majorBidi" w:cstheme="majorBidi"/>
                <w:cs/>
              </w:rPr>
              <w:br/>
              <w:t xml:space="preserve">จะเกิดขึ้นตลอดอายุ </w:t>
            </w:r>
            <w:r w:rsidRPr="00AB081C">
              <w:rPr>
                <w:rFonts w:asciiTheme="majorBidi" w:hAnsiTheme="majorBidi"/>
                <w:cs/>
              </w:rPr>
              <w:t xml:space="preserve">- </w:t>
            </w:r>
            <w:r w:rsidRPr="00AB081C">
              <w:rPr>
                <w:rFonts w:asciiTheme="majorBidi" w:hAnsiTheme="majorBidi" w:cstheme="majorBidi"/>
                <w:cs/>
              </w:rPr>
              <w:t>ไม่ด้อยค่า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42987A09" w14:textId="77777777" w:rsidR="00582C68" w:rsidRPr="00AB081C" w:rsidRDefault="00582C68" w:rsidP="0081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  <w:cs/>
              </w:rPr>
              <w:t>ผลขาดทุนด้านเครดิตที่คาดว่า</w:t>
            </w:r>
            <w:r w:rsidRPr="00AB081C">
              <w:rPr>
                <w:rFonts w:asciiTheme="majorBidi" w:hAnsiTheme="majorBidi" w:cstheme="majorBidi"/>
                <w:cs/>
              </w:rPr>
              <w:br/>
              <w:t xml:space="preserve">จะเกิดขึ้นตลอดอายุ </w:t>
            </w:r>
            <w:r w:rsidRPr="00AB081C">
              <w:rPr>
                <w:rFonts w:asciiTheme="majorBidi" w:hAnsiTheme="majorBidi" w:cstheme="majorBidi"/>
              </w:rPr>
              <w:t>-</w:t>
            </w:r>
            <w:r w:rsidRPr="00AB081C">
              <w:rPr>
                <w:rFonts w:asciiTheme="majorBidi" w:hAnsiTheme="majorBidi"/>
                <w:cs/>
              </w:rPr>
              <w:t xml:space="preserve"> </w:t>
            </w:r>
            <w:r w:rsidRPr="00AB081C">
              <w:rPr>
                <w:rFonts w:asciiTheme="majorBidi" w:hAnsiTheme="majorBidi" w:cstheme="majorBidi"/>
                <w:cs/>
              </w:rPr>
              <w:t>ด้อยค่า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6E8E8568" w14:textId="77777777" w:rsidR="00582C68" w:rsidRPr="00AB081C" w:rsidRDefault="00582C68" w:rsidP="0081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582C68" w:rsidRPr="00AB081C" w14:paraId="37AD34C6" w14:textId="77777777" w:rsidTr="008176C3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70FE6391" w14:textId="77777777" w:rsidR="00582C68" w:rsidRPr="00AB081C" w:rsidRDefault="00582C68" w:rsidP="00817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6A3EB5C6" w14:textId="77777777" w:rsidR="00582C68" w:rsidRPr="00AB081C" w:rsidRDefault="00582C68" w:rsidP="0081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/>
                <w:cs/>
              </w:rPr>
              <w:t>(</w:t>
            </w:r>
            <w:r w:rsidRPr="00AB081C">
              <w:rPr>
                <w:rFonts w:asciiTheme="majorBidi" w:hAnsiTheme="majorBidi" w:cstheme="majorBidi"/>
              </w:rPr>
              <w:t>Stage 1</w:t>
            </w:r>
            <w:r w:rsidRPr="00AB081C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02D04FC4" w14:textId="77777777" w:rsidR="00582C68" w:rsidRPr="00AB081C" w:rsidRDefault="00582C68" w:rsidP="0081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/>
                <w:cs/>
              </w:rPr>
              <w:t>(</w:t>
            </w:r>
            <w:r w:rsidRPr="00AB081C">
              <w:rPr>
                <w:rFonts w:asciiTheme="majorBidi" w:hAnsiTheme="majorBidi" w:cstheme="majorBidi"/>
              </w:rPr>
              <w:t>Stage 2</w:t>
            </w:r>
            <w:r w:rsidRPr="00AB081C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0C90B5B9" w14:textId="77777777" w:rsidR="00582C68" w:rsidRPr="00AB081C" w:rsidRDefault="00582C68" w:rsidP="0081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/>
                <w:cs/>
              </w:rPr>
              <w:t>(</w:t>
            </w:r>
            <w:r w:rsidRPr="00AB081C">
              <w:rPr>
                <w:rFonts w:asciiTheme="majorBidi" w:hAnsiTheme="majorBidi" w:cstheme="majorBidi"/>
              </w:rPr>
              <w:t>Stage 3</w:t>
            </w:r>
            <w:r w:rsidRPr="00AB081C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2698316F" w14:textId="77777777" w:rsidR="00582C68" w:rsidRPr="00AB081C" w:rsidRDefault="00582C68" w:rsidP="0081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582C68" w:rsidRPr="00AB081C" w14:paraId="5800AB10" w14:textId="77777777" w:rsidTr="001B464A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7F4FA944" w14:textId="77777777" w:rsidR="00582C68" w:rsidRPr="00AB081C" w:rsidRDefault="00582C68" w:rsidP="00817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28" w:type="dxa"/>
            <w:gridSpan w:val="4"/>
            <w:shd w:val="clear" w:color="auto" w:fill="auto"/>
            <w:vAlign w:val="bottom"/>
          </w:tcPr>
          <w:p w14:paraId="4F53AC2A" w14:textId="40E84ADB" w:rsidR="00582C68" w:rsidRPr="00AB081C" w:rsidRDefault="00582C68" w:rsidP="0081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582C68" w:rsidRPr="00AB081C" w14:paraId="78F1BF5C" w14:textId="77777777" w:rsidTr="008176C3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0ACE6923" w14:textId="77777777" w:rsidR="00582C68" w:rsidRPr="00AB081C" w:rsidRDefault="00582C68" w:rsidP="0081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เงินให้กู้ยืมแก่กิจการที่เกี่ยวข้องกัน</w:t>
            </w:r>
            <w:r w:rsidRPr="00AB081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และดอกเบี้ยค้างรับ</w:t>
            </w:r>
          </w:p>
        </w:tc>
        <w:tc>
          <w:tcPr>
            <w:tcW w:w="1407" w:type="dxa"/>
            <w:shd w:val="clear" w:color="auto" w:fill="auto"/>
          </w:tcPr>
          <w:p w14:paraId="2BA40D60" w14:textId="77777777" w:rsidR="00582C68" w:rsidRPr="00AB081C" w:rsidRDefault="00582C68" w:rsidP="0081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shd w:val="clear" w:color="auto" w:fill="auto"/>
          </w:tcPr>
          <w:p w14:paraId="4FA1F56A" w14:textId="77777777" w:rsidR="00582C68" w:rsidRPr="00AB081C" w:rsidRDefault="00582C68" w:rsidP="0081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shd w:val="clear" w:color="auto" w:fill="auto"/>
          </w:tcPr>
          <w:p w14:paraId="1350BFAC" w14:textId="77777777" w:rsidR="00582C68" w:rsidRPr="00AB081C" w:rsidRDefault="00582C68" w:rsidP="0081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shd w:val="clear" w:color="auto" w:fill="auto"/>
          </w:tcPr>
          <w:p w14:paraId="1BD5ECFF" w14:textId="77777777" w:rsidR="00582C68" w:rsidRPr="00AB081C" w:rsidRDefault="00582C68" w:rsidP="0081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582C68" w:rsidRPr="00AB081C" w14:paraId="4BB2ECB3" w14:textId="77777777" w:rsidTr="008176C3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6D472C9F" w14:textId="77777777" w:rsidR="00582C68" w:rsidRPr="00AB081C" w:rsidRDefault="00582C68" w:rsidP="0081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B081C">
              <w:rPr>
                <w:rFonts w:asciiTheme="majorBidi" w:hAnsiTheme="majorBidi" w:cstheme="majorBidi"/>
              </w:rPr>
              <w:t>1</w:t>
            </w:r>
            <w:r w:rsidRPr="00AB081C">
              <w:rPr>
                <w:rFonts w:asciiTheme="majorBidi" w:hAnsiTheme="majorBidi"/>
                <w:cs/>
              </w:rPr>
              <w:t xml:space="preserve"> </w:t>
            </w:r>
            <w:r w:rsidRPr="00AB081C">
              <w:rPr>
                <w:rFonts w:asciiTheme="majorBidi" w:hAnsiTheme="majorBidi" w:cstheme="majorBidi"/>
                <w:cs/>
              </w:rPr>
              <w:t>มกราคม</w:t>
            </w:r>
            <w:r w:rsidRPr="00AB081C">
              <w:rPr>
                <w:rFonts w:asciiTheme="majorBidi" w:hAnsiTheme="majorBidi"/>
                <w:cs/>
              </w:rPr>
              <w:t xml:space="preserve"> </w:t>
            </w:r>
            <w:r w:rsidRPr="00AB081C">
              <w:rPr>
                <w:rFonts w:asciiTheme="majorBidi" w:hAnsiTheme="majorBidi" w:cstheme="majorBidi"/>
              </w:rPr>
              <w:t>256</w:t>
            </w:r>
            <w:r w:rsidRPr="00AB081C">
              <w:rPr>
                <w:rFonts w:asciiTheme="majorBidi" w:hAnsiTheme="majorBidi" w:cstheme="majorBidi" w:hint="cs"/>
                <w:cs/>
              </w:rPr>
              <w:t>6</w:t>
            </w:r>
          </w:p>
        </w:tc>
        <w:tc>
          <w:tcPr>
            <w:tcW w:w="1407" w:type="dxa"/>
            <w:shd w:val="clear" w:color="auto" w:fill="auto"/>
          </w:tcPr>
          <w:p w14:paraId="5E87C7DF" w14:textId="77777777" w:rsidR="00582C68" w:rsidRPr="00AB081C" w:rsidRDefault="00582C68" w:rsidP="007A1A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1A0B9672" w14:textId="3EF02B27" w:rsidR="00582C68" w:rsidRPr="00AB081C" w:rsidRDefault="00731D82" w:rsidP="007A1A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4997647C" w14:textId="77777777" w:rsidR="00582C68" w:rsidRPr="00AB081C" w:rsidRDefault="00582C68" w:rsidP="007A1A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4FF6D76A" w14:textId="583088F7" w:rsidR="00582C68" w:rsidRPr="00AB081C" w:rsidRDefault="00731D82" w:rsidP="007A1A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</w:tr>
      <w:tr w:rsidR="00582C68" w:rsidRPr="00AB081C" w14:paraId="2315B157" w14:textId="77777777" w:rsidTr="008176C3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415021FE" w14:textId="0AD73722" w:rsidR="00582C68" w:rsidRPr="00AB081C" w:rsidRDefault="00582C68" w:rsidP="0081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46509" w:rsidRPr="00AB081C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="00C46509" w:rsidRPr="00AB081C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  <w:r w:rsidRPr="00AB081C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AB081C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407" w:type="dxa"/>
            <w:shd w:val="clear" w:color="auto" w:fill="auto"/>
          </w:tcPr>
          <w:p w14:paraId="3A34F726" w14:textId="77777777" w:rsidR="00582C68" w:rsidRPr="00AB081C" w:rsidRDefault="00582C68" w:rsidP="00E42B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1CFA3989" w14:textId="087A558C" w:rsidR="00582C68" w:rsidRPr="00AB081C" w:rsidRDefault="00731D82" w:rsidP="00E42B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467DF03F" w14:textId="77777777" w:rsidR="00582C68" w:rsidRPr="00AB081C" w:rsidRDefault="00582C68" w:rsidP="00E42B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6876728E" w14:textId="6F906CB0" w:rsidR="00582C68" w:rsidRPr="00AB081C" w:rsidRDefault="00731D82" w:rsidP="00E42B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582C68" w:rsidRPr="00AB081C" w14:paraId="2CDB040C" w14:textId="77777777" w:rsidTr="008176C3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124124D5" w14:textId="77777777" w:rsidR="00582C68" w:rsidRPr="00AB081C" w:rsidRDefault="00582C68" w:rsidP="0081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07" w:type="dxa"/>
            <w:shd w:val="clear" w:color="auto" w:fill="auto"/>
          </w:tcPr>
          <w:p w14:paraId="682ECB21" w14:textId="77777777" w:rsidR="00582C68" w:rsidRPr="00AB081C" w:rsidRDefault="00582C68" w:rsidP="0081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shd w:val="clear" w:color="auto" w:fill="auto"/>
          </w:tcPr>
          <w:p w14:paraId="6633A354" w14:textId="77777777" w:rsidR="00582C68" w:rsidRPr="00AB081C" w:rsidRDefault="00582C68" w:rsidP="0081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shd w:val="clear" w:color="auto" w:fill="auto"/>
          </w:tcPr>
          <w:p w14:paraId="660DAE65" w14:textId="77777777" w:rsidR="00582C68" w:rsidRPr="00AB081C" w:rsidRDefault="00582C68" w:rsidP="0081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shd w:val="clear" w:color="auto" w:fill="auto"/>
          </w:tcPr>
          <w:p w14:paraId="35E85393" w14:textId="77777777" w:rsidR="00582C68" w:rsidRPr="00AB081C" w:rsidRDefault="00582C68" w:rsidP="0081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</w:tr>
      <w:tr w:rsidR="000356C0" w:rsidRPr="00AB081C" w14:paraId="47952DA7" w14:textId="77777777" w:rsidTr="008176C3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69370B6F" w14:textId="77777777" w:rsidR="000356C0" w:rsidRPr="00AB081C" w:rsidRDefault="000356C0" w:rsidP="00035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B081C">
              <w:rPr>
                <w:rFonts w:asciiTheme="majorBidi" w:hAnsiTheme="majorBidi" w:cstheme="majorBidi"/>
              </w:rPr>
              <w:t>1</w:t>
            </w:r>
            <w:r w:rsidRPr="00AB081C">
              <w:rPr>
                <w:rFonts w:asciiTheme="majorBidi" w:hAnsiTheme="majorBidi"/>
                <w:cs/>
              </w:rPr>
              <w:t xml:space="preserve"> </w:t>
            </w:r>
            <w:r w:rsidRPr="00AB081C">
              <w:rPr>
                <w:rFonts w:asciiTheme="majorBidi" w:hAnsiTheme="majorBidi" w:cstheme="majorBidi"/>
                <w:cs/>
              </w:rPr>
              <w:t>มกราคม</w:t>
            </w:r>
            <w:r w:rsidRPr="00AB081C">
              <w:rPr>
                <w:rFonts w:asciiTheme="majorBidi" w:hAnsiTheme="majorBidi"/>
                <w:cs/>
              </w:rPr>
              <w:t xml:space="preserve"> </w:t>
            </w:r>
            <w:r w:rsidRPr="00AB081C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07" w:type="dxa"/>
            <w:shd w:val="clear" w:color="auto" w:fill="auto"/>
          </w:tcPr>
          <w:p w14:paraId="7FBEA1AC" w14:textId="77777777" w:rsidR="000356C0" w:rsidRPr="00AB081C" w:rsidRDefault="000356C0" w:rsidP="00035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4F4D4975" w14:textId="109FD662" w:rsidR="000356C0" w:rsidRPr="00AB081C" w:rsidRDefault="000356C0" w:rsidP="00035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t>963</w:t>
            </w:r>
          </w:p>
        </w:tc>
        <w:tc>
          <w:tcPr>
            <w:tcW w:w="1407" w:type="dxa"/>
            <w:shd w:val="clear" w:color="auto" w:fill="auto"/>
          </w:tcPr>
          <w:p w14:paraId="6307DEA6" w14:textId="77777777" w:rsidR="000356C0" w:rsidRPr="00AB081C" w:rsidRDefault="000356C0" w:rsidP="00035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3FF57BA5" w14:textId="63FCB6A1" w:rsidR="000356C0" w:rsidRPr="00AB081C" w:rsidRDefault="000356C0" w:rsidP="00035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t>963</w:t>
            </w:r>
          </w:p>
        </w:tc>
      </w:tr>
      <w:tr w:rsidR="000356C0" w:rsidRPr="00AB081C" w14:paraId="78FCA628" w14:textId="77777777" w:rsidTr="008176C3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7E164085" w14:textId="4A3A54A7" w:rsidR="000356C0" w:rsidRPr="00AB081C" w:rsidRDefault="000356C0" w:rsidP="00035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hint="cs"/>
                <w:cs/>
              </w:rPr>
              <w:t>สินทรัพย์ทางการเงินที่ชำระคืน</w:t>
            </w:r>
          </w:p>
        </w:tc>
        <w:tc>
          <w:tcPr>
            <w:tcW w:w="1407" w:type="dxa"/>
            <w:shd w:val="clear" w:color="auto" w:fill="auto"/>
          </w:tcPr>
          <w:p w14:paraId="36B623E1" w14:textId="1A606441" w:rsidR="000356C0" w:rsidRPr="00AB081C" w:rsidRDefault="000356C0" w:rsidP="00035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048B486E" w14:textId="5EF02BB7" w:rsidR="000356C0" w:rsidRPr="00AB081C" w:rsidRDefault="000356C0" w:rsidP="00035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t>(985)</w:t>
            </w:r>
          </w:p>
        </w:tc>
        <w:tc>
          <w:tcPr>
            <w:tcW w:w="1407" w:type="dxa"/>
            <w:shd w:val="clear" w:color="auto" w:fill="auto"/>
          </w:tcPr>
          <w:p w14:paraId="6E6667B2" w14:textId="7EF2D50C" w:rsidR="000356C0" w:rsidRPr="00AB081C" w:rsidRDefault="000356C0" w:rsidP="00035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69A4F94B" w14:textId="70F73BB1" w:rsidR="000356C0" w:rsidRPr="00AB081C" w:rsidRDefault="000356C0" w:rsidP="00035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t>(985)</w:t>
            </w:r>
          </w:p>
        </w:tc>
      </w:tr>
      <w:tr w:rsidR="000356C0" w:rsidRPr="00AB081C" w14:paraId="49423600" w14:textId="77777777" w:rsidTr="00027D31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410528CC" w14:textId="6201D46D" w:rsidR="000356C0" w:rsidRPr="00AB081C" w:rsidRDefault="000356C0" w:rsidP="00035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/>
                <w:cs/>
              </w:rPr>
            </w:pPr>
            <w:r w:rsidRPr="00AB081C">
              <w:rPr>
                <w:rFonts w:asciiTheme="majorBidi" w:hAnsiTheme="majorBidi"/>
                <w:cs/>
              </w:rPr>
              <w:t>ผลกระทบจาก</w:t>
            </w:r>
            <w:r w:rsidRPr="00AB081C">
              <w:rPr>
                <w:rFonts w:asciiTheme="majorBidi" w:hAnsiTheme="majorBidi" w:hint="cs"/>
                <w:cs/>
              </w:rPr>
              <w:t>อัตราแลกเปลี่ยน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7DFAFEBC" w14:textId="77777777" w:rsidR="000356C0" w:rsidRPr="00AB081C" w:rsidRDefault="000356C0" w:rsidP="000356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210B7054" w14:textId="3EC9FB93" w:rsidR="000356C0" w:rsidRPr="00AB081C" w:rsidRDefault="000356C0" w:rsidP="000356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165" w:hanging="165"/>
              <w:rPr>
                <w:rFonts w:asciiTheme="majorBidi" w:hAnsiTheme="majorBidi" w:cstheme="majorBidi"/>
              </w:rPr>
            </w:pPr>
            <w:r w:rsidRPr="00AB081C">
              <w:t>22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4EE10E12" w14:textId="77777777" w:rsidR="000356C0" w:rsidRPr="00AB081C" w:rsidRDefault="000356C0" w:rsidP="000356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165" w:hanging="165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2AE5B44A" w14:textId="57B9E325" w:rsidR="000356C0" w:rsidRPr="00AB081C" w:rsidRDefault="000356C0" w:rsidP="000356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165" w:hanging="165"/>
              <w:rPr>
                <w:rFonts w:asciiTheme="majorBidi" w:hAnsiTheme="majorBidi" w:cstheme="majorBidi"/>
              </w:rPr>
            </w:pPr>
            <w:r w:rsidRPr="00AB081C">
              <w:t>22</w:t>
            </w:r>
          </w:p>
        </w:tc>
      </w:tr>
      <w:tr w:rsidR="00582C68" w:rsidRPr="00AB081C" w14:paraId="0904DEFD" w14:textId="77777777" w:rsidTr="008176C3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0C1E83E8" w14:textId="06A7CA2E" w:rsidR="00582C68" w:rsidRPr="00AB081C" w:rsidRDefault="00582C68" w:rsidP="0081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46509" w:rsidRPr="00AB081C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="00C46509" w:rsidRPr="00AB081C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  <w:r w:rsidRPr="00AB081C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AB081C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407" w:type="dxa"/>
            <w:shd w:val="clear" w:color="auto" w:fill="auto"/>
          </w:tcPr>
          <w:p w14:paraId="09B70FF6" w14:textId="77777777" w:rsidR="00582C68" w:rsidRPr="00AB081C" w:rsidRDefault="00582C68" w:rsidP="00AF605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4EEBF814" w14:textId="3243FEF5" w:rsidR="00582C68" w:rsidRPr="00AB081C" w:rsidRDefault="003D7E50" w:rsidP="00AF605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4D98FB72" w14:textId="77777777" w:rsidR="00582C68" w:rsidRPr="00AB081C" w:rsidRDefault="00582C68" w:rsidP="00AF605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00F318A3" w14:textId="01A822F7" w:rsidR="00582C68" w:rsidRPr="00AB081C" w:rsidRDefault="003D7E50" w:rsidP="00AF605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</w:tbl>
    <w:p w14:paraId="69BB4C24" w14:textId="77777777" w:rsidR="007100A5" w:rsidRPr="00AB081C" w:rsidRDefault="007100A5" w:rsidP="00F20DB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77DE2E4A" w14:textId="77777777" w:rsidR="00765B48" w:rsidRPr="00AB081C" w:rsidRDefault="00765B48" w:rsidP="00765B48"/>
    <w:p w14:paraId="7A837AB0" w14:textId="77777777" w:rsidR="00765B48" w:rsidRPr="00AB081C" w:rsidRDefault="00765B48" w:rsidP="00765B48"/>
    <w:p w14:paraId="191DBE8E" w14:textId="77777777" w:rsidR="00765B48" w:rsidRPr="00AB081C" w:rsidRDefault="00765B48" w:rsidP="00765B48"/>
    <w:p w14:paraId="723829BF" w14:textId="77777777" w:rsidR="00765B48" w:rsidRPr="00AB081C" w:rsidRDefault="00765B48" w:rsidP="00765B48"/>
    <w:p w14:paraId="62A3C1BE" w14:textId="77777777" w:rsidR="00765B48" w:rsidRPr="00AB081C" w:rsidRDefault="00765B48" w:rsidP="00765B48"/>
    <w:p w14:paraId="728341EB" w14:textId="77777777" w:rsidR="00765B48" w:rsidRPr="00AB081C" w:rsidRDefault="00765B48" w:rsidP="00765B48"/>
    <w:p w14:paraId="7399949C" w14:textId="77777777" w:rsidR="00765B48" w:rsidRPr="00AB081C" w:rsidRDefault="00765B48" w:rsidP="00765B48"/>
    <w:p w14:paraId="6FF451BE" w14:textId="77777777" w:rsidR="00765B48" w:rsidRPr="00AB081C" w:rsidRDefault="00765B48" w:rsidP="00765B48"/>
    <w:p w14:paraId="5458CC70" w14:textId="77777777" w:rsidR="00765B48" w:rsidRPr="00AB081C" w:rsidRDefault="00765B48" w:rsidP="00765B48"/>
    <w:p w14:paraId="589B2353" w14:textId="77777777" w:rsidR="00765B48" w:rsidRPr="00AB081C" w:rsidRDefault="00765B48" w:rsidP="00765B48"/>
    <w:p w14:paraId="6D0E943C" w14:textId="77777777" w:rsidR="00765B48" w:rsidRPr="00AB081C" w:rsidRDefault="00765B48" w:rsidP="00765B48"/>
    <w:p w14:paraId="0329E622" w14:textId="77777777" w:rsidR="00765B48" w:rsidRPr="00AB081C" w:rsidRDefault="00765B48" w:rsidP="00765B48"/>
    <w:p w14:paraId="19F48622" w14:textId="77777777" w:rsidR="00765B48" w:rsidRPr="00AB081C" w:rsidRDefault="00765B48" w:rsidP="00765B48">
      <w:pPr>
        <w:rPr>
          <w:rFonts w:asciiTheme="majorBidi" w:hAnsiTheme="majorBidi" w:cstheme="majorBidi"/>
          <w:b/>
          <w:bCs/>
          <w:i/>
          <w:iCs/>
        </w:rPr>
      </w:pPr>
    </w:p>
    <w:p w14:paraId="739B42E1" w14:textId="1840A9A9" w:rsidR="00765B48" w:rsidRPr="00AB081C" w:rsidRDefault="00765B48" w:rsidP="00765B48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ectPr w:rsidR="00765B48" w:rsidRPr="00AB081C" w:rsidSect="00E23505">
          <w:headerReference w:type="default" r:id="rId27"/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  <w:r w:rsidRPr="00AB081C">
        <w:rPr>
          <w:rFonts w:asciiTheme="majorBidi" w:hAnsiTheme="majorBidi" w:cstheme="majorBidi"/>
          <w:b/>
          <w:bCs/>
          <w:i/>
          <w:iCs/>
        </w:rPr>
        <w:tab/>
      </w:r>
    </w:p>
    <w:p w14:paraId="665B6E1F" w14:textId="77777777" w:rsidR="00F035E9" w:rsidRPr="00AB081C" w:rsidRDefault="00F035E9"/>
    <w:tbl>
      <w:tblPr>
        <w:tblpPr w:leftFromText="180" w:rightFromText="180" w:vertAnchor="text" w:horzAnchor="page" w:tblpX="1418" w:tblpYSpec="inside"/>
        <w:tblW w:w="13772" w:type="dxa"/>
        <w:tblLayout w:type="fixed"/>
        <w:tblLook w:val="01E0" w:firstRow="1" w:lastRow="1" w:firstColumn="1" w:lastColumn="1" w:noHBand="0" w:noVBand="0"/>
      </w:tblPr>
      <w:tblGrid>
        <w:gridCol w:w="4950"/>
        <w:gridCol w:w="1470"/>
        <w:gridCol w:w="1470"/>
        <w:gridCol w:w="1471"/>
        <w:gridCol w:w="1470"/>
        <w:gridCol w:w="1470"/>
        <w:gridCol w:w="1471"/>
      </w:tblGrid>
      <w:tr w:rsidR="00F035E9" w:rsidRPr="00AB081C" w14:paraId="0C9A118C" w14:textId="77777777" w:rsidTr="008176C3">
        <w:tc>
          <w:tcPr>
            <w:tcW w:w="4950" w:type="dxa"/>
            <w:vAlign w:val="bottom"/>
          </w:tcPr>
          <w:p w14:paraId="5BB6457D" w14:textId="77777777" w:rsidR="00F035E9" w:rsidRPr="00AB081C" w:rsidRDefault="00F035E9" w:rsidP="008176C3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1" w:type="dxa"/>
            <w:gridSpan w:val="4"/>
          </w:tcPr>
          <w:p w14:paraId="7A94C15F" w14:textId="77777777" w:rsidR="00F035E9" w:rsidRPr="00AB081C" w:rsidRDefault="00F035E9" w:rsidP="00817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08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41" w:type="dxa"/>
            <w:gridSpan w:val="2"/>
          </w:tcPr>
          <w:p w14:paraId="37CB481B" w14:textId="77777777" w:rsidR="00F035E9" w:rsidRPr="00AB081C" w:rsidRDefault="00F035E9" w:rsidP="00817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08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6794" w:rsidRPr="00AB081C" w14:paraId="2D310409" w14:textId="77777777" w:rsidTr="008176C3">
        <w:tc>
          <w:tcPr>
            <w:tcW w:w="4950" w:type="dxa"/>
            <w:vAlign w:val="bottom"/>
          </w:tcPr>
          <w:p w14:paraId="0D9FE441" w14:textId="77777777" w:rsidR="008B6794" w:rsidRPr="00AB081C" w:rsidRDefault="008B6794" w:rsidP="008B6794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08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ความเสี่ยงจากเงินตราต่างประเทศ </w:t>
            </w:r>
          </w:p>
          <w:p w14:paraId="4A045486" w14:textId="2973D72E" w:rsidR="008B6794" w:rsidRPr="00AB081C" w:rsidRDefault="008B6794" w:rsidP="008B6794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08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ab/>
            </w:r>
            <w:r w:rsidRPr="00AB08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46509" w:rsidRPr="00AB08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C46509" w:rsidRPr="00AB08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AB08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B08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0B2CFB" w:rsidRPr="00AB08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6</w:t>
            </w:r>
          </w:p>
        </w:tc>
        <w:tc>
          <w:tcPr>
            <w:tcW w:w="1470" w:type="dxa"/>
          </w:tcPr>
          <w:p w14:paraId="618EC101" w14:textId="77777777" w:rsidR="00BB2337" w:rsidRPr="00AB081C" w:rsidRDefault="008B6794" w:rsidP="00BB2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เงินเหรียญ</w:t>
            </w:r>
          </w:p>
          <w:p w14:paraId="232B7A63" w14:textId="5A82A8B3" w:rsidR="008B6794" w:rsidRPr="00AB081C" w:rsidRDefault="008B6794" w:rsidP="00BB2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สหรัฐฯ</w:t>
            </w:r>
          </w:p>
        </w:tc>
        <w:tc>
          <w:tcPr>
            <w:tcW w:w="1470" w:type="dxa"/>
          </w:tcPr>
          <w:p w14:paraId="4C88F4C9" w14:textId="77777777" w:rsidR="00BB2337" w:rsidRPr="00AB081C" w:rsidRDefault="008B6794" w:rsidP="00BB2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เงินเยน</w:t>
            </w:r>
          </w:p>
          <w:p w14:paraId="4B9A16D2" w14:textId="5A997777" w:rsidR="008B6794" w:rsidRPr="00AB081C" w:rsidRDefault="008B6794" w:rsidP="00BB2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471" w:type="dxa"/>
          </w:tcPr>
          <w:p w14:paraId="2081A60D" w14:textId="77777777" w:rsidR="00BB2337" w:rsidRPr="00AB081C" w:rsidRDefault="00BB2337" w:rsidP="00BB2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4F8A607" w14:textId="6A88E337" w:rsidR="008B6794" w:rsidRPr="00AB081C" w:rsidRDefault="008B6794" w:rsidP="00BB2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470" w:type="dxa"/>
          </w:tcPr>
          <w:p w14:paraId="0130029E" w14:textId="77777777" w:rsidR="008B6794" w:rsidRPr="00AB081C" w:rsidRDefault="008B6794" w:rsidP="00BB2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B91773" w14:textId="29E127C3" w:rsidR="008B6794" w:rsidRPr="00AB081C" w:rsidRDefault="008B6794" w:rsidP="00BB2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70" w:type="dxa"/>
          </w:tcPr>
          <w:p w14:paraId="08C03797" w14:textId="77777777" w:rsidR="00BB2337" w:rsidRPr="00AB081C" w:rsidRDefault="008B6794" w:rsidP="00BB2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เงินเหรียญ</w:t>
            </w:r>
          </w:p>
          <w:p w14:paraId="7DC58A3D" w14:textId="3009F31C" w:rsidR="008B6794" w:rsidRPr="00AB081C" w:rsidRDefault="008B6794" w:rsidP="00BB2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สหรัฐฯ</w:t>
            </w:r>
          </w:p>
        </w:tc>
        <w:tc>
          <w:tcPr>
            <w:tcW w:w="1471" w:type="dxa"/>
          </w:tcPr>
          <w:p w14:paraId="3DD6ED12" w14:textId="77777777" w:rsidR="00BB2337" w:rsidRPr="00AB081C" w:rsidRDefault="00BB2337" w:rsidP="00BB2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F21589" w14:textId="6BFF57C4" w:rsidR="008B6794" w:rsidRPr="00AB081C" w:rsidRDefault="008B6794" w:rsidP="00BB2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F035E9" w:rsidRPr="00AB081C" w14:paraId="7CD43011" w14:textId="77777777" w:rsidTr="008176C3">
        <w:tc>
          <w:tcPr>
            <w:tcW w:w="4950" w:type="dxa"/>
            <w:vAlign w:val="bottom"/>
          </w:tcPr>
          <w:p w14:paraId="4C7489E3" w14:textId="77777777" w:rsidR="00F035E9" w:rsidRPr="00AB081C" w:rsidRDefault="00F035E9" w:rsidP="008176C3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1" w:type="dxa"/>
            <w:gridSpan w:val="4"/>
          </w:tcPr>
          <w:p w14:paraId="2DDAA148" w14:textId="77777777" w:rsidR="00F035E9" w:rsidRPr="00AB081C" w:rsidRDefault="00F035E9" w:rsidP="00817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081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941" w:type="dxa"/>
            <w:gridSpan w:val="2"/>
          </w:tcPr>
          <w:p w14:paraId="376A1C80" w14:textId="77777777" w:rsidR="00F035E9" w:rsidRPr="00AB081C" w:rsidRDefault="00F035E9" w:rsidP="00817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081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C3193" w:rsidRPr="00AB081C" w14:paraId="0DB3EFCD" w14:textId="77777777" w:rsidTr="00033A81">
        <w:tc>
          <w:tcPr>
            <w:tcW w:w="4950" w:type="dxa"/>
          </w:tcPr>
          <w:p w14:paraId="7344E6A5" w14:textId="77777777" w:rsidR="003C3193" w:rsidRPr="00AB081C" w:rsidRDefault="003C3193" w:rsidP="003C3193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081C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470" w:type="dxa"/>
            <w:shd w:val="clear" w:color="auto" w:fill="auto"/>
          </w:tcPr>
          <w:p w14:paraId="35514C7E" w14:textId="6A802B94" w:rsidR="003C3193" w:rsidRPr="00AB081C" w:rsidRDefault="0024586D" w:rsidP="003C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7,779</w:t>
            </w:r>
          </w:p>
        </w:tc>
        <w:tc>
          <w:tcPr>
            <w:tcW w:w="1470" w:type="dxa"/>
            <w:shd w:val="clear" w:color="auto" w:fill="auto"/>
          </w:tcPr>
          <w:p w14:paraId="0AF03DB1" w14:textId="7E506BFE" w:rsidR="003C3193" w:rsidRPr="00AB081C" w:rsidRDefault="00EE068C" w:rsidP="003C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53</w:t>
            </w:r>
          </w:p>
        </w:tc>
        <w:tc>
          <w:tcPr>
            <w:tcW w:w="1471" w:type="dxa"/>
            <w:shd w:val="clear" w:color="auto" w:fill="auto"/>
          </w:tcPr>
          <w:p w14:paraId="3D7B6074" w14:textId="63A538C5" w:rsidR="003C3193" w:rsidRPr="00AB081C" w:rsidRDefault="00EE068C" w:rsidP="003C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347</w:t>
            </w:r>
          </w:p>
        </w:tc>
        <w:tc>
          <w:tcPr>
            <w:tcW w:w="1470" w:type="dxa"/>
            <w:shd w:val="clear" w:color="auto" w:fill="auto"/>
          </w:tcPr>
          <w:p w14:paraId="413021F9" w14:textId="4CA6076B" w:rsidR="003C3193" w:rsidRPr="00AB081C" w:rsidRDefault="0097049F" w:rsidP="003C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8,179</w:t>
            </w:r>
          </w:p>
        </w:tc>
        <w:tc>
          <w:tcPr>
            <w:tcW w:w="1470" w:type="dxa"/>
            <w:shd w:val="clear" w:color="auto" w:fill="auto"/>
          </w:tcPr>
          <w:p w14:paraId="6E943382" w14:textId="2E4B95D6" w:rsidR="003C3193" w:rsidRPr="00AB081C" w:rsidRDefault="003C3193" w:rsidP="003C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1,034</w:t>
            </w:r>
          </w:p>
        </w:tc>
        <w:tc>
          <w:tcPr>
            <w:tcW w:w="1471" w:type="dxa"/>
            <w:shd w:val="clear" w:color="auto" w:fill="auto"/>
          </w:tcPr>
          <w:p w14:paraId="4688EB33" w14:textId="1461AD2C" w:rsidR="003C3193" w:rsidRPr="00AB081C" w:rsidRDefault="003C3193" w:rsidP="003C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1,034</w:t>
            </w:r>
          </w:p>
        </w:tc>
      </w:tr>
      <w:tr w:rsidR="003C3193" w:rsidRPr="00AB081C" w14:paraId="0FE31ED0" w14:textId="77777777" w:rsidTr="00033A81">
        <w:tc>
          <w:tcPr>
            <w:tcW w:w="4950" w:type="dxa"/>
          </w:tcPr>
          <w:p w14:paraId="4B035101" w14:textId="77777777" w:rsidR="003C3193" w:rsidRPr="00AB081C" w:rsidRDefault="003C3193" w:rsidP="003C319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081C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470" w:type="dxa"/>
            <w:shd w:val="clear" w:color="auto" w:fill="auto"/>
          </w:tcPr>
          <w:p w14:paraId="594782C8" w14:textId="0971C5FF" w:rsidR="003C3193" w:rsidRPr="00AB081C" w:rsidRDefault="00B0485C" w:rsidP="003C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15,513</w:t>
            </w:r>
          </w:p>
        </w:tc>
        <w:tc>
          <w:tcPr>
            <w:tcW w:w="1470" w:type="dxa"/>
            <w:shd w:val="clear" w:color="auto" w:fill="auto"/>
          </w:tcPr>
          <w:p w14:paraId="27711052" w14:textId="6F263873" w:rsidR="003C3193" w:rsidRPr="00AB081C" w:rsidRDefault="00EE068C" w:rsidP="003C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37</w:t>
            </w:r>
          </w:p>
        </w:tc>
        <w:tc>
          <w:tcPr>
            <w:tcW w:w="1471" w:type="dxa"/>
            <w:shd w:val="clear" w:color="auto" w:fill="auto"/>
          </w:tcPr>
          <w:p w14:paraId="378BCF37" w14:textId="63561E0F" w:rsidR="003C3193" w:rsidRPr="00AB081C" w:rsidRDefault="00EE068C" w:rsidP="003C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2</w:t>
            </w:r>
            <w:r w:rsidR="005D67C9" w:rsidRPr="00AB081C">
              <w:rPr>
                <w:rFonts w:asciiTheme="majorBidi" w:hAnsiTheme="majorBidi" w:cstheme="majorBidi" w:hint="cs"/>
                <w:cs/>
              </w:rPr>
              <w:t>90</w:t>
            </w:r>
          </w:p>
        </w:tc>
        <w:tc>
          <w:tcPr>
            <w:tcW w:w="1470" w:type="dxa"/>
            <w:shd w:val="clear" w:color="auto" w:fill="auto"/>
          </w:tcPr>
          <w:p w14:paraId="09993804" w14:textId="483961F5" w:rsidR="003C3193" w:rsidRPr="00AB081C" w:rsidRDefault="0097049F" w:rsidP="003C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1</w:t>
            </w:r>
            <w:r w:rsidR="00B0485C" w:rsidRPr="00AB081C">
              <w:rPr>
                <w:rFonts w:asciiTheme="majorBidi" w:hAnsiTheme="majorBidi" w:cstheme="majorBidi"/>
              </w:rPr>
              <w:t>5,840</w:t>
            </w:r>
          </w:p>
        </w:tc>
        <w:tc>
          <w:tcPr>
            <w:tcW w:w="1470" w:type="dxa"/>
            <w:shd w:val="clear" w:color="auto" w:fill="auto"/>
          </w:tcPr>
          <w:p w14:paraId="5606AC6C" w14:textId="24C00B9C" w:rsidR="003C3193" w:rsidRPr="00AB081C" w:rsidRDefault="003C3193" w:rsidP="003C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1,500</w:t>
            </w:r>
          </w:p>
        </w:tc>
        <w:tc>
          <w:tcPr>
            <w:tcW w:w="1471" w:type="dxa"/>
            <w:shd w:val="clear" w:color="auto" w:fill="auto"/>
          </w:tcPr>
          <w:p w14:paraId="59118333" w14:textId="023D3938" w:rsidR="003C3193" w:rsidRPr="00AB081C" w:rsidRDefault="003C3193" w:rsidP="003C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1,500</w:t>
            </w:r>
          </w:p>
        </w:tc>
      </w:tr>
      <w:tr w:rsidR="003C3193" w:rsidRPr="00AB081C" w14:paraId="53499F11" w14:textId="77777777" w:rsidTr="00033A81">
        <w:tc>
          <w:tcPr>
            <w:tcW w:w="4950" w:type="dxa"/>
          </w:tcPr>
          <w:p w14:paraId="1721B887" w14:textId="77777777" w:rsidR="003C3193" w:rsidRPr="00AB081C" w:rsidRDefault="003C3193" w:rsidP="003C319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081C">
              <w:rPr>
                <w:rFonts w:ascii="Angsana New" w:hAnsi="Angsana New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70" w:type="dxa"/>
            <w:shd w:val="clear" w:color="auto" w:fill="auto"/>
          </w:tcPr>
          <w:p w14:paraId="03B0D7E8" w14:textId="66DFB1F8" w:rsidR="003C3193" w:rsidRPr="00AB081C" w:rsidRDefault="00EE068C" w:rsidP="003C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2,026</w:t>
            </w:r>
          </w:p>
        </w:tc>
        <w:tc>
          <w:tcPr>
            <w:tcW w:w="1470" w:type="dxa"/>
            <w:shd w:val="clear" w:color="auto" w:fill="auto"/>
          </w:tcPr>
          <w:p w14:paraId="32578FFC" w14:textId="1B82E2FF" w:rsidR="003C3193" w:rsidRPr="00AB081C" w:rsidRDefault="00EE068C" w:rsidP="003C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1" w:type="dxa"/>
            <w:shd w:val="clear" w:color="auto" w:fill="auto"/>
          </w:tcPr>
          <w:p w14:paraId="643B92EE" w14:textId="482F97DA" w:rsidR="003C3193" w:rsidRPr="00AB081C" w:rsidRDefault="00EE068C" w:rsidP="003C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0" w:type="dxa"/>
            <w:shd w:val="clear" w:color="auto" w:fill="auto"/>
          </w:tcPr>
          <w:p w14:paraId="5C80B33D" w14:textId="1A0429EF" w:rsidR="003C3193" w:rsidRPr="00AB081C" w:rsidRDefault="0097049F" w:rsidP="003C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2,026</w:t>
            </w:r>
          </w:p>
        </w:tc>
        <w:tc>
          <w:tcPr>
            <w:tcW w:w="1470" w:type="dxa"/>
            <w:shd w:val="clear" w:color="auto" w:fill="auto"/>
          </w:tcPr>
          <w:p w14:paraId="506911E3" w14:textId="5A6A9077" w:rsidR="003C3193" w:rsidRPr="00AB081C" w:rsidRDefault="003C3193" w:rsidP="003C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1" w:type="dxa"/>
            <w:shd w:val="clear" w:color="auto" w:fill="auto"/>
          </w:tcPr>
          <w:p w14:paraId="69E00C6D" w14:textId="01C8D0B8" w:rsidR="003C3193" w:rsidRPr="00AB081C" w:rsidRDefault="003C3193" w:rsidP="003C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</w:tr>
      <w:tr w:rsidR="003C3193" w:rsidRPr="00AB081C" w14:paraId="59417518" w14:textId="77777777" w:rsidTr="00AE2DA6">
        <w:tc>
          <w:tcPr>
            <w:tcW w:w="4950" w:type="dxa"/>
            <w:shd w:val="clear" w:color="auto" w:fill="auto"/>
          </w:tcPr>
          <w:p w14:paraId="4A68377A" w14:textId="77777777" w:rsidR="003C3193" w:rsidRPr="00AB081C" w:rsidRDefault="003C3193" w:rsidP="003C319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081C"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470" w:type="dxa"/>
            <w:shd w:val="clear" w:color="auto" w:fill="auto"/>
          </w:tcPr>
          <w:p w14:paraId="1B25172B" w14:textId="42EA8AAC" w:rsidR="003C3193" w:rsidRPr="00AB081C" w:rsidRDefault="00EE068C" w:rsidP="003C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(8,</w:t>
            </w:r>
            <w:r w:rsidR="00B0485C" w:rsidRPr="00AB081C">
              <w:rPr>
                <w:rFonts w:asciiTheme="majorBidi" w:hAnsiTheme="majorBidi" w:cstheme="majorBidi"/>
              </w:rPr>
              <w:t>104</w:t>
            </w:r>
            <w:r w:rsidRPr="00AB081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70" w:type="dxa"/>
            <w:shd w:val="clear" w:color="auto" w:fill="auto"/>
          </w:tcPr>
          <w:p w14:paraId="78F689E9" w14:textId="6D8A6C3B" w:rsidR="003C3193" w:rsidRPr="00AB081C" w:rsidRDefault="00EE068C" w:rsidP="003C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(1,839)</w:t>
            </w:r>
          </w:p>
        </w:tc>
        <w:tc>
          <w:tcPr>
            <w:tcW w:w="1471" w:type="dxa"/>
            <w:shd w:val="clear" w:color="auto" w:fill="auto"/>
          </w:tcPr>
          <w:p w14:paraId="25159FD0" w14:textId="64E167E6" w:rsidR="003C3193" w:rsidRPr="00AB081C" w:rsidRDefault="00EE068C" w:rsidP="003C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0" w:type="dxa"/>
            <w:shd w:val="clear" w:color="auto" w:fill="auto"/>
          </w:tcPr>
          <w:p w14:paraId="49A0C541" w14:textId="56075915" w:rsidR="003C3193" w:rsidRPr="00AB081C" w:rsidRDefault="0097049F" w:rsidP="003C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(9,</w:t>
            </w:r>
            <w:r w:rsidR="00B0485C" w:rsidRPr="00AB081C">
              <w:rPr>
                <w:rFonts w:asciiTheme="majorBidi" w:hAnsiTheme="majorBidi" w:cstheme="majorBidi"/>
              </w:rPr>
              <w:t>943</w:t>
            </w:r>
            <w:r w:rsidRPr="00AB081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70" w:type="dxa"/>
            <w:shd w:val="clear" w:color="auto" w:fill="auto"/>
          </w:tcPr>
          <w:p w14:paraId="37BC2E86" w14:textId="45350E0E" w:rsidR="003C3193" w:rsidRPr="00AB081C" w:rsidRDefault="003C3193" w:rsidP="003C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1" w:type="dxa"/>
            <w:shd w:val="clear" w:color="auto" w:fill="auto"/>
          </w:tcPr>
          <w:p w14:paraId="49519156" w14:textId="0FFBDF3E" w:rsidR="003C3193" w:rsidRPr="00AB081C" w:rsidRDefault="003C3193" w:rsidP="003C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</w:tr>
      <w:tr w:rsidR="003C3193" w:rsidRPr="00AB081C" w14:paraId="31EDC852" w14:textId="77777777" w:rsidTr="00033A81">
        <w:tc>
          <w:tcPr>
            <w:tcW w:w="4950" w:type="dxa"/>
          </w:tcPr>
          <w:p w14:paraId="3F36064A" w14:textId="77777777" w:rsidR="003C3193" w:rsidRPr="00AB081C" w:rsidRDefault="003C3193" w:rsidP="003C319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081C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470" w:type="dxa"/>
            <w:shd w:val="clear" w:color="auto" w:fill="auto"/>
          </w:tcPr>
          <w:p w14:paraId="169C264B" w14:textId="596B52A3" w:rsidR="003C3193" w:rsidRPr="00AB081C" w:rsidRDefault="00EE068C" w:rsidP="003C31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</w:t>
            </w:r>
            <w:r w:rsidR="00B0485C" w:rsidRPr="00AB081C">
              <w:rPr>
                <w:rFonts w:asciiTheme="majorBidi" w:hAnsiTheme="majorBidi" w:cstheme="majorBidi"/>
              </w:rPr>
              <w:t>24,944</w:t>
            </w:r>
            <w:r w:rsidRPr="00AB081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70" w:type="dxa"/>
            <w:shd w:val="clear" w:color="auto" w:fill="auto"/>
          </w:tcPr>
          <w:p w14:paraId="7F75C3D0" w14:textId="1D76F501" w:rsidR="003C3193" w:rsidRPr="00AB081C" w:rsidRDefault="00EE068C" w:rsidP="003C31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(12)</w:t>
            </w:r>
          </w:p>
        </w:tc>
        <w:tc>
          <w:tcPr>
            <w:tcW w:w="1471" w:type="dxa"/>
            <w:shd w:val="clear" w:color="auto" w:fill="auto"/>
          </w:tcPr>
          <w:p w14:paraId="63E60815" w14:textId="41B481DD" w:rsidR="003C3193" w:rsidRPr="00AB081C" w:rsidRDefault="00EE068C" w:rsidP="003C31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</w:t>
            </w:r>
            <w:r w:rsidR="00B0485C" w:rsidRPr="00AB081C">
              <w:rPr>
                <w:rFonts w:asciiTheme="majorBidi" w:hAnsiTheme="majorBidi" w:cstheme="majorBidi"/>
              </w:rPr>
              <w:t>213</w:t>
            </w:r>
            <w:r w:rsidRPr="00AB081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70" w:type="dxa"/>
            <w:shd w:val="clear" w:color="auto" w:fill="auto"/>
          </w:tcPr>
          <w:p w14:paraId="0AD101D9" w14:textId="59FBA03E" w:rsidR="003C3193" w:rsidRPr="00AB081C" w:rsidRDefault="0097049F" w:rsidP="003C31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(2</w:t>
            </w:r>
            <w:r w:rsidR="00B0485C" w:rsidRPr="00AB081C">
              <w:rPr>
                <w:rFonts w:asciiTheme="majorBidi" w:hAnsiTheme="majorBidi" w:cstheme="majorBidi"/>
              </w:rPr>
              <w:t>5,169</w:t>
            </w:r>
            <w:r w:rsidRPr="00AB081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70" w:type="dxa"/>
            <w:shd w:val="clear" w:color="auto" w:fill="auto"/>
          </w:tcPr>
          <w:p w14:paraId="0F408ABF" w14:textId="768A237B" w:rsidR="003C3193" w:rsidRPr="00AB081C" w:rsidRDefault="003C3193" w:rsidP="003C31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(5,641)</w:t>
            </w:r>
          </w:p>
        </w:tc>
        <w:tc>
          <w:tcPr>
            <w:tcW w:w="1471" w:type="dxa"/>
            <w:shd w:val="clear" w:color="auto" w:fill="auto"/>
          </w:tcPr>
          <w:p w14:paraId="3A177B9B" w14:textId="4CB00112" w:rsidR="003C3193" w:rsidRPr="00AB081C" w:rsidRDefault="003C3193" w:rsidP="003C31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(5,641)</w:t>
            </w:r>
          </w:p>
        </w:tc>
      </w:tr>
      <w:tr w:rsidR="003C3193" w:rsidRPr="00AB081C" w14:paraId="74803F1D" w14:textId="77777777" w:rsidTr="00033A81">
        <w:tc>
          <w:tcPr>
            <w:tcW w:w="4950" w:type="dxa"/>
          </w:tcPr>
          <w:p w14:paraId="0A2AB18F" w14:textId="77777777" w:rsidR="003C3193" w:rsidRPr="00AB081C" w:rsidRDefault="003C3193" w:rsidP="003C3193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08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470" w:type="dxa"/>
            <w:shd w:val="clear" w:color="auto" w:fill="auto"/>
          </w:tcPr>
          <w:p w14:paraId="22EA5E2B" w14:textId="67EAD76E" w:rsidR="003C3193" w:rsidRPr="00AB081C" w:rsidRDefault="00EE068C" w:rsidP="003C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(</w:t>
            </w:r>
            <w:r w:rsidR="00B0485C" w:rsidRPr="00AB081C">
              <w:rPr>
                <w:rFonts w:asciiTheme="majorBidi" w:hAnsiTheme="majorBidi" w:cstheme="majorBidi"/>
                <w:b/>
                <w:bCs/>
              </w:rPr>
              <w:t>7,730</w:t>
            </w:r>
            <w:r w:rsidRPr="00AB081C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470" w:type="dxa"/>
            <w:shd w:val="clear" w:color="auto" w:fill="auto"/>
          </w:tcPr>
          <w:p w14:paraId="142B5956" w14:textId="4AF8F50D" w:rsidR="003C3193" w:rsidRPr="00AB081C" w:rsidRDefault="00EE068C" w:rsidP="003C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(1,761)</w:t>
            </w:r>
          </w:p>
        </w:tc>
        <w:tc>
          <w:tcPr>
            <w:tcW w:w="1471" w:type="dxa"/>
            <w:shd w:val="clear" w:color="auto" w:fill="auto"/>
          </w:tcPr>
          <w:p w14:paraId="5E0EF72E" w14:textId="783B3826" w:rsidR="003C3193" w:rsidRPr="00AB081C" w:rsidRDefault="00B0485C" w:rsidP="003C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424</w:t>
            </w: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auto" w:fill="auto"/>
          </w:tcPr>
          <w:p w14:paraId="7F2D8FBA" w14:textId="47165634" w:rsidR="003C3193" w:rsidRPr="00AB081C" w:rsidRDefault="0097049F" w:rsidP="003C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(</w:t>
            </w:r>
            <w:r w:rsidR="00B0485C" w:rsidRPr="00AB081C">
              <w:rPr>
                <w:rFonts w:asciiTheme="majorBidi" w:hAnsiTheme="majorBidi" w:cstheme="majorBidi"/>
                <w:b/>
                <w:bCs/>
              </w:rPr>
              <w:t>9,067</w:t>
            </w:r>
            <w:r w:rsidRPr="00AB081C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470" w:type="dxa"/>
            <w:shd w:val="clear" w:color="auto" w:fill="auto"/>
          </w:tcPr>
          <w:p w14:paraId="11EFC19E" w14:textId="713EC080" w:rsidR="003C3193" w:rsidRPr="00AB081C" w:rsidRDefault="003C3193" w:rsidP="003C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(3,107)</w:t>
            </w:r>
          </w:p>
        </w:tc>
        <w:tc>
          <w:tcPr>
            <w:tcW w:w="1471" w:type="dxa"/>
            <w:shd w:val="clear" w:color="auto" w:fill="auto"/>
          </w:tcPr>
          <w:p w14:paraId="35E3855E" w14:textId="1725E08F" w:rsidR="003C3193" w:rsidRPr="00AB081C" w:rsidRDefault="003C3193" w:rsidP="003C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(3,107)</w:t>
            </w:r>
          </w:p>
        </w:tc>
      </w:tr>
      <w:tr w:rsidR="003C3193" w:rsidRPr="00AB081C" w14:paraId="5DED0DAE" w14:textId="77777777" w:rsidTr="00A47186">
        <w:tc>
          <w:tcPr>
            <w:tcW w:w="4950" w:type="dxa"/>
          </w:tcPr>
          <w:p w14:paraId="77021ED0" w14:textId="77777777" w:rsidR="003C3193" w:rsidRPr="00AB081C" w:rsidRDefault="003C3193" w:rsidP="003C3193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081C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เงินกู้ยืมจากสถาบันการเงินที่ใช้ในการป้องกัน</w:t>
            </w:r>
          </w:p>
          <w:p w14:paraId="27650554" w14:textId="77777777" w:rsidR="003C3193" w:rsidRPr="00AB081C" w:rsidRDefault="003C3193" w:rsidP="003C3193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081C">
              <w:rPr>
                <w:rFonts w:ascii="Angsana New" w:hAnsi="Angsana New" w:hint="cs"/>
                <w:sz w:val="30"/>
                <w:szCs w:val="30"/>
              </w:rPr>
              <w:tab/>
            </w:r>
            <w:r w:rsidRPr="00AB081C">
              <w:rPr>
                <w:rFonts w:ascii="Angsana New" w:hAnsi="Angsana New" w:hint="cs"/>
                <w:sz w:val="30"/>
                <w:szCs w:val="30"/>
                <w:cs/>
              </w:rPr>
              <w:t>ความเสี่ยงของเงินลงทุนสุทธิ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698A336A" w14:textId="1BC5CC13" w:rsidR="003C3193" w:rsidRPr="00AB081C" w:rsidRDefault="0097049F" w:rsidP="003C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75E369C8" w14:textId="55B27747" w:rsidR="003C3193" w:rsidRPr="00AB081C" w:rsidRDefault="0097049F" w:rsidP="003C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369</w:t>
            </w:r>
          </w:p>
        </w:tc>
        <w:tc>
          <w:tcPr>
            <w:tcW w:w="1471" w:type="dxa"/>
            <w:shd w:val="clear" w:color="auto" w:fill="auto"/>
            <w:vAlign w:val="bottom"/>
          </w:tcPr>
          <w:p w14:paraId="305E1CA9" w14:textId="4C886CAF" w:rsidR="003C3193" w:rsidRPr="00AB081C" w:rsidRDefault="0097049F" w:rsidP="003C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7E54BD" w14:textId="38D6AAE4" w:rsidR="003C3193" w:rsidRPr="00AB081C" w:rsidRDefault="0097049F" w:rsidP="003C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369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7A85AC3A" w14:textId="069A1156" w:rsidR="003C3193" w:rsidRPr="00AB081C" w:rsidRDefault="003C3193" w:rsidP="003C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1" w:type="dxa"/>
            <w:shd w:val="clear" w:color="auto" w:fill="auto"/>
            <w:vAlign w:val="bottom"/>
          </w:tcPr>
          <w:p w14:paraId="752D178A" w14:textId="2324871F" w:rsidR="003C3193" w:rsidRPr="00AB081C" w:rsidRDefault="003C3193" w:rsidP="003C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</w:tr>
      <w:tr w:rsidR="003C3193" w:rsidRPr="00AB081C" w14:paraId="78FFFC51" w14:textId="77777777" w:rsidTr="00033A81">
        <w:tc>
          <w:tcPr>
            <w:tcW w:w="4950" w:type="dxa"/>
          </w:tcPr>
          <w:p w14:paraId="6A32B27C" w14:textId="77777777" w:rsidR="003C3193" w:rsidRPr="00AB081C" w:rsidRDefault="003C3193" w:rsidP="003C3193">
            <w:pPr>
              <w:pStyle w:val="NoSpacing"/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AB081C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470" w:type="dxa"/>
            <w:shd w:val="clear" w:color="auto" w:fill="auto"/>
          </w:tcPr>
          <w:p w14:paraId="35F63CED" w14:textId="2A23B422" w:rsidR="003C3193" w:rsidRPr="00AB081C" w:rsidRDefault="0097049F" w:rsidP="003C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136</w:t>
            </w:r>
          </w:p>
        </w:tc>
        <w:tc>
          <w:tcPr>
            <w:tcW w:w="1470" w:type="dxa"/>
            <w:shd w:val="clear" w:color="auto" w:fill="auto"/>
          </w:tcPr>
          <w:p w14:paraId="428C2FEE" w14:textId="3A96CE5D" w:rsidR="003C3193" w:rsidRPr="00AB081C" w:rsidRDefault="0097049F" w:rsidP="003C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71" w:type="dxa"/>
            <w:shd w:val="clear" w:color="auto" w:fill="auto"/>
          </w:tcPr>
          <w:p w14:paraId="1717A384" w14:textId="28BE4872" w:rsidR="003C3193" w:rsidRPr="00AB081C" w:rsidRDefault="0097049F" w:rsidP="003C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auto" w:fill="auto"/>
          </w:tcPr>
          <w:p w14:paraId="00E8C192" w14:textId="5520C12A" w:rsidR="003C3193" w:rsidRPr="00AB081C" w:rsidRDefault="0097049F" w:rsidP="003C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136</w:t>
            </w:r>
          </w:p>
        </w:tc>
        <w:tc>
          <w:tcPr>
            <w:tcW w:w="1470" w:type="dxa"/>
            <w:shd w:val="clear" w:color="auto" w:fill="auto"/>
          </w:tcPr>
          <w:p w14:paraId="7C569D81" w14:textId="5F97B794" w:rsidR="003C3193" w:rsidRPr="00AB081C" w:rsidRDefault="003C3193" w:rsidP="003C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1" w:type="dxa"/>
            <w:shd w:val="clear" w:color="auto" w:fill="auto"/>
          </w:tcPr>
          <w:p w14:paraId="21E56929" w14:textId="4B607A71" w:rsidR="003C3193" w:rsidRPr="00AB081C" w:rsidRDefault="003C3193" w:rsidP="003C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</w:tr>
      <w:tr w:rsidR="003C3193" w:rsidRPr="00AB081C" w14:paraId="3D9ADDDD" w14:textId="77777777" w:rsidTr="00033A81">
        <w:tc>
          <w:tcPr>
            <w:tcW w:w="4950" w:type="dxa"/>
          </w:tcPr>
          <w:p w14:paraId="63D404CF" w14:textId="626F7027" w:rsidR="003C3193" w:rsidRPr="00AB081C" w:rsidRDefault="003C3193" w:rsidP="003C3193">
            <w:pPr>
              <w:pStyle w:val="NoSpacing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AB081C">
              <w:rPr>
                <w:rFonts w:ascii="Angsana New" w:hAnsi="Angsana New" w:hint="cs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470" w:type="dxa"/>
            <w:shd w:val="clear" w:color="auto" w:fill="auto"/>
          </w:tcPr>
          <w:p w14:paraId="57C95F7A" w14:textId="34DC6636" w:rsidR="003C3193" w:rsidRPr="00AB081C" w:rsidRDefault="0097049F" w:rsidP="003C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1,096</w:t>
            </w:r>
          </w:p>
        </w:tc>
        <w:tc>
          <w:tcPr>
            <w:tcW w:w="1470" w:type="dxa"/>
            <w:shd w:val="clear" w:color="auto" w:fill="auto"/>
          </w:tcPr>
          <w:p w14:paraId="6360A2D6" w14:textId="46778B05" w:rsidR="003C3193" w:rsidRPr="00AB081C" w:rsidRDefault="0097049F" w:rsidP="003C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71" w:type="dxa"/>
            <w:shd w:val="clear" w:color="auto" w:fill="auto"/>
          </w:tcPr>
          <w:p w14:paraId="0D53CB94" w14:textId="26EE1335" w:rsidR="003C3193" w:rsidRPr="00AB081C" w:rsidRDefault="0097049F" w:rsidP="003C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auto" w:fill="auto"/>
          </w:tcPr>
          <w:p w14:paraId="62B5AC74" w14:textId="4B5C2C0C" w:rsidR="003C3193" w:rsidRPr="00AB081C" w:rsidRDefault="0097049F" w:rsidP="003C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1,096</w:t>
            </w:r>
          </w:p>
        </w:tc>
        <w:tc>
          <w:tcPr>
            <w:tcW w:w="1470" w:type="dxa"/>
            <w:shd w:val="clear" w:color="auto" w:fill="auto"/>
          </w:tcPr>
          <w:p w14:paraId="6EA5C71D" w14:textId="5FA09911" w:rsidR="003C3193" w:rsidRPr="00AB081C" w:rsidRDefault="003C3193" w:rsidP="003C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1,096</w:t>
            </w:r>
          </w:p>
        </w:tc>
        <w:tc>
          <w:tcPr>
            <w:tcW w:w="1471" w:type="dxa"/>
            <w:shd w:val="clear" w:color="auto" w:fill="auto"/>
          </w:tcPr>
          <w:p w14:paraId="68D48FBB" w14:textId="4F461425" w:rsidR="003C3193" w:rsidRPr="00AB081C" w:rsidRDefault="003C3193" w:rsidP="003C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1,096</w:t>
            </w:r>
          </w:p>
        </w:tc>
      </w:tr>
      <w:tr w:rsidR="003C3193" w:rsidRPr="00AB081C" w14:paraId="46C3B400" w14:textId="77777777" w:rsidTr="00033A81">
        <w:tc>
          <w:tcPr>
            <w:tcW w:w="4950" w:type="dxa"/>
          </w:tcPr>
          <w:p w14:paraId="0F7FB8FF" w14:textId="1F08A5BE" w:rsidR="003C3193" w:rsidRPr="00AB081C" w:rsidRDefault="003C3193" w:rsidP="003C3193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AB081C">
              <w:rPr>
                <w:rFonts w:ascii="Angsana New" w:hAnsi="Angsana New" w:hint="cs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470" w:type="dxa"/>
            <w:shd w:val="clear" w:color="auto" w:fill="auto"/>
          </w:tcPr>
          <w:p w14:paraId="31E8D4FF" w14:textId="0170189B" w:rsidR="003C3193" w:rsidRPr="00AB081C" w:rsidRDefault="0097049F" w:rsidP="003C31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(698)</w:t>
            </w:r>
          </w:p>
        </w:tc>
        <w:tc>
          <w:tcPr>
            <w:tcW w:w="1470" w:type="dxa"/>
            <w:shd w:val="clear" w:color="auto" w:fill="auto"/>
          </w:tcPr>
          <w:p w14:paraId="4C40039E" w14:textId="731D125C" w:rsidR="003C3193" w:rsidRPr="00AB081C" w:rsidRDefault="0097049F" w:rsidP="003C31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71" w:type="dxa"/>
            <w:shd w:val="clear" w:color="auto" w:fill="auto"/>
          </w:tcPr>
          <w:p w14:paraId="4ED79B17" w14:textId="1663B146" w:rsidR="003C3193" w:rsidRPr="00AB081C" w:rsidRDefault="0097049F" w:rsidP="003C31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auto" w:fill="auto"/>
          </w:tcPr>
          <w:p w14:paraId="4065A144" w14:textId="60E8546A" w:rsidR="003C3193" w:rsidRPr="00AB081C" w:rsidRDefault="0097049F" w:rsidP="003C31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(698)</w:t>
            </w:r>
          </w:p>
        </w:tc>
        <w:tc>
          <w:tcPr>
            <w:tcW w:w="1470" w:type="dxa"/>
            <w:shd w:val="clear" w:color="auto" w:fill="auto"/>
          </w:tcPr>
          <w:p w14:paraId="15E8745D" w14:textId="2F1D001C" w:rsidR="003C3193" w:rsidRPr="00AB081C" w:rsidRDefault="003C3193" w:rsidP="003C31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(698)</w:t>
            </w:r>
          </w:p>
        </w:tc>
        <w:tc>
          <w:tcPr>
            <w:tcW w:w="1471" w:type="dxa"/>
            <w:shd w:val="clear" w:color="auto" w:fill="auto"/>
          </w:tcPr>
          <w:p w14:paraId="11C4D247" w14:textId="4E7FBA24" w:rsidR="003C3193" w:rsidRPr="00AB081C" w:rsidRDefault="003C3193" w:rsidP="003C31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(698)</w:t>
            </w:r>
          </w:p>
        </w:tc>
      </w:tr>
      <w:tr w:rsidR="003C3193" w:rsidRPr="00AB081C" w14:paraId="3927228E" w14:textId="77777777" w:rsidTr="00033A81">
        <w:tc>
          <w:tcPr>
            <w:tcW w:w="4950" w:type="dxa"/>
          </w:tcPr>
          <w:p w14:paraId="5CDD4568" w14:textId="77777777" w:rsidR="003C3193" w:rsidRPr="00AB081C" w:rsidRDefault="003C3193" w:rsidP="003C3193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08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470" w:type="dxa"/>
            <w:shd w:val="clear" w:color="auto" w:fill="auto"/>
          </w:tcPr>
          <w:p w14:paraId="2FBC85B7" w14:textId="35F2FC12" w:rsidR="003C3193" w:rsidRPr="00AB081C" w:rsidRDefault="0097049F" w:rsidP="003C319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(</w:t>
            </w:r>
            <w:r w:rsidR="00B0485C" w:rsidRPr="00AB081C">
              <w:rPr>
                <w:rFonts w:asciiTheme="majorBidi" w:hAnsiTheme="majorBidi" w:cstheme="majorBidi"/>
                <w:b/>
                <w:bCs/>
              </w:rPr>
              <w:t>7,196</w:t>
            </w:r>
            <w:r w:rsidRPr="00AB081C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470" w:type="dxa"/>
            <w:shd w:val="clear" w:color="auto" w:fill="auto"/>
          </w:tcPr>
          <w:p w14:paraId="6E629CA3" w14:textId="707E0ED9" w:rsidR="003C3193" w:rsidRPr="00AB081C" w:rsidRDefault="0097049F" w:rsidP="003C319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(1,392)</w:t>
            </w:r>
          </w:p>
        </w:tc>
        <w:tc>
          <w:tcPr>
            <w:tcW w:w="1471" w:type="dxa"/>
            <w:shd w:val="clear" w:color="auto" w:fill="auto"/>
          </w:tcPr>
          <w:p w14:paraId="58200D47" w14:textId="5F2A21E3" w:rsidR="003C3193" w:rsidRPr="00AB081C" w:rsidRDefault="0097049F" w:rsidP="003C319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4</w:t>
            </w:r>
            <w:r w:rsidR="00B0485C" w:rsidRPr="00AB081C">
              <w:rPr>
                <w:rFonts w:asciiTheme="majorBidi" w:hAnsiTheme="majorBidi" w:cstheme="majorBidi"/>
                <w:b/>
                <w:bCs/>
              </w:rPr>
              <w:t>24</w:t>
            </w: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auto" w:fill="auto"/>
          </w:tcPr>
          <w:p w14:paraId="60AA4491" w14:textId="5CF84BC6" w:rsidR="003C3193" w:rsidRPr="00AB081C" w:rsidRDefault="0097049F" w:rsidP="003C319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(</w:t>
            </w:r>
            <w:r w:rsidR="00B0485C" w:rsidRPr="00AB081C">
              <w:rPr>
                <w:rFonts w:asciiTheme="majorBidi" w:hAnsiTheme="majorBidi" w:cstheme="majorBidi"/>
                <w:b/>
                <w:bCs/>
              </w:rPr>
              <w:t>8,164</w:t>
            </w:r>
            <w:r w:rsidRPr="00AB081C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470" w:type="dxa"/>
            <w:shd w:val="clear" w:color="auto" w:fill="auto"/>
          </w:tcPr>
          <w:p w14:paraId="7F155E77" w14:textId="2FA4717C" w:rsidR="003C3193" w:rsidRPr="00AB081C" w:rsidRDefault="004B6B7A" w:rsidP="003C319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(2,709)</w:t>
            </w:r>
          </w:p>
        </w:tc>
        <w:tc>
          <w:tcPr>
            <w:tcW w:w="1471" w:type="dxa"/>
            <w:shd w:val="clear" w:color="auto" w:fill="auto"/>
          </w:tcPr>
          <w:p w14:paraId="71D5FBBB" w14:textId="59CC72D9" w:rsidR="003C3193" w:rsidRPr="00AB081C" w:rsidRDefault="004B6B7A" w:rsidP="003C319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(2,709)</w:t>
            </w:r>
          </w:p>
        </w:tc>
      </w:tr>
    </w:tbl>
    <w:p w14:paraId="43E57A8D" w14:textId="77777777" w:rsidR="00833140" w:rsidRPr="00AB081C" w:rsidRDefault="00833140"/>
    <w:tbl>
      <w:tblPr>
        <w:tblpPr w:leftFromText="180" w:rightFromText="180" w:vertAnchor="text" w:horzAnchor="page" w:tblpX="1418" w:tblpYSpec="inside"/>
        <w:tblW w:w="13772" w:type="dxa"/>
        <w:tblLayout w:type="fixed"/>
        <w:tblLook w:val="01E0" w:firstRow="1" w:lastRow="1" w:firstColumn="1" w:lastColumn="1" w:noHBand="0" w:noVBand="0"/>
      </w:tblPr>
      <w:tblGrid>
        <w:gridCol w:w="4950"/>
        <w:gridCol w:w="1470"/>
        <w:gridCol w:w="1470"/>
        <w:gridCol w:w="1471"/>
        <w:gridCol w:w="1470"/>
        <w:gridCol w:w="1470"/>
        <w:gridCol w:w="1471"/>
      </w:tblGrid>
      <w:tr w:rsidR="00833140" w:rsidRPr="00AB081C" w14:paraId="2B0CEB31" w14:textId="77777777" w:rsidTr="008176C3">
        <w:tc>
          <w:tcPr>
            <w:tcW w:w="4950" w:type="dxa"/>
            <w:vAlign w:val="bottom"/>
          </w:tcPr>
          <w:p w14:paraId="503CA2F2" w14:textId="77777777" w:rsidR="00833140" w:rsidRPr="00AB081C" w:rsidRDefault="00833140" w:rsidP="008176C3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1" w:type="dxa"/>
            <w:gridSpan w:val="4"/>
          </w:tcPr>
          <w:p w14:paraId="4143F31C" w14:textId="77777777" w:rsidR="00833140" w:rsidRPr="00AB081C" w:rsidRDefault="00833140" w:rsidP="00817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08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41" w:type="dxa"/>
            <w:gridSpan w:val="2"/>
          </w:tcPr>
          <w:p w14:paraId="66D240CD" w14:textId="77777777" w:rsidR="00833140" w:rsidRPr="00AB081C" w:rsidRDefault="00833140" w:rsidP="00817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08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3140" w:rsidRPr="00AB081C" w14:paraId="1BC9C433" w14:textId="77777777" w:rsidTr="008176C3">
        <w:tc>
          <w:tcPr>
            <w:tcW w:w="4950" w:type="dxa"/>
            <w:vAlign w:val="bottom"/>
          </w:tcPr>
          <w:p w14:paraId="29A76DCD" w14:textId="77777777" w:rsidR="00833140" w:rsidRPr="00AB081C" w:rsidRDefault="00833140" w:rsidP="008176C3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08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ความเสี่ยงจากเงินตราต่างประเทศ </w:t>
            </w:r>
          </w:p>
          <w:p w14:paraId="172C1164" w14:textId="3495DA51" w:rsidR="00833140" w:rsidRPr="00AB081C" w:rsidRDefault="00833140" w:rsidP="008176C3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08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ab/>
            </w:r>
            <w:r w:rsidRPr="00AB08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6123D" w:rsidRPr="00AB08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="0056123D" w:rsidRPr="00AB08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="0056123D" w:rsidRPr="00AB08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2565</w:t>
            </w:r>
          </w:p>
        </w:tc>
        <w:tc>
          <w:tcPr>
            <w:tcW w:w="1470" w:type="dxa"/>
          </w:tcPr>
          <w:p w14:paraId="10A3DA7C" w14:textId="77777777" w:rsidR="00833140" w:rsidRPr="00AB081C" w:rsidRDefault="00833140" w:rsidP="0081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เงินเหรียญ</w:t>
            </w:r>
          </w:p>
          <w:p w14:paraId="79018084" w14:textId="77777777" w:rsidR="00833140" w:rsidRPr="00AB081C" w:rsidRDefault="00833140" w:rsidP="0081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  <w:cs/>
              </w:rPr>
              <w:t>สหรัฐฯ</w:t>
            </w:r>
          </w:p>
        </w:tc>
        <w:tc>
          <w:tcPr>
            <w:tcW w:w="1470" w:type="dxa"/>
          </w:tcPr>
          <w:p w14:paraId="49AC2E01" w14:textId="77777777" w:rsidR="00833140" w:rsidRPr="00AB081C" w:rsidRDefault="00833140" w:rsidP="00817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เงินเยน</w:t>
            </w:r>
          </w:p>
          <w:p w14:paraId="6D6DC57C" w14:textId="77777777" w:rsidR="00833140" w:rsidRPr="00AB081C" w:rsidRDefault="00833140" w:rsidP="00817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471" w:type="dxa"/>
          </w:tcPr>
          <w:p w14:paraId="273E202F" w14:textId="77777777" w:rsidR="00833140" w:rsidRPr="00AB081C" w:rsidRDefault="00833140" w:rsidP="00817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565618D" w14:textId="77777777" w:rsidR="00833140" w:rsidRPr="00AB081C" w:rsidRDefault="00833140" w:rsidP="00817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470" w:type="dxa"/>
          </w:tcPr>
          <w:p w14:paraId="6D5C13B8" w14:textId="77777777" w:rsidR="00833140" w:rsidRPr="00AB081C" w:rsidRDefault="00833140" w:rsidP="00817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6D6E36" w14:textId="77777777" w:rsidR="00833140" w:rsidRPr="00AB081C" w:rsidRDefault="00833140" w:rsidP="00817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70" w:type="dxa"/>
          </w:tcPr>
          <w:p w14:paraId="0129C48B" w14:textId="77777777" w:rsidR="00833140" w:rsidRPr="00AB081C" w:rsidRDefault="00833140" w:rsidP="00817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เงินเหรียญ</w:t>
            </w:r>
          </w:p>
          <w:p w14:paraId="3A65C172" w14:textId="77777777" w:rsidR="00833140" w:rsidRPr="00AB081C" w:rsidRDefault="00833140" w:rsidP="00817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สหรัฐฯ</w:t>
            </w:r>
          </w:p>
        </w:tc>
        <w:tc>
          <w:tcPr>
            <w:tcW w:w="1471" w:type="dxa"/>
          </w:tcPr>
          <w:p w14:paraId="6CBAF32F" w14:textId="77777777" w:rsidR="00833140" w:rsidRPr="00AB081C" w:rsidRDefault="00833140" w:rsidP="00817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104F94" w14:textId="77777777" w:rsidR="00833140" w:rsidRPr="00AB081C" w:rsidRDefault="00833140" w:rsidP="00817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833140" w:rsidRPr="00AB081C" w14:paraId="7365B378" w14:textId="77777777" w:rsidTr="008176C3">
        <w:tc>
          <w:tcPr>
            <w:tcW w:w="4950" w:type="dxa"/>
            <w:vAlign w:val="bottom"/>
          </w:tcPr>
          <w:p w14:paraId="26788D6E" w14:textId="77777777" w:rsidR="00833140" w:rsidRPr="00AB081C" w:rsidRDefault="00833140" w:rsidP="008176C3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1" w:type="dxa"/>
            <w:gridSpan w:val="4"/>
          </w:tcPr>
          <w:p w14:paraId="79D67193" w14:textId="77777777" w:rsidR="00833140" w:rsidRPr="00AB081C" w:rsidRDefault="00833140" w:rsidP="00817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081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941" w:type="dxa"/>
            <w:gridSpan w:val="2"/>
          </w:tcPr>
          <w:p w14:paraId="32D01295" w14:textId="77777777" w:rsidR="00833140" w:rsidRPr="00AB081C" w:rsidRDefault="00833140" w:rsidP="00817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081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6123D" w:rsidRPr="00AB081C" w14:paraId="11DB3BC8" w14:textId="77777777" w:rsidTr="008176C3">
        <w:tc>
          <w:tcPr>
            <w:tcW w:w="4950" w:type="dxa"/>
          </w:tcPr>
          <w:p w14:paraId="1FA2FE87" w14:textId="77777777" w:rsidR="0056123D" w:rsidRPr="00AB081C" w:rsidRDefault="0056123D" w:rsidP="0056123D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081C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470" w:type="dxa"/>
            <w:vAlign w:val="bottom"/>
          </w:tcPr>
          <w:p w14:paraId="4B0B454D" w14:textId="58557404" w:rsidR="0056123D" w:rsidRPr="00AB081C" w:rsidRDefault="0056123D" w:rsidP="00561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</w:rPr>
              <w:t>5,</w:t>
            </w:r>
            <w:r w:rsidRPr="00AB081C">
              <w:rPr>
                <w:rFonts w:asciiTheme="majorBidi" w:hAnsiTheme="majorBidi" w:cstheme="majorBidi"/>
              </w:rPr>
              <w:t>074</w:t>
            </w:r>
          </w:p>
        </w:tc>
        <w:tc>
          <w:tcPr>
            <w:tcW w:w="1470" w:type="dxa"/>
            <w:vAlign w:val="bottom"/>
          </w:tcPr>
          <w:p w14:paraId="0A6E8706" w14:textId="6150A3BB" w:rsidR="0056123D" w:rsidRPr="00AB081C" w:rsidRDefault="0056123D" w:rsidP="00561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</w:rPr>
              <w:t>40</w:t>
            </w:r>
          </w:p>
        </w:tc>
        <w:tc>
          <w:tcPr>
            <w:tcW w:w="1471" w:type="dxa"/>
            <w:vAlign w:val="bottom"/>
          </w:tcPr>
          <w:p w14:paraId="4D3EA1CF" w14:textId="6DA61473" w:rsidR="0056123D" w:rsidRPr="00AB081C" w:rsidRDefault="0056123D" w:rsidP="00561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</w:rPr>
              <w:t>1</w:t>
            </w:r>
            <w:r w:rsidRPr="00AB081C">
              <w:rPr>
                <w:rFonts w:asciiTheme="majorBidi" w:hAnsiTheme="majorBidi" w:cstheme="majorBidi"/>
              </w:rPr>
              <w:t>66</w:t>
            </w:r>
          </w:p>
        </w:tc>
        <w:tc>
          <w:tcPr>
            <w:tcW w:w="1470" w:type="dxa"/>
            <w:vAlign w:val="bottom"/>
          </w:tcPr>
          <w:p w14:paraId="76D2579D" w14:textId="176B5F9D" w:rsidR="0056123D" w:rsidRPr="00AB081C" w:rsidRDefault="0056123D" w:rsidP="00561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 w:hint="cs"/>
              </w:rPr>
              <w:t>5,</w:t>
            </w:r>
            <w:r w:rsidRPr="00AB081C">
              <w:rPr>
                <w:rFonts w:asciiTheme="majorBidi" w:hAnsiTheme="majorBidi" w:cstheme="majorBidi"/>
              </w:rPr>
              <w:t>280</w:t>
            </w:r>
          </w:p>
        </w:tc>
        <w:tc>
          <w:tcPr>
            <w:tcW w:w="1470" w:type="dxa"/>
            <w:vAlign w:val="bottom"/>
          </w:tcPr>
          <w:p w14:paraId="7E7824EE" w14:textId="310E209C" w:rsidR="0056123D" w:rsidRPr="00AB081C" w:rsidRDefault="0056123D" w:rsidP="00561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</w:rPr>
              <w:t>3,573</w:t>
            </w:r>
          </w:p>
        </w:tc>
        <w:tc>
          <w:tcPr>
            <w:tcW w:w="1471" w:type="dxa"/>
            <w:vAlign w:val="bottom"/>
          </w:tcPr>
          <w:p w14:paraId="622DCB40" w14:textId="0605E0E2" w:rsidR="0056123D" w:rsidRPr="00AB081C" w:rsidRDefault="0056123D" w:rsidP="00561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</w:rPr>
              <w:t>3,573</w:t>
            </w:r>
          </w:p>
        </w:tc>
      </w:tr>
      <w:tr w:rsidR="00FB0944" w:rsidRPr="00AB081C" w14:paraId="73127ED0" w14:textId="77777777" w:rsidTr="008176C3">
        <w:tc>
          <w:tcPr>
            <w:tcW w:w="4950" w:type="dxa"/>
          </w:tcPr>
          <w:p w14:paraId="22911FDB" w14:textId="608F24F1" w:rsidR="00FB0944" w:rsidRPr="00AB081C" w:rsidRDefault="00FB0944" w:rsidP="00FB0944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081C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470" w:type="dxa"/>
            <w:vAlign w:val="bottom"/>
          </w:tcPr>
          <w:p w14:paraId="347FD0E0" w14:textId="0D3FC9CD" w:rsidR="00FB0944" w:rsidRPr="00AB081C" w:rsidRDefault="00FB0944" w:rsidP="00FB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</w:rPr>
              <w:t>1,844</w:t>
            </w:r>
          </w:p>
        </w:tc>
        <w:tc>
          <w:tcPr>
            <w:tcW w:w="1470" w:type="dxa"/>
            <w:vAlign w:val="bottom"/>
          </w:tcPr>
          <w:p w14:paraId="267D03AF" w14:textId="632D870D" w:rsidR="00FB0944" w:rsidRPr="00AB081C" w:rsidRDefault="00FB0944" w:rsidP="00FB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471" w:type="dxa"/>
            <w:vAlign w:val="bottom"/>
          </w:tcPr>
          <w:p w14:paraId="2503100A" w14:textId="64A2E5CC" w:rsidR="00FB0944" w:rsidRPr="00AB081C" w:rsidRDefault="00FB0944" w:rsidP="00FB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</w:rPr>
              <w:t>200</w:t>
            </w:r>
          </w:p>
        </w:tc>
        <w:tc>
          <w:tcPr>
            <w:tcW w:w="1470" w:type="dxa"/>
            <w:vAlign w:val="bottom"/>
          </w:tcPr>
          <w:p w14:paraId="018B23B5" w14:textId="5856A869" w:rsidR="00FB0944" w:rsidRPr="00AB081C" w:rsidRDefault="00FB0944" w:rsidP="00FB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</w:rPr>
              <w:t>2,044</w:t>
            </w:r>
          </w:p>
        </w:tc>
        <w:tc>
          <w:tcPr>
            <w:tcW w:w="1470" w:type="dxa"/>
            <w:vAlign w:val="bottom"/>
          </w:tcPr>
          <w:p w14:paraId="51E58296" w14:textId="2A90FA45" w:rsidR="00FB0944" w:rsidRPr="00AB081C" w:rsidRDefault="00FB0944" w:rsidP="00FB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</w:rPr>
              <w:t>1,765</w:t>
            </w:r>
          </w:p>
        </w:tc>
        <w:tc>
          <w:tcPr>
            <w:tcW w:w="1471" w:type="dxa"/>
            <w:vAlign w:val="bottom"/>
          </w:tcPr>
          <w:p w14:paraId="6CCF984C" w14:textId="16DDFD70" w:rsidR="00FB0944" w:rsidRPr="00AB081C" w:rsidRDefault="00FB0944" w:rsidP="00FB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</w:rPr>
              <w:t>1,765</w:t>
            </w:r>
          </w:p>
        </w:tc>
      </w:tr>
      <w:tr w:rsidR="00FB0944" w:rsidRPr="00AB081C" w14:paraId="022B9EA3" w14:textId="77777777" w:rsidTr="008176C3">
        <w:tc>
          <w:tcPr>
            <w:tcW w:w="4950" w:type="dxa"/>
          </w:tcPr>
          <w:p w14:paraId="2797DE49" w14:textId="667D8176" w:rsidR="00FB0944" w:rsidRPr="00AB081C" w:rsidRDefault="003B443A" w:rsidP="00FB094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081C"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470" w:type="dxa"/>
            <w:vAlign w:val="bottom"/>
          </w:tcPr>
          <w:p w14:paraId="08375F94" w14:textId="0F87B42A" w:rsidR="00FB0944" w:rsidRPr="00AB081C" w:rsidRDefault="00FB0944" w:rsidP="00FB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</w:rPr>
              <w:t>(8,923)</w:t>
            </w:r>
          </w:p>
        </w:tc>
        <w:tc>
          <w:tcPr>
            <w:tcW w:w="1470" w:type="dxa"/>
            <w:vAlign w:val="bottom"/>
          </w:tcPr>
          <w:p w14:paraId="4F5A6810" w14:textId="641777F0" w:rsidR="00FB0944" w:rsidRPr="00AB081C" w:rsidRDefault="00FB0944" w:rsidP="00FB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</w:rPr>
              <w:t>(4,375)</w:t>
            </w:r>
          </w:p>
        </w:tc>
        <w:tc>
          <w:tcPr>
            <w:tcW w:w="1471" w:type="dxa"/>
            <w:vAlign w:val="bottom"/>
          </w:tcPr>
          <w:p w14:paraId="5A570999" w14:textId="7361135E" w:rsidR="00FB0944" w:rsidRPr="00AB081C" w:rsidRDefault="00FB0944" w:rsidP="00FB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470" w:type="dxa"/>
            <w:vAlign w:val="bottom"/>
          </w:tcPr>
          <w:p w14:paraId="58181FFA" w14:textId="6E30ED8A" w:rsidR="00FB0944" w:rsidRPr="00AB081C" w:rsidRDefault="00FB0944" w:rsidP="00FB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</w:rPr>
              <w:t>(13,298)</w:t>
            </w:r>
          </w:p>
        </w:tc>
        <w:tc>
          <w:tcPr>
            <w:tcW w:w="1470" w:type="dxa"/>
            <w:vAlign w:val="bottom"/>
          </w:tcPr>
          <w:p w14:paraId="308F9B27" w14:textId="5D507964" w:rsidR="00FB0944" w:rsidRPr="00AB081C" w:rsidRDefault="00FB0944" w:rsidP="00FB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 w:hint="cs"/>
              </w:rPr>
              <w:t>(2,779)</w:t>
            </w:r>
          </w:p>
        </w:tc>
        <w:tc>
          <w:tcPr>
            <w:tcW w:w="1471" w:type="dxa"/>
            <w:vAlign w:val="bottom"/>
          </w:tcPr>
          <w:p w14:paraId="103FFF23" w14:textId="734DEB02" w:rsidR="00FB0944" w:rsidRPr="00AB081C" w:rsidRDefault="00FB0944" w:rsidP="00FB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</w:rPr>
              <w:t>(2,779)</w:t>
            </w:r>
          </w:p>
        </w:tc>
      </w:tr>
      <w:tr w:rsidR="00FB0944" w:rsidRPr="00AB081C" w14:paraId="095BF145" w14:textId="77777777" w:rsidTr="008176C3">
        <w:tc>
          <w:tcPr>
            <w:tcW w:w="4950" w:type="dxa"/>
          </w:tcPr>
          <w:p w14:paraId="7EAC5304" w14:textId="131B0542" w:rsidR="00FB0944" w:rsidRPr="00AB081C" w:rsidRDefault="00FB0944" w:rsidP="00FB094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081C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470" w:type="dxa"/>
            <w:vAlign w:val="bottom"/>
          </w:tcPr>
          <w:p w14:paraId="33F9AD8D" w14:textId="7F512234" w:rsidR="00FB0944" w:rsidRPr="00AB081C" w:rsidRDefault="00FB0944" w:rsidP="00FB09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</w:rPr>
              <w:t>(1,213)</w:t>
            </w:r>
          </w:p>
        </w:tc>
        <w:tc>
          <w:tcPr>
            <w:tcW w:w="1470" w:type="dxa"/>
            <w:vAlign w:val="bottom"/>
          </w:tcPr>
          <w:p w14:paraId="0C83BFAF" w14:textId="43FAEB1E" w:rsidR="00FB0944" w:rsidRPr="00AB081C" w:rsidRDefault="00FB0944" w:rsidP="00FB09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</w:rPr>
              <w:t>(6)</w:t>
            </w:r>
          </w:p>
        </w:tc>
        <w:tc>
          <w:tcPr>
            <w:tcW w:w="1471" w:type="dxa"/>
            <w:vAlign w:val="bottom"/>
          </w:tcPr>
          <w:p w14:paraId="355D5EA9" w14:textId="765B5299" w:rsidR="00FB0944" w:rsidRPr="00AB081C" w:rsidRDefault="00FB0944" w:rsidP="00FB09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</w:rPr>
              <w:t>(72)</w:t>
            </w:r>
          </w:p>
        </w:tc>
        <w:tc>
          <w:tcPr>
            <w:tcW w:w="1470" w:type="dxa"/>
            <w:vAlign w:val="bottom"/>
          </w:tcPr>
          <w:p w14:paraId="5A055B2D" w14:textId="539ACC14" w:rsidR="00FB0944" w:rsidRPr="00AB081C" w:rsidRDefault="00FB0944" w:rsidP="00FB09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 w:hint="cs"/>
              </w:rPr>
              <w:t>(1,291)</w:t>
            </w:r>
          </w:p>
        </w:tc>
        <w:tc>
          <w:tcPr>
            <w:tcW w:w="1470" w:type="dxa"/>
            <w:vAlign w:val="bottom"/>
          </w:tcPr>
          <w:p w14:paraId="1A87A8C3" w14:textId="6CF7E9EA" w:rsidR="00FB0944" w:rsidRPr="00AB081C" w:rsidRDefault="00FB0944" w:rsidP="00FB09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 w:hint="cs"/>
              </w:rPr>
              <w:t>(9,787)</w:t>
            </w:r>
          </w:p>
        </w:tc>
        <w:tc>
          <w:tcPr>
            <w:tcW w:w="1471" w:type="dxa"/>
            <w:vAlign w:val="bottom"/>
          </w:tcPr>
          <w:p w14:paraId="61620B64" w14:textId="0A37CD51" w:rsidR="00FB0944" w:rsidRPr="00AB081C" w:rsidRDefault="00FB0944" w:rsidP="00FB09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 w:hint="cs"/>
              </w:rPr>
              <w:t>(9,787)</w:t>
            </w:r>
          </w:p>
        </w:tc>
      </w:tr>
      <w:tr w:rsidR="00FB0944" w:rsidRPr="00AB081C" w14:paraId="4DAFBAA8" w14:textId="77777777" w:rsidTr="008176C3">
        <w:tc>
          <w:tcPr>
            <w:tcW w:w="4950" w:type="dxa"/>
          </w:tcPr>
          <w:p w14:paraId="274393CC" w14:textId="77777777" w:rsidR="00FB0944" w:rsidRPr="00AB081C" w:rsidRDefault="00FB0944" w:rsidP="00FB0944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08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470" w:type="dxa"/>
            <w:vAlign w:val="bottom"/>
          </w:tcPr>
          <w:p w14:paraId="6689C7A2" w14:textId="04C357D2" w:rsidR="00FB0944" w:rsidRPr="00AB081C" w:rsidRDefault="00896445" w:rsidP="00FB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(3,218)</w:t>
            </w:r>
          </w:p>
        </w:tc>
        <w:tc>
          <w:tcPr>
            <w:tcW w:w="1470" w:type="dxa"/>
            <w:vAlign w:val="bottom"/>
          </w:tcPr>
          <w:p w14:paraId="4EBC797A" w14:textId="390A4643" w:rsidR="00FB0944" w:rsidRPr="00AB081C" w:rsidRDefault="00896445" w:rsidP="00FB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(4,341)</w:t>
            </w:r>
          </w:p>
        </w:tc>
        <w:tc>
          <w:tcPr>
            <w:tcW w:w="1471" w:type="dxa"/>
            <w:vAlign w:val="bottom"/>
          </w:tcPr>
          <w:p w14:paraId="2F8D1F2E" w14:textId="66E44A2B" w:rsidR="00FB0944" w:rsidRPr="00AB081C" w:rsidRDefault="00896445" w:rsidP="00FB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294</w:t>
            </w:r>
          </w:p>
        </w:tc>
        <w:tc>
          <w:tcPr>
            <w:tcW w:w="1470" w:type="dxa"/>
            <w:tcBorders>
              <w:left w:val="nil"/>
              <w:right w:val="nil"/>
            </w:tcBorders>
            <w:vAlign w:val="bottom"/>
          </w:tcPr>
          <w:p w14:paraId="53F1E3BA" w14:textId="34DA6BE1" w:rsidR="00FB0944" w:rsidRPr="00AB081C" w:rsidRDefault="00896445" w:rsidP="00FB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(7,265)</w:t>
            </w:r>
          </w:p>
        </w:tc>
        <w:tc>
          <w:tcPr>
            <w:tcW w:w="1470" w:type="dxa"/>
            <w:vAlign w:val="bottom"/>
          </w:tcPr>
          <w:p w14:paraId="01BA435F" w14:textId="623979F0" w:rsidR="00FB0944" w:rsidRPr="00AB081C" w:rsidRDefault="00896445" w:rsidP="00FB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(7,228)</w:t>
            </w:r>
          </w:p>
        </w:tc>
        <w:tc>
          <w:tcPr>
            <w:tcW w:w="1471" w:type="dxa"/>
            <w:vAlign w:val="bottom"/>
          </w:tcPr>
          <w:p w14:paraId="61B73D18" w14:textId="3A679E6C" w:rsidR="00FB0944" w:rsidRPr="00AB081C" w:rsidRDefault="00896445" w:rsidP="00FB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(7,288)</w:t>
            </w:r>
          </w:p>
        </w:tc>
      </w:tr>
      <w:tr w:rsidR="0094140D" w:rsidRPr="00AB081C" w14:paraId="6B573EBA" w14:textId="77777777" w:rsidTr="008176C3">
        <w:tc>
          <w:tcPr>
            <w:tcW w:w="4950" w:type="dxa"/>
          </w:tcPr>
          <w:p w14:paraId="69988FF4" w14:textId="77777777" w:rsidR="0094140D" w:rsidRPr="00AB081C" w:rsidRDefault="0094140D" w:rsidP="0094140D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081C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เงินกู้ยืมจากสถาบันการเงินที่ใช้ในการป้องกัน</w:t>
            </w:r>
          </w:p>
          <w:p w14:paraId="1CD76413" w14:textId="77777777" w:rsidR="0094140D" w:rsidRPr="00AB081C" w:rsidRDefault="0094140D" w:rsidP="0094140D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081C">
              <w:rPr>
                <w:rFonts w:ascii="Angsana New" w:hAnsi="Angsana New" w:hint="cs"/>
                <w:sz w:val="30"/>
                <w:szCs w:val="30"/>
              </w:rPr>
              <w:tab/>
            </w:r>
            <w:r w:rsidRPr="00AB081C">
              <w:rPr>
                <w:rFonts w:ascii="Angsana New" w:hAnsi="Angsana New" w:hint="cs"/>
                <w:sz w:val="30"/>
                <w:szCs w:val="30"/>
                <w:cs/>
              </w:rPr>
              <w:t>ความเสี่ยงของเงินลงทุนสุทธิ</w:t>
            </w:r>
          </w:p>
        </w:tc>
        <w:tc>
          <w:tcPr>
            <w:tcW w:w="1470" w:type="dxa"/>
            <w:vAlign w:val="bottom"/>
          </w:tcPr>
          <w:p w14:paraId="0E26FDFA" w14:textId="37147431" w:rsidR="0094140D" w:rsidRPr="00AB081C" w:rsidRDefault="0094140D" w:rsidP="0094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0" w:type="dxa"/>
            <w:vAlign w:val="bottom"/>
          </w:tcPr>
          <w:p w14:paraId="08EA27D5" w14:textId="01353FAF" w:rsidR="0094140D" w:rsidRPr="00AB081C" w:rsidRDefault="0094140D" w:rsidP="0094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591</w:t>
            </w:r>
          </w:p>
        </w:tc>
        <w:tc>
          <w:tcPr>
            <w:tcW w:w="1471" w:type="dxa"/>
            <w:vAlign w:val="bottom"/>
          </w:tcPr>
          <w:p w14:paraId="1A06B8D9" w14:textId="1D62614A" w:rsidR="0094140D" w:rsidRPr="00AB081C" w:rsidRDefault="0094140D" w:rsidP="0094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0" w:type="dxa"/>
            <w:tcBorders>
              <w:left w:val="nil"/>
              <w:right w:val="nil"/>
            </w:tcBorders>
            <w:vAlign w:val="bottom"/>
          </w:tcPr>
          <w:p w14:paraId="0EEE2597" w14:textId="4C82E139" w:rsidR="0094140D" w:rsidRPr="00AB081C" w:rsidRDefault="0094140D" w:rsidP="0094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591</w:t>
            </w:r>
          </w:p>
        </w:tc>
        <w:tc>
          <w:tcPr>
            <w:tcW w:w="1470" w:type="dxa"/>
            <w:vAlign w:val="bottom"/>
          </w:tcPr>
          <w:p w14:paraId="6124D3A4" w14:textId="2479E862" w:rsidR="0094140D" w:rsidRPr="00AB081C" w:rsidRDefault="0094140D" w:rsidP="0094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1" w:type="dxa"/>
            <w:vAlign w:val="bottom"/>
          </w:tcPr>
          <w:p w14:paraId="5CD826D9" w14:textId="5DE36B24" w:rsidR="0094140D" w:rsidRPr="00AB081C" w:rsidRDefault="0094140D" w:rsidP="0094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</w:tr>
      <w:tr w:rsidR="0094140D" w:rsidRPr="00AB081C" w14:paraId="5128A0A3" w14:textId="77777777" w:rsidTr="008176C3">
        <w:tc>
          <w:tcPr>
            <w:tcW w:w="4950" w:type="dxa"/>
          </w:tcPr>
          <w:p w14:paraId="0D0E54FE" w14:textId="77777777" w:rsidR="0094140D" w:rsidRPr="00AB081C" w:rsidRDefault="0094140D" w:rsidP="0094140D">
            <w:pPr>
              <w:pStyle w:val="NoSpacing"/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AB081C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470" w:type="dxa"/>
            <w:vAlign w:val="bottom"/>
          </w:tcPr>
          <w:p w14:paraId="79DF4BA4" w14:textId="41960766" w:rsidR="0094140D" w:rsidRPr="00AB081C" w:rsidRDefault="0094140D" w:rsidP="0094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136</w:t>
            </w:r>
          </w:p>
        </w:tc>
        <w:tc>
          <w:tcPr>
            <w:tcW w:w="1470" w:type="dxa"/>
            <w:vAlign w:val="bottom"/>
          </w:tcPr>
          <w:p w14:paraId="0665DBB3" w14:textId="72D8DB36" w:rsidR="0094140D" w:rsidRPr="00AB081C" w:rsidRDefault="0094140D" w:rsidP="0094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1" w:type="dxa"/>
            <w:vAlign w:val="bottom"/>
          </w:tcPr>
          <w:p w14:paraId="0CAA2517" w14:textId="12339F55" w:rsidR="0094140D" w:rsidRPr="00AB081C" w:rsidRDefault="0094140D" w:rsidP="0094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0" w:type="dxa"/>
            <w:tcBorders>
              <w:left w:val="nil"/>
              <w:right w:val="nil"/>
            </w:tcBorders>
            <w:vAlign w:val="bottom"/>
          </w:tcPr>
          <w:p w14:paraId="765DACA2" w14:textId="54071AE0" w:rsidR="0094140D" w:rsidRPr="00AB081C" w:rsidRDefault="0094140D" w:rsidP="0094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136</w:t>
            </w:r>
          </w:p>
        </w:tc>
        <w:tc>
          <w:tcPr>
            <w:tcW w:w="1470" w:type="dxa"/>
            <w:vAlign w:val="bottom"/>
          </w:tcPr>
          <w:p w14:paraId="02B4B56C" w14:textId="420A0C0D" w:rsidR="0094140D" w:rsidRPr="00AB081C" w:rsidRDefault="0094140D" w:rsidP="0094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1" w:type="dxa"/>
            <w:vAlign w:val="bottom"/>
          </w:tcPr>
          <w:p w14:paraId="69A0995E" w14:textId="789221BC" w:rsidR="0094140D" w:rsidRPr="00AB081C" w:rsidRDefault="0094140D" w:rsidP="0094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</w:tr>
      <w:tr w:rsidR="0094140D" w:rsidRPr="00AB081C" w14:paraId="29647A55" w14:textId="77777777" w:rsidTr="008176C3">
        <w:tc>
          <w:tcPr>
            <w:tcW w:w="4950" w:type="dxa"/>
          </w:tcPr>
          <w:p w14:paraId="1EA776DE" w14:textId="77777777" w:rsidR="0094140D" w:rsidRPr="00AB081C" w:rsidRDefault="0094140D" w:rsidP="0094140D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AB081C">
              <w:rPr>
                <w:rFonts w:ascii="Angsana New" w:hAnsi="Angsana New" w:hint="cs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470" w:type="dxa"/>
            <w:vAlign w:val="bottom"/>
          </w:tcPr>
          <w:p w14:paraId="1987DA79" w14:textId="08629F3E" w:rsidR="0094140D" w:rsidRPr="00AB081C" w:rsidRDefault="0094140D" w:rsidP="009414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3,917</w:t>
            </w:r>
          </w:p>
        </w:tc>
        <w:tc>
          <w:tcPr>
            <w:tcW w:w="1470" w:type="dxa"/>
            <w:vAlign w:val="bottom"/>
          </w:tcPr>
          <w:p w14:paraId="0BD513CD" w14:textId="045EA121" w:rsidR="0094140D" w:rsidRPr="00AB081C" w:rsidRDefault="0094140D" w:rsidP="009414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1" w:type="dxa"/>
            <w:vAlign w:val="bottom"/>
          </w:tcPr>
          <w:p w14:paraId="086549A9" w14:textId="403C6EBE" w:rsidR="0094140D" w:rsidRPr="00AB081C" w:rsidRDefault="0094140D" w:rsidP="009414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0" w:type="dxa"/>
            <w:tcBorders>
              <w:left w:val="nil"/>
              <w:right w:val="nil"/>
            </w:tcBorders>
            <w:vAlign w:val="bottom"/>
          </w:tcPr>
          <w:p w14:paraId="30C795FD" w14:textId="2F9EF50B" w:rsidR="0094140D" w:rsidRPr="00AB081C" w:rsidRDefault="0094140D" w:rsidP="009414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3,917</w:t>
            </w:r>
          </w:p>
        </w:tc>
        <w:tc>
          <w:tcPr>
            <w:tcW w:w="1470" w:type="dxa"/>
            <w:vAlign w:val="bottom"/>
          </w:tcPr>
          <w:p w14:paraId="73D1CA39" w14:textId="582E4924" w:rsidR="0094140D" w:rsidRPr="00AB081C" w:rsidRDefault="0094140D" w:rsidP="009414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3,917</w:t>
            </w:r>
          </w:p>
        </w:tc>
        <w:tc>
          <w:tcPr>
            <w:tcW w:w="1471" w:type="dxa"/>
            <w:vAlign w:val="bottom"/>
          </w:tcPr>
          <w:p w14:paraId="5247D934" w14:textId="787D322A" w:rsidR="0094140D" w:rsidRPr="00AB081C" w:rsidRDefault="0094140D" w:rsidP="009414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B081C">
              <w:rPr>
                <w:rFonts w:asciiTheme="majorBidi" w:hAnsiTheme="majorBidi" w:cstheme="majorBidi"/>
              </w:rPr>
              <w:t>3,917</w:t>
            </w:r>
          </w:p>
        </w:tc>
      </w:tr>
      <w:tr w:rsidR="0094140D" w:rsidRPr="00AB081C" w14:paraId="76DE295B" w14:textId="77777777" w:rsidTr="00896445">
        <w:trPr>
          <w:trHeight w:val="434"/>
        </w:trPr>
        <w:tc>
          <w:tcPr>
            <w:tcW w:w="4950" w:type="dxa"/>
          </w:tcPr>
          <w:p w14:paraId="0EB5CB93" w14:textId="77777777" w:rsidR="0094140D" w:rsidRPr="00AB081C" w:rsidRDefault="0094140D" w:rsidP="0094140D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08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470" w:type="dxa"/>
            <w:vAlign w:val="bottom"/>
          </w:tcPr>
          <w:p w14:paraId="6F4F7ED2" w14:textId="1817DE0D" w:rsidR="0094140D" w:rsidRPr="00AB081C" w:rsidRDefault="0094140D" w:rsidP="009414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835</w:t>
            </w:r>
          </w:p>
        </w:tc>
        <w:tc>
          <w:tcPr>
            <w:tcW w:w="1470" w:type="dxa"/>
            <w:vAlign w:val="bottom"/>
          </w:tcPr>
          <w:p w14:paraId="57C135E0" w14:textId="382B8083" w:rsidR="0094140D" w:rsidRPr="00AB081C" w:rsidRDefault="0094140D" w:rsidP="009414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(3,750)</w:t>
            </w:r>
          </w:p>
        </w:tc>
        <w:tc>
          <w:tcPr>
            <w:tcW w:w="1471" w:type="dxa"/>
            <w:vAlign w:val="bottom"/>
          </w:tcPr>
          <w:p w14:paraId="2A3CA852" w14:textId="43602DC0" w:rsidR="0094140D" w:rsidRPr="00AB081C" w:rsidRDefault="0094140D" w:rsidP="009414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294</w:t>
            </w:r>
          </w:p>
        </w:tc>
        <w:tc>
          <w:tcPr>
            <w:tcW w:w="1470" w:type="dxa"/>
            <w:tcBorders>
              <w:left w:val="nil"/>
              <w:right w:val="nil"/>
            </w:tcBorders>
            <w:vAlign w:val="bottom"/>
          </w:tcPr>
          <w:p w14:paraId="74121260" w14:textId="14D1AACA" w:rsidR="0094140D" w:rsidRPr="00AB081C" w:rsidRDefault="0094140D" w:rsidP="009414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(2,621)</w:t>
            </w:r>
          </w:p>
        </w:tc>
        <w:tc>
          <w:tcPr>
            <w:tcW w:w="1470" w:type="dxa"/>
            <w:vAlign w:val="bottom"/>
          </w:tcPr>
          <w:p w14:paraId="7457DCBD" w14:textId="0865BBD6" w:rsidR="0094140D" w:rsidRPr="00AB081C" w:rsidRDefault="0094140D" w:rsidP="009414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(3,311)</w:t>
            </w:r>
          </w:p>
        </w:tc>
        <w:tc>
          <w:tcPr>
            <w:tcW w:w="1471" w:type="dxa"/>
            <w:vAlign w:val="bottom"/>
          </w:tcPr>
          <w:p w14:paraId="69BC4634" w14:textId="771BAF99" w:rsidR="0094140D" w:rsidRPr="00AB081C" w:rsidRDefault="0094140D" w:rsidP="009414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(3,311)</w:t>
            </w:r>
          </w:p>
        </w:tc>
      </w:tr>
    </w:tbl>
    <w:p w14:paraId="42107C68" w14:textId="0D816FB6" w:rsidR="00027638" w:rsidRPr="00AB081C" w:rsidRDefault="000276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04083D39" w14:textId="4B65C53B" w:rsidR="00027638" w:rsidRPr="00AB081C" w:rsidRDefault="00027638" w:rsidP="00DB7B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  <w:r w:rsidRPr="00AB081C">
        <w:rPr>
          <w:sz w:val="28"/>
          <w:szCs w:val="28"/>
          <w:cs/>
        </w:rPr>
        <w:tab/>
      </w:r>
    </w:p>
    <w:p w14:paraId="63B91664" w14:textId="4E9CE600" w:rsidR="00DF7445" w:rsidRPr="00AB081C" w:rsidRDefault="00DF7445" w:rsidP="00663EDE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07F51EA" w14:textId="77777777" w:rsidR="00DF7445" w:rsidRPr="00AB081C" w:rsidRDefault="00DF7445" w:rsidP="00663EDE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sectPr w:rsidR="00DF7445" w:rsidRPr="00AB081C" w:rsidSect="00E23505">
          <w:headerReference w:type="default" r:id="rId28"/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0368BE88" w14:textId="05E4923A" w:rsidR="00F20DB7" w:rsidRPr="00AB081C" w:rsidRDefault="00F20DB7" w:rsidP="006F72C4">
      <w:pPr>
        <w:pStyle w:val="block"/>
        <w:spacing w:after="0" w:line="240" w:lineRule="auto"/>
        <w:ind w:left="450"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AB081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lastRenderedPageBreak/>
        <w:t>ฐานะเปิดต่อความเสี่ยงด้านอัตราดอกเบี้ย</w:t>
      </w:r>
    </w:p>
    <w:p w14:paraId="2CCA8148" w14:textId="77777777" w:rsidR="00EC1ABA" w:rsidRPr="00AB081C" w:rsidRDefault="00EC1ABA" w:rsidP="00663EDE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rtl/>
          <w:cs/>
        </w:rPr>
      </w:pP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140"/>
        <w:gridCol w:w="1282"/>
        <w:gridCol w:w="1283"/>
        <w:gridCol w:w="1282"/>
        <w:gridCol w:w="1283"/>
      </w:tblGrid>
      <w:tr w:rsidR="00946D34" w:rsidRPr="00AB081C" w14:paraId="04DD4C07" w14:textId="77777777" w:rsidTr="006F72C4">
        <w:trPr>
          <w:tblHeader/>
        </w:trPr>
        <w:tc>
          <w:tcPr>
            <w:tcW w:w="4140" w:type="dxa"/>
            <w:shd w:val="clear" w:color="auto" w:fill="auto"/>
          </w:tcPr>
          <w:p w14:paraId="10678B27" w14:textId="77777777" w:rsidR="00946D34" w:rsidRPr="00AB081C" w:rsidRDefault="00946D34" w:rsidP="00C6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6F521116" w14:textId="77777777" w:rsidR="00946D34" w:rsidRPr="00AB081C" w:rsidRDefault="00946D34" w:rsidP="00C6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3A66627E" w14:textId="77777777" w:rsidR="00946D34" w:rsidRPr="00AB081C" w:rsidRDefault="00946D34" w:rsidP="00C6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27638" w:rsidRPr="00AB081C" w14:paraId="0730E0D0" w14:textId="77777777" w:rsidTr="006F72C4">
        <w:trPr>
          <w:tblHeader/>
        </w:trPr>
        <w:tc>
          <w:tcPr>
            <w:tcW w:w="4140" w:type="dxa"/>
          </w:tcPr>
          <w:p w14:paraId="38BA4A43" w14:textId="77777777" w:rsidR="00027638" w:rsidRPr="00AB081C" w:rsidRDefault="00027638" w:rsidP="0002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5DBFBC23" w14:textId="58875B09" w:rsidR="00027638" w:rsidRPr="00AB081C" w:rsidRDefault="00C46509" w:rsidP="0002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B081C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3" w:type="dxa"/>
          </w:tcPr>
          <w:p w14:paraId="1FA175B7" w14:textId="43F74B46" w:rsidR="00027638" w:rsidRPr="00AB081C" w:rsidRDefault="00027638" w:rsidP="0002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B081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2" w:type="dxa"/>
          </w:tcPr>
          <w:p w14:paraId="102DAFA5" w14:textId="5F9A4558" w:rsidR="00027638" w:rsidRPr="00AB081C" w:rsidRDefault="00C46509" w:rsidP="0002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B081C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3" w:type="dxa"/>
          </w:tcPr>
          <w:p w14:paraId="43B80F54" w14:textId="7B317DD9" w:rsidR="00027638" w:rsidRPr="00AB081C" w:rsidRDefault="00027638" w:rsidP="0002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B081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27638" w:rsidRPr="00AB081C" w14:paraId="6524F715" w14:textId="77777777" w:rsidTr="006F72C4">
        <w:trPr>
          <w:tblHeader/>
        </w:trPr>
        <w:tc>
          <w:tcPr>
            <w:tcW w:w="4140" w:type="dxa"/>
          </w:tcPr>
          <w:p w14:paraId="792D3020" w14:textId="77777777" w:rsidR="00027638" w:rsidRPr="00AB081C" w:rsidRDefault="00027638" w:rsidP="0002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559C2E0A" w14:textId="37AF174F" w:rsidR="00027638" w:rsidRPr="00AB081C" w:rsidRDefault="00027638" w:rsidP="0002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3" w:type="dxa"/>
          </w:tcPr>
          <w:p w14:paraId="639F1D8E" w14:textId="43EF7052" w:rsidR="00027638" w:rsidRPr="00AB081C" w:rsidRDefault="00027638" w:rsidP="0002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2" w:type="dxa"/>
          </w:tcPr>
          <w:p w14:paraId="6A3DCE50" w14:textId="40771817" w:rsidR="00027638" w:rsidRPr="00AB081C" w:rsidRDefault="00027638" w:rsidP="0002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3" w:type="dxa"/>
          </w:tcPr>
          <w:p w14:paraId="6020CB52" w14:textId="4EC0D57B" w:rsidR="00027638" w:rsidRPr="00AB081C" w:rsidRDefault="00027638" w:rsidP="0002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27638" w:rsidRPr="00AB081C" w14:paraId="7C07F819" w14:textId="77777777" w:rsidTr="006F72C4">
        <w:trPr>
          <w:tblHeader/>
        </w:trPr>
        <w:tc>
          <w:tcPr>
            <w:tcW w:w="4140" w:type="dxa"/>
          </w:tcPr>
          <w:p w14:paraId="5627C8DA" w14:textId="77777777" w:rsidR="00027638" w:rsidRPr="00AB081C" w:rsidRDefault="00027638" w:rsidP="0002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130" w:type="dxa"/>
            <w:gridSpan w:val="4"/>
          </w:tcPr>
          <w:p w14:paraId="4F51466F" w14:textId="77777777" w:rsidR="00027638" w:rsidRPr="00AB081C" w:rsidRDefault="00027638" w:rsidP="0002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27638" w:rsidRPr="00AB081C" w14:paraId="456A590F" w14:textId="77777777" w:rsidTr="00CC3C90">
        <w:tc>
          <w:tcPr>
            <w:tcW w:w="4140" w:type="dxa"/>
          </w:tcPr>
          <w:p w14:paraId="1D1AC3C4" w14:textId="5228E7A9" w:rsidR="00027638" w:rsidRPr="00AB081C" w:rsidRDefault="00027638" w:rsidP="0002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82" w:type="dxa"/>
          </w:tcPr>
          <w:p w14:paraId="26D4EF3A" w14:textId="77777777" w:rsidR="00027638" w:rsidRPr="00AB081C" w:rsidRDefault="00027638" w:rsidP="0002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51EA4050" w14:textId="77777777" w:rsidR="00027638" w:rsidRPr="00AB081C" w:rsidRDefault="00027638" w:rsidP="0002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22B21867" w14:textId="77777777" w:rsidR="00027638" w:rsidRPr="00AB081C" w:rsidRDefault="00027638" w:rsidP="0002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255EEB01" w14:textId="77777777" w:rsidR="00027638" w:rsidRPr="00AB081C" w:rsidRDefault="00027638" w:rsidP="0002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B37526" w:rsidRPr="00AB081C" w14:paraId="59EF07A8" w14:textId="77777777" w:rsidTr="00CC3C90">
        <w:tc>
          <w:tcPr>
            <w:tcW w:w="4140" w:type="dxa"/>
          </w:tcPr>
          <w:p w14:paraId="1BE76A2B" w14:textId="064C1385" w:rsidR="00B37526" w:rsidRPr="00AB081C" w:rsidRDefault="00B37526" w:rsidP="00B375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7E0C5AC" w14:textId="5C2971A1" w:rsidR="00B37526" w:rsidRPr="00AB081C" w:rsidRDefault="00892A9F" w:rsidP="00B375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</w:t>
            </w:r>
            <w:r w:rsidR="00DE549E" w:rsidRPr="00AB081C">
              <w:rPr>
                <w:rFonts w:asciiTheme="majorBidi" w:hAnsiTheme="majorBidi" w:cstheme="majorBidi" w:hint="cs"/>
                <w:cs/>
              </w:rPr>
              <w:t>43</w:t>
            </w:r>
            <w:r w:rsidR="00FE0813" w:rsidRPr="00AB081C">
              <w:rPr>
                <w:rFonts w:asciiTheme="majorBidi" w:hAnsiTheme="majorBidi" w:cstheme="majorBidi"/>
              </w:rPr>
              <w:t>,</w:t>
            </w:r>
            <w:r w:rsidR="00DE549E" w:rsidRPr="00AB081C">
              <w:rPr>
                <w:rFonts w:asciiTheme="majorBidi" w:hAnsiTheme="majorBidi" w:cstheme="majorBidi" w:hint="cs"/>
                <w:cs/>
              </w:rPr>
              <w:t>349</w:t>
            </w:r>
            <w:r w:rsidRPr="00AB081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83" w:type="dxa"/>
            <w:shd w:val="clear" w:color="auto" w:fill="auto"/>
          </w:tcPr>
          <w:p w14:paraId="250C06FE" w14:textId="49020514" w:rsidR="00B37526" w:rsidRPr="00AB081C" w:rsidRDefault="00B37526" w:rsidP="00B375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(30,626)</w:t>
            </w:r>
          </w:p>
        </w:tc>
        <w:tc>
          <w:tcPr>
            <w:tcW w:w="1282" w:type="dxa"/>
            <w:shd w:val="clear" w:color="auto" w:fill="auto"/>
          </w:tcPr>
          <w:p w14:paraId="5974F7E4" w14:textId="1FD1A13E" w:rsidR="00B37526" w:rsidRPr="00AB081C" w:rsidRDefault="000542AC" w:rsidP="00B375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(9,042)</w:t>
            </w:r>
          </w:p>
        </w:tc>
        <w:tc>
          <w:tcPr>
            <w:tcW w:w="1283" w:type="dxa"/>
          </w:tcPr>
          <w:p w14:paraId="7756D9D0" w14:textId="454BFACA" w:rsidR="00B37526" w:rsidRPr="00AB081C" w:rsidRDefault="00B37526" w:rsidP="00B375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(6,594)</w:t>
            </w:r>
          </w:p>
        </w:tc>
      </w:tr>
      <w:tr w:rsidR="00B37526" w:rsidRPr="00AB081C" w14:paraId="682F95C3" w14:textId="77777777" w:rsidTr="00CC3C90">
        <w:tc>
          <w:tcPr>
            <w:tcW w:w="4140" w:type="dxa"/>
          </w:tcPr>
          <w:p w14:paraId="602A7A83" w14:textId="37A2B102" w:rsidR="00B37526" w:rsidRPr="00AB081C" w:rsidRDefault="00B37526" w:rsidP="00B375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08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8AAE195" w14:textId="0279C9A7" w:rsidR="00B37526" w:rsidRPr="00AB081C" w:rsidRDefault="00892A9F" w:rsidP="00B37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(</w:t>
            </w:r>
            <w:r w:rsidR="00DE549E" w:rsidRPr="00AB081C">
              <w:rPr>
                <w:rFonts w:asciiTheme="majorBidi" w:hAnsiTheme="majorBidi" w:cstheme="majorBidi" w:hint="cs"/>
                <w:b/>
                <w:bCs/>
                <w:cs/>
              </w:rPr>
              <w:t>43</w:t>
            </w:r>
            <w:r w:rsidR="00FE0813" w:rsidRPr="00AB081C">
              <w:rPr>
                <w:rFonts w:asciiTheme="majorBidi" w:hAnsiTheme="majorBidi" w:cstheme="majorBidi"/>
                <w:b/>
                <w:bCs/>
              </w:rPr>
              <w:t>,</w:t>
            </w:r>
            <w:r w:rsidR="00DE549E" w:rsidRPr="00AB081C">
              <w:rPr>
                <w:rFonts w:asciiTheme="majorBidi" w:hAnsiTheme="majorBidi" w:cstheme="majorBidi" w:hint="cs"/>
                <w:b/>
                <w:bCs/>
                <w:cs/>
              </w:rPr>
              <w:t>349</w:t>
            </w:r>
            <w:r w:rsidRPr="00AB081C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83" w:type="dxa"/>
            <w:shd w:val="clear" w:color="auto" w:fill="auto"/>
          </w:tcPr>
          <w:p w14:paraId="2E9D03D8" w14:textId="3A7F612F" w:rsidR="00B37526" w:rsidRPr="00AB081C" w:rsidRDefault="00B37526" w:rsidP="00B37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(30,626)</w:t>
            </w:r>
          </w:p>
        </w:tc>
        <w:tc>
          <w:tcPr>
            <w:tcW w:w="1282" w:type="dxa"/>
            <w:shd w:val="clear" w:color="auto" w:fill="auto"/>
          </w:tcPr>
          <w:p w14:paraId="58A952D4" w14:textId="52442B6B" w:rsidR="00B37526" w:rsidRPr="00AB081C" w:rsidRDefault="000542AC" w:rsidP="00B37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(9,042)</w:t>
            </w:r>
          </w:p>
        </w:tc>
        <w:tc>
          <w:tcPr>
            <w:tcW w:w="1283" w:type="dxa"/>
          </w:tcPr>
          <w:p w14:paraId="72DB754A" w14:textId="25320248" w:rsidR="00B37526" w:rsidRPr="00AB081C" w:rsidRDefault="00B37526" w:rsidP="00B37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(6,594)</w:t>
            </w:r>
          </w:p>
        </w:tc>
      </w:tr>
      <w:tr w:rsidR="00B37526" w:rsidRPr="00AB081C" w14:paraId="20E6DBDB" w14:textId="77777777" w:rsidTr="00CC3C90">
        <w:tc>
          <w:tcPr>
            <w:tcW w:w="4140" w:type="dxa"/>
          </w:tcPr>
          <w:p w14:paraId="78E0158F" w14:textId="20B5D46F" w:rsidR="00B37526" w:rsidRPr="00AB081C" w:rsidRDefault="00B37526" w:rsidP="00B375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7A81718" w14:textId="530529FA" w:rsidR="00B37526" w:rsidRPr="00AB081C" w:rsidRDefault="00892A9F" w:rsidP="00B375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577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68ACF36" w14:textId="24B76D78" w:rsidR="00B37526" w:rsidRPr="00AB081C" w:rsidRDefault="00B37526" w:rsidP="00B375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639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63BF5C6" w14:textId="1C428DA0" w:rsidR="00B37526" w:rsidRPr="00AB081C" w:rsidRDefault="000542AC" w:rsidP="00B375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3" w:type="dxa"/>
            <w:vAlign w:val="bottom"/>
          </w:tcPr>
          <w:p w14:paraId="25509EBF" w14:textId="0E4C81EC" w:rsidR="00B37526" w:rsidRPr="00AB081C" w:rsidRDefault="00B37526" w:rsidP="00B375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-</w:t>
            </w:r>
          </w:p>
        </w:tc>
      </w:tr>
      <w:tr w:rsidR="00B37526" w:rsidRPr="00AB081C" w14:paraId="063FEDB4" w14:textId="77777777" w:rsidTr="00CC3C90">
        <w:tc>
          <w:tcPr>
            <w:tcW w:w="4140" w:type="dxa"/>
          </w:tcPr>
          <w:p w14:paraId="538D2B90" w14:textId="54CFDC36" w:rsidR="00B37526" w:rsidRPr="00AB081C" w:rsidRDefault="00B37526" w:rsidP="00B375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08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9CD0655" w14:textId="3DBE4CD0" w:rsidR="00B37526" w:rsidRPr="00AB081C" w:rsidRDefault="00892A9F" w:rsidP="00B375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(</w:t>
            </w:r>
            <w:r w:rsidR="00DE549E" w:rsidRPr="00AB081C">
              <w:rPr>
                <w:rFonts w:asciiTheme="majorBidi" w:hAnsiTheme="majorBidi" w:cstheme="majorBidi" w:hint="cs"/>
                <w:b/>
                <w:bCs/>
                <w:cs/>
              </w:rPr>
              <w:t>42</w:t>
            </w:r>
            <w:r w:rsidRPr="00AB081C">
              <w:rPr>
                <w:rFonts w:asciiTheme="majorBidi" w:hAnsiTheme="majorBidi" w:cstheme="majorBidi"/>
                <w:b/>
                <w:bCs/>
              </w:rPr>
              <w:t>,</w:t>
            </w:r>
            <w:r w:rsidR="00DE549E" w:rsidRPr="00AB081C">
              <w:rPr>
                <w:rFonts w:asciiTheme="majorBidi" w:hAnsiTheme="majorBidi" w:cstheme="majorBidi" w:hint="cs"/>
                <w:b/>
                <w:bCs/>
                <w:cs/>
              </w:rPr>
              <w:t>772</w:t>
            </w:r>
            <w:r w:rsidRPr="00AB081C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978CE9B" w14:textId="582AF6C2" w:rsidR="00B37526" w:rsidRPr="00AB081C" w:rsidRDefault="00B37526" w:rsidP="00B375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(29,987)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A9B0772" w14:textId="5637C465" w:rsidR="00B37526" w:rsidRPr="00AB081C" w:rsidRDefault="000542AC" w:rsidP="00B375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(9,042)</w:t>
            </w:r>
          </w:p>
        </w:tc>
        <w:tc>
          <w:tcPr>
            <w:tcW w:w="1283" w:type="dxa"/>
            <w:vAlign w:val="bottom"/>
          </w:tcPr>
          <w:p w14:paraId="18797310" w14:textId="52AC27D9" w:rsidR="00B37526" w:rsidRPr="00AB081C" w:rsidRDefault="00B37526" w:rsidP="00B375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(6,594)</w:t>
            </w:r>
          </w:p>
        </w:tc>
      </w:tr>
    </w:tbl>
    <w:p w14:paraId="573E69A4" w14:textId="77777777" w:rsidR="00946D34" w:rsidRPr="00AB081C" w:rsidRDefault="00946D34" w:rsidP="00C42F4A">
      <w:pPr>
        <w:rPr>
          <w:rFonts w:asciiTheme="majorBidi" w:hAnsiTheme="majorBidi" w:cstheme="majorBidi"/>
        </w:rPr>
      </w:pPr>
    </w:p>
    <w:p w14:paraId="2F260F24" w14:textId="03525B0D" w:rsidR="00223349" w:rsidRPr="00AB081C" w:rsidRDefault="000A6409" w:rsidP="00A628AA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AB081C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ภ</w:t>
      </w:r>
      <w:r w:rsidR="004762B0" w:rsidRPr="00AB081C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าระผูกพันกับบุคคลหรือกิจการที่ไม่เกี่ยวข้องกัน</w:t>
      </w:r>
    </w:p>
    <w:p w14:paraId="5D1CAA38" w14:textId="77777777" w:rsidR="00663EDE" w:rsidRPr="00AB081C" w:rsidRDefault="00663EDE" w:rsidP="00F236C9">
      <w:pPr>
        <w:spacing w:line="240" w:lineRule="auto"/>
        <w:rPr>
          <w:rFonts w:asciiTheme="majorBidi" w:hAnsiTheme="majorBidi" w:cstheme="majorBidi"/>
        </w:rPr>
      </w:pPr>
      <w:r w:rsidRPr="00AB081C">
        <w:rPr>
          <w:rFonts w:asciiTheme="majorBidi" w:hAnsiTheme="majorBidi" w:cstheme="majorBidi"/>
          <w:cs/>
        </w:rPr>
        <w:tab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663EDE" w:rsidRPr="00AB081C" w14:paraId="1E68AA0D" w14:textId="77777777" w:rsidTr="00823AF1">
        <w:trPr>
          <w:tblHeader/>
        </w:trPr>
        <w:tc>
          <w:tcPr>
            <w:tcW w:w="4050" w:type="dxa"/>
            <w:shd w:val="clear" w:color="auto" w:fill="auto"/>
          </w:tcPr>
          <w:p w14:paraId="2FBB13F7" w14:textId="77777777" w:rsidR="00663EDE" w:rsidRPr="00AB081C" w:rsidRDefault="00663EDE" w:rsidP="00F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36F9BA9B" w14:textId="77777777" w:rsidR="00663EDE" w:rsidRPr="00AB081C" w:rsidRDefault="00663EDE" w:rsidP="00F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257897EA" w14:textId="77777777" w:rsidR="00663EDE" w:rsidRPr="00AB081C" w:rsidRDefault="00663EDE" w:rsidP="00F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C5CF0" w:rsidRPr="00AB081C" w14:paraId="05B48C5F" w14:textId="77777777" w:rsidTr="00823AF1">
        <w:trPr>
          <w:tblHeader/>
        </w:trPr>
        <w:tc>
          <w:tcPr>
            <w:tcW w:w="4050" w:type="dxa"/>
          </w:tcPr>
          <w:p w14:paraId="6D0D0D47" w14:textId="77777777" w:rsidR="006C5CF0" w:rsidRPr="00AB081C" w:rsidRDefault="006C5CF0" w:rsidP="006C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28C3416C" w14:textId="424A3A63" w:rsidR="006C5CF0" w:rsidRPr="00AB081C" w:rsidRDefault="00C46509" w:rsidP="006C5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B081C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3" w:type="dxa"/>
          </w:tcPr>
          <w:p w14:paraId="65B1A3F9" w14:textId="5A46D8CB" w:rsidR="006C5CF0" w:rsidRPr="00AB081C" w:rsidRDefault="006C5CF0" w:rsidP="006C5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B081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2" w:type="dxa"/>
          </w:tcPr>
          <w:p w14:paraId="6AEC7C31" w14:textId="2F0E905B" w:rsidR="006C5CF0" w:rsidRPr="00AB081C" w:rsidRDefault="00C46509" w:rsidP="006C5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B081C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3" w:type="dxa"/>
          </w:tcPr>
          <w:p w14:paraId="0D6563DB" w14:textId="7304B985" w:rsidR="006C5CF0" w:rsidRPr="00AB081C" w:rsidRDefault="006C5CF0" w:rsidP="006C5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B081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C5CF0" w:rsidRPr="00AB081C" w14:paraId="1B793123" w14:textId="77777777" w:rsidTr="00823AF1">
        <w:trPr>
          <w:tblHeader/>
        </w:trPr>
        <w:tc>
          <w:tcPr>
            <w:tcW w:w="4050" w:type="dxa"/>
          </w:tcPr>
          <w:p w14:paraId="3050777C" w14:textId="77777777" w:rsidR="006C5CF0" w:rsidRPr="00AB081C" w:rsidRDefault="006C5CF0" w:rsidP="006C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1A04A3D2" w14:textId="28236031" w:rsidR="006C5CF0" w:rsidRPr="00AB081C" w:rsidRDefault="006C5CF0" w:rsidP="006C5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3" w:type="dxa"/>
          </w:tcPr>
          <w:p w14:paraId="3F0D659D" w14:textId="2E8D9E9C" w:rsidR="006C5CF0" w:rsidRPr="00AB081C" w:rsidRDefault="006C5CF0" w:rsidP="006C5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2" w:type="dxa"/>
          </w:tcPr>
          <w:p w14:paraId="000005F7" w14:textId="53CB1E20" w:rsidR="006C5CF0" w:rsidRPr="00AB081C" w:rsidRDefault="006C5CF0" w:rsidP="006C5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3" w:type="dxa"/>
          </w:tcPr>
          <w:p w14:paraId="1BF1849D" w14:textId="30B76521" w:rsidR="006C5CF0" w:rsidRPr="00AB081C" w:rsidRDefault="006C5CF0" w:rsidP="006C5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C5CF0" w:rsidRPr="00AB081C" w14:paraId="3BE58F23" w14:textId="77777777" w:rsidTr="00823AF1">
        <w:trPr>
          <w:tblHeader/>
        </w:trPr>
        <w:tc>
          <w:tcPr>
            <w:tcW w:w="4050" w:type="dxa"/>
          </w:tcPr>
          <w:p w14:paraId="135ED286" w14:textId="77777777" w:rsidR="006C5CF0" w:rsidRPr="00AB081C" w:rsidRDefault="006C5CF0" w:rsidP="006C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130" w:type="dxa"/>
            <w:gridSpan w:val="4"/>
          </w:tcPr>
          <w:p w14:paraId="37BF2B1B" w14:textId="77777777" w:rsidR="006C5CF0" w:rsidRPr="00AB081C" w:rsidRDefault="006C5CF0" w:rsidP="006C5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C5CF0" w:rsidRPr="00AB081C" w14:paraId="05E7425D" w14:textId="77777777" w:rsidTr="00823AF1">
        <w:tc>
          <w:tcPr>
            <w:tcW w:w="4050" w:type="dxa"/>
          </w:tcPr>
          <w:p w14:paraId="70B113DE" w14:textId="77777777" w:rsidR="006C5CF0" w:rsidRPr="00AB081C" w:rsidRDefault="006C5CF0" w:rsidP="006C5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82" w:type="dxa"/>
          </w:tcPr>
          <w:p w14:paraId="545429E7" w14:textId="77777777" w:rsidR="006C5CF0" w:rsidRPr="00AB081C" w:rsidRDefault="006C5CF0" w:rsidP="006C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3BD85F4E" w14:textId="77777777" w:rsidR="006C5CF0" w:rsidRPr="00AB081C" w:rsidRDefault="006C5CF0" w:rsidP="006C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76CD0BC0" w14:textId="77777777" w:rsidR="006C5CF0" w:rsidRPr="00AB081C" w:rsidRDefault="006C5CF0" w:rsidP="006C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3348AB7A" w14:textId="77777777" w:rsidR="006C5CF0" w:rsidRPr="00AB081C" w:rsidRDefault="006C5CF0" w:rsidP="006C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6C5CF0" w:rsidRPr="00AB081C" w14:paraId="5F653017" w14:textId="77777777" w:rsidTr="004E3076">
        <w:tc>
          <w:tcPr>
            <w:tcW w:w="4050" w:type="dxa"/>
          </w:tcPr>
          <w:p w14:paraId="13E99180" w14:textId="764E3BE3" w:rsidR="006C5CF0" w:rsidRPr="00AB081C" w:rsidRDefault="006C5CF0" w:rsidP="006C5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</w:t>
            </w:r>
          </w:p>
        </w:tc>
        <w:tc>
          <w:tcPr>
            <w:tcW w:w="1282" w:type="dxa"/>
            <w:shd w:val="clear" w:color="auto" w:fill="auto"/>
          </w:tcPr>
          <w:p w14:paraId="027F9952" w14:textId="54C209E0" w:rsidR="006C5CF0" w:rsidRPr="00AB081C" w:rsidRDefault="00CA2337" w:rsidP="006C5C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6,62</w:t>
            </w:r>
            <w:r w:rsidR="004563EC" w:rsidRPr="00AB081C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83" w:type="dxa"/>
            <w:shd w:val="clear" w:color="auto" w:fill="auto"/>
          </w:tcPr>
          <w:p w14:paraId="74298CA4" w14:textId="071622ED" w:rsidR="006C5CF0" w:rsidRPr="00AB081C" w:rsidRDefault="006C5CF0" w:rsidP="006C5C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hint="cs"/>
              </w:rPr>
              <w:t>5,226</w:t>
            </w:r>
          </w:p>
        </w:tc>
        <w:tc>
          <w:tcPr>
            <w:tcW w:w="1282" w:type="dxa"/>
            <w:shd w:val="clear" w:color="auto" w:fill="auto"/>
          </w:tcPr>
          <w:p w14:paraId="79057613" w14:textId="40644946" w:rsidR="006C5CF0" w:rsidRPr="00AB081C" w:rsidRDefault="00422808" w:rsidP="006C5C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774</w:t>
            </w:r>
          </w:p>
        </w:tc>
        <w:tc>
          <w:tcPr>
            <w:tcW w:w="1283" w:type="dxa"/>
          </w:tcPr>
          <w:p w14:paraId="618FA977" w14:textId="7E43284B" w:rsidR="006C5CF0" w:rsidRPr="00AB081C" w:rsidRDefault="006C5CF0" w:rsidP="006C5C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hint="cs"/>
              </w:rPr>
              <w:t>555</w:t>
            </w:r>
          </w:p>
        </w:tc>
      </w:tr>
      <w:tr w:rsidR="006C5CF0" w:rsidRPr="00AB081C" w14:paraId="32AB57C5" w14:textId="77777777" w:rsidTr="004E3076">
        <w:tc>
          <w:tcPr>
            <w:tcW w:w="4050" w:type="dxa"/>
          </w:tcPr>
          <w:p w14:paraId="47F2D7D8" w14:textId="77777777" w:rsidR="006C5CF0" w:rsidRPr="00AB081C" w:rsidRDefault="006C5CF0" w:rsidP="006C5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shd w:val="clear" w:color="auto" w:fill="auto"/>
          </w:tcPr>
          <w:p w14:paraId="4A4F4C1D" w14:textId="630E5CEF" w:rsidR="006C5CF0" w:rsidRPr="00AB081C" w:rsidRDefault="00CA2337" w:rsidP="006C5C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6,62</w:t>
            </w:r>
            <w:r w:rsidR="004563EC" w:rsidRPr="00AB081C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1283" w:type="dxa"/>
            <w:shd w:val="clear" w:color="auto" w:fill="auto"/>
          </w:tcPr>
          <w:p w14:paraId="5F27DBC9" w14:textId="683D6939" w:rsidR="006C5CF0" w:rsidRPr="00AB081C" w:rsidRDefault="006C5CF0" w:rsidP="006C5C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hint="cs"/>
                <w:b/>
                <w:bCs/>
              </w:rPr>
              <w:t>5,226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7279366" w14:textId="3499291C" w:rsidR="006C5CF0" w:rsidRPr="00AB081C" w:rsidRDefault="00422808" w:rsidP="006C5C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774</w:t>
            </w:r>
          </w:p>
        </w:tc>
        <w:tc>
          <w:tcPr>
            <w:tcW w:w="1283" w:type="dxa"/>
            <w:vAlign w:val="bottom"/>
          </w:tcPr>
          <w:p w14:paraId="644E80AD" w14:textId="18D29A42" w:rsidR="006C5CF0" w:rsidRPr="00AB081C" w:rsidRDefault="006C5CF0" w:rsidP="006C5C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hint="cs"/>
                <w:b/>
                <w:bCs/>
              </w:rPr>
              <w:t>555</w:t>
            </w:r>
          </w:p>
        </w:tc>
      </w:tr>
      <w:tr w:rsidR="006C5CF0" w:rsidRPr="00AB081C" w14:paraId="5179CCBE" w14:textId="77777777" w:rsidTr="00EE70EB">
        <w:tc>
          <w:tcPr>
            <w:tcW w:w="4050" w:type="dxa"/>
          </w:tcPr>
          <w:p w14:paraId="7253021F" w14:textId="1839FEC1" w:rsidR="006C5CF0" w:rsidRPr="00AB081C" w:rsidRDefault="006C5CF0" w:rsidP="006C5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75854C21" w14:textId="77777777" w:rsidR="006C5CF0" w:rsidRPr="00AB081C" w:rsidRDefault="006C5CF0" w:rsidP="006C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  <w:shd w:val="clear" w:color="auto" w:fill="auto"/>
          </w:tcPr>
          <w:p w14:paraId="15C68B59" w14:textId="77777777" w:rsidR="006C5CF0" w:rsidRPr="00AB081C" w:rsidRDefault="006C5CF0" w:rsidP="006C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shd w:val="clear" w:color="auto" w:fill="auto"/>
          </w:tcPr>
          <w:p w14:paraId="7CDC8475" w14:textId="77777777" w:rsidR="006C5CF0" w:rsidRPr="00AB081C" w:rsidRDefault="006C5CF0" w:rsidP="006C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32D28660" w14:textId="77777777" w:rsidR="006C5CF0" w:rsidRPr="00AB081C" w:rsidRDefault="006C5CF0" w:rsidP="006C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6C5CF0" w:rsidRPr="00AB081C" w14:paraId="4A3E216C" w14:textId="77777777" w:rsidTr="00E23505">
        <w:tc>
          <w:tcPr>
            <w:tcW w:w="4050" w:type="dxa"/>
          </w:tcPr>
          <w:p w14:paraId="53335A95" w14:textId="77777777" w:rsidR="006C5CF0" w:rsidRPr="00AB081C" w:rsidRDefault="006C5CF0" w:rsidP="006C5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B08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282" w:type="dxa"/>
            <w:shd w:val="clear" w:color="auto" w:fill="auto"/>
          </w:tcPr>
          <w:p w14:paraId="7426E044" w14:textId="77777777" w:rsidR="006C5CF0" w:rsidRPr="00AB081C" w:rsidRDefault="006C5CF0" w:rsidP="006C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  <w:shd w:val="clear" w:color="auto" w:fill="auto"/>
          </w:tcPr>
          <w:p w14:paraId="12767E40" w14:textId="77777777" w:rsidR="006C5CF0" w:rsidRPr="00AB081C" w:rsidRDefault="006C5CF0" w:rsidP="006C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shd w:val="clear" w:color="auto" w:fill="auto"/>
          </w:tcPr>
          <w:p w14:paraId="66D6264E" w14:textId="77777777" w:rsidR="006C5CF0" w:rsidRPr="00AB081C" w:rsidRDefault="006C5CF0" w:rsidP="006C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40885BFF" w14:textId="77777777" w:rsidR="006C5CF0" w:rsidRPr="00AB081C" w:rsidRDefault="006C5CF0" w:rsidP="006C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6C5CF0" w:rsidRPr="00AB081C" w14:paraId="77F4BF2C" w14:textId="77777777" w:rsidTr="00EE70EB">
        <w:tc>
          <w:tcPr>
            <w:tcW w:w="4050" w:type="dxa"/>
          </w:tcPr>
          <w:p w14:paraId="4C9519A1" w14:textId="77777777" w:rsidR="006C5CF0" w:rsidRPr="00AB081C" w:rsidRDefault="006C5CF0" w:rsidP="006C5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81C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82" w:type="dxa"/>
            <w:shd w:val="clear" w:color="auto" w:fill="auto"/>
          </w:tcPr>
          <w:p w14:paraId="0F0516D3" w14:textId="47A8B3F7" w:rsidR="006C5CF0" w:rsidRPr="00AB081C" w:rsidRDefault="00CA2337" w:rsidP="004563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2,561</w:t>
            </w:r>
          </w:p>
        </w:tc>
        <w:tc>
          <w:tcPr>
            <w:tcW w:w="1283" w:type="dxa"/>
            <w:shd w:val="clear" w:color="auto" w:fill="auto"/>
          </w:tcPr>
          <w:p w14:paraId="51494E41" w14:textId="27167388" w:rsidR="006C5CF0" w:rsidRPr="00AB081C" w:rsidRDefault="006C5CF0" w:rsidP="004563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hint="cs"/>
              </w:rPr>
              <w:t>2,613</w:t>
            </w:r>
          </w:p>
        </w:tc>
        <w:tc>
          <w:tcPr>
            <w:tcW w:w="1282" w:type="dxa"/>
            <w:shd w:val="clear" w:color="auto" w:fill="auto"/>
          </w:tcPr>
          <w:p w14:paraId="044BF6E6" w14:textId="62F3B13B" w:rsidR="006C5CF0" w:rsidRPr="00AB081C" w:rsidRDefault="00422808" w:rsidP="004563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asciiTheme="majorBidi" w:hAnsiTheme="majorBidi" w:cstheme="majorBidi"/>
              </w:rPr>
              <w:t>925</w:t>
            </w:r>
          </w:p>
        </w:tc>
        <w:tc>
          <w:tcPr>
            <w:tcW w:w="1283" w:type="dxa"/>
          </w:tcPr>
          <w:p w14:paraId="714B7C84" w14:textId="2C487320" w:rsidR="006C5CF0" w:rsidRPr="00AB081C" w:rsidRDefault="006C5CF0" w:rsidP="004563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B081C">
              <w:rPr>
                <w:rFonts w:hint="cs"/>
              </w:rPr>
              <w:t>919</w:t>
            </w:r>
          </w:p>
        </w:tc>
      </w:tr>
      <w:tr w:rsidR="006C5CF0" w:rsidRPr="00AB081C" w14:paraId="18392F2F" w14:textId="77777777" w:rsidTr="00EE70EB">
        <w:tc>
          <w:tcPr>
            <w:tcW w:w="4050" w:type="dxa"/>
          </w:tcPr>
          <w:p w14:paraId="0356F87E" w14:textId="77777777" w:rsidR="006C5CF0" w:rsidRPr="00AB081C" w:rsidRDefault="006C5CF0" w:rsidP="006C5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08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shd w:val="clear" w:color="auto" w:fill="auto"/>
          </w:tcPr>
          <w:p w14:paraId="3A87B6D7" w14:textId="7F4FE2F7" w:rsidR="006C5CF0" w:rsidRPr="00AB081C" w:rsidRDefault="00CA2337" w:rsidP="006C5C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2,561</w:t>
            </w:r>
          </w:p>
        </w:tc>
        <w:tc>
          <w:tcPr>
            <w:tcW w:w="1283" w:type="dxa"/>
            <w:shd w:val="clear" w:color="auto" w:fill="auto"/>
          </w:tcPr>
          <w:p w14:paraId="037E315F" w14:textId="7013FA60" w:rsidR="006C5CF0" w:rsidRPr="00AB081C" w:rsidRDefault="006C5CF0" w:rsidP="006C5C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AB081C">
              <w:rPr>
                <w:rFonts w:hint="cs"/>
                <w:b/>
                <w:bCs/>
              </w:rPr>
              <w:t>2,613</w:t>
            </w:r>
          </w:p>
        </w:tc>
        <w:tc>
          <w:tcPr>
            <w:tcW w:w="1282" w:type="dxa"/>
            <w:shd w:val="clear" w:color="auto" w:fill="auto"/>
          </w:tcPr>
          <w:p w14:paraId="1B38C622" w14:textId="5EDB046F" w:rsidR="006C5CF0" w:rsidRPr="00AB081C" w:rsidRDefault="00422808" w:rsidP="006C5C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asciiTheme="majorBidi" w:hAnsiTheme="majorBidi" w:cstheme="majorBidi"/>
                <w:b/>
                <w:bCs/>
              </w:rPr>
              <w:t>925</w:t>
            </w:r>
          </w:p>
        </w:tc>
        <w:tc>
          <w:tcPr>
            <w:tcW w:w="1283" w:type="dxa"/>
          </w:tcPr>
          <w:p w14:paraId="6C15B7CD" w14:textId="199053CA" w:rsidR="006C5CF0" w:rsidRPr="00AB081C" w:rsidRDefault="006C5CF0" w:rsidP="006C5C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AB081C">
              <w:rPr>
                <w:rFonts w:hint="cs"/>
                <w:b/>
                <w:bCs/>
              </w:rPr>
              <w:t>919</w:t>
            </w:r>
          </w:p>
        </w:tc>
      </w:tr>
    </w:tbl>
    <w:p w14:paraId="4FD2C17C" w14:textId="030C39B9" w:rsidR="008E6C3E" w:rsidRPr="00AB081C" w:rsidRDefault="008E6C3E" w:rsidP="00C42F4A">
      <w:pPr>
        <w:rPr>
          <w:rFonts w:asciiTheme="majorBidi" w:hAnsiTheme="majorBidi" w:cstheme="majorBidi"/>
        </w:rPr>
      </w:pPr>
    </w:p>
    <w:p w14:paraId="2CF56990" w14:textId="77777777" w:rsidR="009A178C" w:rsidRPr="00AB081C" w:rsidRDefault="009A1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lang w:val="en-GB"/>
        </w:rPr>
      </w:pPr>
      <w:r w:rsidRPr="00AB081C">
        <w:rPr>
          <w:rFonts w:asciiTheme="majorBidi" w:hAnsiTheme="majorBidi" w:cstheme="majorBidi"/>
          <w:b/>
          <w:bCs/>
        </w:rPr>
        <w:br w:type="page"/>
      </w:r>
    </w:p>
    <w:p w14:paraId="3FA8632A" w14:textId="6170518D" w:rsidR="008E6C3E" w:rsidRPr="00AB081C" w:rsidRDefault="008E6C3E" w:rsidP="00A628AA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B081C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ab/>
      </w:r>
      <w:r w:rsidRPr="00AB081C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Pr="00AB081C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หนี้สินที่อาจเกิดขึ้นและสินทรัพย์ที่อาจเกิดขึ้น</w:t>
      </w:r>
    </w:p>
    <w:p w14:paraId="756EBC9E" w14:textId="74317C06" w:rsidR="008E6C3E" w:rsidRPr="00AB081C" w:rsidRDefault="008E6C3E" w:rsidP="00FA46C3">
      <w:pPr>
        <w:autoSpaceDE w:val="0"/>
        <w:autoSpaceDN w:val="0"/>
        <w:spacing w:line="240" w:lineRule="auto"/>
        <w:ind w:left="450"/>
        <w:jc w:val="thaiDistribute"/>
        <w:rPr>
          <w:rFonts w:asciiTheme="majorBidi" w:hAnsiTheme="majorBidi" w:cstheme="majorBidi"/>
        </w:rPr>
      </w:pPr>
    </w:p>
    <w:p w14:paraId="57FF5F4D" w14:textId="53932C7E" w:rsidR="00A00403" w:rsidRPr="00AB081C" w:rsidRDefault="0053181F" w:rsidP="0053181F">
      <w:pPr>
        <w:pStyle w:val="block"/>
        <w:spacing w:after="0" w:line="240" w:lineRule="auto"/>
        <w:ind w:right="-7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AB081C">
        <w:rPr>
          <w:rFonts w:asciiTheme="majorBidi" w:hAnsiTheme="majorBidi" w:cstheme="majorBidi" w:hint="cs"/>
          <w:sz w:val="30"/>
          <w:szCs w:val="30"/>
          <w:cs/>
          <w:lang w:bidi="th-TH"/>
        </w:rPr>
        <w:t>20.1</w:t>
      </w:r>
      <w:r w:rsidRPr="00AB081C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82266A" w:rsidRPr="00AB081C">
        <w:rPr>
          <w:rFonts w:asciiTheme="majorBidi" w:hAnsiTheme="majorBidi" w:cstheme="majorBidi"/>
          <w:sz w:val="30"/>
          <w:szCs w:val="30"/>
          <w:cs/>
          <w:lang w:bidi="th-TH"/>
        </w:rPr>
        <w:t xml:space="preserve">ในปี </w:t>
      </w:r>
      <w:r w:rsidR="0082266A" w:rsidRPr="00AB081C"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  <w:r w:rsidR="0082266A" w:rsidRPr="00AB081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บริษัทถูกฟ้องเป็นจำเลยเรื่องติดตามเอาทรัพย์คืนตามโฉนดที่ดินเลขที่ </w:t>
      </w:r>
      <w:r w:rsidR="0082266A" w:rsidRPr="00AB081C">
        <w:rPr>
          <w:rFonts w:asciiTheme="majorBidi" w:hAnsiTheme="majorBidi" w:cstheme="majorBidi"/>
          <w:sz w:val="30"/>
          <w:szCs w:val="30"/>
          <w:lang w:val="en-US"/>
        </w:rPr>
        <w:t>2465</w:t>
      </w:r>
      <w:r w:rsidR="0082266A" w:rsidRPr="00AB081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ตำบลบางจาก อำเภอ</w:t>
      </w:r>
      <w:r w:rsidR="0082266A" w:rsidRPr="00AB081C">
        <w:rPr>
          <w:rFonts w:asciiTheme="majorBidi" w:hAnsiTheme="majorBidi" w:cstheme="majorBidi"/>
          <w:sz w:val="30"/>
          <w:szCs w:val="30"/>
          <w:lang w:val="en-US"/>
        </w:rPr>
        <w:t xml:space="preserve">         </w:t>
      </w:r>
      <w:r w:rsidR="0082266A" w:rsidRPr="00AB081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พระโขนง กรุงเทพมหานคร โดยบริษัทถูกเรียกให้รื้อถอนอาคารและคืนทรัพย์สิน หากคืนไม่ได้ ให้ชดใช้เป็นเงินจำนวน </w:t>
      </w:r>
      <w:r w:rsidR="0082266A" w:rsidRPr="00AB081C">
        <w:rPr>
          <w:rFonts w:asciiTheme="majorBidi" w:hAnsiTheme="majorBidi" w:cstheme="majorBidi"/>
          <w:sz w:val="30"/>
          <w:szCs w:val="30"/>
          <w:lang w:val="en-US"/>
        </w:rPr>
        <w:t>5,000</w:t>
      </w:r>
      <w:r w:rsidR="0082266A" w:rsidRPr="00AB081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 อนึ่ง เมื่อปี </w:t>
      </w:r>
      <w:r w:rsidR="0082266A" w:rsidRPr="00AB081C">
        <w:rPr>
          <w:rFonts w:asciiTheme="majorBidi" w:hAnsiTheme="majorBidi" w:cstheme="majorBidi"/>
          <w:sz w:val="30"/>
          <w:szCs w:val="30"/>
          <w:lang w:val="en-US"/>
        </w:rPr>
        <w:t>2538</w:t>
      </w:r>
      <w:r w:rsidR="0082266A" w:rsidRPr="00AB081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กระทรวงการคลัง กรมธนารักษ์และบริษัทเคยถูกฟ้องคดีตามโฉนดที่ดินเลขที่ </w:t>
      </w:r>
      <w:r w:rsidR="0082266A" w:rsidRPr="00AB081C">
        <w:rPr>
          <w:rFonts w:asciiTheme="majorBidi" w:hAnsiTheme="majorBidi" w:cstheme="majorBidi"/>
          <w:sz w:val="30"/>
          <w:szCs w:val="30"/>
          <w:lang w:val="en-US"/>
        </w:rPr>
        <w:t>2465</w:t>
      </w:r>
      <w:r w:rsidR="0082266A" w:rsidRPr="00AB081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ดังกล่าว และในปี </w:t>
      </w:r>
      <w:r w:rsidR="0082266A" w:rsidRPr="00AB081C">
        <w:rPr>
          <w:rFonts w:asciiTheme="majorBidi" w:hAnsiTheme="majorBidi" w:cstheme="majorBidi"/>
          <w:sz w:val="30"/>
          <w:szCs w:val="30"/>
          <w:lang w:val="en-US"/>
        </w:rPr>
        <w:t>2559</w:t>
      </w:r>
      <w:r w:rsidR="0082266A" w:rsidRPr="00AB081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ศาลฎีกาได้มีคำพิพากษายกฟ้องโดยพิจารณาว่าที่ดินโฉนด </w:t>
      </w:r>
      <w:r w:rsidR="0082266A" w:rsidRPr="00AB081C">
        <w:rPr>
          <w:rFonts w:asciiTheme="majorBidi" w:hAnsiTheme="majorBidi" w:cstheme="majorBidi"/>
          <w:sz w:val="30"/>
          <w:szCs w:val="30"/>
          <w:lang w:val="en-US"/>
        </w:rPr>
        <w:t>2465</w:t>
      </w:r>
      <w:r w:rsidR="0082266A" w:rsidRPr="00AB081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ได้ถูกน้ำกัดเซาะกลายเป็นแม่น้ำเจ้าพระยาไปหมดแล้ว การฟ้องคดีนี้เป็นการนำโฉนดที่ดิน </w:t>
      </w:r>
      <w:r w:rsidR="0082266A" w:rsidRPr="00AB081C">
        <w:rPr>
          <w:rFonts w:asciiTheme="majorBidi" w:hAnsiTheme="majorBidi" w:cstheme="majorBidi"/>
          <w:sz w:val="30"/>
          <w:szCs w:val="30"/>
          <w:lang w:val="en-US"/>
        </w:rPr>
        <w:t>2465</w:t>
      </w:r>
      <w:r w:rsidR="0082266A" w:rsidRPr="00AB081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ขึ้นมาฟ้องใหม่ ซึ่งบริษัทจะดำเนินการต่อสู้คดี และเมื่อวันที่ </w:t>
      </w:r>
      <w:r w:rsidR="0082266A" w:rsidRPr="00AB081C">
        <w:rPr>
          <w:rFonts w:asciiTheme="majorBidi" w:hAnsiTheme="majorBidi" w:cstheme="majorBidi"/>
          <w:sz w:val="30"/>
          <w:szCs w:val="30"/>
          <w:lang w:val="en-US"/>
        </w:rPr>
        <w:t xml:space="preserve">28 </w:t>
      </w:r>
      <w:r w:rsidR="0082266A" w:rsidRPr="00AB081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ธันวาคม </w:t>
      </w:r>
      <w:r w:rsidR="0082266A" w:rsidRPr="00AB081C"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  <w:r w:rsidR="0082266A" w:rsidRPr="00AB081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ศาลชั้นต้นได้มีคำพิพากษาให้ยกฟ้องของโจทก์เนื่องจากรับฟังข้อเท็จจริงตามคำพิพกาษาศาลฎีกาในคดีก่อนว่าที่ดินโฉนด </w:t>
      </w:r>
      <w:r w:rsidR="0082266A" w:rsidRPr="00AB081C">
        <w:rPr>
          <w:rFonts w:asciiTheme="majorBidi" w:hAnsiTheme="majorBidi" w:cstheme="majorBidi"/>
          <w:sz w:val="30"/>
          <w:szCs w:val="30"/>
          <w:lang w:bidi="th-TH"/>
        </w:rPr>
        <w:t xml:space="preserve">2465 </w:t>
      </w:r>
      <w:r w:rsidR="0082266A" w:rsidRPr="00AB081C">
        <w:rPr>
          <w:rFonts w:asciiTheme="majorBidi" w:hAnsiTheme="majorBidi" w:cstheme="majorBidi"/>
          <w:sz w:val="30"/>
          <w:szCs w:val="30"/>
          <w:cs/>
          <w:lang w:bidi="th-TH"/>
        </w:rPr>
        <w:t>ถูกน้ำกัดเซาะกลายเป็นแม่น้ำและตกเป็นสาธารณสมบัติของแผ่นดินไปหมดแล้ว ทั้งนี้โจทก์ได้ยื่นอุทธรณ์เมื</w:t>
      </w:r>
      <w:r w:rsidR="00AE1AE9" w:rsidRPr="00AB081C">
        <w:rPr>
          <w:rFonts w:asciiTheme="majorBidi" w:hAnsiTheme="majorBidi" w:cstheme="majorBidi" w:hint="cs"/>
          <w:sz w:val="30"/>
          <w:szCs w:val="30"/>
          <w:cs/>
          <w:lang w:bidi="th-TH"/>
        </w:rPr>
        <w:t>่</w:t>
      </w:r>
      <w:r w:rsidR="0082266A" w:rsidRPr="00AB081C">
        <w:rPr>
          <w:rFonts w:asciiTheme="majorBidi" w:hAnsiTheme="majorBidi" w:cstheme="majorBidi"/>
          <w:sz w:val="30"/>
          <w:szCs w:val="30"/>
          <w:cs/>
          <w:lang w:bidi="th-TH"/>
        </w:rPr>
        <w:t>อวันที</w:t>
      </w:r>
      <w:r w:rsidR="00AE1AE9" w:rsidRPr="00AB081C">
        <w:rPr>
          <w:rFonts w:asciiTheme="majorBidi" w:hAnsiTheme="majorBidi" w:cstheme="majorBidi" w:hint="cs"/>
          <w:sz w:val="30"/>
          <w:szCs w:val="30"/>
          <w:cs/>
          <w:lang w:bidi="th-TH"/>
        </w:rPr>
        <w:t>่</w:t>
      </w:r>
      <w:r w:rsidR="0082266A" w:rsidRPr="00AB081C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2C0019" w:rsidRPr="00AB081C">
        <w:rPr>
          <w:rFonts w:asciiTheme="majorBidi" w:hAnsiTheme="majorBidi" w:cstheme="majorBidi"/>
          <w:sz w:val="30"/>
          <w:szCs w:val="30"/>
          <w:lang w:bidi="th-TH"/>
        </w:rPr>
        <w:t>28</w:t>
      </w:r>
      <w:r w:rsidR="0082266A" w:rsidRPr="00AB081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เมษายน </w:t>
      </w:r>
      <w:r w:rsidR="002C0019" w:rsidRPr="00AB081C">
        <w:rPr>
          <w:rFonts w:asciiTheme="majorBidi" w:hAnsiTheme="majorBidi" w:cstheme="majorBidi"/>
          <w:sz w:val="30"/>
          <w:szCs w:val="30"/>
          <w:lang w:bidi="th-TH"/>
        </w:rPr>
        <w:t xml:space="preserve">2566 </w:t>
      </w:r>
      <w:r w:rsidR="0082266A" w:rsidRPr="00AB081C">
        <w:rPr>
          <w:rFonts w:asciiTheme="majorBidi" w:hAnsiTheme="majorBidi" w:cstheme="majorBidi"/>
          <w:sz w:val="30"/>
          <w:szCs w:val="30"/>
          <w:cs/>
          <w:lang w:bidi="th-TH"/>
        </w:rPr>
        <w:t xml:space="preserve">และ บริษัทได้ยื่นคำแก้อุทธรณ์แล้วเมื่อวันที่ </w:t>
      </w:r>
      <w:r w:rsidR="002C0019" w:rsidRPr="00AB081C">
        <w:rPr>
          <w:rFonts w:asciiTheme="majorBidi" w:hAnsiTheme="majorBidi" w:cstheme="majorBidi"/>
          <w:sz w:val="30"/>
          <w:szCs w:val="30"/>
          <w:lang w:bidi="th-TH"/>
        </w:rPr>
        <w:t>19</w:t>
      </w:r>
      <w:r w:rsidR="0082266A" w:rsidRPr="00AB081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กรกฎาคม </w:t>
      </w:r>
      <w:r w:rsidR="002C0019" w:rsidRPr="00AB081C">
        <w:rPr>
          <w:rFonts w:asciiTheme="majorBidi" w:hAnsiTheme="majorBidi" w:cstheme="majorBidi"/>
          <w:sz w:val="30"/>
          <w:szCs w:val="30"/>
          <w:lang w:bidi="th-TH"/>
        </w:rPr>
        <w:t>2566</w:t>
      </w:r>
      <w:r w:rsidR="0082266A" w:rsidRPr="00AB081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คดีอยู่ในระหว่างการพิจารณาของศาลอุทธรณ์โดยบริษัทเชื่อว่าผลทางคดีจะไม่เกิดผลกระทบแก่บริษัท บริษัทจึงไม่ได้บันทึกหนี้สินที่อาจเกิดขึ้นจากคดีดังกล่าว</w:t>
      </w:r>
    </w:p>
    <w:p w14:paraId="2289B767" w14:textId="77777777" w:rsidR="00F94D67" w:rsidRPr="00AB081C" w:rsidRDefault="00F94D67" w:rsidP="0029559F">
      <w:pPr>
        <w:pStyle w:val="ListParagraph"/>
        <w:autoSpaceDE w:val="0"/>
        <w:autoSpaceDN w:val="0"/>
        <w:ind w:left="600" w:hanging="6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C852E8" w14:textId="07359836" w:rsidR="00F94D67" w:rsidRPr="00AB081C" w:rsidRDefault="0053181F" w:rsidP="0082266A">
      <w:pPr>
        <w:pStyle w:val="block"/>
        <w:ind w:right="-7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AB081C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20.2 </w:t>
      </w:r>
      <w:r w:rsidRPr="00AB081C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82266A" w:rsidRPr="00AB081C">
        <w:rPr>
          <w:rFonts w:asciiTheme="majorBidi" w:hAnsiTheme="majorBidi" w:cstheme="majorBidi"/>
          <w:sz w:val="30"/>
          <w:szCs w:val="30"/>
          <w:cs/>
          <w:lang w:bidi="th-TH"/>
        </w:rPr>
        <w:t xml:space="preserve">ในปี </w:t>
      </w:r>
      <w:r w:rsidR="0082266A" w:rsidRPr="00AB081C"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  <w:r w:rsidR="0082266A" w:rsidRPr="00AB081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และบริษัทย่อยแห่งหนึ่งถูกคู่สัญญายื่นข้อเรียกร้องและเสนอข้อพิพาทให้อนุญาโตตุลาการพิจารณา อ้างว่าบริษัทและบริษัทย่อยผิดสัญญาการลงทุน เรียกร้องให้บริษัทและบริษัทย่อยชดใช้เงินจำนวนประมาณ </w:t>
      </w:r>
      <w:r w:rsidR="0082266A" w:rsidRPr="00AB081C">
        <w:rPr>
          <w:rFonts w:asciiTheme="majorBidi" w:hAnsiTheme="majorBidi" w:cstheme="majorBidi"/>
          <w:sz w:val="30"/>
          <w:szCs w:val="30"/>
          <w:lang w:val="en-US"/>
        </w:rPr>
        <w:t>23</w:t>
      </w:r>
      <w:r w:rsidR="0082266A" w:rsidRPr="00AB081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ล้านเหรียญสหรัฐ และดอกเบี้ยของต้นเงิน รวมถึงค่าเสียหายอื่น ๆ ที่ได้รับ และค่าใช้จ่ายต่าง ๆ ที่เกี่ยวข้อง ซึ่งบริษัทและบริษัทย่อยยืนยันข้อเท็จจริงว่าบริษัทและบริษัทย่อยได้ปฏิบัติตามข้อกำหนดและเงื่อนไขของสัญญาที่พิพาท โดยชำระเงินตามจำนวนที่ต้องชำระตามสัญญาโดยชอบแล้ว และได้โต้แย้งข้อเรียกร้องส่วนเกินและไม่เป็นธรรม และดำเนินการแต่งตั้งอนุญาโตตุลาการเพื่อดำเนินการระงับข้อพิพาทตามขั้นตอนแล้ว </w:t>
      </w:r>
      <w:r w:rsidR="004C456E" w:rsidRPr="00AB081C">
        <w:rPr>
          <w:rFonts w:asciiTheme="majorBidi" w:hAnsiTheme="majorBidi" w:cstheme="majorBidi" w:hint="cs"/>
          <w:sz w:val="30"/>
          <w:szCs w:val="30"/>
          <w:cs/>
          <w:lang w:bidi="th-TH"/>
        </w:rPr>
        <w:t>ปัจจุบัน</w:t>
      </w:r>
      <w:r w:rsidR="0082266A" w:rsidRPr="00AB081C">
        <w:rPr>
          <w:rFonts w:asciiTheme="majorBidi" w:hAnsiTheme="majorBidi" w:cstheme="majorBidi"/>
          <w:sz w:val="30"/>
          <w:szCs w:val="30"/>
          <w:cs/>
          <w:lang w:bidi="th-TH"/>
        </w:rPr>
        <w:t>ข้อเรียกร้องอยู่ในกระบวนการอนุญาโตตุลาการ บริษัทและบริษัทย่อยจึงไม่ได้บันทึกหนี้สินหรือผลกระทบอื่นที่อาจเกิดขึ้นจากข้อพิพาทดังกล่าว</w:t>
      </w:r>
    </w:p>
    <w:p w14:paraId="29866B11" w14:textId="2D5F4275" w:rsidR="009E425A" w:rsidRPr="00AB081C" w:rsidRDefault="0053181F" w:rsidP="0053181F">
      <w:pPr>
        <w:pStyle w:val="block"/>
        <w:spacing w:after="0" w:line="240" w:lineRule="auto"/>
        <w:ind w:right="-7" w:hanging="56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B081C">
        <w:rPr>
          <w:rFonts w:asciiTheme="majorBidi" w:hAnsiTheme="majorBidi" w:cstheme="majorBidi" w:hint="cs"/>
          <w:sz w:val="30"/>
          <w:szCs w:val="30"/>
          <w:cs/>
          <w:lang w:bidi="th-TH"/>
        </w:rPr>
        <w:t>20.3</w:t>
      </w:r>
      <w:r w:rsidRPr="00AB081C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F94D67" w:rsidRPr="00AB081C">
        <w:rPr>
          <w:rFonts w:asciiTheme="majorBidi" w:hAnsiTheme="majorBidi" w:cstheme="majorBidi"/>
          <w:sz w:val="30"/>
          <w:szCs w:val="30"/>
          <w:cs/>
        </w:rPr>
        <w:t xml:space="preserve">ในเดือนกรกฎาคม </w:t>
      </w:r>
      <w:r w:rsidR="00F94D67" w:rsidRPr="00AB081C">
        <w:rPr>
          <w:rFonts w:asciiTheme="majorBidi" w:hAnsiTheme="majorBidi" w:cstheme="majorBidi"/>
          <w:sz w:val="30"/>
          <w:szCs w:val="30"/>
          <w:lang w:bidi="th-TH"/>
        </w:rPr>
        <w:t xml:space="preserve">2564 </w:t>
      </w:r>
      <w:r w:rsidR="00F94D67" w:rsidRPr="00AB081C">
        <w:rPr>
          <w:rFonts w:asciiTheme="majorBidi" w:hAnsiTheme="majorBidi" w:cstheme="majorBidi"/>
          <w:sz w:val="30"/>
          <w:szCs w:val="30"/>
          <w:cs/>
        </w:rPr>
        <w:t>บริษัทย่อยทางอ้อมแห่งหนึ่งของกลุ่มบริษัทถูกยื่นเสนอข้อพิพาทกล่าวหาว่าบริษัทย่อยทางอ้อมปฏิบัติผิดสัญญาจ้างทำของ โดยผู้รับเหมาได้ยื่นคำเสนอข้อพิพาทต่อสถาบันอนุญาโตตุลาการ เพื่อให้</w:t>
      </w:r>
      <w:r w:rsidR="00F94D67" w:rsidRPr="00AB081C">
        <w:rPr>
          <w:rFonts w:asciiTheme="majorBidi" w:hAnsiTheme="majorBidi" w:cstheme="majorBidi"/>
          <w:sz w:val="30"/>
          <w:szCs w:val="30"/>
          <w:cs/>
        </w:rPr>
        <w:br/>
        <w:t xml:space="preserve">บริษัทย่อยทางอ้อมชำระค่าเสียหายจากการผิดสัญญาก่อสร้างโรงงาน เป็นจำนวนเงิน </w:t>
      </w:r>
      <w:r w:rsidR="00F94D67" w:rsidRPr="00AB081C">
        <w:rPr>
          <w:rFonts w:asciiTheme="majorBidi" w:hAnsiTheme="majorBidi" w:cstheme="majorBidi"/>
          <w:sz w:val="30"/>
          <w:szCs w:val="30"/>
          <w:lang w:bidi="th-TH"/>
        </w:rPr>
        <w:t xml:space="preserve">121 </w:t>
      </w:r>
      <w:r w:rsidR="00F94D67" w:rsidRPr="00AB081C">
        <w:rPr>
          <w:rFonts w:asciiTheme="majorBidi" w:hAnsiTheme="majorBidi" w:cstheme="majorBidi"/>
          <w:sz w:val="30"/>
          <w:szCs w:val="30"/>
          <w:cs/>
        </w:rPr>
        <w:t xml:space="preserve">ล้านบาท ซึ่งในเดือนกันยายน </w:t>
      </w:r>
      <w:r w:rsidR="00F94D67" w:rsidRPr="00AB081C">
        <w:rPr>
          <w:rFonts w:asciiTheme="majorBidi" w:hAnsiTheme="majorBidi" w:cstheme="majorBidi"/>
          <w:sz w:val="30"/>
          <w:szCs w:val="30"/>
          <w:lang w:bidi="th-TH"/>
        </w:rPr>
        <w:t xml:space="preserve">2564 </w:t>
      </w:r>
      <w:r w:rsidR="00F94D67" w:rsidRPr="00AB081C">
        <w:rPr>
          <w:rFonts w:asciiTheme="majorBidi" w:hAnsiTheme="majorBidi" w:cstheme="majorBidi"/>
          <w:sz w:val="30"/>
          <w:szCs w:val="30"/>
          <w:cs/>
        </w:rPr>
        <w:t xml:space="preserve">บริษัทย่อยทางอ้อมได้ยื่นคำคัดค้านและคำเรียกร้องแย้งต่อสถาบันอนุญาโตตุลาการ ในเดือนตุลาคม </w:t>
      </w:r>
      <w:r w:rsidR="00F94D67" w:rsidRPr="00AB081C">
        <w:rPr>
          <w:rFonts w:asciiTheme="majorBidi" w:hAnsiTheme="majorBidi" w:cstheme="majorBidi"/>
          <w:sz w:val="30"/>
          <w:szCs w:val="30"/>
          <w:lang w:bidi="th-TH"/>
        </w:rPr>
        <w:t>2565</w:t>
      </w:r>
      <w:r w:rsidR="00F94D67" w:rsidRPr="00AB081C">
        <w:rPr>
          <w:rFonts w:asciiTheme="majorBidi" w:hAnsiTheme="majorBidi" w:cstheme="majorBidi"/>
          <w:sz w:val="30"/>
          <w:szCs w:val="30"/>
          <w:cs/>
        </w:rPr>
        <w:t xml:space="preserve"> บริษัทย่อยทางอ้อมถูกยื่นคำร้องห้ามใช้ประโยชน์ในโรงงานที่มีข้อพิพาทเป็นการชั่วคราว</w:t>
      </w:r>
      <w:r w:rsidR="00F94D67" w:rsidRPr="00AB081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F94D67" w:rsidRPr="00AB081C">
        <w:rPr>
          <w:rFonts w:asciiTheme="majorBidi" w:hAnsiTheme="majorBidi" w:cstheme="majorBidi"/>
          <w:sz w:val="30"/>
          <w:szCs w:val="30"/>
          <w:cs/>
        </w:rPr>
        <w:t xml:space="preserve">ซึ่งศาลแพ่งได้มีคำสั่งยกคำร้องดังกล่าวแล้วในเดือนกุมภาพันธ์ </w:t>
      </w:r>
      <w:r w:rsidR="00F94D67" w:rsidRPr="00AB081C">
        <w:rPr>
          <w:rFonts w:asciiTheme="majorBidi" w:hAnsiTheme="majorBidi" w:cstheme="majorBidi"/>
          <w:sz w:val="30"/>
          <w:szCs w:val="30"/>
          <w:lang w:bidi="th-TH"/>
        </w:rPr>
        <w:t>2566</w:t>
      </w:r>
      <w:r w:rsidR="009E425A" w:rsidRPr="00AB081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9E425A" w:rsidRPr="00AB081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F94D67" w:rsidRPr="00AB081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F94D67" w:rsidRPr="00AB081C">
        <w:rPr>
          <w:rFonts w:asciiTheme="majorBidi" w:hAnsiTheme="majorBidi" w:cstheme="majorBidi"/>
          <w:sz w:val="30"/>
          <w:szCs w:val="30"/>
          <w:lang w:bidi="th-TH"/>
        </w:rPr>
        <w:t xml:space="preserve">27 </w:t>
      </w:r>
      <w:r w:rsidR="00F94D67" w:rsidRPr="00AB081C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F94D67" w:rsidRPr="00AB081C">
        <w:rPr>
          <w:rFonts w:asciiTheme="majorBidi" w:hAnsiTheme="majorBidi" w:cstheme="majorBidi"/>
          <w:sz w:val="30"/>
          <w:szCs w:val="30"/>
          <w:lang w:bidi="th-TH"/>
        </w:rPr>
        <w:t xml:space="preserve">2566 </w:t>
      </w:r>
      <w:r w:rsidR="009E425A" w:rsidRPr="00AB081C">
        <w:rPr>
          <w:rFonts w:asciiTheme="majorBidi" w:hAnsiTheme="majorBidi" w:cstheme="majorBidi"/>
          <w:sz w:val="30"/>
          <w:szCs w:val="30"/>
          <w:cs/>
        </w:rPr>
        <w:t>คณะอนุญาโตตุลาการได้มีคำชี้ขาดสำหรับข้อพิพาทที่เหลืออยู่ในกระบวนการอนุญาโตตุลาการ โดยคณะอนุญาโตตุลาการได้พิจารณาข้อเท็จจริงและวินิจฉัยว่าคู่พิพาททั้งสองฝ่ายต่างมีหน้าที่ภาระรับผิดชอบต่อกัน จากผลวินิจฉัยของคณะอนุญาโตตุลาการดังกล่าว ทำให้บริษัทย่อย</w:t>
      </w:r>
      <w:r w:rsidR="009E425A" w:rsidRPr="00AB081C">
        <w:rPr>
          <w:rFonts w:asciiTheme="majorBidi" w:hAnsiTheme="majorBidi" w:cstheme="majorBidi" w:hint="cs"/>
          <w:sz w:val="30"/>
          <w:szCs w:val="30"/>
          <w:cs/>
        </w:rPr>
        <w:t>ทางอ้อม</w:t>
      </w:r>
      <w:r w:rsidR="009E425A" w:rsidRPr="00AB081C">
        <w:rPr>
          <w:rFonts w:asciiTheme="majorBidi" w:hAnsiTheme="majorBidi" w:cstheme="majorBidi"/>
          <w:sz w:val="30"/>
          <w:szCs w:val="30"/>
          <w:cs/>
        </w:rPr>
        <w:t xml:space="preserve">บันทึกรายได้และค่าใช้จ่ายที่เกี่ยวข้องเป็นจำนวนเงิน </w:t>
      </w:r>
      <w:r w:rsidR="009E425A" w:rsidRPr="00AB081C">
        <w:rPr>
          <w:rFonts w:asciiTheme="majorBidi" w:hAnsiTheme="majorBidi" w:cstheme="majorBidi"/>
          <w:sz w:val="30"/>
          <w:szCs w:val="30"/>
          <w:lang w:bidi="th-TH"/>
        </w:rPr>
        <w:t>52</w:t>
      </w:r>
      <w:r w:rsidR="009E425A" w:rsidRPr="00AB081C">
        <w:rPr>
          <w:rFonts w:asciiTheme="majorBidi" w:hAnsiTheme="majorBidi" w:cstheme="majorBidi"/>
          <w:sz w:val="30"/>
          <w:szCs w:val="30"/>
          <w:cs/>
        </w:rPr>
        <w:t xml:space="preserve"> ล้านบาทและ </w:t>
      </w:r>
      <w:r w:rsidR="009E425A" w:rsidRPr="00AB081C">
        <w:rPr>
          <w:rFonts w:asciiTheme="majorBidi" w:hAnsiTheme="majorBidi" w:cstheme="majorBidi"/>
          <w:sz w:val="30"/>
          <w:szCs w:val="30"/>
          <w:lang w:bidi="th-TH"/>
        </w:rPr>
        <w:t>29</w:t>
      </w:r>
      <w:r w:rsidR="009E425A" w:rsidRPr="00AB081C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 ในงบกำไรขาดทุน</w:t>
      </w:r>
      <w:r w:rsidR="00B65D4F" w:rsidRPr="00AB081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สำหรับงวดเก้าเดือนสิ้นสุดวันที่ </w:t>
      </w:r>
      <w:r w:rsidR="00B65D4F" w:rsidRPr="00AB081C">
        <w:rPr>
          <w:rFonts w:asciiTheme="majorBidi" w:hAnsiTheme="majorBidi" w:cstheme="majorBidi"/>
          <w:sz w:val="30"/>
          <w:szCs w:val="30"/>
        </w:rPr>
        <w:t xml:space="preserve">30 </w:t>
      </w:r>
      <w:r w:rsidR="00B65D4F" w:rsidRPr="00AB081C">
        <w:rPr>
          <w:rFonts w:asciiTheme="majorBidi" w:hAnsiTheme="majorBidi" w:cstheme="majorBidi"/>
          <w:sz w:val="30"/>
          <w:szCs w:val="30"/>
          <w:cs/>
          <w:lang w:bidi="th-TH"/>
        </w:rPr>
        <w:t>กันยายน</w:t>
      </w:r>
      <w:r w:rsidR="009E425A" w:rsidRPr="00AB08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E425A" w:rsidRPr="00AB081C">
        <w:rPr>
          <w:rFonts w:asciiTheme="majorBidi" w:hAnsiTheme="majorBidi" w:cstheme="majorBidi"/>
          <w:sz w:val="30"/>
          <w:szCs w:val="30"/>
          <w:lang w:bidi="th-TH"/>
        </w:rPr>
        <w:t>2566</w:t>
      </w:r>
    </w:p>
    <w:p w14:paraId="4A7CC706" w14:textId="77777777" w:rsidR="001D0096" w:rsidRPr="00AB081C" w:rsidRDefault="001D0096" w:rsidP="0053181F">
      <w:pPr>
        <w:pStyle w:val="block"/>
        <w:spacing w:after="0" w:line="240" w:lineRule="auto"/>
        <w:ind w:right="-7" w:hanging="56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7B0DFED" w14:textId="6357ECB0" w:rsidR="004E4394" w:rsidRPr="00AB081C" w:rsidRDefault="00CD10F4" w:rsidP="009501F7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B081C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ab/>
      </w:r>
      <w:r w:rsidRPr="00AB081C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Pr="00AB081C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เหตุการณ์</w:t>
      </w:r>
      <w:bookmarkStart w:id="19" w:name="_Hlk150157314"/>
      <w:r w:rsidRPr="00AB081C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ภายหลังรอบระยะเวลารายงาน</w:t>
      </w:r>
    </w:p>
    <w:bookmarkEnd w:id="19"/>
    <w:p w14:paraId="3FF73823" w14:textId="3D894131" w:rsidR="0002244C" w:rsidRPr="00AB081C" w:rsidRDefault="0002244C" w:rsidP="00FA46C3">
      <w:pPr>
        <w:spacing w:line="240" w:lineRule="auto"/>
        <w:rPr>
          <w:rFonts w:asciiTheme="majorBidi" w:hAnsiTheme="majorBidi" w:cstheme="majorBidi"/>
        </w:rPr>
      </w:pPr>
    </w:p>
    <w:p w14:paraId="4CB4A87D" w14:textId="53E422E4" w:rsidR="00AB0530" w:rsidRPr="00AB081C" w:rsidRDefault="00DA14B1" w:rsidP="00AB05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i/>
          <w:iCs/>
        </w:rPr>
      </w:pPr>
      <w:r w:rsidRPr="00AB081C">
        <w:rPr>
          <w:i/>
          <w:iCs/>
          <w:cs/>
        </w:rPr>
        <w:tab/>
      </w:r>
      <w:r w:rsidR="002C0019" w:rsidRPr="00AB081C">
        <w:rPr>
          <w:rFonts w:hint="cs"/>
          <w:i/>
          <w:iCs/>
          <w:cs/>
        </w:rPr>
        <w:t>การจัดตั้งบริษัทย่อย</w:t>
      </w:r>
    </w:p>
    <w:p w14:paraId="1607AA64" w14:textId="77777777" w:rsidR="00AB0530" w:rsidRPr="00AB081C" w:rsidRDefault="00AB0530" w:rsidP="00977783">
      <w:pPr>
        <w:spacing w:line="240" w:lineRule="auto"/>
        <w:rPr>
          <w:rFonts w:asciiTheme="majorBidi" w:hAnsiTheme="majorBidi" w:cstheme="majorBidi"/>
        </w:rPr>
      </w:pPr>
    </w:p>
    <w:p w14:paraId="09DF9088" w14:textId="4116298C" w:rsidR="00AB0530" w:rsidRPr="00AB081C" w:rsidRDefault="00AB0530" w:rsidP="00AB05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 w:rsidRPr="00AB081C">
        <w:rPr>
          <w:cs/>
        </w:rPr>
        <w:t>บริษัท</w:t>
      </w:r>
      <w:r w:rsidR="003F74C7" w:rsidRPr="00AB081C">
        <w:rPr>
          <w:rFonts w:hint="cs"/>
          <w:cs/>
        </w:rPr>
        <w:t>และ</w:t>
      </w:r>
      <w:r w:rsidR="003F74C7" w:rsidRPr="00AB081C">
        <w:rPr>
          <w:cs/>
        </w:rPr>
        <w:t>บริษัท เอสโซ่ (ประเทศไทย) จำกัด (มหาชน) (“เอสโซ่”)</w:t>
      </w:r>
      <w:r w:rsidR="003F74C7" w:rsidRPr="00AB081C">
        <w:rPr>
          <w:rFonts w:hint="cs"/>
          <w:cs/>
        </w:rPr>
        <w:t xml:space="preserve"> ร่วมกัน</w:t>
      </w:r>
      <w:r w:rsidRPr="00AB081C">
        <w:rPr>
          <w:cs/>
        </w:rPr>
        <w:t>จัดตั้งบริษัท รีไฟเนอรี่ ออฟติไมซ์เซชั่น แอนด์ ซินเนอร์ยี่ เอนเตอร์ไพรส์ จำกัด (“</w:t>
      </w:r>
      <w:r w:rsidRPr="00AB081C">
        <w:t xml:space="preserve">ROSE”) </w:t>
      </w:r>
      <w:r w:rsidRPr="00AB081C">
        <w:rPr>
          <w:cs/>
        </w:rPr>
        <w:t>เพื่อจัดทำแผนการและให้บริการบริหารงานธุรกิจโรงกลั่นน้ำมันของบริษัทและ</w:t>
      </w:r>
      <w:r w:rsidR="00745019" w:rsidRPr="00AB081C">
        <w:rPr>
          <w:cs/>
        </w:rPr>
        <w:t>เอสโซ่</w:t>
      </w:r>
      <w:r w:rsidR="003F74C7" w:rsidRPr="00AB081C">
        <w:rPr>
          <w:rFonts w:hint="cs"/>
          <w:cs/>
        </w:rPr>
        <w:t xml:space="preserve"> โดย</w:t>
      </w:r>
      <w:r w:rsidR="003F74C7" w:rsidRPr="00AB081C">
        <w:rPr>
          <w:cs/>
        </w:rPr>
        <w:t>บริษัทและเอสโซ่</w:t>
      </w:r>
      <w:r w:rsidRPr="00AB081C">
        <w:rPr>
          <w:cs/>
        </w:rPr>
        <w:t xml:space="preserve">ถือหุ้นในสัดส่วนร้อยละ </w:t>
      </w:r>
      <w:r w:rsidR="0082266A" w:rsidRPr="00AB081C">
        <w:t>50</w:t>
      </w:r>
      <w:r w:rsidRPr="00AB081C">
        <w:rPr>
          <w:cs/>
        </w:rPr>
        <w:t xml:space="preserve"> เมื่อวันที่ </w:t>
      </w:r>
      <w:r w:rsidR="0082266A" w:rsidRPr="00AB081C">
        <w:t>3</w:t>
      </w:r>
      <w:r w:rsidRPr="00AB081C">
        <w:rPr>
          <w:cs/>
        </w:rPr>
        <w:t xml:space="preserve"> ตุลาคม </w:t>
      </w:r>
      <w:r w:rsidRPr="00AB081C">
        <w:t>2566</w:t>
      </w:r>
      <w:r w:rsidRPr="00AB081C">
        <w:rPr>
          <w:cs/>
        </w:rPr>
        <w:t xml:space="preserve"> บริษัทย่อยดังกล่าว</w:t>
      </w:r>
      <w:r w:rsidRPr="00AB081C">
        <w:rPr>
          <w:spacing w:val="-2"/>
          <w:cs/>
        </w:rPr>
        <w:t xml:space="preserve">ได้จดทะเบียนจัดตั้งบริษัทกับกระทรวงพาณิชย์ด้วยทุนจดทะเบียน </w:t>
      </w:r>
      <w:r w:rsidRPr="00AB081C">
        <w:rPr>
          <w:spacing w:val="-2"/>
        </w:rPr>
        <w:t xml:space="preserve">1 </w:t>
      </w:r>
      <w:r w:rsidRPr="00AB081C">
        <w:rPr>
          <w:spacing w:val="-2"/>
          <w:cs/>
        </w:rPr>
        <w:t>ล้านบาทและอยู่ในระหว่างการเรียกชำระค่า</w:t>
      </w:r>
      <w:r w:rsidRPr="00AB081C">
        <w:rPr>
          <w:cs/>
        </w:rPr>
        <w:t>หุ้น</w:t>
      </w:r>
    </w:p>
    <w:p w14:paraId="07FC5C8A" w14:textId="77777777" w:rsidR="002C0019" w:rsidRPr="00AB081C" w:rsidRDefault="002C0019" w:rsidP="00977783">
      <w:pPr>
        <w:spacing w:line="240" w:lineRule="auto"/>
        <w:rPr>
          <w:rFonts w:asciiTheme="majorBidi" w:hAnsiTheme="majorBidi" w:cstheme="majorBidi"/>
        </w:rPr>
      </w:pPr>
    </w:p>
    <w:p w14:paraId="22507BA4" w14:textId="1EFFE312" w:rsidR="002C0019" w:rsidRPr="00AB081C" w:rsidRDefault="002C0019" w:rsidP="002C0019">
      <w:pPr>
        <w:ind w:left="540"/>
        <w:jc w:val="thaiDistribute"/>
        <w:rPr>
          <w:rFonts w:asciiTheme="majorBidi" w:hAnsiTheme="majorBidi" w:cstheme="majorBidi"/>
          <w:cs/>
        </w:rPr>
      </w:pPr>
      <w:r w:rsidRPr="00AB081C">
        <w:rPr>
          <w:rFonts w:asciiTheme="majorBidi" w:hAnsiTheme="majorBidi" w:cstheme="majorBidi" w:hint="cs"/>
          <w:cs/>
        </w:rPr>
        <w:t xml:space="preserve">เมื่อวันที่ </w:t>
      </w:r>
      <w:r w:rsidRPr="00AB081C">
        <w:rPr>
          <w:rFonts w:asciiTheme="majorBidi" w:hAnsiTheme="majorBidi" w:cstheme="majorBidi"/>
        </w:rPr>
        <w:t xml:space="preserve">18 </w:t>
      </w:r>
      <w:r w:rsidRPr="00AB081C">
        <w:rPr>
          <w:rFonts w:asciiTheme="majorBidi" w:hAnsiTheme="majorBidi" w:cstheme="majorBidi" w:hint="cs"/>
          <w:cs/>
        </w:rPr>
        <w:t xml:space="preserve">ตุลาคม </w:t>
      </w:r>
      <w:r w:rsidRPr="00AB081C">
        <w:rPr>
          <w:rFonts w:asciiTheme="majorBidi" w:hAnsiTheme="majorBidi" w:cstheme="majorBidi"/>
        </w:rPr>
        <w:t xml:space="preserve">2566 </w:t>
      </w:r>
      <w:r w:rsidRPr="00AB081C">
        <w:rPr>
          <w:rFonts w:asciiTheme="majorBidi" w:hAnsiTheme="majorBidi" w:cstheme="majorBidi" w:hint="cs"/>
          <w:cs/>
        </w:rPr>
        <w:t xml:space="preserve">ที่ประชุมคณะกรรมการบริษัท บีบีจีไอ จำกัด </w:t>
      </w:r>
      <w:r w:rsidRPr="00AB081C">
        <w:rPr>
          <w:rFonts w:asciiTheme="majorBidi" w:hAnsiTheme="majorBidi" w:cstheme="majorBidi"/>
        </w:rPr>
        <w:t>(</w:t>
      </w:r>
      <w:r w:rsidRPr="00AB081C">
        <w:rPr>
          <w:rFonts w:asciiTheme="majorBidi" w:hAnsiTheme="majorBidi" w:cstheme="majorBidi" w:hint="cs"/>
          <w:cs/>
        </w:rPr>
        <w:t>มหาชน</w:t>
      </w:r>
      <w:r w:rsidRPr="00AB081C">
        <w:rPr>
          <w:rFonts w:asciiTheme="majorBidi" w:hAnsiTheme="majorBidi" w:cstheme="majorBidi"/>
        </w:rPr>
        <w:t xml:space="preserve">) (“BBGI”) </w:t>
      </w:r>
      <w:r w:rsidRPr="00AB081C">
        <w:rPr>
          <w:rFonts w:asciiTheme="majorBidi" w:hAnsiTheme="majorBidi" w:cstheme="majorBidi" w:hint="cs"/>
          <w:cs/>
        </w:rPr>
        <w:t>ซึ่งเป็นบริษัทย่อยของกลุ่มบริษัท มีมติให้จัดตั้งบริษัทย่อยทางอ้อม</w:t>
      </w:r>
      <w:r w:rsidR="003F74C7" w:rsidRPr="00AB081C">
        <w:rPr>
          <w:rFonts w:asciiTheme="majorBidi" w:hAnsiTheme="majorBidi" w:cstheme="majorBidi" w:hint="cs"/>
          <w:cs/>
        </w:rPr>
        <w:t xml:space="preserve"> โดย</w:t>
      </w:r>
      <w:r w:rsidRPr="00AB081C">
        <w:rPr>
          <w:rFonts w:asciiTheme="majorBidi" w:hAnsiTheme="majorBidi" w:cstheme="majorBidi" w:hint="cs"/>
          <w:cs/>
        </w:rPr>
        <w:t xml:space="preserve">เป็นการร่วมทุนกับบริษัทแห่งหนึ่ง และบริษัทย่อยจะมีสัดส่วนการถือหุ้นไม่น้อยกว่าร้อยละ </w:t>
      </w:r>
      <w:r w:rsidRPr="00AB081C">
        <w:rPr>
          <w:rFonts w:asciiTheme="majorBidi" w:hAnsiTheme="majorBidi" w:cstheme="majorBidi"/>
        </w:rPr>
        <w:t xml:space="preserve">75 </w:t>
      </w:r>
      <w:r w:rsidRPr="00AB081C">
        <w:rPr>
          <w:rFonts w:asciiTheme="majorBidi" w:hAnsiTheme="majorBidi" w:cstheme="majorBidi" w:hint="cs"/>
          <w:cs/>
        </w:rPr>
        <w:t xml:space="preserve">ตามเงื่อนไขที่ระบุในสัญญา โดยมีวัตถุประสงค์เพื่อดำเนินธุรกิจให้บริการพัฒนาและผลิตภัณฑ์ชีวภาพ หรือ </w:t>
      </w:r>
      <w:r w:rsidRPr="00AB081C">
        <w:rPr>
          <w:rFonts w:asciiTheme="majorBidi" w:hAnsiTheme="majorBidi" w:cstheme="majorBidi"/>
        </w:rPr>
        <w:t xml:space="preserve">Contract Development and </w:t>
      </w:r>
      <w:proofErr w:type="spellStart"/>
      <w:r w:rsidRPr="00AB081C">
        <w:rPr>
          <w:rFonts w:asciiTheme="majorBidi" w:hAnsiTheme="majorBidi" w:cstheme="majorBidi"/>
          <w:spacing w:val="4"/>
        </w:rPr>
        <w:t>Manufactoring</w:t>
      </w:r>
      <w:proofErr w:type="spellEnd"/>
      <w:r w:rsidRPr="00AB081C">
        <w:rPr>
          <w:rFonts w:asciiTheme="majorBidi" w:hAnsiTheme="majorBidi" w:cstheme="majorBidi"/>
          <w:spacing w:val="4"/>
        </w:rPr>
        <w:t xml:space="preserve"> Organization (CDMO) </w:t>
      </w:r>
      <w:r w:rsidRPr="00AB081C">
        <w:rPr>
          <w:rFonts w:asciiTheme="majorBidi" w:hAnsiTheme="majorBidi" w:cstheme="majorBidi" w:hint="cs"/>
          <w:spacing w:val="4"/>
          <w:cs/>
        </w:rPr>
        <w:t xml:space="preserve">ด้วยเทคโนโลยีชีวภาพขั้นสูง </w:t>
      </w:r>
      <w:r w:rsidRPr="00AB081C">
        <w:rPr>
          <w:rFonts w:asciiTheme="majorBidi" w:hAnsiTheme="majorBidi" w:cstheme="majorBidi"/>
          <w:spacing w:val="4"/>
        </w:rPr>
        <w:t xml:space="preserve">Precision Fermentation </w:t>
      </w:r>
      <w:r w:rsidRPr="00AB081C">
        <w:rPr>
          <w:rFonts w:asciiTheme="majorBidi" w:hAnsiTheme="majorBidi" w:cstheme="majorBidi" w:hint="cs"/>
          <w:spacing w:val="4"/>
          <w:cs/>
        </w:rPr>
        <w:t>มีทุนจดทะเบียนไม่</w:t>
      </w:r>
      <w:r w:rsidRPr="00AB081C">
        <w:rPr>
          <w:rFonts w:asciiTheme="majorBidi" w:hAnsiTheme="majorBidi" w:cstheme="majorBidi" w:hint="cs"/>
          <w:cs/>
        </w:rPr>
        <w:t xml:space="preserve">เกิน </w:t>
      </w:r>
      <w:r w:rsidRPr="00AB081C">
        <w:rPr>
          <w:rFonts w:asciiTheme="majorBidi" w:hAnsiTheme="majorBidi" w:cstheme="majorBidi"/>
        </w:rPr>
        <w:t>444</w:t>
      </w:r>
      <w:r w:rsidRPr="00AB081C">
        <w:rPr>
          <w:rFonts w:asciiTheme="majorBidi" w:hAnsiTheme="majorBidi" w:cstheme="majorBidi" w:hint="cs"/>
          <w:cs/>
        </w:rPr>
        <w:t xml:space="preserve"> ล้านบาท การจดทะเบียนจัดตั้งบริษัทย่อยทางอ้อมได้ดำเนินการแล้วเสร็จเมื่อวันที่ </w:t>
      </w:r>
      <w:r w:rsidRPr="00AB081C">
        <w:rPr>
          <w:rFonts w:asciiTheme="majorBidi" w:hAnsiTheme="majorBidi" w:cstheme="majorBidi"/>
        </w:rPr>
        <w:t xml:space="preserve">20 </w:t>
      </w:r>
      <w:r w:rsidRPr="00AB081C">
        <w:rPr>
          <w:rFonts w:asciiTheme="majorBidi" w:hAnsiTheme="majorBidi" w:cstheme="majorBidi" w:hint="cs"/>
          <w:cs/>
        </w:rPr>
        <w:t xml:space="preserve">ตุลาคม </w:t>
      </w:r>
      <w:r w:rsidRPr="00AB081C">
        <w:rPr>
          <w:rFonts w:asciiTheme="majorBidi" w:hAnsiTheme="majorBidi" w:cstheme="majorBidi"/>
        </w:rPr>
        <w:t xml:space="preserve">2566 </w:t>
      </w:r>
      <w:r w:rsidRPr="00AB081C">
        <w:rPr>
          <w:rFonts w:asciiTheme="majorBidi" w:hAnsiTheme="majorBidi" w:cstheme="majorBidi" w:hint="cs"/>
          <w:cs/>
        </w:rPr>
        <w:t xml:space="preserve">ซึ่งบริษัทย่อยได้จ่ายชำระเงินค่าหุ้นสามัญไปแล้วจำนวน </w:t>
      </w:r>
      <w:r w:rsidRPr="00AB081C">
        <w:rPr>
          <w:rFonts w:asciiTheme="majorBidi" w:hAnsiTheme="majorBidi" w:cstheme="majorBidi"/>
        </w:rPr>
        <w:t xml:space="preserve">4 </w:t>
      </w:r>
      <w:r w:rsidRPr="00AB081C">
        <w:rPr>
          <w:rFonts w:asciiTheme="majorBidi" w:hAnsiTheme="majorBidi" w:cstheme="majorBidi" w:hint="cs"/>
          <w:cs/>
        </w:rPr>
        <w:t>ล้านบาท</w:t>
      </w:r>
      <w:r w:rsidR="00B45193" w:rsidRPr="00AB081C">
        <w:rPr>
          <w:rFonts w:asciiTheme="majorBidi" w:hAnsiTheme="majorBidi" w:cstheme="majorBidi"/>
        </w:rPr>
        <w:t xml:space="preserve"> </w:t>
      </w:r>
      <w:bookmarkStart w:id="20" w:name="_Hlk150330418"/>
      <w:r w:rsidR="00B45193" w:rsidRPr="00AB081C">
        <w:rPr>
          <w:rFonts w:asciiTheme="majorBidi" w:hAnsiTheme="majorBidi" w:cstheme="majorBidi" w:hint="cs"/>
          <w:cs/>
        </w:rPr>
        <w:t xml:space="preserve">ในเดือนพฤศจิกายน </w:t>
      </w:r>
      <w:r w:rsidR="00B45193" w:rsidRPr="00AB081C">
        <w:rPr>
          <w:rFonts w:asciiTheme="majorBidi" w:hAnsiTheme="majorBidi" w:cstheme="majorBidi"/>
        </w:rPr>
        <w:t>2566</w:t>
      </w:r>
      <w:bookmarkEnd w:id="20"/>
    </w:p>
    <w:p w14:paraId="4303F0DC" w14:textId="77777777" w:rsidR="0082266A" w:rsidRPr="00AB081C" w:rsidRDefault="0082266A" w:rsidP="00977783">
      <w:pPr>
        <w:spacing w:line="240" w:lineRule="auto"/>
        <w:rPr>
          <w:rFonts w:asciiTheme="majorBidi" w:hAnsiTheme="majorBidi" w:cstheme="majorBidi"/>
        </w:rPr>
      </w:pPr>
    </w:p>
    <w:p w14:paraId="67F14D2A" w14:textId="0981FC02" w:rsidR="00CE112A" w:rsidRPr="00AB081C" w:rsidRDefault="00DF1C2D" w:rsidP="00144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i/>
          <w:iCs/>
        </w:rPr>
      </w:pPr>
      <w:r w:rsidRPr="00AB081C">
        <w:rPr>
          <w:i/>
          <w:iCs/>
          <w:cs/>
        </w:rPr>
        <w:tab/>
      </w:r>
      <w:r w:rsidR="00144EBC" w:rsidRPr="00AB081C">
        <w:rPr>
          <w:i/>
          <w:iCs/>
        </w:rPr>
        <w:tab/>
      </w:r>
      <w:r w:rsidR="00CE112A" w:rsidRPr="00AB081C">
        <w:rPr>
          <w:rFonts w:hint="cs"/>
          <w:i/>
          <w:iCs/>
          <w:cs/>
        </w:rPr>
        <w:t>การลงทุนในโครงการ</w:t>
      </w:r>
      <w:r w:rsidR="00667850" w:rsidRPr="00AB081C">
        <w:rPr>
          <w:rFonts w:hint="cs"/>
          <w:i/>
          <w:iCs/>
          <w:cs/>
        </w:rPr>
        <w:t>โรงไฟฟ้า</w:t>
      </w:r>
      <w:r w:rsidR="00CE112A" w:rsidRPr="00AB081C">
        <w:rPr>
          <w:rFonts w:hint="cs"/>
          <w:i/>
          <w:iCs/>
          <w:cs/>
        </w:rPr>
        <w:t>ก๊าซธรรมชาติ</w:t>
      </w:r>
    </w:p>
    <w:p w14:paraId="69FE65E2" w14:textId="77777777" w:rsidR="00902583" w:rsidRPr="00AB081C" w:rsidRDefault="00902583" w:rsidP="00977783">
      <w:pPr>
        <w:spacing w:line="240" w:lineRule="auto"/>
        <w:rPr>
          <w:rFonts w:asciiTheme="majorBidi" w:hAnsiTheme="majorBidi" w:cstheme="majorBidi"/>
        </w:rPr>
      </w:pPr>
    </w:p>
    <w:p w14:paraId="514258F6" w14:textId="2A839F31" w:rsidR="00902583" w:rsidRPr="00AB081C" w:rsidRDefault="00902583" w:rsidP="00F57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</w:rPr>
      </w:pPr>
      <w:r w:rsidRPr="00AB081C">
        <w:rPr>
          <w:rFonts w:asciiTheme="majorBidi" w:hAnsiTheme="majorBidi" w:cstheme="majorBidi"/>
          <w:cs/>
        </w:rPr>
        <w:t xml:space="preserve">เมื่อวันที่ </w:t>
      </w:r>
      <w:r w:rsidRPr="00AB081C">
        <w:rPr>
          <w:rFonts w:asciiTheme="majorBidi" w:hAnsiTheme="majorBidi" w:cstheme="majorBidi"/>
        </w:rPr>
        <w:t xml:space="preserve">12 </w:t>
      </w:r>
      <w:r w:rsidRPr="00AB081C">
        <w:rPr>
          <w:rFonts w:asciiTheme="majorBidi" w:hAnsiTheme="majorBidi" w:cstheme="majorBidi"/>
          <w:cs/>
        </w:rPr>
        <w:t xml:space="preserve">ตุลาคม </w:t>
      </w:r>
      <w:r w:rsidRPr="00AB081C">
        <w:rPr>
          <w:rFonts w:asciiTheme="majorBidi" w:hAnsiTheme="majorBidi" w:cstheme="majorBidi"/>
        </w:rPr>
        <w:t xml:space="preserve">2566 BCPG USA Inc. </w:t>
      </w:r>
      <w:r w:rsidRPr="00AB081C">
        <w:rPr>
          <w:rFonts w:asciiTheme="majorBidi" w:hAnsiTheme="majorBidi" w:cstheme="majorBidi"/>
          <w:cs/>
        </w:rPr>
        <w:t xml:space="preserve">ซึ่งเป็นบริษัทย่อยทางอ้อมของกลุ่มบริษัทได้จดทะเบียนจัดตั้ง </w:t>
      </w:r>
      <w:r w:rsidRPr="00AB081C">
        <w:rPr>
          <w:rFonts w:asciiTheme="majorBidi" w:hAnsiTheme="majorBidi" w:cstheme="majorBidi"/>
        </w:rPr>
        <w:t xml:space="preserve">BCPG CCE Holding LLC (“BCPG CCE”) </w:t>
      </w:r>
      <w:r w:rsidRPr="00AB081C">
        <w:rPr>
          <w:rFonts w:asciiTheme="majorBidi" w:hAnsiTheme="majorBidi" w:cstheme="majorBidi"/>
          <w:cs/>
        </w:rPr>
        <w:t xml:space="preserve">ในประเทศสหรัฐอเมริกาเพื่อวัตถุประสงค์ในการถือเงินลงทุนใน </w:t>
      </w:r>
      <w:r w:rsidRPr="00AB081C">
        <w:rPr>
          <w:rFonts w:asciiTheme="majorBidi" w:hAnsiTheme="majorBidi" w:cstheme="majorBidi"/>
        </w:rPr>
        <w:t xml:space="preserve">Carroll County Energy LLC (“CCE”) </w:t>
      </w:r>
      <w:r w:rsidRPr="00AB081C">
        <w:rPr>
          <w:rFonts w:asciiTheme="majorBidi" w:hAnsiTheme="majorBidi" w:cstheme="majorBidi"/>
          <w:cs/>
        </w:rPr>
        <w:t xml:space="preserve">ต่อมาเมื่อวันที่ </w:t>
      </w:r>
      <w:r w:rsidRPr="00AB081C">
        <w:rPr>
          <w:rFonts w:asciiTheme="majorBidi" w:hAnsiTheme="majorBidi" w:cstheme="majorBidi"/>
        </w:rPr>
        <w:t xml:space="preserve">31 </w:t>
      </w:r>
      <w:r w:rsidRPr="00AB081C">
        <w:rPr>
          <w:rFonts w:asciiTheme="majorBidi" w:hAnsiTheme="majorBidi" w:cstheme="majorBidi"/>
          <w:cs/>
        </w:rPr>
        <w:t xml:space="preserve">ตุลาคม </w:t>
      </w:r>
      <w:r w:rsidRPr="00AB081C">
        <w:rPr>
          <w:rFonts w:asciiTheme="majorBidi" w:hAnsiTheme="majorBidi" w:cstheme="majorBidi"/>
        </w:rPr>
        <w:t xml:space="preserve">2566  BCPG CCE </w:t>
      </w:r>
      <w:r w:rsidRPr="00AB081C">
        <w:rPr>
          <w:rFonts w:asciiTheme="majorBidi" w:hAnsiTheme="majorBidi" w:cstheme="majorBidi"/>
          <w:cs/>
        </w:rPr>
        <w:t xml:space="preserve">และ </w:t>
      </w:r>
      <w:r w:rsidRPr="00AB081C">
        <w:rPr>
          <w:rFonts w:asciiTheme="majorBidi" w:hAnsiTheme="majorBidi" w:cstheme="majorBidi"/>
        </w:rPr>
        <w:t xml:space="preserve">730 Carroll, LLC </w:t>
      </w:r>
      <w:r w:rsidRPr="00AB081C">
        <w:rPr>
          <w:rFonts w:asciiTheme="majorBidi" w:hAnsiTheme="majorBidi" w:cstheme="majorBidi"/>
          <w:cs/>
        </w:rPr>
        <w:t xml:space="preserve">ได้บรรลุเงื่อนไขบังคับภายใต้สัญญาซื้อขายหุ้นในสัดส่วนร้อยละ </w:t>
      </w:r>
      <w:r w:rsidRPr="00AB081C">
        <w:rPr>
          <w:rFonts w:asciiTheme="majorBidi" w:hAnsiTheme="majorBidi" w:cstheme="majorBidi"/>
        </w:rPr>
        <w:t xml:space="preserve">40 </w:t>
      </w:r>
      <w:r w:rsidRPr="00AB081C">
        <w:rPr>
          <w:rFonts w:asciiTheme="majorBidi" w:hAnsiTheme="majorBidi" w:cstheme="majorBidi"/>
          <w:cs/>
        </w:rPr>
        <w:t xml:space="preserve">ของหุ้นทั้งหมดใน </w:t>
      </w:r>
      <w:r w:rsidRPr="00AB081C">
        <w:rPr>
          <w:rFonts w:asciiTheme="majorBidi" w:hAnsiTheme="majorBidi" w:cstheme="majorBidi"/>
        </w:rPr>
        <w:t xml:space="preserve">CCE </w:t>
      </w:r>
      <w:r w:rsidRPr="00AB081C">
        <w:rPr>
          <w:rFonts w:asciiTheme="majorBidi" w:hAnsiTheme="majorBidi" w:cstheme="majorBidi"/>
          <w:cs/>
        </w:rPr>
        <w:t xml:space="preserve">ตามที่กล่าวในหมายเหตุข้อ </w:t>
      </w:r>
      <w:r w:rsidRPr="00AB081C">
        <w:rPr>
          <w:rFonts w:asciiTheme="majorBidi" w:hAnsiTheme="majorBidi" w:cstheme="majorBidi"/>
        </w:rPr>
        <w:t xml:space="preserve">8 </w:t>
      </w:r>
      <w:r w:rsidRPr="00AB081C">
        <w:rPr>
          <w:rFonts w:asciiTheme="majorBidi" w:hAnsiTheme="majorBidi" w:cstheme="majorBidi"/>
          <w:cs/>
        </w:rPr>
        <w:t>ทั้งนี้บริษัทย่อยทางอ้อมของกลุ่มบริษัทได้ชำระค่าหุ้นและรับโอนหุ้นดังกล่าวเรียบร้อยแล้ว</w:t>
      </w:r>
    </w:p>
    <w:p w14:paraId="4D78CF64" w14:textId="77777777" w:rsidR="00902583" w:rsidRPr="00AB081C" w:rsidRDefault="00902583" w:rsidP="00977783">
      <w:pPr>
        <w:spacing w:line="240" w:lineRule="auto"/>
        <w:rPr>
          <w:rFonts w:asciiTheme="majorBidi" w:hAnsiTheme="majorBidi" w:cstheme="majorBidi"/>
        </w:rPr>
      </w:pPr>
    </w:p>
    <w:p w14:paraId="73368C27" w14:textId="0F8B18CC" w:rsidR="007E133E" w:rsidRPr="00AB081C" w:rsidRDefault="009014A9" w:rsidP="000E3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i/>
          <w:iCs/>
        </w:rPr>
      </w:pPr>
      <w:r w:rsidRPr="00AB081C">
        <w:rPr>
          <w:i/>
          <w:iCs/>
        </w:rPr>
        <w:tab/>
      </w:r>
      <w:bookmarkStart w:id="21" w:name="_Hlk142058980"/>
      <w:r w:rsidR="007E133E" w:rsidRPr="00AB081C">
        <w:rPr>
          <w:i/>
          <w:iCs/>
        </w:rPr>
        <w:t>Monsoon Wind Power Company Limited</w:t>
      </w:r>
      <w:r w:rsidR="009E1284" w:rsidRPr="00AB081C">
        <w:rPr>
          <w:rFonts w:hint="cs"/>
          <w:i/>
          <w:iCs/>
          <w:cs/>
        </w:rPr>
        <w:t xml:space="preserve"> </w:t>
      </w:r>
    </w:p>
    <w:bookmarkEnd w:id="21"/>
    <w:p w14:paraId="0237E0B9" w14:textId="77777777" w:rsidR="00902583" w:rsidRPr="00AB081C" w:rsidRDefault="00902583" w:rsidP="00977783">
      <w:pPr>
        <w:spacing w:line="240" w:lineRule="auto"/>
        <w:rPr>
          <w:rFonts w:asciiTheme="majorBidi" w:hAnsiTheme="majorBidi" w:cstheme="majorBidi"/>
        </w:rPr>
      </w:pPr>
    </w:p>
    <w:p w14:paraId="6D6AF301" w14:textId="65DDCC7B" w:rsidR="00902583" w:rsidRPr="00AB081C" w:rsidRDefault="00902583" w:rsidP="003A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</w:rPr>
      </w:pPr>
      <w:r w:rsidRPr="00AB081C">
        <w:rPr>
          <w:rFonts w:asciiTheme="majorBidi" w:hAnsiTheme="majorBidi" w:cstheme="majorBidi"/>
          <w:cs/>
        </w:rPr>
        <w:t xml:space="preserve">เมื่อวันที่ </w:t>
      </w:r>
      <w:r w:rsidR="002C0019" w:rsidRPr="00AB081C">
        <w:rPr>
          <w:rFonts w:asciiTheme="majorBidi" w:hAnsiTheme="majorBidi" w:cstheme="majorBidi"/>
        </w:rPr>
        <w:t>5</w:t>
      </w:r>
      <w:r w:rsidRPr="00AB081C">
        <w:rPr>
          <w:rFonts w:asciiTheme="majorBidi" w:hAnsiTheme="majorBidi" w:cstheme="majorBidi"/>
          <w:cs/>
        </w:rPr>
        <w:t xml:space="preserve"> ตุลาคม </w:t>
      </w:r>
      <w:r w:rsidR="002C0019" w:rsidRPr="00AB081C">
        <w:rPr>
          <w:rFonts w:asciiTheme="majorBidi" w:hAnsiTheme="majorBidi" w:cstheme="majorBidi"/>
        </w:rPr>
        <w:t xml:space="preserve">2566 </w:t>
      </w:r>
      <w:r w:rsidRPr="00AB081C">
        <w:rPr>
          <w:rFonts w:asciiTheme="majorBidi" w:hAnsiTheme="majorBidi" w:cstheme="majorBidi"/>
        </w:rPr>
        <w:t xml:space="preserve">Impact Energy Asia Development Limited (“IEAD”) </w:t>
      </w:r>
      <w:r w:rsidRPr="00AB081C">
        <w:rPr>
          <w:rFonts w:asciiTheme="majorBidi" w:hAnsiTheme="majorBidi" w:cstheme="majorBidi"/>
          <w:cs/>
        </w:rPr>
        <w:t xml:space="preserve">ซึ่งเป็นการร่วมค้าของ </w:t>
      </w:r>
      <w:r w:rsidRPr="00AB081C">
        <w:rPr>
          <w:rFonts w:asciiTheme="majorBidi" w:hAnsiTheme="majorBidi" w:cstheme="majorBidi"/>
        </w:rPr>
        <w:t xml:space="preserve">Indochina Development and Operation Holdings Pte. Ltd. (“IDO”) </w:t>
      </w:r>
      <w:r w:rsidRPr="00AB081C">
        <w:rPr>
          <w:rFonts w:asciiTheme="majorBidi" w:hAnsiTheme="majorBidi" w:cstheme="majorBidi"/>
          <w:cs/>
        </w:rPr>
        <w:t xml:space="preserve">ได้เรียกชำระทุนจำนวน </w:t>
      </w:r>
      <w:r w:rsidR="00AC4C4E" w:rsidRPr="00AB081C">
        <w:rPr>
          <w:rFonts w:asciiTheme="majorBidi" w:hAnsiTheme="majorBidi" w:cstheme="majorBidi"/>
        </w:rPr>
        <w:t>29</w:t>
      </w:r>
      <w:r w:rsidRPr="00AB081C">
        <w:rPr>
          <w:rFonts w:asciiTheme="majorBidi" w:hAnsiTheme="majorBidi" w:cstheme="majorBidi"/>
          <w:cs/>
        </w:rPr>
        <w:t xml:space="preserve"> ล้านเหรียญสหรัฐฯ ทั้งนี้ </w:t>
      </w:r>
      <w:r w:rsidRPr="00AB081C">
        <w:rPr>
          <w:rFonts w:asciiTheme="majorBidi" w:hAnsiTheme="majorBidi" w:cstheme="majorBidi"/>
        </w:rPr>
        <w:t xml:space="preserve">IDO </w:t>
      </w:r>
      <w:r w:rsidRPr="00AB081C">
        <w:rPr>
          <w:rFonts w:asciiTheme="majorBidi" w:hAnsiTheme="majorBidi" w:cstheme="majorBidi"/>
          <w:cs/>
        </w:rPr>
        <w:t xml:space="preserve">ได้ชำระค่าหุ้นร้อยละ </w:t>
      </w:r>
      <w:r w:rsidR="00AC4C4E" w:rsidRPr="00AB081C">
        <w:rPr>
          <w:rFonts w:asciiTheme="majorBidi" w:hAnsiTheme="majorBidi" w:cstheme="majorBidi"/>
        </w:rPr>
        <w:t>45</w:t>
      </w:r>
      <w:r w:rsidRPr="00AB081C">
        <w:rPr>
          <w:rFonts w:asciiTheme="majorBidi" w:hAnsiTheme="majorBidi" w:cstheme="majorBidi"/>
          <w:cs/>
        </w:rPr>
        <w:t xml:space="preserve"> ของจำนวนดังกล่าวตามสัดส่วนการถือหุ้น คิดเป็นจำนวนเงิน </w:t>
      </w:r>
      <w:r w:rsidR="00AC4C4E" w:rsidRPr="00AB081C">
        <w:rPr>
          <w:rFonts w:asciiTheme="majorBidi" w:hAnsiTheme="majorBidi" w:cstheme="majorBidi"/>
        </w:rPr>
        <w:t>13</w:t>
      </w:r>
      <w:r w:rsidRPr="00AB081C">
        <w:rPr>
          <w:rFonts w:asciiTheme="majorBidi" w:hAnsiTheme="majorBidi" w:cstheme="majorBidi"/>
          <w:cs/>
        </w:rPr>
        <w:t xml:space="preserve"> ล้านเหรียญสหรัฐฯ (ประมาณ </w:t>
      </w:r>
      <w:r w:rsidR="00AC4C4E" w:rsidRPr="00AB081C">
        <w:rPr>
          <w:rFonts w:asciiTheme="majorBidi" w:hAnsiTheme="majorBidi" w:cstheme="majorBidi"/>
        </w:rPr>
        <w:t>482</w:t>
      </w:r>
      <w:r w:rsidRPr="00AB081C">
        <w:rPr>
          <w:rFonts w:asciiTheme="majorBidi" w:hAnsiTheme="majorBidi" w:cstheme="majorBidi"/>
          <w:cs/>
        </w:rPr>
        <w:t xml:space="preserve"> ล้านบาท)</w:t>
      </w:r>
    </w:p>
    <w:p w14:paraId="24F053F5" w14:textId="77777777" w:rsidR="003A517F" w:rsidRPr="00AB081C" w:rsidRDefault="00902583" w:rsidP="00977783">
      <w:pPr>
        <w:spacing w:line="240" w:lineRule="auto"/>
        <w:rPr>
          <w:rFonts w:asciiTheme="majorBidi" w:hAnsiTheme="majorBidi" w:cstheme="majorBidi"/>
        </w:rPr>
      </w:pPr>
      <w:r w:rsidRPr="00AB081C">
        <w:rPr>
          <w:rFonts w:asciiTheme="majorBidi" w:hAnsiTheme="majorBidi" w:cstheme="majorBidi"/>
          <w:cs/>
        </w:rPr>
        <w:t xml:space="preserve"> </w:t>
      </w:r>
    </w:p>
    <w:p w14:paraId="019F93C3" w14:textId="6CE8401C" w:rsidR="00902583" w:rsidRPr="00AB081C" w:rsidRDefault="00902583" w:rsidP="00902583">
      <w:pPr>
        <w:ind w:left="540"/>
        <w:jc w:val="thaiDistribute"/>
        <w:rPr>
          <w:rFonts w:asciiTheme="majorBidi" w:hAnsiTheme="majorBidi" w:cstheme="majorBidi"/>
        </w:rPr>
      </w:pPr>
      <w:r w:rsidRPr="00AB081C">
        <w:rPr>
          <w:rFonts w:asciiTheme="majorBidi" w:hAnsiTheme="majorBidi" w:cstheme="majorBidi"/>
          <w:cs/>
        </w:rPr>
        <w:lastRenderedPageBreak/>
        <w:t xml:space="preserve">เมื่อวันที่ </w:t>
      </w:r>
      <w:r w:rsidR="00AC4C4E" w:rsidRPr="00AB081C">
        <w:rPr>
          <w:rFonts w:asciiTheme="majorBidi" w:hAnsiTheme="majorBidi" w:cstheme="majorBidi"/>
        </w:rPr>
        <w:t>5</w:t>
      </w:r>
      <w:r w:rsidRPr="00AB081C">
        <w:rPr>
          <w:rFonts w:asciiTheme="majorBidi" w:hAnsiTheme="majorBidi" w:cstheme="majorBidi"/>
          <w:cs/>
        </w:rPr>
        <w:t xml:space="preserve"> ตุลาคม </w:t>
      </w:r>
      <w:r w:rsidR="00AC4C4E" w:rsidRPr="00AB081C">
        <w:rPr>
          <w:rFonts w:asciiTheme="majorBidi" w:hAnsiTheme="majorBidi" w:cstheme="majorBidi"/>
        </w:rPr>
        <w:t>2566</w:t>
      </w:r>
      <w:r w:rsidRPr="00AB081C">
        <w:rPr>
          <w:rFonts w:asciiTheme="majorBidi" w:hAnsiTheme="majorBidi" w:cstheme="majorBidi"/>
          <w:cs/>
        </w:rPr>
        <w:t xml:space="preserve"> ที่ประชุมคณะกรรมการของ </w:t>
      </w:r>
      <w:r w:rsidRPr="00AB081C">
        <w:rPr>
          <w:rFonts w:asciiTheme="majorBidi" w:hAnsiTheme="majorBidi" w:cstheme="majorBidi"/>
        </w:rPr>
        <w:t xml:space="preserve">Monsoon Wind Power Co., Ltd. (“MWP”) </w:t>
      </w:r>
      <w:r w:rsidRPr="00AB081C">
        <w:rPr>
          <w:rFonts w:asciiTheme="majorBidi" w:hAnsiTheme="majorBidi" w:cstheme="majorBidi"/>
          <w:cs/>
        </w:rPr>
        <w:t xml:space="preserve">ซึ่งดำเนินธุรกิจโครงการโรงไฟฟ้าพลังงานลมขนาดกำลังผลิต </w:t>
      </w:r>
      <w:r w:rsidR="00AC4C4E" w:rsidRPr="00AB081C">
        <w:rPr>
          <w:rFonts w:asciiTheme="majorBidi" w:hAnsiTheme="majorBidi" w:cstheme="majorBidi"/>
        </w:rPr>
        <w:t>600</w:t>
      </w:r>
      <w:r w:rsidRPr="00AB081C">
        <w:rPr>
          <w:rFonts w:asciiTheme="majorBidi" w:hAnsiTheme="majorBidi" w:cstheme="majorBidi"/>
          <w:cs/>
        </w:rPr>
        <w:t xml:space="preserve"> เมกะวัตต์ ที่อยู่ระหว่างการพัฒนาในประเทศลาว โดย </w:t>
      </w:r>
      <w:r w:rsidRPr="00AB081C">
        <w:rPr>
          <w:rFonts w:asciiTheme="majorBidi" w:hAnsiTheme="majorBidi" w:cstheme="majorBidi"/>
        </w:rPr>
        <w:t xml:space="preserve">IEAD </w:t>
      </w:r>
      <w:r w:rsidRPr="00AB081C">
        <w:rPr>
          <w:rFonts w:asciiTheme="majorBidi" w:hAnsiTheme="majorBidi" w:cstheme="majorBidi"/>
          <w:cs/>
        </w:rPr>
        <w:t xml:space="preserve">ซึ่งเป็นการร่วมค้าทางอ้อมของกลุ่มบริษัท และ </w:t>
      </w:r>
      <w:r w:rsidRPr="00AB081C">
        <w:rPr>
          <w:rFonts w:asciiTheme="majorBidi" w:hAnsiTheme="majorBidi" w:cstheme="majorBidi"/>
        </w:rPr>
        <w:t xml:space="preserve">SMP AS. Pte. Ltd. (“SMPAS”) </w:t>
      </w:r>
      <w:r w:rsidRPr="00AB081C">
        <w:rPr>
          <w:rFonts w:asciiTheme="majorBidi" w:hAnsiTheme="majorBidi" w:cstheme="majorBidi"/>
          <w:cs/>
        </w:rPr>
        <w:t xml:space="preserve">ซึ่งเป็นบริษัทย่อยทางอ้อมของกลุ่มบริษัท ถือหุ้นร้อยละ </w:t>
      </w:r>
      <w:r w:rsidR="00AC4C4E" w:rsidRPr="00AB081C">
        <w:rPr>
          <w:rFonts w:asciiTheme="majorBidi" w:hAnsiTheme="majorBidi" w:cstheme="majorBidi"/>
        </w:rPr>
        <w:t>85</w:t>
      </w:r>
      <w:r w:rsidRPr="00AB081C">
        <w:rPr>
          <w:rFonts w:asciiTheme="majorBidi" w:hAnsiTheme="majorBidi" w:cstheme="majorBidi"/>
          <w:cs/>
        </w:rPr>
        <w:t xml:space="preserve"> และร้อยละ </w:t>
      </w:r>
      <w:r w:rsidR="00AC4C4E" w:rsidRPr="00AB081C">
        <w:rPr>
          <w:rFonts w:asciiTheme="majorBidi" w:hAnsiTheme="majorBidi" w:cstheme="majorBidi"/>
        </w:rPr>
        <w:t>10</w:t>
      </w:r>
      <w:r w:rsidRPr="00AB081C">
        <w:rPr>
          <w:rFonts w:asciiTheme="majorBidi" w:hAnsiTheme="majorBidi" w:cstheme="majorBidi"/>
          <w:cs/>
        </w:rPr>
        <w:t xml:space="preserve"> ตามลำดับ ได้มีมติอนุมัติเรียกชำระค่าหุ้นเพิ่มเติมจำนวน </w:t>
      </w:r>
      <w:r w:rsidR="00AC4C4E" w:rsidRPr="00AB081C">
        <w:rPr>
          <w:rFonts w:asciiTheme="majorBidi" w:hAnsiTheme="majorBidi" w:cstheme="majorBidi"/>
        </w:rPr>
        <w:t>35</w:t>
      </w:r>
      <w:r w:rsidRPr="00AB081C">
        <w:rPr>
          <w:rFonts w:asciiTheme="majorBidi" w:hAnsiTheme="majorBidi" w:cstheme="majorBidi"/>
          <w:cs/>
        </w:rPr>
        <w:t xml:space="preserve"> ล้านเหรียญสหรัฐฯ โดย </w:t>
      </w:r>
      <w:r w:rsidRPr="00AB081C">
        <w:rPr>
          <w:rFonts w:asciiTheme="majorBidi" w:hAnsiTheme="majorBidi" w:cstheme="majorBidi"/>
        </w:rPr>
        <w:t xml:space="preserve">IEAD </w:t>
      </w:r>
      <w:r w:rsidRPr="00AB081C">
        <w:rPr>
          <w:rFonts w:asciiTheme="majorBidi" w:hAnsiTheme="majorBidi" w:cstheme="majorBidi"/>
          <w:cs/>
        </w:rPr>
        <w:t xml:space="preserve">และ </w:t>
      </w:r>
      <w:r w:rsidRPr="00AB081C">
        <w:rPr>
          <w:rFonts w:asciiTheme="majorBidi" w:hAnsiTheme="majorBidi" w:cstheme="majorBidi"/>
        </w:rPr>
        <w:t xml:space="preserve">SMPAS </w:t>
      </w:r>
      <w:r w:rsidRPr="00AB081C">
        <w:rPr>
          <w:rFonts w:asciiTheme="majorBidi" w:hAnsiTheme="majorBidi" w:cstheme="majorBidi"/>
          <w:cs/>
        </w:rPr>
        <w:t xml:space="preserve">ได้ชำระค่าหุ้นดังกล่าวตามสัดส่วนการถือหุ้น คิดเป็นจำนวนเงิน </w:t>
      </w:r>
      <w:r w:rsidR="00AC4C4E" w:rsidRPr="00AB081C">
        <w:rPr>
          <w:rFonts w:asciiTheme="majorBidi" w:hAnsiTheme="majorBidi" w:cstheme="majorBidi"/>
        </w:rPr>
        <w:t>29</w:t>
      </w:r>
      <w:r w:rsidRPr="00AB081C">
        <w:rPr>
          <w:rFonts w:asciiTheme="majorBidi" w:hAnsiTheme="majorBidi" w:cstheme="majorBidi"/>
          <w:cs/>
        </w:rPr>
        <w:t xml:space="preserve"> ล้านเหรียญสหรัฐฯ และ </w:t>
      </w:r>
      <w:r w:rsidR="00AC4C4E" w:rsidRPr="00AB081C">
        <w:rPr>
          <w:rFonts w:asciiTheme="majorBidi" w:hAnsiTheme="majorBidi" w:cstheme="majorBidi"/>
        </w:rPr>
        <w:t>3</w:t>
      </w:r>
      <w:r w:rsidRPr="00AB081C">
        <w:rPr>
          <w:rFonts w:asciiTheme="majorBidi" w:hAnsiTheme="majorBidi" w:cstheme="majorBidi"/>
          <w:cs/>
        </w:rPr>
        <w:t xml:space="preserve"> ล้านเหรียญสหรัฐฯ ตามลำดับ (ประมาณ </w:t>
      </w:r>
      <w:r w:rsidR="00AC4C4E" w:rsidRPr="00AB081C">
        <w:rPr>
          <w:rFonts w:asciiTheme="majorBidi" w:hAnsiTheme="majorBidi" w:cstheme="majorBidi"/>
        </w:rPr>
        <w:t>1,087</w:t>
      </w:r>
      <w:r w:rsidRPr="00AB081C">
        <w:rPr>
          <w:rFonts w:asciiTheme="majorBidi" w:hAnsiTheme="majorBidi" w:cstheme="majorBidi"/>
          <w:cs/>
        </w:rPr>
        <w:t xml:space="preserve"> ล้านบาท และ </w:t>
      </w:r>
      <w:r w:rsidR="00AC4C4E" w:rsidRPr="00AB081C">
        <w:rPr>
          <w:rFonts w:asciiTheme="majorBidi" w:hAnsiTheme="majorBidi" w:cstheme="majorBidi"/>
        </w:rPr>
        <w:t>126</w:t>
      </w:r>
      <w:r w:rsidRPr="00AB081C">
        <w:rPr>
          <w:rFonts w:asciiTheme="majorBidi" w:hAnsiTheme="majorBidi" w:cstheme="majorBidi"/>
          <w:cs/>
        </w:rPr>
        <w:t xml:space="preserve"> ล้านบาท ตามลำดับ)</w:t>
      </w:r>
    </w:p>
    <w:p w14:paraId="4A523117" w14:textId="77777777" w:rsidR="00EF7ED3" w:rsidRPr="00AB081C" w:rsidRDefault="00EF7ED3" w:rsidP="00977783">
      <w:pPr>
        <w:spacing w:line="240" w:lineRule="auto"/>
        <w:rPr>
          <w:rFonts w:asciiTheme="majorBidi" w:hAnsiTheme="majorBidi" w:cstheme="majorBidi"/>
        </w:rPr>
      </w:pPr>
    </w:p>
    <w:p w14:paraId="3BAF6563" w14:textId="08BA93B4" w:rsidR="00EF7ED3" w:rsidRPr="00AB081C" w:rsidRDefault="00EF7ED3" w:rsidP="00EF7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i/>
          <w:iCs/>
        </w:rPr>
      </w:pPr>
      <w:r w:rsidRPr="00AB081C">
        <w:rPr>
          <w:rFonts w:asciiTheme="majorBidi" w:hAnsiTheme="majorBidi" w:cstheme="majorBidi" w:hint="cs"/>
          <w:i/>
          <w:iCs/>
          <w:cs/>
        </w:rPr>
        <w:t>การลงทุนอื่น</w:t>
      </w:r>
    </w:p>
    <w:p w14:paraId="52D16573" w14:textId="77777777" w:rsidR="00EF7ED3" w:rsidRPr="00AB081C" w:rsidRDefault="00EF7ED3" w:rsidP="00977783">
      <w:pPr>
        <w:spacing w:line="240" w:lineRule="auto"/>
        <w:rPr>
          <w:rFonts w:asciiTheme="majorBidi" w:hAnsiTheme="majorBidi" w:cstheme="majorBidi"/>
        </w:rPr>
      </w:pPr>
    </w:p>
    <w:p w14:paraId="1517589E" w14:textId="1E1268EF" w:rsidR="00EF7ED3" w:rsidRPr="00AB081C" w:rsidRDefault="00EF7ED3" w:rsidP="00902583">
      <w:pPr>
        <w:ind w:left="540"/>
        <w:jc w:val="thaiDistribute"/>
        <w:rPr>
          <w:rFonts w:asciiTheme="majorBidi" w:hAnsiTheme="majorBidi" w:cstheme="majorBidi"/>
        </w:rPr>
      </w:pPr>
      <w:r w:rsidRPr="00AB081C">
        <w:rPr>
          <w:rFonts w:asciiTheme="majorBidi" w:hAnsiTheme="majorBidi" w:cstheme="majorBidi"/>
          <w:cs/>
        </w:rPr>
        <w:t xml:space="preserve">เมื่อวันที่ </w:t>
      </w:r>
      <w:r w:rsidRPr="00AB081C">
        <w:rPr>
          <w:rFonts w:asciiTheme="majorBidi" w:hAnsiTheme="majorBidi" w:cstheme="majorBidi"/>
        </w:rPr>
        <w:t>18</w:t>
      </w:r>
      <w:r w:rsidRPr="00AB081C">
        <w:rPr>
          <w:rFonts w:asciiTheme="majorBidi" w:hAnsiTheme="majorBidi" w:cstheme="majorBidi"/>
          <w:cs/>
        </w:rPr>
        <w:t xml:space="preserve"> ตุลาคม </w:t>
      </w:r>
      <w:r w:rsidRPr="00AB081C">
        <w:rPr>
          <w:rFonts w:asciiTheme="majorBidi" w:hAnsiTheme="majorBidi" w:cstheme="majorBidi"/>
        </w:rPr>
        <w:t xml:space="preserve">2566 BCPG Investment Holdings Pte. Ltd. (“BCPGI”) </w:t>
      </w:r>
      <w:r w:rsidRPr="00AB081C">
        <w:rPr>
          <w:rFonts w:asciiTheme="majorBidi" w:hAnsiTheme="majorBidi" w:cstheme="majorBidi"/>
          <w:cs/>
        </w:rPr>
        <w:t>ซึ่งเป็นบริษัทย่อยทางอ้อมของ</w:t>
      </w:r>
      <w:r w:rsidRPr="00AB081C">
        <w:rPr>
          <w:rFonts w:asciiTheme="majorBidi" w:hAnsiTheme="majorBidi" w:cstheme="majorBidi"/>
        </w:rPr>
        <w:t xml:space="preserve">            </w:t>
      </w:r>
      <w:r w:rsidRPr="00AB081C">
        <w:rPr>
          <w:rFonts w:asciiTheme="majorBidi" w:hAnsiTheme="majorBidi" w:cstheme="majorBidi"/>
          <w:cs/>
        </w:rPr>
        <w:t xml:space="preserve">กลุ่มบริษัท ได้ลงนามในสัญญาการเข้าร่วมลงทุนในกองทุนรวมส่วนบุคคล </w:t>
      </w:r>
      <w:r w:rsidRPr="00AB081C">
        <w:rPr>
          <w:rFonts w:asciiTheme="majorBidi" w:hAnsiTheme="majorBidi" w:cstheme="majorBidi"/>
        </w:rPr>
        <w:t xml:space="preserve">SC Renewable Energy Plus Fund </w:t>
      </w:r>
      <w:r w:rsidRPr="00AB081C">
        <w:rPr>
          <w:rFonts w:asciiTheme="majorBidi" w:hAnsiTheme="majorBidi" w:cstheme="majorBidi"/>
          <w:cs/>
        </w:rPr>
        <w:t xml:space="preserve">1 </w:t>
      </w:r>
      <w:r w:rsidRPr="00AB081C">
        <w:rPr>
          <w:rFonts w:asciiTheme="majorBidi" w:hAnsiTheme="majorBidi" w:cstheme="majorBidi"/>
        </w:rPr>
        <w:t>LP (“</w:t>
      </w:r>
      <w:r w:rsidRPr="00AB081C">
        <w:rPr>
          <w:rFonts w:asciiTheme="majorBidi" w:hAnsiTheme="majorBidi" w:cstheme="majorBidi"/>
          <w:cs/>
        </w:rPr>
        <w:t xml:space="preserve">กองทุน”) ตามมติที่ประชุมคณะกรรมการของ </w:t>
      </w:r>
      <w:r w:rsidRPr="00AB081C">
        <w:rPr>
          <w:rFonts w:asciiTheme="majorBidi" w:hAnsiTheme="majorBidi" w:cstheme="majorBidi"/>
        </w:rPr>
        <w:t xml:space="preserve">BCPGI </w:t>
      </w:r>
      <w:r w:rsidRPr="00AB081C">
        <w:rPr>
          <w:rFonts w:asciiTheme="majorBidi" w:hAnsiTheme="majorBidi" w:cstheme="majorBidi"/>
          <w:cs/>
        </w:rPr>
        <w:t xml:space="preserve">วันที่ </w:t>
      </w:r>
      <w:r w:rsidRPr="00AB081C">
        <w:rPr>
          <w:rFonts w:asciiTheme="majorBidi" w:hAnsiTheme="majorBidi" w:cstheme="majorBidi"/>
        </w:rPr>
        <w:t>26</w:t>
      </w:r>
      <w:r w:rsidRPr="00AB081C">
        <w:rPr>
          <w:rFonts w:asciiTheme="majorBidi" w:hAnsiTheme="majorBidi" w:cstheme="majorBidi"/>
          <w:cs/>
        </w:rPr>
        <w:t xml:space="preserve"> กันยายน </w:t>
      </w:r>
      <w:r w:rsidRPr="00AB081C">
        <w:rPr>
          <w:rFonts w:asciiTheme="majorBidi" w:hAnsiTheme="majorBidi" w:cstheme="majorBidi"/>
        </w:rPr>
        <w:t>2566</w:t>
      </w:r>
      <w:r w:rsidRPr="00AB081C">
        <w:rPr>
          <w:rFonts w:asciiTheme="majorBidi" w:hAnsiTheme="majorBidi" w:cstheme="majorBidi"/>
          <w:cs/>
        </w:rPr>
        <w:t xml:space="preserve"> โดยมีวงเงินลงทุนเป็นจำนวนเงินไม่เกิน </w:t>
      </w:r>
      <w:r w:rsidRPr="00AB081C">
        <w:rPr>
          <w:rFonts w:asciiTheme="majorBidi" w:hAnsiTheme="majorBidi" w:cstheme="majorBidi"/>
        </w:rPr>
        <w:t>30</w:t>
      </w:r>
      <w:r w:rsidRPr="00AB081C">
        <w:rPr>
          <w:rFonts w:asciiTheme="majorBidi" w:hAnsiTheme="majorBidi" w:cstheme="majorBidi"/>
          <w:cs/>
        </w:rPr>
        <w:t xml:space="preserve"> ล้านเหรียญสหรัฐฯ (ประมาณ </w:t>
      </w:r>
      <w:r w:rsidRPr="00AB081C">
        <w:rPr>
          <w:rFonts w:asciiTheme="majorBidi" w:hAnsiTheme="majorBidi" w:cstheme="majorBidi"/>
        </w:rPr>
        <w:t>1,090</w:t>
      </w:r>
      <w:r w:rsidRPr="00AB081C">
        <w:rPr>
          <w:rFonts w:asciiTheme="majorBidi" w:hAnsiTheme="majorBidi" w:cstheme="majorBidi"/>
          <w:cs/>
        </w:rPr>
        <w:t xml:space="preserve"> ล้านบาท) กองทุนดังกล่าวเป็นกองทุนที่จัดตั้งใหม่ซึ่งจดทะเบียนในประเทศสิงคโปร์และมีวัตถุประสงค์ในการลงทุนในโครงการโรงไฟฟ้าพลังงานหมุนเวียนหลายโครงการในภูมิภาคเอเชียแปซิฟิก และบริหารโดยผู้จัดการกองทุน วงเงินลงทุนดังกล่าวคิดเป็นร้อยละ </w:t>
      </w:r>
      <w:r w:rsidRPr="00AB081C">
        <w:rPr>
          <w:rFonts w:asciiTheme="majorBidi" w:hAnsiTheme="majorBidi" w:cstheme="majorBidi"/>
        </w:rPr>
        <w:t>10</w:t>
      </w:r>
      <w:r w:rsidRPr="00AB081C">
        <w:rPr>
          <w:rFonts w:asciiTheme="majorBidi" w:hAnsiTheme="majorBidi" w:cstheme="majorBidi"/>
          <w:cs/>
        </w:rPr>
        <w:t xml:space="preserve"> ของมูลค่ารวมของเงินลงทุนเริ่มแรกของกองทุน กลุ่มบริษัทคาดว่ากองทุนจะมีการทยอยเรียกชำระเงินลงทุนเริ่มงวดแรกภายในไตรมาสที่ </w:t>
      </w:r>
      <w:r w:rsidRPr="00AB081C">
        <w:rPr>
          <w:rFonts w:asciiTheme="majorBidi" w:hAnsiTheme="majorBidi" w:cstheme="majorBidi"/>
        </w:rPr>
        <w:t>4</w:t>
      </w:r>
      <w:r w:rsidRPr="00AB081C">
        <w:rPr>
          <w:rFonts w:asciiTheme="majorBidi" w:hAnsiTheme="majorBidi" w:cstheme="majorBidi"/>
          <w:cs/>
        </w:rPr>
        <w:t xml:space="preserve"> ของปี </w:t>
      </w:r>
      <w:r w:rsidRPr="00AB081C">
        <w:rPr>
          <w:rFonts w:asciiTheme="majorBidi" w:hAnsiTheme="majorBidi" w:cstheme="majorBidi"/>
        </w:rPr>
        <w:t>2566</w:t>
      </w:r>
    </w:p>
    <w:p w14:paraId="159D2E02" w14:textId="77777777" w:rsidR="00AC4C4E" w:rsidRPr="00AB081C" w:rsidRDefault="00AC4C4E" w:rsidP="00977783">
      <w:pPr>
        <w:spacing w:line="240" w:lineRule="auto"/>
        <w:rPr>
          <w:rFonts w:asciiTheme="majorBidi" w:hAnsiTheme="majorBidi" w:cstheme="majorBidi"/>
        </w:rPr>
      </w:pPr>
    </w:p>
    <w:p w14:paraId="752D2B52" w14:textId="0DEBF0D4" w:rsidR="007B60A8" w:rsidRPr="00AB081C" w:rsidRDefault="00AC4C4E" w:rsidP="007B6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i/>
          <w:iCs/>
          <w:cs/>
        </w:rPr>
      </w:pPr>
      <w:r w:rsidRPr="00AB081C">
        <w:rPr>
          <w:rFonts w:asciiTheme="majorBidi" w:hAnsiTheme="majorBidi" w:cstheme="majorBidi"/>
          <w:i/>
          <w:iCs/>
          <w:cs/>
        </w:rPr>
        <w:t xml:space="preserve"> </w:t>
      </w:r>
      <w:r w:rsidR="007B60A8" w:rsidRPr="00AB081C">
        <w:rPr>
          <w:rFonts w:asciiTheme="majorBidi" w:hAnsiTheme="majorBidi" w:cstheme="majorBidi" w:hint="cs"/>
          <w:i/>
          <w:iCs/>
          <w:cs/>
        </w:rPr>
        <w:t>เงินกู้ยืม</w:t>
      </w:r>
    </w:p>
    <w:p w14:paraId="2123366C" w14:textId="77777777" w:rsidR="00AC4C4E" w:rsidRPr="00AB081C" w:rsidRDefault="00AC4C4E" w:rsidP="00977783">
      <w:pPr>
        <w:spacing w:line="240" w:lineRule="auto"/>
        <w:rPr>
          <w:rFonts w:asciiTheme="majorBidi" w:hAnsiTheme="majorBidi" w:cstheme="majorBidi"/>
        </w:rPr>
      </w:pPr>
    </w:p>
    <w:p w14:paraId="5291B04D" w14:textId="055E4A7A" w:rsidR="003420DF" w:rsidRPr="00AB081C" w:rsidRDefault="003420DF" w:rsidP="003420DF">
      <w:pPr>
        <w:ind w:left="540"/>
        <w:jc w:val="thaiDistribute"/>
        <w:rPr>
          <w:rFonts w:asciiTheme="majorBidi" w:hAnsiTheme="majorBidi" w:cstheme="majorBidi"/>
          <w:spacing w:val="-5"/>
          <w:shd w:val="clear" w:color="auto" w:fill="FFFFFF"/>
        </w:rPr>
      </w:pPr>
      <w:r w:rsidRPr="00AB081C">
        <w:rPr>
          <w:rFonts w:asciiTheme="majorBidi" w:hAnsiTheme="majorBidi" w:cstheme="majorBidi" w:hint="cs"/>
          <w:shd w:val="clear" w:color="auto" w:fill="FFFFFF"/>
          <w:cs/>
        </w:rPr>
        <w:t>ในเดือน</w:t>
      </w:r>
      <w:r w:rsidRPr="00AB081C">
        <w:rPr>
          <w:rFonts w:asciiTheme="majorBidi" w:hAnsiTheme="majorBidi" w:cstheme="majorBidi"/>
          <w:shd w:val="clear" w:color="auto" w:fill="FFFFFF"/>
          <w:cs/>
        </w:rPr>
        <w:t xml:space="preserve">ตุลาคม </w:t>
      </w:r>
      <w:r w:rsidRPr="00AB081C">
        <w:rPr>
          <w:rFonts w:asciiTheme="majorBidi" w:hAnsiTheme="majorBidi" w:cstheme="majorBidi"/>
          <w:shd w:val="clear" w:color="auto" w:fill="FFFFFF"/>
        </w:rPr>
        <w:t xml:space="preserve">2566 </w:t>
      </w:r>
      <w:r w:rsidRPr="00AB081C">
        <w:rPr>
          <w:rFonts w:asciiTheme="majorBidi" w:hAnsiTheme="majorBidi" w:cstheme="majorBidi"/>
          <w:shd w:val="clear" w:color="auto" w:fill="FFFFFF"/>
          <w:cs/>
        </w:rPr>
        <w:t>บริษัท</w:t>
      </w:r>
      <w:r w:rsidRPr="00AB081C">
        <w:rPr>
          <w:rFonts w:asciiTheme="majorBidi" w:hAnsiTheme="majorBidi" w:cstheme="majorBidi" w:hint="cs"/>
          <w:shd w:val="clear" w:color="auto" w:fill="FFFFFF"/>
          <w:cs/>
        </w:rPr>
        <w:t>ย่อย</w:t>
      </w:r>
      <w:r w:rsidR="00FF0E02" w:rsidRPr="00AB081C">
        <w:rPr>
          <w:rFonts w:asciiTheme="majorBidi" w:hAnsiTheme="majorBidi" w:cstheme="majorBidi" w:hint="cs"/>
          <w:shd w:val="clear" w:color="auto" w:fill="FFFFFF"/>
          <w:cs/>
        </w:rPr>
        <w:t>แห่งหนึ่ง</w:t>
      </w:r>
      <w:r w:rsidRPr="00AB081C">
        <w:rPr>
          <w:rFonts w:asciiTheme="majorBidi" w:hAnsiTheme="majorBidi" w:cstheme="majorBidi"/>
          <w:shd w:val="clear" w:color="auto" w:fill="FFFFFF"/>
          <w:cs/>
        </w:rPr>
        <w:t>ได้</w:t>
      </w:r>
      <w:r w:rsidRPr="00AB081C">
        <w:rPr>
          <w:rFonts w:asciiTheme="majorBidi" w:hAnsiTheme="majorBidi" w:cstheme="majorBidi" w:hint="cs"/>
          <w:shd w:val="clear" w:color="auto" w:fill="FFFFFF"/>
          <w:cs/>
        </w:rPr>
        <w:t>ทำสัญญา</w:t>
      </w:r>
      <w:r w:rsidR="00D07BFA" w:rsidRPr="00AB081C">
        <w:rPr>
          <w:rFonts w:asciiTheme="majorBidi" w:hAnsiTheme="majorBidi" w:cstheme="majorBidi" w:hint="cs"/>
          <w:shd w:val="clear" w:color="auto" w:fill="FFFFFF"/>
          <w:cs/>
        </w:rPr>
        <w:t>และเบิก</w:t>
      </w:r>
      <w:r w:rsidRPr="00AB081C">
        <w:rPr>
          <w:rFonts w:asciiTheme="majorBidi" w:hAnsiTheme="majorBidi" w:cstheme="majorBidi"/>
          <w:shd w:val="clear" w:color="auto" w:fill="FFFFFF"/>
          <w:cs/>
        </w:rPr>
        <w:t>เงิน</w:t>
      </w:r>
      <w:r w:rsidRPr="00AB081C">
        <w:rPr>
          <w:rFonts w:asciiTheme="majorBidi" w:hAnsiTheme="majorBidi" w:cstheme="majorBidi" w:hint="cs"/>
          <w:shd w:val="clear" w:color="auto" w:fill="FFFFFF"/>
          <w:cs/>
        </w:rPr>
        <w:t>กู้ยืม</w:t>
      </w:r>
      <w:r w:rsidRPr="00AB081C">
        <w:rPr>
          <w:rFonts w:asciiTheme="majorBidi" w:hAnsiTheme="majorBidi" w:cstheme="majorBidi"/>
          <w:shd w:val="clear" w:color="auto" w:fill="FFFFFF"/>
          <w:cs/>
        </w:rPr>
        <w:t>ระยะสั้น</w:t>
      </w:r>
      <w:r w:rsidR="00D07BFA" w:rsidRPr="00AB081C">
        <w:rPr>
          <w:rFonts w:asciiTheme="majorBidi" w:hAnsiTheme="majorBidi" w:cstheme="majorBidi" w:hint="cs"/>
          <w:shd w:val="clear" w:color="auto" w:fill="FFFFFF"/>
          <w:cs/>
        </w:rPr>
        <w:t>โดย</w:t>
      </w:r>
      <w:r w:rsidRPr="00AB081C">
        <w:rPr>
          <w:rFonts w:asciiTheme="majorBidi" w:hAnsiTheme="majorBidi" w:cstheme="majorBidi"/>
          <w:shd w:val="clear" w:color="auto" w:fill="FFFFFF"/>
          <w:cs/>
        </w:rPr>
        <w:t>ไม่มีหลักประกันกับบริษัท</w:t>
      </w:r>
      <w:r w:rsidRPr="00AB081C">
        <w:rPr>
          <w:rFonts w:asciiTheme="majorBidi" w:hAnsiTheme="majorBidi" w:cstheme="majorBidi" w:hint="cs"/>
          <w:shd w:val="clear" w:color="auto" w:fill="FFFFFF"/>
          <w:cs/>
        </w:rPr>
        <w:t xml:space="preserve"> และสถาบันการเงิน</w:t>
      </w:r>
      <w:r w:rsidRPr="00AB081C">
        <w:rPr>
          <w:rFonts w:asciiTheme="majorBidi" w:hAnsiTheme="majorBidi" w:cstheme="majorBidi" w:hint="cs"/>
          <w:spacing w:val="-2"/>
          <w:shd w:val="clear" w:color="auto" w:fill="FFFFFF"/>
          <w:cs/>
        </w:rPr>
        <w:t>สองแห่ง</w:t>
      </w:r>
      <w:r w:rsidRPr="00AB081C">
        <w:rPr>
          <w:rFonts w:asciiTheme="majorBidi" w:hAnsiTheme="majorBidi" w:cstheme="majorBidi"/>
          <w:spacing w:val="-2"/>
          <w:shd w:val="clear" w:color="auto" w:fill="FFFFFF"/>
          <w:cs/>
        </w:rPr>
        <w:t>เพื่อเป็นเงินลงทุนในโครงการโรงไฟฟ้าก๊าซธรรมชาติในประเทศสหรัฐอเมริกา จำนวน</w:t>
      </w:r>
      <w:r w:rsidRPr="00AB081C">
        <w:rPr>
          <w:rFonts w:asciiTheme="majorBidi" w:hAnsiTheme="majorBidi" w:cstheme="majorBidi" w:hint="cs"/>
          <w:spacing w:val="-2"/>
          <w:shd w:val="clear" w:color="auto" w:fill="FFFFFF"/>
          <w:cs/>
        </w:rPr>
        <w:t>รวม</w:t>
      </w:r>
      <w:r w:rsidRPr="00AB081C">
        <w:rPr>
          <w:rFonts w:asciiTheme="majorBidi" w:hAnsiTheme="majorBidi" w:cstheme="majorBidi"/>
          <w:spacing w:val="-2"/>
          <w:shd w:val="clear" w:color="auto" w:fill="FFFFFF"/>
          <w:cs/>
        </w:rPr>
        <w:t xml:space="preserve"> </w:t>
      </w:r>
      <w:r w:rsidRPr="00AB081C">
        <w:rPr>
          <w:rFonts w:asciiTheme="majorBidi" w:hAnsiTheme="majorBidi" w:cstheme="majorBidi"/>
          <w:shd w:val="clear" w:color="auto" w:fill="FFFFFF"/>
        </w:rPr>
        <w:t xml:space="preserve">5,000 </w:t>
      </w:r>
      <w:r w:rsidRPr="00AB081C">
        <w:rPr>
          <w:rFonts w:asciiTheme="majorBidi" w:hAnsiTheme="majorBidi" w:cstheme="majorBidi"/>
          <w:shd w:val="clear" w:color="auto" w:fill="FFFFFF"/>
          <w:cs/>
        </w:rPr>
        <w:t>ล้านบาท</w:t>
      </w:r>
      <w:r w:rsidRPr="00AB081C">
        <w:rPr>
          <w:rFonts w:asciiTheme="majorBidi" w:hAnsiTheme="majorBidi" w:cstheme="majorBidi"/>
          <w:shd w:val="clear" w:color="auto" w:fill="FFFFFF"/>
        </w:rPr>
        <w:t xml:space="preserve"> </w:t>
      </w:r>
      <w:r w:rsidRPr="00AB081C">
        <w:rPr>
          <w:rFonts w:asciiTheme="majorBidi" w:hAnsiTheme="majorBidi" w:cstheme="majorBidi" w:hint="cs"/>
          <w:shd w:val="clear" w:color="auto" w:fill="FFFFFF"/>
          <w:cs/>
        </w:rPr>
        <w:t>ซึ่ง</w:t>
      </w:r>
      <w:r w:rsidRPr="00AB081C">
        <w:rPr>
          <w:rFonts w:asciiTheme="majorBidi" w:hAnsiTheme="majorBidi" w:cstheme="majorBidi"/>
          <w:shd w:val="clear" w:color="auto" w:fill="FFFFFF"/>
          <w:cs/>
        </w:rPr>
        <w:t>มีอัตราดอกเบี้ยลอยตัว</w:t>
      </w:r>
      <w:r w:rsidRPr="00AB081C">
        <w:rPr>
          <w:rFonts w:asciiTheme="majorBidi" w:hAnsiTheme="majorBidi" w:cstheme="majorBidi" w:hint="cs"/>
          <w:shd w:val="clear" w:color="auto" w:fill="FFFFFF"/>
          <w:cs/>
        </w:rPr>
        <w:t xml:space="preserve">และอัตราดอกเบี้ยคงที่ </w:t>
      </w:r>
      <w:r w:rsidRPr="00AB081C">
        <w:rPr>
          <w:rFonts w:asciiTheme="majorBidi" w:hAnsiTheme="majorBidi" w:cstheme="majorBidi"/>
          <w:shd w:val="clear" w:color="auto" w:fill="FFFFFF"/>
          <w:cs/>
        </w:rPr>
        <w:t>สัญญาเงินกู้ยืมเงินดังกล่าวมีเงื่อนไขตามข้อกำหนดใน</w:t>
      </w:r>
      <w:r w:rsidRPr="00AB081C">
        <w:rPr>
          <w:rFonts w:asciiTheme="majorBidi" w:hAnsiTheme="majorBidi" w:cstheme="majorBidi"/>
          <w:spacing w:val="-5"/>
          <w:shd w:val="clear" w:color="auto" w:fill="FFFFFF"/>
          <w:cs/>
        </w:rPr>
        <w:t>สัญญา</w:t>
      </w:r>
    </w:p>
    <w:p w14:paraId="4ADF5922" w14:textId="77777777" w:rsidR="004251F6" w:rsidRPr="00AB081C" w:rsidRDefault="004251F6" w:rsidP="00977783">
      <w:pPr>
        <w:spacing w:line="240" w:lineRule="auto"/>
        <w:rPr>
          <w:rFonts w:asciiTheme="majorBidi" w:hAnsiTheme="majorBidi" w:cstheme="majorBidi"/>
        </w:rPr>
      </w:pPr>
    </w:p>
    <w:p w14:paraId="3C957994" w14:textId="77777777" w:rsidR="00343E57" w:rsidRPr="00AB081C" w:rsidRDefault="00343E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s/>
        </w:rPr>
      </w:pPr>
      <w:r w:rsidRPr="00AB081C">
        <w:rPr>
          <w:rFonts w:asciiTheme="majorBidi" w:hAnsiTheme="majorBidi" w:cstheme="majorBidi"/>
          <w:i/>
          <w:iCs/>
          <w:cs/>
        </w:rPr>
        <w:br w:type="page"/>
      </w:r>
    </w:p>
    <w:p w14:paraId="1030E427" w14:textId="51C98F90" w:rsidR="0034733A" w:rsidRPr="00AB081C" w:rsidRDefault="0034733A" w:rsidP="00E92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i/>
          <w:iCs/>
        </w:rPr>
      </w:pPr>
      <w:r w:rsidRPr="00AB081C">
        <w:rPr>
          <w:rFonts w:asciiTheme="majorBidi" w:hAnsiTheme="majorBidi" w:cstheme="majorBidi" w:hint="cs"/>
          <w:i/>
          <w:iCs/>
          <w:cs/>
        </w:rPr>
        <w:lastRenderedPageBreak/>
        <w:t>บริษัท วินโนหนี้ จำกัด</w:t>
      </w:r>
    </w:p>
    <w:p w14:paraId="3EC48578" w14:textId="77777777" w:rsidR="0034733A" w:rsidRPr="00AB081C" w:rsidRDefault="0034733A" w:rsidP="00977783">
      <w:pPr>
        <w:spacing w:line="240" w:lineRule="auto"/>
        <w:rPr>
          <w:rFonts w:asciiTheme="majorBidi" w:hAnsiTheme="majorBidi" w:cstheme="majorBidi"/>
        </w:rPr>
      </w:pPr>
      <w:r w:rsidRPr="00AB081C">
        <w:rPr>
          <w:rFonts w:asciiTheme="majorBidi" w:hAnsiTheme="majorBidi" w:cstheme="majorBidi"/>
          <w:cs/>
        </w:rPr>
        <w:tab/>
      </w:r>
    </w:p>
    <w:p w14:paraId="3F7D8945" w14:textId="60E9CF07" w:rsidR="00977783" w:rsidRPr="00AB081C" w:rsidRDefault="0034733A" w:rsidP="00977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</w:rPr>
      </w:pPr>
      <w:r w:rsidRPr="00AB081C">
        <w:rPr>
          <w:rFonts w:asciiTheme="majorBidi" w:hAnsiTheme="majorBidi" w:cstheme="majorBidi"/>
          <w:spacing w:val="2"/>
          <w:cs/>
        </w:rPr>
        <w:tab/>
      </w:r>
      <w:r w:rsidRPr="00AB081C">
        <w:rPr>
          <w:rFonts w:asciiTheme="majorBidi" w:hAnsiTheme="majorBidi" w:cstheme="majorBidi" w:hint="cs"/>
          <w:spacing w:val="2"/>
          <w:cs/>
        </w:rPr>
        <w:t xml:space="preserve">เมื่อวันที่ </w:t>
      </w:r>
      <w:r w:rsidRPr="00AB081C">
        <w:rPr>
          <w:rFonts w:asciiTheme="majorBidi" w:hAnsiTheme="majorBidi" w:cstheme="majorBidi"/>
          <w:spacing w:val="2"/>
        </w:rPr>
        <w:t xml:space="preserve">3 </w:t>
      </w:r>
      <w:r w:rsidRPr="00AB081C">
        <w:rPr>
          <w:rFonts w:asciiTheme="majorBidi" w:hAnsiTheme="majorBidi" w:cstheme="majorBidi" w:hint="cs"/>
          <w:spacing w:val="2"/>
          <w:cs/>
        </w:rPr>
        <w:t xml:space="preserve">พฤศจิกายน </w:t>
      </w:r>
      <w:r w:rsidRPr="00AB081C">
        <w:rPr>
          <w:rFonts w:asciiTheme="majorBidi" w:hAnsiTheme="majorBidi" w:cstheme="majorBidi"/>
          <w:spacing w:val="2"/>
        </w:rPr>
        <w:t xml:space="preserve">2566 </w:t>
      </w:r>
      <w:r w:rsidRPr="00AB081C">
        <w:rPr>
          <w:rFonts w:asciiTheme="majorBidi" w:hAnsiTheme="majorBidi" w:cstheme="majorBidi" w:hint="cs"/>
          <w:spacing w:val="2"/>
          <w:cs/>
        </w:rPr>
        <w:t>บริษัทวินโนหนี้ จำกัด ซึ่งเป็นบริษัทย่อย</w:t>
      </w:r>
      <w:r w:rsidR="00F63ECF" w:rsidRPr="00AB081C">
        <w:rPr>
          <w:rFonts w:asciiTheme="majorBidi" w:hAnsiTheme="majorBidi" w:cstheme="majorBidi" w:hint="cs"/>
          <w:spacing w:val="2"/>
          <w:cs/>
        </w:rPr>
        <w:t>ทางอ้อม</w:t>
      </w:r>
      <w:r w:rsidRPr="00AB081C">
        <w:rPr>
          <w:rFonts w:asciiTheme="majorBidi" w:hAnsiTheme="majorBidi" w:cstheme="majorBidi" w:hint="cs"/>
          <w:spacing w:val="2"/>
          <w:cs/>
        </w:rPr>
        <w:t>ของ</w:t>
      </w:r>
      <w:r w:rsidR="00E92F6A" w:rsidRPr="00AB081C">
        <w:rPr>
          <w:rFonts w:asciiTheme="majorBidi" w:hAnsiTheme="majorBidi" w:cstheme="majorBidi" w:hint="cs"/>
          <w:spacing w:val="2"/>
          <w:cs/>
        </w:rPr>
        <w:t>กลุ่ม</w:t>
      </w:r>
      <w:r w:rsidRPr="00AB081C">
        <w:rPr>
          <w:rFonts w:asciiTheme="majorBidi" w:hAnsiTheme="majorBidi" w:cstheme="majorBidi" w:hint="cs"/>
          <w:spacing w:val="2"/>
          <w:cs/>
        </w:rPr>
        <w:t>บริษัท ได้เข้าร่วมลงทุนกับบริษัท บีที</w:t>
      </w:r>
      <w:r w:rsidRPr="00AB081C">
        <w:rPr>
          <w:rFonts w:asciiTheme="majorBidi" w:hAnsiTheme="majorBidi" w:cstheme="majorBidi" w:hint="cs"/>
          <w:cs/>
        </w:rPr>
        <w:t xml:space="preserve">เอส กรุ๊ป โฮลดิ้ง จำกัด (มหาชน) เพื่อเข้าถือหุ้นในบริษัท สมาร์ท อีวี ไบค์ จำกัด ในสัดส่วนร้อยละ </w:t>
      </w:r>
      <w:r w:rsidRPr="00AB081C">
        <w:rPr>
          <w:rFonts w:asciiTheme="majorBidi" w:hAnsiTheme="majorBidi" w:cstheme="majorBidi"/>
        </w:rPr>
        <w:t xml:space="preserve">33.3 </w:t>
      </w:r>
      <w:r w:rsidRPr="00AB081C">
        <w:rPr>
          <w:rFonts w:asciiTheme="majorBidi" w:hAnsiTheme="majorBidi" w:cstheme="majorBidi" w:hint="cs"/>
          <w:cs/>
        </w:rPr>
        <w:t xml:space="preserve">ของหุ้นทั้งหมดของบริษัท สมาร์ท อีวี ไบค์ จำกัด ซึ่งบริษัทดังกล่าวมีทุนจดทะเบียน </w:t>
      </w:r>
      <w:r w:rsidRPr="00AB081C">
        <w:rPr>
          <w:rFonts w:asciiTheme="majorBidi" w:hAnsiTheme="majorBidi" w:cstheme="majorBidi"/>
        </w:rPr>
        <w:t xml:space="preserve">20 </w:t>
      </w:r>
      <w:r w:rsidRPr="00AB081C">
        <w:rPr>
          <w:rFonts w:asciiTheme="majorBidi" w:hAnsiTheme="majorBidi" w:cstheme="majorBidi" w:hint="cs"/>
          <w:cs/>
        </w:rPr>
        <w:t>ล้านบาท มีวัตถุประสงค์เพื่อดำเนินการประกอบธุรกิจเกี่ยวกับการให้เช่าซื้อรถจักรยานยนต์ไฟฟ้า สำหรับผู้ขับขี่จักรยา</w:t>
      </w:r>
      <w:r w:rsidR="00C320AA" w:rsidRPr="00AB081C">
        <w:rPr>
          <w:rFonts w:asciiTheme="majorBidi" w:hAnsiTheme="majorBidi" w:cstheme="majorBidi" w:hint="cs"/>
          <w:cs/>
        </w:rPr>
        <w:t>น</w:t>
      </w:r>
      <w:r w:rsidRPr="00AB081C">
        <w:rPr>
          <w:rFonts w:asciiTheme="majorBidi" w:hAnsiTheme="majorBidi" w:cstheme="majorBidi" w:hint="cs"/>
          <w:cs/>
        </w:rPr>
        <w:t>ยนต์รับจ้างในบริเวณใกล้เคียงสถานีรถไฟฟ้าบีทีเอส</w:t>
      </w:r>
      <w:r w:rsidR="002C2B0D" w:rsidRPr="00AB081C">
        <w:rPr>
          <w:rFonts w:asciiTheme="majorBidi" w:hAnsiTheme="majorBidi" w:cstheme="majorBidi"/>
        </w:rPr>
        <w:t xml:space="preserve"> </w:t>
      </w:r>
      <w:r w:rsidR="002C2B0D" w:rsidRPr="00AB081C">
        <w:rPr>
          <w:rFonts w:asciiTheme="majorBidi" w:hAnsiTheme="majorBidi" w:cstheme="majorBidi" w:hint="cs"/>
          <w:cs/>
        </w:rPr>
        <w:t>รวมถึงธุรกิจอื่น</w:t>
      </w:r>
      <w:r w:rsidR="00F8492D" w:rsidRPr="00AB081C">
        <w:rPr>
          <w:rFonts w:asciiTheme="majorBidi" w:hAnsiTheme="majorBidi" w:cstheme="majorBidi"/>
        </w:rPr>
        <w:t xml:space="preserve"> </w:t>
      </w:r>
      <w:r w:rsidR="002C2B0D" w:rsidRPr="00AB081C">
        <w:rPr>
          <w:rFonts w:asciiTheme="majorBidi" w:hAnsiTheme="majorBidi" w:cstheme="majorBidi" w:hint="cs"/>
          <w:cs/>
        </w:rPr>
        <w:t>ๆ ที่เกี่ยวข้องกับการให้เช่าซื้อรถจักรยานยนต์ไฟฟ้า</w:t>
      </w:r>
      <w:r w:rsidRPr="00AB081C">
        <w:rPr>
          <w:rFonts w:asciiTheme="majorBidi" w:hAnsiTheme="majorBidi" w:cstheme="majorBidi" w:hint="cs"/>
          <w:cs/>
        </w:rPr>
        <w:t xml:space="preserve"> ทำให้บริษัทดังกล่าวมีสถานะเป็นบริษัทร่วมของกลุ่มบริษัท</w:t>
      </w:r>
    </w:p>
    <w:p w14:paraId="21D76EA7" w14:textId="77777777" w:rsidR="003F39B1" w:rsidRPr="00AB081C" w:rsidRDefault="0034733A" w:rsidP="000E3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i/>
          <w:iCs/>
        </w:rPr>
      </w:pPr>
      <w:r w:rsidRPr="00AB081C">
        <w:rPr>
          <w:i/>
          <w:iCs/>
          <w:cs/>
        </w:rPr>
        <w:tab/>
      </w:r>
    </w:p>
    <w:p w14:paraId="3D4B3300" w14:textId="60BCC652" w:rsidR="000E39BF" w:rsidRPr="00AB081C" w:rsidRDefault="003F39B1" w:rsidP="000E3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i/>
          <w:iCs/>
        </w:rPr>
      </w:pPr>
      <w:r w:rsidRPr="00AB081C">
        <w:rPr>
          <w:i/>
          <w:iCs/>
        </w:rPr>
        <w:tab/>
      </w:r>
      <w:r w:rsidR="000E39BF" w:rsidRPr="00AB081C">
        <w:rPr>
          <w:rFonts w:hint="cs"/>
          <w:i/>
          <w:iCs/>
          <w:cs/>
        </w:rPr>
        <w:t>การจ่ายเงินปันผล</w:t>
      </w:r>
    </w:p>
    <w:p w14:paraId="08F0614B" w14:textId="77777777" w:rsidR="000E39BF" w:rsidRPr="00AB081C" w:rsidRDefault="000E39BF" w:rsidP="00977783">
      <w:pPr>
        <w:spacing w:line="240" w:lineRule="auto"/>
        <w:rPr>
          <w:rFonts w:asciiTheme="majorBidi" w:hAnsiTheme="majorBidi" w:cstheme="majorBidi"/>
        </w:rPr>
      </w:pPr>
    </w:p>
    <w:p w14:paraId="0C83F498" w14:textId="0F93AFDB" w:rsidR="000E39BF" w:rsidRPr="00AB081C" w:rsidRDefault="000E39BF" w:rsidP="000E3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  <w:r w:rsidRPr="00AB081C">
        <w:rPr>
          <w:rFonts w:asciiTheme="majorBidi" w:hAnsiTheme="majorBidi"/>
          <w:cs/>
        </w:rPr>
        <w:t xml:space="preserve">เมื่อวันที่ </w:t>
      </w:r>
      <w:r w:rsidRPr="00AB081C">
        <w:t xml:space="preserve">26 </w:t>
      </w:r>
      <w:r w:rsidRPr="00AB081C">
        <w:rPr>
          <w:rFonts w:hint="cs"/>
          <w:cs/>
        </w:rPr>
        <w:t>ตุลาคม</w:t>
      </w:r>
      <w:r w:rsidRPr="00AB081C">
        <w:rPr>
          <w:cs/>
        </w:rPr>
        <w:t xml:space="preserve"> </w:t>
      </w:r>
      <w:r w:rsidRPr="00AB081C">
        <w:t xml:space="preserve">2566 </w:t>
      </w:r>
      <w:r w:rsidRPr="00AB081C">
        <w:rPr>
          <w:rFonts w:asciiTheme="majorBidi" w:hAnsiTheme="majorBidi"/>
          <w:cs/>
        </w:rPr>
        <w:t>ที่ประชุมคณะกรรมการของ</w:t>
      </w:r>
      <w:r w:rsidRPr="00AB081C">
        <w:t xml:space="preserve"> OKEA ASA </w:t>
      </w:r>
      <w:r w:rsidRPr="00AB081C">
        <w:rPr>
          <w:rFonts w:hint="cs"/>
          <w:cs/>
        </w:rPr>
        <w:t xml:space="preserve">ซึ่งเป็นบริษัทย่อยทางอ้อมของกลุ่มบริษัท </w:t>
      </w:r>
      <w:r w:rsidRPr="00AB081C">
        <w:rPr>
          <w:rFonts w:asciiTheme="majorBidi" w:hAnsiTheme="majorBidi"/>
        </w:rPr>
        <w:br/>
      </w:r>
      <w:r w:rsidRPr="00AB081C">
        <w:rPr>
          <w:rFonts w:asciiTheme="majorBidi" w:hAnsiTheme="majorBidi"/>
          <w:cs/>
        </w:rPr>
        <w:t xml:space="preserve">มีมติให้จ่ายเงินปันผลในอัตราหุ้นละ </w:t>
      </w:r>
      <w:r w:rsidRPr="00AB081C">
        <w:rPr>
          <w:rFonts w:asciiTheme="majorBidi" w:hAnsiTheme="majorBidi" w:cstheme="majorBidi"/>
        </w:rPr>
        <w:t xml:space="preserve">1 </w:t>
      </w:r>
      <w:r w:rsidRPr="00AB081C">
        <w:rPr>
          <w:rFonts w:asciiTheme="majorBidi" w:hAnsiTheme="majorBidi"/>
          <w:cs/>
        </w:rPr>
        <w:t xml:space="preserve">โครนนอร์เวย์ เป็นจำนวนเงินทั้งสิ้น </w:t>
      </w:r>
      <w:r w:rsidRPr="00AB081C">
        <w:rPr>
          <w:rFonts w:asciiTheme="majorBidi" w:hAnsiTheme="majorBidi" w:cstheme="majorBidi"/>
        </w:rPr>
        <w:t xml:space="preserve">104 </w:t>
      </w:r>
      <w:r w:rsidRPr="00AB081C">
        <w:rPr>
          <w:rFonts w:asciiTheme="majorBidi" w:hAnsiTheme="majorBidi"/>
          <w:cs/>
        </w:rPr>
        <w:t>ล้านโครนนอร์เวย์ โดย</w:t>
      </w:r>
      <w:r w:rsidRPr="00AB081C">
        <w:rPr>
          <w:rFonts w:asciiTheme="majorBidi" w:hAnsiTheme="majorBidi" w:hint="cs"/>
          <w:cs/>
        </w:rPr>
        <w:t>เงินปันผลดังกล่าวจะจ่ายให้แก่ผู้ถือหุ้น</w:t>
      </w:r>
      <w:r w:rsidRPr="00AB081C">
        <w:rPr>
          <w:rFonts w:asciiTheme="majorBidi" w:hAnsiTheme="majorBidi"/>
          <w:cs/>
        </w:rPr>
        <w:t>ในเดือน</w:t>
      </w:r>
      <w:r w:rsidRPr="00AB081C">
        <w:rPr>
          <w:rFonts w:asciiTheme="majorBidi" w:hAnsiTheme="majorBidi" w:hint="cs"/>
          <w:cs/>
        </w:rPr>
        <w:t>ธันวาคม</w:t>
      </w:r>
      <w:r w:rsidRPr="00AB081C">
        <w:rPr>
          <w:rFonts w:asciiTheme="majorBidi" w:hAnsiTheme="majorBidi"/>
          <w:cs/>
        </w:rPr>
        <w:t xml:space="preserve"> </w:t>
      </w:r>
      <w:r w:rsidRPr="00AB081C">
        <w:rPr>
          <w:rFonts w:asciiTheme="majorBidi" w:hAnsiTheme="majorBidi" w:cstheme="majorBidi"/>
        </w:rPr>
        <w:t>2566</w:t>
      </w:r>
    </w:p>
    <w:p w14:paraId="36E2E6C9" w14:textId="77777777" w:rsidR="0030497F" w:rsidRPr="00AB081C" w:rsidRDefault="0030497F" w:rsidP="00977783">
      <w:pPr>
        <w:spacing w:line="240" w:lineRule="auto"/>
        <w:rPr>
          <w:rFonts w:asciiTheme="majorBidi" w:hAnsiTheme="majorBidi" w:cstheme="majorBidi"/>
        </w:rPr>
      </w:pPr>
    </w:p>
    <w:p w14:paraId="0B7BAF15" w14:textId="0D106689" w:rsidR="0030497F" w:rsidRPr="00AB081C" w:rsidRDefault="0030497F" w:rsidP="00304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i/>
          <w:iCs/>
        </w:rPr>
      </w:pPr>
      <w:r w:rsidRPr="00AB081C">
        <w:rPr>
          <w:i/>
          <w:iCs/>
          <w:cs/>
        </w:rPr>
        <w:tab/>
        <w:t>การเสนอขายหุ้นกู้</w:t>
      </w:r>
    </w:p>
    <w:p w14:paraId="22F876E5" w14:textId="77777777" w:rsidR="0030497F" w:rsidRPr="00AB081C" w:rsidRDefault="0030497F" w:rsidP="00977783">
      <w:pPr>
        <w:spacing w:line="240" w:lineRule="auto"/>
        <w:rPr>
          <w:rFonts w:asciiTheme="majorBidi" w:hAnsiTheme="majorBidi" w:cstheme="majorBidi"/>
        </w:rPr>
      </w:pPr>
    </w:p>
    <w:p w14:paraId="0F74C445" w14:textId="4C9B07A1" w:rsidR="0030497F" w:rsidRPr="002070E5" w:rsidRDefault="0030497F" w:rsidP="0020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cs/>
        </w:rPr>
      </w:pPr>
      <w:r w:rsidRPr="00AB081C">
        <w:rPr>
          <w:rFonts w:asciiTheme="majorBidi" w:hAnsiTheme="majorBidi"/>
          <w:cs/>
        </w:rPr>
        <w:t xml:space="preserve">ในเดือนพฤศจิกายน </w:t>
      </w:r>
      <w:r w:rsidRPr="00AB081C">
        <w:rPr>
          <w:rFonts w:asciiTheme="majorBidi" w:hAnsiTheme="majorBidi"/>
        </w:rPr>
        <w:t xml:space="preserve">2566 </w:t>
      </w:r>
      <w:r w:rsidRPr="00AB081C">
        <w:rPr>
          <w:rFonts w:asciiTheme="majorBidi" w:hAnsiTheme="majorBidi" w:hint="cs"/>
          <w:cs/>
        </w:rPr>
        <w:t xml:space="preserve">บริษัทได้เสนอขายหุ้นกู้ชนิดระบุชื่อผู้ถือ ประเภทไม่ด้อยสิทธิ ไม่มีหลักประกัน และมีผู้แทนผู้ถือหุ้นกู้ เป็นจำนวนเงิน </w:t>
      </w:r>
      <w:r w:rsidRPr="00AB081C">
        <w:rPr>
          <w:rFonts w:asciiTheme="majorBidi" w:hAnsiTheme="majorBidi"/>
        </w:rPr>
        <w:t>3,000</w:t>
      </w:r>
      <w:r w:rsidRPr="00AB081C">
        <w:rPr>
          <w:rFonts w:asciiTheme="majorBidi" w:hAnsiTheme="majorBidi" w:hint="cs"/>
          <w:cs/>
        </w:rPr>
        <w:t xml:space="preserve"> ล้านบาท จำหน่ายต่อผู้ลงทุนทั่วไป หุ้นกู้ดังกล่าวมีมูลค่าที่ตราไว้หน่วยละ </w:t>
      </w:r>
      <w:r w:rsidRPr="00AB081C">
        <w:rPr>
          <w:rFonts w:asciiTheme="majorBidi" w:hAnsiTheme="majorBidi"/>
          <w:spacing w:val="6"/>
        </w:rPr>
        <w:t>1,000</w:t>
      </w:r>
      <w:r w:rsidRPr="00AB081C">
        <w:rPr>
          <w:rFonts w:asciiTheme="majorBidi" w:hAnsiTheme="majorBidi" w:hint="cs"/>
          <w:spacing w:val="6"/>
          <w:cs/>
        </w:rPr>
        <w:t xml:space="preserve"> บาท อัตราดอกเบี้ยร้อยละ </w:t>
      </w:r>
      <w:r w:rsidRPr="00AB081C">
        <w:rPr>
          <w:rFonts w:asciiTheme="majorBidi" w:hAnsiTheme="majorBidi"/>
          <w:spacing w:val="6"/>
        </w:rPr>
        <w:t xml:space="preserve">3.45 </w:t>
      </w:r>
      <w:r w:rsidRPr="00AB081C">
        <w:rPr>
          <w:rFonts w:asciiTheme="majorBidi" w:hAnsiTheme="majorBidi" w:hint="cs"/>
          <w:spacing w:val="6"/>
          <w:cs/>
        </w:rPr>
        <w:t xml:space="preserve">ต่อปี กำหนดจ่ายดอกเบี้ยทุก </w:t>
      </w:r>
      <w:r w:rsidRPr="00AB081C">
        <w:rPr>
          <w:rFonts w:asciiTheme="majorBidi" w:hAnsiTheme="majorBidi"/>
          <w:spacing w:val="6"/>
        </w:rPr>
        <w:t>6</w:t>
      </w:r>
      <w:r w:rsidRPr="00AB081C">
        <w:rPr>
          <w:rFonts w:asciiTheme="majorBidi" w:hAnsiTheme="majorBidi" w:hint="cs"/>
          <w:spacing w:val="6"/>
          <w:cs/>
        </w:rPr>
        <w:t xml:space="preserve"> เดือน อายุ </w:t>
      </w:r>
      <w:r w:rsidRPr="00AB081C">
        <w:rPr>
          <w:rFonts w:asciiTheme="majorBidi" w:hAnsiTheme="majorBidi"/>
          <w:spacing w:val="6"/>
        </w:rPr>
        <w:t>3</w:t>
      </w:r>
      <w:r w:rsidRPr="00AB081C">
        <w:rPr>
          <w:rFonts w:asciiTheme="majorBidi" w:hAnsiTheme="majorBidi" w:hint="cs"/>
          <w:spacing w:val="6"/>
          <w:cs/>
        </w:rPr>
        <w:t xml:space="preserve"> ปี ครบกำหนดไถ่ถอนวันที่ </w:t>
      </w:r>
      <w:r w:rsidRPr="00AB081C">
        <w:rPr>
          <w:rFonts w:asciiTheme="majorBidi" w:hAnsiTheme="majorBidi"/>
          <w:spacing w:val="6"/>
        </w:rPr>
        <w:t>2</w:t>
      </w:r>
      <w:r w:rsidRPr="00AB081C">
        <w:rPr>
          <w:rFonts w:asciiTheme="majorBidi" w:hAnsiTheme="majorBidi" w:hint="cs"/>
          <w:cs/>
        </w:rPr>
        <w:t xml:space="preserve"> พฤศจิกายน </w:t>
      </w:r>
      <w:r w:rsidRPr="00AB081C">
        <w:rPr>
          <w:rFonts w:asciiTheme="majorBidi" w:hAnsiTheme="majorBidi"/>
        </w:rPr>
        <w:t>2569</w:t>
      </w:r>
    </w:p>
    <w:sectPr w:rsidR="0030497F" w:rsidRPr="002070E5" w:rsidSect="00E23505">
      <w:headerReference w:type="default" r:id="rId29"/>
      <w:footerReference w:type="default" r:id="rId30"/>
      <w:pgSz w:w="11907" w:h="16840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E1BC0" w14:textId="77777777" w:rsidR="00954DB7" w:rsidRDefault="00954DB7">
      <w:r>
        <w:separator/>
      </w:r>
    </w:p>
    <w:p w14:paraId="628B509E" w14:textId="77777777" w:rsidR="00954DB7" w:rsidRDefault="00954DB7"/>
  </w:endnote>
  <w:endnote w:type="continuationSeparator" w:id="0">
    <w:p w14:paraId="4D97682B" w14:textId="77777777" w:rsidR="00954DB7" w:rsidRDefault="00954DB7">
      <w:r>
        <w:continuationSeparator/>
      </w:r>
    </w:p>
    <w:p w14:paraId="44840B71" w14:textId="77777777" w:rsidR="00954DB7" w:rsidRDefault="00954D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741018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638CD517" w14:textId="490D62B9" w:rsidR="00006A4B" w:rsidRPr="003E089A" w:rsidRDefault="003E089A" w:rsidP="003E089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E089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E089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E089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E089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E089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3CB6B" w14:textId="0E264DC7" w:rsidR="00006A4B" w:rsidRPr="00F5234D" w:rsidRDefault="00006A4B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</w:instrText>
    </w:r>
    <w:r w:rsidRPr="00F5234D">
      <w:rPr>
        <w:rFonts w:ascii="Angsana New" w:hAnsi="Angsana New"/>
        <w:sz w:val="30"/>
        <w:szCs w:val="30"/>
        <w:cs/>
      </w:rPr>
      <w:instrText xml:space="preserve">* </w:instrText>
    </w:r>
    <w:r w:rsidRPr="00F5234D">
      <w:rPr>
        <w:rFonts w:ascii="Angsana New" w:hAnsi="Angsana New"/>
        <w:sz w:val="30"/>
        <w:szCs w:val="30"/>
      </w:rPr>
      <w:instrText xml:space="preserve">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47A96" w14:textId="17F258CE" w:rsidR="00006A4B" w:rsidRPr="00F5234D" w:rsidRDefault="00006A4B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</w:instrText>
    </w:r>
    <w:r w:rsidRPr="00F5234D">
      <w:rPr>
        <w:rFonts w:ascii="Angsana New" w:hAnsi="Angsana New"/>
        <w:sz w:val="30"/>
        <w:szCs w:val="30"/>
        <w:cs/>
      </w:rPr>
      <w:instrText xml:space="preserve">* </w:instrText>
    </w:r>
    <w:r w:rsidRPr="00F5234D">
      <w:rPr>
        <w:rFonts w:ascii="Angsana New" w:hAnsi="Angsana New"/>
        <w:sz w:val="30"/>
        <w:szCs w:val="30"/>
      </w:rPr>
      <w:instrText xml:space="preserve">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33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BC7D4" w14:textId="0E949FD3" w:rsidR="00006A4B" w:rsidRPr="00F5234D" w:rsidRDefault="00006A4B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</w:instrText>
    </w:r>
    <w:r w:rsidRPr="00F5234D">
      <w:rPr>
        <w:rFonts w:ascii="Angsana New" w:hAnsi="Angsana New"/>
        <w:sz w:val="30"/>
        <w:szCs w:val="30"/>
        <w:cs/>
      </w:rPr>
      <w:instrText xml:space="preserve">* </w:instrText>
    </w:r>
    <w:r w:rsidRPr="00F5234D">
      <w:rPr>
        <w:rFonts w:ascii="Angsana New" w:hAnsi="Angsana New"/>
        <w:sz w:val="30"/>
        <w:szCs w:val="30"/>
      </w:rPr>
      <w:instrText xml:space="preserve">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38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06318" w14:textId="744C78BB" w:rsidR="00006A4B" w:rsidRPr="00116F0A" w:rsidRDefault="00006A4B" w:rsidP="00656B2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16F0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16F0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46</w: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CC6509A" w14:textId="77777777" w:rsidR="00006A4B" w:rsidRPr="00146F25" w:rsidRDefault="00006A4B" w:rsidP="00ED6648">
    <w:pPr>
      <w:pStyle w:val="Footer"/>
      <w:rPr>
        <w:rFonts w:ascii="Times New Roman" w:hAnsi="Times New Roman"/>
        <w:i/>
        <w:iCs/>
        <w:sz w:val="20"/>
        <w:szCs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F9979" w14:textId="59BDB554" w:rsidR="00006A4B" w:rsidRPr="00960645" w:rsidRDefault="00006A4B" w:rsidP="00D942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95"/>
        <w:tab w:val="right" w:pos="8955"/>
      </w:tabs>
      <w:ind w:right="360"/>
      <w:jc w:val="center"/>
      <w:rPr>
        <w:i/>
        <w:iCs/>
        <w:color w:val="0000FF"/>
        <w:lang w:val="fr-FR"/>
      </w:rPr>
    </w:pPr>
    <w:r w:rsidRPr="003E0BCC">
      <w:rPr>
        <w:rFonts w:asciiTheme="majorBidi" w:hAnsiTheme="majorBidi" w:cstheme="majorBidi"/>
      </w:rPr>
      <w:fldChar w:fldCharType="begin"/>
    </w:r>
    <w:r w:rsidRPr="003E0BCC">
      <w:rPr>
        <w:rFonts w:asciiTheme="majorBidi" w:hAnsiTheme="majorBidi" w:cstheme="majorBidi"/>
      </w:rPr>
      <w:instrText xml:space="preserve"> PAGE   \</w:instrText>
    </w:r>
    <w:r w:rsidRPr="003E0BCC">
      <w:rPr>
        <w:rFonts w:asciiTheme="majorBidi" w:hAnsiTheme="majorBidi"/>
        <w:cs/>
      </w:rPr>
      <w:instrText xml:space="preserve">* </w:instrText>
    </w:r>
    <w:r w:rsidRPr="003E0BCC">
      <w:rPr>
        <w:rFonts w:asciiTheme="majorBidi" w:hAnsiTheme="majorBidi" w:cstheme="majorBidi"/>
      </w:rPr>
      <w:instrText xml:space="preserve">MERGEFORMAT </w:instrText>
    </w:r>
    <w:r w:rsidRPr="003E0BCC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  <w:noProof/>
      </w:rPr>
      <w:t>55</w:t>
    </w:r>
    <w:r w:rsidRPr="003E0BCC">
      <w:rPr>
        <w:rFonts w:asciiTheme="majorBidi" w:hAnsiTheme="majorBidi" w:cstheme="majorBidi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F8B0B" w14:textId="5D91E979" w:rsidR="00006A4B" w:rsidRPr="00960645" w:rsidRDefault="00006A4B" w:rsidP="00D942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95"/>
        <w:tab w:val="right" w:pos="8955"/>
      </w:tabs>
      <w:ind w:right="360"/>
      <w:jc w:val="center"/>
      <w:rPr>
        <w:i/>
        <w:iCs/>
        <w:color w:val="0000FF"/>
        <w:lang w:val="fr-FR"/>
      </w:rPr>
    </w:pPr>
    <w:r w:rsidRPr="003E0BCC">
      <w:rPr>
        <w:rFonts w:asciiTheme="majorBidi" w:hAnsiTheme="majorBidi" w:cstheme="majorBidi"/>
      </w:rPr>
      <w:fldChar w:fldCharType="begin"/>
    </w:r>
    <w:r w:rsidRPr="003E0BCC">
      <w:rPr>
        <w:rFonts w:asciiTheme="majorBidi" w:hAnsiTheme="majorBidi" w:cstheme="majorBidi"/>
      </w:rPr>
      <w:instrText xml:space="preserve"> PAGE   \</w:instrText>
    </w:r>
    <w:r w:rsidRPr="003E0BCC">
      <w:rPr>
        <w:rFonts w:asciiTheme="majorBidi" w:hAnsiTheme="majorBidi"/>
        <w:cs/>
      </w:rPr>
      <w:instrText xml:space="preserve">* </w:instrText>
    </w:r>
    <w:r w:rsidRPr="003E0BCC">
      <w:rPr>
        <w:rFonts w:asciiTheme="majorBidi" w:hAnsiTheme="majorBidi" w:cstheme="majorBidi"/>
      </w:rPr>
      <w:instrText xml:space="preserve">MERGEFORMAT </w:instrText>
    </w:r>
    <w:r w:rsidRPr="003E0BCC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  <w:noProof/>
      </w:rPr>
      <w:t>56</w:t>
    </w:r>
    <w:r w:rsidRPr="003E0BCC">
      <w:rPr>
        <w:rFonts w:asciiTheme="majorBidi" w:hAnsiTheme="majorBidi" w:cstheme="majorBid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9A4FE" w14:textId="77777777" w:rsidR="00954DB7" w:rsidRDefault="00954DB7"/>
  </w:footnote>
  <w:footnote w:type="continuationSeparator" w:id="0">
    <w:p w14:paraId="53635AF1" w14:textId="77777777" w:rsidR="00954DB7" w:rsidRDefault="00954DB7">
      <w:r>
        <w:continuationSeparator/>
      </w:r>
    </w:p>
    <w:p w14:paraId="25A4A5B8" w14:textId="77777777" w:rsidR="00954DB7" w:rsidRDefault="00954DB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4AF8F" w14:textId="77777777" w:rsidR="00006A4B" w:rsidRPr="00F47951" w:rsidRDefault="00006A4B" w:rsidP="00B843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760FE9D9" w14:textId="3FE21B14" w:rsidR="00006A4B" w:rsidRPr="00F47951" w:rsidRDefault="00006A4B" w:rsidP="00B843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0633117B" w14:textId="6CC741D8" w:rsidR="00006A4B" w:rsidRPr="00564725" w:rsidRDefault="00006A4B" w:rsidP="00475764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bookmarkStart w:id="6" w:name="_Hlk141207131"/>
    <w:r w:rsidRPr="00A21611">
      <w:rPr>
        <w:bCs/>
        <w:sz w:val="32"/>
        <w:szCs w:val="32"/>
        <w:cs/>
        <w:lang w:val="en-GB"/>
      </w:rPr>
      <w:t>สำหรับงวด</w:t>
    </w:r>
    <w:r w:rsidR="001100D6" w:rsidRPr="00A21611">
      <w:rPr>
        <w:rFonts w:hint="cs"/>
        <w:bCs/>
        <w:sz w:val="32"/>
        <w:szCs w:val="32"/>
        <w:cs/>
        <w:lang w:val="en-GB"/>
      </w:rPr>
      <w:t>สามเดือนและ</w:t>
    </w:r>
    <w:r w:rsidR="00C46509">
      <w:rPr>
        <w:rFonts w:hint="cs"/>
        <w:bCs/>
        <w:sz w:val="32"/>
        <w:szCs w:val="32"/>
        <w:cs/>
        <w:lang w:val="en-GB"/>
      </w:rPr>
      <w:t>เก้า</w:t>
    </w:r>
    <w:r w:rsidRPr="00A21611">
      <w:rPr>
        <w:bCs/>
        <w:sz w:val="32"/>
        <w:szCs w:val="32"/>
        <w:cs/>
        <w:lang w:val="en-GB"/>
      </w:rPr>
      <w:t xml:space="preserve">เดือนสิ้นสุดวันที่ </w:t>
    </w:r>
    <w:r w:rsidRPr="00A21611">
      <w:rPr>
        <w:b/>
        <w:sz w:val="32"/>
        <w:szCs w:val="32"/>
      </w:rPr>
      <w:t>3</w:t>
    </w:r>
    <w:r w:rsidR="005111E9" w:rsidRPr="00A21611">
      <w:rPr>
        <w:b/>
        <w:sz w:val="32"/>
        <w:szCs w:val="32"/>
      </w:rPr>
      <w:t>0</w:t>
    </w:r>
    <w:r w:rsidRPr="00A21611">
      <w:rPr>
        <w:bCs/>
        <w:sz w:val="32"/>
        <w:szCs w:val="32"/>
        <w:cs/>
        <w:lang w:val="en-GB"/>
      </w:rPr>
      <w:t xml:space="preserve"> </w:t>
    </w:r>
    <w:r w:rsidR="00C46509">
      <w:rPr>
        <w:rFonts w:hint="cs"/>
        <w:bCs/>
        <w:sz w:val="32"/>
        <w:szCs w:val="32"/>
        <w:cs/>
        <w:lang w:val="en-GB"/>
      </w:rPr>
      <w:t>กันยายน</w:t>
    </w:r>
    <w:r w:rsidR="005111E9">
      <w:rPr>
        <w:rFonts w:hint="cs"/>
        <w:bCs/>
        <w:sz w:val="32"/>
        <w:szCs w:val="32"/>
        <w:cs/>
        <w:lang w:val="en-GB"/>
      </w:rPr>
      <w:t xml:space="preserve">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>
      <w:rPr>
        <w:b/>
        <w:sz w:val="32"/>
        <w:szCs w:val="32"/>
      </w:rPr>
      <w:t>6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  <w:bookmarkEnd w:id="6"/>
  </w:p>
  <w:p w14:paraId="210763A8" w14:textId="77777777" w:rsidR="00006A4B" w:rsidRPr="00B8432C" w:rsidRDefault="00006A4B" w:rsidP="00B8432C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132F5" w14:textId="77777777" w:rsidR="00006A4B" w:rsidRDefault="00006A4B" w:rsidP="000527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105CCE67" w14:textId="77777777" w:rsidR="00006A4B" w:rsidRPr="00564725" w:rsidRDefault="00006A4B" w:rsidP="000527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578139AB" w14:textId="5BD8D24D" w:rsidR="00496B81" w:rsidRPr="00564725" w:rsidRDefault="00496B81" w:rsidP="00496B8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4E78C9">
      <w:rPr>
        <w:bCs/>
        <w:sz w:val="32"/>
        <w:szCs w:val="32"/>
        <w:cs/>
        <w:lang w:val="en-GB"/>
      </w:rPr>
      <w:t>สำหรับงวด</w:t>
    </w:r>
    <w:r w:rsidRPr="004E78C9">
      <w:rPr>
        <w:rFonts w:hint="cs"/>
        <w:bCs/>
        <w:sz w:val="32"/>
        <w:szCs w:val="32"/>
        <w:cs/>
        <w:lang w:val="en-GB"/>
      </w:rPr>
      <w:t>สามเดือนและ</w:t>
    </w:r>
    <w:r w:rsidR="00B65D4F">
      <w:rPr>
        <w:rFonts w:hint="cs"/>
        <w:bCs/>
        <w:sz w:val="32"/>
        <w:szCs w:val="32"/>
        <w:cs/>
        <w:lang w:val="en-GB"/>
      </w:rPr>
      <w:t>เก้าเดือน</w:t>
    </w:r>
    <w:r w:rsidRPr="00564725">
      <w:rPr>
        <w:bCs/>
        <w:sz w:val="32"/>
        <w:szCs w:val="32"/>
        <w:cs/>
        <w:lang w:val="en-GB"/>
      </w:rPr>
      <w:t xml:space="preserve">สิ้นสุดวันที่ </w:t>
    </w:r>
    <w:r w:rsidRPr="006F1E95">
      <w:rPr>
        <w:b/>
        <w:sz w:val="32"/>
        <w:szCs w:val="32"/>
      </w:rPr>
      <w:t>3</w:t>
    </w:r>
    <w:r>
      <w:rPr>
        <w:b/>
        <w:sz w:val="32"/>
        <w:szCs w:val="32"/>
      </w:rPr>
      <w:t>0</w:t>
    </w:r>
    <w:r w:rsidRPr="00564725">
      <w:rPr>
        <w:bCs/>
        <w:sz w:val="32"/>
        <w:szCs w:val="32"/>
        <w:cs/>
        <w:lang w:val="en-GB"/>
      </w:rPr>
      <w:t xml:space="preserve"> </w:t>
    </w:r>
    <w:r w:rsidR="00737C6D" w:rsidRPr="00737C6D">
      <w:rPr>
        <w:bCs/>
        <w:sz w:val="32"/>
        <w:szCs w:val="32"/>
        <w:cs/>
        <w:lang w:val="en-GB"/>
      </w:rPr>
      <w:t>กันยายน</w:t>
    </w:r>
    <w:r>
      <w:rPr>
        <w:rFonts w:hint="cs"/>
        <w:bCs/>
        <w:sz w:val="32"/>
        <w:szCs w:val="32"/>
        <w:cs/>
        <w:lang w:val="en-GB"/>
      </w:rPr>
      <w:t xml:space="preserve">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>
      <w:rPr>
        <w:b/>
        <w:sz w:val="32"/>
        <w:szCs w:val="32"/>
      </w:rPr>
      <w:t>6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605E51CD" w14:textId="77777777" w:rsidR="00506AF6" w:rsidRPr="00410770" w:rsidRDefault="00506AF6" w:rsidP="00F20DB7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E6BE" w14:textId="77777777" w:rsidR="00006A4B" w:rsidRDefault="00006A4B" w:rsidP="00D942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ab/>
    </w:r>
    <w:r>
      <w:rPr>
        <w:b/>
        <w:bCs/>
        <w:sz w:val="32"/>
        <w:szCs w:val="32"/>
        <w:cs/>
      </w:rPr>
      <w:tab/>
    </w: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4BDFBA93" w14:textId="19FFB529" w:rsidR="00006A4B" w:rsidRPr="00564725" w:rsidRDefault="00006A4B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138E3C73" w14:textId="6104E965" w:rsidR="00496B81" w:rsidRPr="00564725" w:rsidRDefault="00496B81" w:rsidP="00496B8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4E78C9">
      <w:rPr>
        <w:bCs/>
        <w:sz w:val="32"/>
        <w:szCs w:val="32"/>
        <w:cs/>
        <w:lang w:val="en-GB"/>
      </w:rPr>
      <w:t>สำหรับงวด</w:t>
    </w:r>
    <w:r w:rsidRPr="004E78C9">
      <w:rPr>
        <w:rFonts w:hint="cs"/>
        <w:bCs/>
        <w:sz w:val="32"/>
        <w:szCs w:val="32"/>
        <w:cs/>
        <w:lang w:val="en-GB"/>
      </w:rPr>
      <w:t>สามเดือนและ</w:t>
    </w:r>
    <w:r w:rsidR="00B65D4F">
      <w:rPr>
        <w:rFonts w:hint="cs"/>
        <w:bCs/>
        <w:sz w:val="32"/>
        <w:szCs w:val="32"/>
        <w:cs/>
        <w:lang w:val="en-GB"/>
      </w:rPr>
      <w:t>เก้าเดือน</w:t>
    </w:r>
    <w:r w:rsidRPr="00564725">
      <w:rPr>
        <w:bCs/>
        <w:sz w:val="32"/>
        <w:szCs w:val="32"/>
        <w:cs/>
        <w:lang w:val="en-GB"/>
      </w:rPr>
      <w:t xml:space="preserve">สิ้นสุดวันที่ </w:t>
    </w:r>
    <w:r w:rsidRPr="006F1E95">
      <w:rPr>
        <w:b/>
        <w:sz w:val="32"/>
        <w:szCs w:val="32"/>
      </w:rPr>
      <w:t>3</w:t>
    </w:r>
    <w:r>
      <w:rPr>
        <w:b/>
        <w:sz w:val="32"/>
        <w:szCs w:val="32"/>
      </w:rPr>
      <w:t>0</w:t>
    </w:r>
    <w:r w:rsidRPr="00564725">
      <w:rPr>
        <w:bCs/>
        <w:sz w:val="32"/>
        <w:szCs w:val="32"/>
        <w:cs/>
        <w:lang w:val="en-GB"/>
      </w:rPr>
      <w:t xml:space="preserve"> </w:t>
    </w:r>
    <w:r w:rsidR="00737C6D" w:rsidRPr="00737C6D">
      <w:rPr>
        <w:bCs/>
        <w:sz w:val="32"/>
        <w:szCs w:val="32"/>
        <w:cs/>
        <w:lang w:val="en-GB"/>
      </w:rPr>
      <w:t>กันยายน</w:t>
    </w:r>
    <w:r>
      <w:rPr>
        <w:rFonts w:hint="cs"/>
        <w:bCs/>
        <w:sz w:val="32"/>
        <w:szCs w:val="32"/>
        <w:cs/>
        <w:lang w:val="en-GB"/>
      </w:rPr>
      <w:t xml:space="preserve">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>
      <w:rPr>
        <w:b/>
        <w:sz w:val="32"/>
        <w:szCs w:val="32"/>
      </w:rPr>
      <w:t>6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0D8BB828" w14:textId="77777777" w:rsidR="00506AF6" w:rsidRPr="002D1C8F" w:rsidRDefault="00506AF6" w:rsidP="00617971">
    <w:pPr>
      <w:pStyle w:val="Header"/>
      <w:rPr>
        <w:lang w:val="en-GB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CA20D" w14:textId="77777777" w:rsidR="00006A4B" w:rsidRDefault="00006A4B" w:rsidP="00DF744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ab/>
    </w:r>
    <w:r>
      <w:rPr>
        <w:b/>
        <w:bCs/>
        <w:sz w:val="32"/>
        <w:szCs w:val="32"/>
        <w:cs/>
      </w:rPr>
      <w:tab/>
    </w: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66A1A8E2" w14:textId="77777777" w:rsidR="00006A4B" w:rsidRPr="00564725" w:rsidRDefault="00006A4B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52B1CDC2" w14:textId="23CF98EB" w:rsidR="00496B81" w:rsidRPr="00564725" w:rsidRDefault="00496B81" w:rsidP="00496B8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94140D">
      <w:rPr>
        <w:bCs/>
        <w:sz w:val="32"/>
        <w:szCs w:val="32"/>
        <w:cs/>
        <w:lang w:val="en-GB"/>
      </w:rPr>
      <w:t>สำหรับงวด</w:t>
    </w:r>
    <w:r w:rsidRPr="0094140D">
      <w:rPr>
        <w:rFonts w:hint="cs"/>
        <w:bCs/>
        <w:sz w:val="32"/>
        <w:szCs w:val="32"/>
        <w:cs/>
        <w:lang w:val="en-GB"/>
      </w:rPr>
      <w:t>สามเดือนและ</w:t>
    </w:r>
    <w:r w:rsidR="00B65D4F">
      <w:rPr>
        <w:rFonts w:hint="cs"/>
        <w:bCs/>
        <w:sz w:val="32"/>
        <w:szCs w:val="32"/>
        <w:cs/>
        <w:lang w:val="en-GB"/>
      </w:rPr>
      <w:t>เก้าเดือน</w:t>
    </w:r>
    <w:r w:rsidRPr="00564725">
      <w:rPr>
        <w:bCs/>
        <w:sz w:val="32"/>
        <w:szCs w:val="32"/>
        <w:cs/>
        <w:lang w:val="en-GB"/>
      </w:rPr>
      <w:t xml:space="preserve">สิ้นสุดวันที่ </w:t>
    </w:r>
    <w:r w:rsidRPr="006F1E95">
      <w:rPr>
        <w:b/>
        <w:sz w:val="32"/>
        <w:szCs w:val="32"/>
      </w:rPr>
      <w:t>3</w:t>
    </w:r>
    <w:r>
      <w:rPr>
        <w:b/>
        <w:sz w:val="32"/>
        <w:szCs w:val="32"/>
      </w:rPr>
      <w:t>0</w:t>
    </w:r>
    <w:r w:rsidRPr="00564725">
      <w:rPr>
        <w:bCs/>
        <w:sz w:val="32"/>
        <w:szCs w:val="32"/>
        <w:cs/>
        <w:lang w:val="en-GB"/>
      </w:rPr>
      <w:t xml:space="preserve"> </w:t>
    </w:r>
    <w:r w:rsidR="00737C6D" w:rsidRPr="00737C6D">
      <w:rPr>
        <w:bCs/>
        <w:sz w:val="32"/>
        <w:szCs w:val="32"/>
        <w:cs/>
        <w:lang w:val="en-GB"/>
      </w:rPr>
      <w:t>กันยายน</w:t>
    </w:r>
    <w:r>
      <w:rPr>
        <w:rFonts w:hint="cs"/>
        <w:bCs/>
        <w:sz w:val="32"/>
        <w:szCs w:val="32"/>
        <w:cs/>
        <w:lang w:val="en-GB"/>
      </w:rPr>
      <w:t xml:space="preserve">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>
      <w:rPr>
        <w:b/>
        <w:sz w:val="32"/>
        <w:szCs w:val="32"/>
      </w:rPr>
      <w:t>6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124D85A6" w14:textId="77777777" w:rsidR="00506AF6" w:rsidRPr="002D1C8F" w:rsidRDefault="00506AF6" w:rsidP="00617971">
    <w:pPr>
      <w:pStyle w:val="Header"/>
      <w:rPr>
        <w:lang w:val="en-GB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24A26" w14:textId="77777777" w:rsidR="00006A4B" w:rsidRDefault="00006A4B" w:rsidP="00DF744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ab/>
    </w:r>
    <w:r>
      <w:rPr>
        <w:b/>
        <w:bCs/>
        <w:sz w:val="32"/>
        <w:szCs w:val="32"/>
        <w:cs/>
      </w:rPr>
      <w:tab/>
    </w: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4A137A3B" w14:textId="77777777" w:rsidR="00006A4B" w:rsidRPr="00564725" w:rsidRDefault="00006A4B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0A2F7E58" w14:textId="4A99CBA5" w:rsidR="00496B81" w:rsidRPr="00564725" w:rsidRDefault="00496B81" w:rsidP="00496B8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29559F">
      <w:rPr>
        <w:bCs/>
        <w:sz w:val="32"/>
        <w:szCs w:val="32"/>
        <w:cs/>
        <w:lang w:val="en-GB"/>
      </w:rPr>
      <w:t>สำหรับงวด</w:t>
    </w:r>
    <w:r w:rsidRPr="0029559F">
      <w:rPr>
        <w:rFonts w:hint="cs"/>
        <w:bCs/>
        <w:sz w:val="32"/>
        <w:szCs w:val="32"/>
        <w:cs/>
        <w:lang w:val="en-GB"/>
      </w:rPr>
      <w:t>สามเดือนและ</w:t>
    </w:r>
    <w:r w:rsidR="00B65D4F">
      <w:rPr>
        <w:rFonts w:hint="cs"/>
        <w:bCs/>
        <w:sz w:val="32"/>
        <w:szCs w:val="32"/>
        <w:cs/>
        <w:lang w:val="en-GB"/>
      </w:rPr>
      <w:t>เก้าเดือน</w:t>
    </w:r>
    <w:r w:rsidRPr="00564725">
      <w:rPr>
        <w:bCs/>
        <w:sz w:val="32"/>
        <w:szCs w:val="32"/>
        <w:cs/>
        <w:lang w:val="en-GB"/>
      </w:rPr>
      <w:t xml:space="preserve">สิ้นสุดวันที่ </w:t>
    </w:r>
    <w:r w:rsidRPr="006F1E95">
      <w:rPr>
        <w:b/>
        <w:sz w:val="32"/>
        <w:szCs w:val="32"/>
      </w:rPr>
      <w:t>3</w:t>
    </w:r>
    <w:r>
      <w:rPr>
        <w:b/>
        <w:sz w:val="32"/>
        <w:szCs w:val="32"/>
      </w:rPr>
      <w:t>0</w:t>
    </w:r>
    <w:r w:rsidRPr="00564725">
      <w:rPr>
        <w:bCs/>
        <w:sz w:val="32"/>
        <w:szCs w:val="32"/>
        <w:cs/>
        <w:lang w:val="en-GB"/>
      </w:rPr>
      <w:t xml:space="preserve"> </w:t>
    </w:r>
    <w:r w:rsidR="00737C6D" w:rsidRPr="00737C6D">
      <w:rPr>
        <w:bCs/>
        <w:sz w:val="32"/>
        <w:szCs w:val="32"/>
        <w:cs/>
        <w:lang w:val="en-GB"/>
      </w:rPr>
      <w:t>กันยายน</w:t>
    </w:r>
    <w:r>
      <w:rPr>
        <w:rFonts w:hint="cs"/>
        <w:bCs/>
        <w:sz w:val="32"/>
        <w:szCs w:val="32"/>
        <w:cs/>
        <w:lang w:val="en-GB"/>
      </w:rPr>
      <w:t xml:space="preserve">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>
      <w:rPr>
        <w:b/>
        <w:sz w:val="32"/>
        <w:szCs w:val="32"/>
      </w:rPr>
      <w:t>6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452546C9" w14:textId="77777777" w:rsidR="00506AF6" w:rsidRPr="002D1C8F" w:rsidRDefault="00506AF6" w:rsidP="00617971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24B8D" w14:textId="69A04662" w:rsidR="005D0451" w:rsidRDefault="005D0451">
    <w:pPr>
      <w:pStyle w:val="Header"/>
    </w:pPr>
  </w:p>
  <w:p w14:paraId="44B90959" w14:textId="017C3946" w:rsidR="005D0451" w:rsidRDefault="005D0451">
    <w:pPr>
      <w:pStyle w:val="Header"/>
    </w:pPr>
  </w:p>
  <w:p w14:paraId="15ADDA25" w14:textId="49967B42" w:rsidR="005D0451" w:rsidRDefault="005D0451">
    <w:pPr>
      <w:pStyle w:val="Header"/>
    </w:pPr>
  </w:p>
  <w:p w14:paraId="2D0372B3" w14:textId="77777777" w:rsidR="005D0451" w:rsidRDefault="005D0451">
    <w:pPr>
      <w:pStyle w:val="Header"/>
      <w:rPr>
        <w:rFonts w:hint="c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EA77E" w14:textId="77777777" w:rsidR="00006A4B" w:rsidRPr="00F47951" w:rsidRDefault="00006A4B" w:rsidP="00B843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119C6737" w14:textId="132E1157" w:rsidR="00006A4B" w:rsidRPr="00F47951" w:rsidRDefault="00006A4B" w:rsidP="00B843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133A2EC4" w14:textId="6E8940C4" w:rsidR="00496B81" w:rsidRPr="00564725" w:rsidRDefault="00496B81" w:rsidP="00496B8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2A2B01">
      <w:rPr>
        <w:bCs/>
        <w:sz w:val="32"/>
        <w:szCs w:val="32"/>
        <w:cs/>
        <w:lang w:val="en-GB"/>
      </w:rPr>
      <w:t>สำหรับงวด</w:t>
    </w:r>
    <w:r w:rsidRPr="002A2B01">
      <w:rPr>
        <w:rFonts w:hint="cs"/>
        <w:bCs/>
        <w:sz w:val="32"/>
        <w:szCs w:val="32"/>
        <w:cs/>
        <w:lang w:val="en-GB"/>
      </w:rPr>
      <w:t>สามเดือนและ</w:t>
    </w:r>
    <w:r w:rsidR="00B65D4F">
      <w:rPr>
        <w:rFonts w:hint="cs"/>
        <w:bCs/>
        <w:sz w:val="32"/>
        <w:szCs w:val="32"/>
        <w:cs/>
        <w:lang w:val="en-GB"/>
      </w:rPr>
      <w:t>เก้าเดือน</w:t>
    </w:r>
    <w:r w:rsidRPr="00564725">
      <w:rPr>
        <w:bCs/>
        <w:sz w:val="32"/>
        <w:szCs w:val="32"/>
        <w:cs/>
        <w:lang w:val="en-GB"/>
      </w:rPr>
      <w:t xml:space="preserve">สิ้นสุดวันที่ </w:t>
    </w:r>
    <w:r w:rsidRPr="006F1E95">
      <w:rPr>
        <w:b/>
        <w:sz w:val="32"/>
        <w:szCs w:val="32"/>
      </w:rPr>
      <w:t>3</w:t>
    </w:r>
    <w:r>
      <w:rPr>
        <w:b/>
        <w:sz w:val="32"/>
        <w:szCs w:val="32"/>
      </w:rPr>
      <w:t>0</w:t>
    </w:r>
    <w:r w:rsidRPr="00564725">
      <w:rPr>
        <w:bCs/>
        <w:sz w:val="32"/>
        <w:szCs w:val="32"/>
        <w:cs/>
        <w:lang w:val="en-GB"/>
      </w:rPr>
      <w:t xml:space="preserve"> </w:t>
    </w:r>
    <w:r w:rsidR="00737C6D" w:rsidRPr="00737C6D">
      <w:rPr>
        <w:bCs/>
        <w:sz w:val="32"/>
        <w:szCs w:val="32"/>
        <w:cs/>
        <w:lang w:val="en-GB"/>
      </w:rPr>
      <w:t>กันยายน</w:t>
    </w:r>
    <w:r>
      <w:rPr>
        <w:rFonts w:hint="cs"/>
        <w:bCs/>
        <w:sz w:val="32"/>
        <w:szCs w:val="32"/>
        <w:cs/>
        <w:lang w:val="en-GB"/>
      </w:rPr>
      <w:t xml:space="preserve">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>
      <w:rPr>
        <w:b/>
        <w:sz w:val="32"/>
        <w:szCs w:val="32"/>
      </w:rPr>
      <w:t>6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5DD42549" w14:textId="77777777" w:rsidR="00506AF6" w:rsidRPr="00DF35D2" w:rsidRDefault="00506AF6" w:rsidP="00B8432C">
    <w:pPr>
      <w:pStyle w:val="Header"/>
      <w:rPr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6C00F" w14:textId="77777777" w:rsidR="00006A4B" w:rsidRPr="00F47951" w:rsidRDefault="00006A4B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02C2CFB4" w14:textId="428C4A6A" w:rsidR="00006A4B" w:rsidRPr="00F47951" w:rsidRDefault="00006A4B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3A20C502" w14:textId="7F636DDE" w:rsidR="00496B81" w:rsidRPr="00564725" w:rsidRDefault="00496B81" w:rsidP="00496B8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DC4EFD">
      <w:rPr>
        <w:bCs/>
        <w:sz w:val="32"/>
        <w:szCs w:val="32"/>
        <w:cs/>
        <w:lang w:val="en-GB"/>
      </w:rPr>
      <w:t>สำหรับงวด</w:t>
    </w:r>
    <w:r w:rsidRPr="00DC4EFD">
      <w:rPr>
        <w:rFonts w:hint="cs"/>
        <w:bCs/>
        <w:sz w:val="32"/>
        <w:szCs w:val="32"/>
        <w:cs/>
        <w:lang w:val="en-GB"/>
      </w:rPr>
      <w:t>สามเดือนและ</w:t>
    </w:r>
    <w:r w:rsidR="00B65D4F">
      <w:rPr>
        <w:rFonts w:hint="cs"/>
        <w:bCs/>
        <w:sz w:val="32"/>
        <w:szCs w:val="32"/>
        <w:cs/>
        <w:lang w:val="en-GB"/>
      </w:rPr>
      <w:t>เก้าเดือน</w:t>
    </w:r>
    <w:r w:rsidRPr="00564725">
      <w:rPr>
        <w:bCs/>
        <w:sz w:val="32"/>
        <w:szCs w:val="32"/>
        <w:cs/>
        <w:lang w:val="en-GB"/>
      </w:rPr>
      <w:t xml:space="preserve">สิ้นสุดวันที่ </w:t>
    </w:r>
    <w:r w:rsidRPr="006F1E95">
      <w:rPr>
        <w:b/>
        <w:sz w:val="32"/>
        <w:szCs w:val="32"/>
      </w:rPr>
      <w:t>3</w:t>
    </w:r>
    <w:r>
      <w:rPr>
        <w:b/>
        <w:sz w:val="32"/>
        <w:szCs w:val="32"/>
      </w:rPr>
      <w:t>0</w:t>
    </w:r>
    <w:r w:rsidRPr="00564725">
      <w:rPr>
        <w:bCs/>
        <w:sz w:val="32"/>
        <w:szCs w:val="32"/>
        <w:cs/>
        <w:lang w:val="en-GB"/>
      </w:rPr>
      <w:t xml:space="preserve"> </w:t>
    </w:r>
    <w:r w:rsidR="00737C6D" w:rsidRPr="00737C6D">
      <w:rPr>
        <w:bCs/>
        <w:sz w:val="32"/>
        <w:szCs w:val="32"/>
        <w:cs/>
        <w:lang w:val="en-GB"/>
      </w:rPr>
      <w:t>กันยายน</w:t>
    </w:r>
    <w:r>
      <w:rPr>
        <w:rFonts w:hint="cs"/>
        <w:bCs/>
        <w:sz w:val="32"/>
        <w:szCs w:val="32"/>
        <w:cs/>
        <w:lang w:val="en-GB"/>
      </w:rPr>
      <w:t xml:space="preserve">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>
      <w:rPr>
        <w:b/>
        <w:sz w:val="32"/>
        <w:szCs w:val="32"/>
      </w:rPr>
      <w:t>6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1D54414D" w14:textId="77777777" w:rsidR="00506AF6" w:rsidRPr="00DF35D2" w:rsidRDefault="00506AF6" w:rsidP="00DF35D2">
    <w:pPr>
      <w:pStyle w:val="Header"/>
      <w:rPr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2B5FE" w14:textId="41B8A2D5" w:rsidR="00006A4B" w:rsidRPr="00F47951" w:rsidRDefault="00006A4B" w:rsidP="0062428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720" w:hanging="720"/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7A8CB261" w14:textId="56D7B4B1" w:rsidR="00006A4B" w:rsidRPr="00F47951" w:rsidRDefault="00006A4B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1632B339" w14:textId="65A22091" w:rsidR="00496B81" w:rsidRPr="00564725" w:rsidRDefault="00496B81" w:rsidP="00496B8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DC4EFD">
      <w:rPr>
        <w:bCs/>
        <w:sz w:val="32"/>
        <w:szCs w:val="32"/>
        <w:cs/>
        <w:lang w:val="en-GB"/>
      </w:rPr>
      <w:t>สำหรับงวด</w:t>
    </w:r>
    <w:r w:rsidRPr="00DC4EFD">
      <w:rPr>
        <w:rFonts w:hint="cs"/>
        <w:bCs/>
        <w:sz w:val="32"/>
        <w:szCs w:val="32"/>
        <w:cs/>
        <w:lang w:val="en-GB"/>
      </w:rPr>
      <w:t>สามเดือนและ</w:t>
    </w:r>
    <w:r w:rsidR="00B65D4F">
      <w:rPr>
        <w:rFonts w:hint="cs"/>
        <w:bCs/>
        <w:sz w:val="32"/>
        <w:szCs w:val="32"/>
        <w:cs/>
        <w:lang w:val="en-GB"/>
      </w:rPr>
      <w:t>เก้าเดือน</w:t>
    </w:r>
    <w:r w:rsidRPr="00564725">
      <w:rPr>
        <w:bCs/>
        <w:sz w:val="32"/>
        <w:szCs w:val="32"/>
        <w:cs/>
        <w:lang w:val="en-GB"/>
      </w:rPr>
      <w:t xml:space="preserve">สิ้นสุดวันที่ </w:t>
    </w:r>
    <w:r w:rsidRPr="006F1E95">
      <w:rPr>
        <w:b/>
        <w:sz w:val="32"/>
        <w:szCs w:val="32"/>
      </w:rPr>
      <w:t>3</w:t>
    </w:r>
    <w:r>
      <w:rPr>
        <w:b/>
        <w:sz w:val="32"/>
        <w:szCs w:val="32"/>
      </w:rPr>
      <w:t>0</w:t>
    </w:r>
    <w:r w:rsidRPr="00564725">
      <w:rPr>
        <w:bCs/>
        <w:sz w:val="32"/>
        <w:szCs w:val="32"/>
        <w:cs/>
        <w:lang w:val="en-GB"/>
      </w:rPr>
      <w:t xml:space="preserve"> </w:t>
    </w:r>
    <w:r w:rsidR="00737C6D" w:rsidRPr="00737C6D">
      <w:rPr>
        <w:bCs/>
        <w:sz w:val="32"/>
        <w:szCs w:val="32"/>
        <w:cs/>
        <w:lang w:val="en-GB"/>
      </w:rPr>
      <w:t>กันยายน</w:t>
    </w:r>
    <w:r>
      <w:rPr>
        <w:rFonts w:hint="cs"/>
        <w:bCs/>
        <w:sz w:val="32"/>
        <w:szCs w:val="32"/>
        <w:cs/>
        <w:lang w:val="en-GB"/>
      </w:rPr>
      <w:t xml:space="preserve">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>
      <w:rPr>
        <w:b/>
        <w:sz w:val="32"/>
        <w:szCs w:val="32"/>
      </w:rPr>
      <w:t>6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1CBE8B1A" w14:textId="77777777" w:rsidR="00506AF6" w:rsidRPr="00C702AC" w:rsidRDefault="00506AF6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20"/>
        <w:szCs w:val="20"/>
        <w:lang w:val="en-GB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71F4A" w14:textId="77777777" w:rsidR="00006A4B" w:rsidRPr="00F47951" w:rsidRDefault="00006A4B" w:rsidP="0062428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720" w:hanging="720"/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75E80C3B" w14:textId="77777777" w:rsidR="00006A4B" w:rsidRPr="00F47951" w:rsidRDefault="00006A4B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32124EDA" w14:textId="28A15E3E" w:rsidR="00496B81" w:rsidRPr="00564725" w:rsidRDefault="00496B81" w:rsidP="00496B8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</w:t>
    </w:r>
    <w:r w:rsidRPr="002A2B01">
      <w:rPr>
        <w:bCs/>
        <w:sz w:val="32"/>
        <w:szCs w:val="32"/>
        <w:cs/>
        <w:lang w:val="en-GB"/>
      </w:rPr>
      <w:t>งวด</w:t>
    </w:r>
    <w:r w:rsidRPr="002A2B01">
      <w:rPr>
        <w:rFonts w:hint="cs"/>
        <w:bCs/>
        <w:sz w:val="32"/>
        <w:szCs w:val="32"/>
        <w:cs/>
        <w:lang w:val="en-GB"/>
      </w:rPr>
      <w:t>สามเดือนและ</w:t>
    </w:r>
    <w:r w:rsidR="00B65D4F">
      <w:rPr>
        <w:rFonts w:hint="cs"/>
        <w:bCs/>
        <w:sz w:val="32"/>
        <w:szCs w:val="32"/>
        <w:cs/>
        <w:lang w:val="en-GB"/>
      </w:rPr>
      <w:t>เก้าเดือน</w:t>
    </w:r>
    <w:r w:rsidRPr="00564725">
      <w:rPr>
        <w:bCs/>
        <w:sz w:val="32"/>
        <w:szCs w:val="32"/>
        <w:cs/>
        <w:lang w:val="en-GB"/>
      </w:rPr>
      <w:t xml:space="preserve">สิ้นสุดวันที่ </w:t>
    </w:r>
    <w:r w:rsidRPr="006F1E95">
      <w:rPr>
        <w:b/>
        <w:sz w:val="32"/>
        <w:szCs w:val="32"/>
      </w:rPr>
      <w:t>3</w:t>
    </w:r>
    <w:r>
      <w:rPr>
        <w:b/>
        <w:sz w:val="32"/>
        <w:szCs w:val="32"/>
      </w:rPr>
      <w:t>0</w:t>
    </w:r>
    <w:r w:rsidRPr="00564725">
      <w:rPr>
        <w:bCs/>
        <w:sz w:val="32"/>
        <w:szCs w:val="32"/>
        <w:cs/>
        <w:lang w:val="en-GB"/>
      </w:rPr>
      <w:t xml:space="preserve"> </w:t>
    </w:r>
    <w:r w:rsidR="00737C6D" w:rsidRPr="00737C6D">
      <w:rPr>
        <w:bCs/>
        <w:sz w:val="32"/>
        <w:szCs w:val="32"/>
        <w:cs/>
        <w:lang w:val="en-GB"/>
      </w:rPr>
      <w:t>กันยายน</w:t>
    </w:r>
    <w:r>
      <w:rPr>
        <w:rFonts w:hint="cs"/>
        <w:bCs/>
        <w:sz w:val="32"/>
        <w:szCs w:val="32"/>
        <w:cs/>
        <w:lang w:val="en-GB"/>
      </w:rPr>
      <w:t xml:space="preserve">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>
      <w:rPr>
        <w:b/>
        <w:sz w:val="32"/>
        <w:szCs w:val="32"/>
      </w:rPr>
      <w:t>6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0BDDDF78" w14:textId="77777777" w:rsidR="00506AF6" w:rsidRPr="00DF35D2" w:rsidRDefault="00506AF6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5E8E5" w14:textId="77777777" w:rsidR="00006A4B" w:rsidRDefault="00006A4B" w:rsidP="00D454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55C45BE0" w14:textId="4FA35CA4" w:rsidR="00006A4B" w:rsidRPr="00564725" w:rsidRDefault="00006A4B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0367BD11" w14:textId="3C68FC08" w:rsidR="00496B81" w:rsidRPr="00564725" w:rsidRDefault="00496B81" w:rsidP="00496B8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2A2B01">
      <w:rPr>
        <w:bCs/>
        <w:sz w:val="32"/>
        <w:szCs w:val="32"/>
        <w:cs/>
        <w:lang w:val="en-GB"/>
      </w:rPr>
      <w:t>สำหรับงวด</w:t>
    </w:r>
    <w:r w:rsidRPr="002A2B01">
      <w:rPr>
        <w:rFonts w:hint="cs"/>
        <w:bCs/>
        <w:sz w:val="32"/>
        <w:szCs w:val="32"/>
        <w:cs/>
        <w:lang w:val="en-GB"/>
      </w:rPr>
      <w:t>สามเดือนและ</w:t>
    </w:r>
    <w:r w:rsidR="00B65D4F">
      <w:rPr>
        <w:rFonts w:hint="cs"/>
        <w:bCs/>
        <w:sz w:val="32"/>
        <w:szCs w:val="32"/>
        <w:cs/>
        <w:lang w:val="en-GB"/>
      </w:rPr>
      <w:t>เก้าเดือน</w:t>
    </w:r>
    <w:r w:rsidRPr="002A2B01">
      <w:rPr>
        <w:bCs/>
        <w:sz w:val="32"/>
        <w:szCs w:val="32"/>
        <w:cs/>
        <w:lang w:val="en-GB"/>
      </w:rPr>
      <w:t>สิ้นสุด</w:t>
    </w:r>
    <w:r w:rsidRPr="00564725">
      <w:rPr>
        <w:bCs/>
        <w:sz w:val="32"/>
        <w:szCs w:val="32"/>
        <w:cs/>
        <w:lang w:val="en-GB"/>
      </w:rPr>
      <w:t xml:space="preserve">วันที่ </w:t>
    </w:r>
    <w:r w:rsidRPr="006F1E95">
      <w:rPr>
        <w:b/>
        <w:sz w:val="32"/>
        <w:szCs w:val="32"/>
      </w:rPr>
      <w:t>3</w:t>
    </w:r>
    <w:r>
      <w:rPr>
        <w:b/>
        <w:sz w:val="32"/>
        <w:szCs w:val="32"/>
      </w:rPr>
      <w:t>0</w:t>
    </w:r>
    <w:r w:rsidRPr="00564725">
      <w:rPr>
        <w:bCs/>
        <w:sz w:val="32"/>
        <w:szCs w:val="32"/>
        <w:cs/>
        <w:lang w:val="en-GB"/>
      </w:rPr>
      <w:t xml:space="preserve"> </w:t>
    </w:r>
    <w:r w:rsidR="00737C6D" w:rsidRPr="00737C6D">
      <w:rPr>
        <w:bCs/>
        <w:sz w:val="32"/>
        <w:szCs w:val="32"/>
        <w:cs/>
        <w:lang w:val="en-GB"/>
      </w:rPr>
      <w:t>กันยายน</w:t>
    </w:r>
    <w:r>
      <w:rPr>
        <w:rFonts w:hint="cs"/>
        <w:bCs/>
        <w:sz w:val="32"/>
        <w:szCs w:val="32"/>
        <w:cs/>
        <w:lang w:val="en-GB"/>
      </w:rPr>
      <w:t xml:space="preserve">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>
      <w:rPr>
        <w:b/>
        <w:sz w:val="32"/>
        <w:szCs w:val="32"/>
      </w:rPr>
      <w:t>6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0D62B3AE" w14:textId="77777777" w:rsidR="00506AF6" w:rsidRPr="006672E5" w:rsidRDefault="00506AF6" w:rsidP="00617971">
    <w:pPr>
      <w:pStyle w:val="Header"/>
      <w:rPr>
        <w:sz w:val="32"/>
        <w:szCs w:val="32"/>
        <w:lang w:val="en-GB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7A6FB" w14:textId="77777777" w:rsidR="00006A4B" w:rsidRDefault="00006A4B" w:rsidP="00C832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59FDB476" w14:textId="4D722677" w:rsidR="00006A4B" w:rsidRPr="00564725" w:rsidRDefault="00006A4B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3DCCEDAC" w14:textId="5DFB0941" w:rsidR="00496B81" w:rsidRPr="00564725" w:rsidRDefault="00496B81" w:rsidP="00496B8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1E5DF5">
      <w:rPr>
        <w:bCs/>
        <w:sz w:val="32"/>
        <w:szCs w:val="32"/>
        <w:cs/>
        <w:lang w:val="en-GB"/>
      </w:rPr>
      <w:t>สำหรับงวด</w:t>
    </w:r>
    <w:r w:rsidRPr="001E5DF5">
      <w:rPr>
        <w:rFonts w:hint="cs"/>
        <w:bCs/>
        <w:sz w:val="32"/>
        <w:szCs w:val="32"/>
        <w:cs/>
        <w:lang w:val="en-GB"/>
      </w:rPr>
      <w:t>สามเดือนและ</w:t>
    </w:r>
    <w:r w:rsidR="00B65D4F">
      <w:rPr>
        <w:rFonts w:hint="cs"/>
        <w:bCs/>
        <w:sz w:val="32"/>
        <w:szCs w:val="32"/>
        <w:cs/>
        <w:lang w:val="en-GB"/>
      </w:rPr>
      <w:t>เก้าเดือน</w:t>
    </w:r>
    <w:r w:rsidRPr="00564725">
      <w:rPr>
        <w:bCs/>
        <w:sz w:val="32"/>
        <w:szCs w:val="32"/>
        <w:cs/>
        <w:lang w:val="en-GB"/>
      </w:rPr>
      <w:t xml:space="preserve">สิ้นสุดวันที่ </w:t>
    </w:r>
    <w:r w:rsidRPr="006F1E95">
      <w:rPr>
        <w:b/>
        <w:sz w:val="32"/>
        <w:szCs w:val="32"/>
      </w:rPr>
      <w:t>3</w:t>
    </w:r>
    <w:r>
      <w:rPr>
        <w:b/>
        <w:sz w:val="32"/>
        <w:szCs w:val="32"/>
      </w:rPr>
      <w:t>0</w:t>
    </w:r>
    <w:r w:rsidRPr="00564725">
      <w:rPr>
        <w:bCs/>
        <w:sz w:val="32"/>
        <w:szCs w:val="32"/>
        <w:cs/>
        <w:lang w:val="en-GB"/>
      </w:rPr>
      <w:t xml:space="preserve"> </w:t>
    </w:r>
    <w:r w:rsidR="00737C6D" w:rsidRPr="00737C6D">
      <w:rPr>
        <w:bCs/>
        <w:sz w:val="32"/>
        <w:szCs w:val="32"/>
        <w:cs/>
        <w:lang w:val="en-GB"/>
      </w:rPr>
      <w:t>กันยายน</w:t>
    </w:r>
    <w:r>
      <w:rPr>
        <w:rFonts w:hint="cs"/>
        <w:bCs/>
        <w:sz w:val="32"/>
        <w:szCs w:val="32"/>
        <w:cs/>
        <w:lang w:val="en-GB"/>
      </w:rPr>
      <w:t xml:space="preserve">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>
      <w:rPr>
        <w:b/>
        <w:sz w:val="32"/>
        <w:szCs w:val="32"/>
      </w:rPr>
      <w:t>6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73B321DE" w14:textId="77777777" w:rsidR="00506AF6" w:rsidRPr="000F3A45" w:rsidRDefault="00506AF6" w:rsidP="00632C81">
    <w:pPr>
      <w:pStyle w:val="Header"/>
      <w:rPr>
        <w:lang w:val="en-GB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2FC2C" w14:textId="77777777" w:rsidR="00006A4B" w:rsidRDefault="00006A4B" w:rsidP="00C832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30B10757" w14:textId="34A2215D" w:rsidR="00006A4B" w:rsidRPr="00564725" w:rsidRDefault="00006A4B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79C6B7AC" w14:textId="57F1F357" w:rsidR="00496B81" w:rsidRPr="00564725" w:rsidRDefault="00496B81" w:rsidP="00496B8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1E5DF5">
      <w:rPr>
        <w:bCs/>
        <w:sz w:val="32"/>
        <w:szCs w:val="32"/>
        <w:cs/>
        <w:lang w:val="en-GB"/>
      </w:rPr>
      <w:t>สำหรับงวด</w:t>
    </w:r>
    <w:r w:rsidRPr="001E5DF5">
      <w:rPr>
        <w:rFonts w:hint="cs"/>
        <w:bCs/>
        <w:sz w:val="32"/>
        <w:szCs w:val="32"/>
        <w:cs/>
        <w:lang w:val="en-GB"/>
      </w:rPr>
      <w:t>สามเดือนและ</w:t>
    </w:r>
    <w:r w:rsidR="00B65D4F">
      <w:rPr>
        <w:rFonts w:hint="cs"/>
        <w:bCs/>
        <w:sz w:val="32"/>
        <w:szCs w:val="32"/>
        <w:cs/>
        <w:lang w:val="en-GB"/>
      </w:rPr>
      <w:t>เก้าเดือน</w:t>
    </w:r>
    <w:r w:rsidRPr="00564725">
      <w:rPr>
        <w:bCs/>
        <w:sz w:val="32"/>
        <w:szCs w:val="32"/>
        <w:cs/>
        <w:lang w:val="en-GB"/>
      </w:rPr>
      <w:t xml:space="preserve">สิ้นสุดวันที่ </w:t>
    </w:r>
    <w:r w:rsidRPr="006F1E95">
      <w:rPr>
        <w:b/>
        <w:sz w:val="32"/>
        <w:szCs w:val="32"/>
      </w:rPr>
      <w:t>3</w:t>
    </w:r>
    <w:r>
      <w:rPr>
        <w:b/>
        <w:sz w:val="32"/>
        <w:szCs w:val="32"/>
      </w:rPr>
      <w:t>0</w:t>
    </w:r>
    <w:r w:rsidRPr="00564725">
      <w:rPr>
        <w:bCs/>
        <w:sz w:val="32"/>
        <w:szCs w:val="32"/>
        <w:cs/>
        <w:lang w:val="en-GB"/>
      </w:rPr>
      <w:t xml:space="preserve"> </w:t>
    </w:r>
    <w:r w:rsidR="00737C6D" w:rsidRPr="00737C6D">
      <w:rPr>
        <w:bCs/>
        <w:sz w:val="32"/>
        <w:szCs w:val="32"/>
        <w:cs/>
        <w:lang w:val="en-GB"/>
      </w:rPr>
      <w:t>กันยายน</w:t>
    </w:r>
    <w:r>
      <w:rPr>
        <w:rFonts w:hint="cs"/>
        <w:bCs/>
        <w:sz w:val="32"/>
        <w:szCs w:val="32"/>
        <w:cs/>
        <w:lang w:val="en-GB"/>
      </w:rPr>
      <w:t xml:space="preserve">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>
      <w:rPr>
        <w:b/>
        <w:sz w:val="32"/>
        <w:szCs w:val="32"/>
      </w:rPr>
      <w:t>6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0CC01CE3" w14:textId="77777777" w:rsidR="00506AF6" w:rsidRPr="000F3A45" w:rsidRDefault="00506AF6" w:rsidP="00632C81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07CDE"/>
    <w:multiLevelType w:val="hybridMultilevel"/>
    <w:tmpl w:val="AE687BD4"/>
    <w:lvl w:ilvl="0" w:tplc="E58CE5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4A53C9C"/>
    <w:multiLevelType w:val="multilevel"/>
    <w:tmpl w:val="7CECFF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2.1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7337C27"/>
    <w:multiLevelType w:val="multilevel"/>
    <w:tmpl w:val="CBF85D00"/>
    <w:lvl w:ilvl="0">
      <w:start w:val="1"/>
      <w:numFmt w:val="decimal"/>
      <w:lvlText w:val="20.%1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2.1"/>
      <w:lvlJc w:val="left"/>
      <w:pPr>
        <w:ind w:left="720" w:hanging="360"/>
      </w:pPr>
      <w:rPr>
        <w:rFonts w:hint="default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7C743095"/>
    <w:multiLevelType w:val="hybridMultilevel"/>
    <w:tmpl w:val="0F42A76C"/>
    <w:lvl w:ilvl="0" w:tplc="1CD67D94">
      <w:start w:val="1"/>
      <w:numFmt w:val="bullet"/>
      <w:lvlText w:val="-"/>
      <w:lvlJc w:val="left"/>
      <w:pPr>
        <w:ind w:left="1260" w:hanging="360"/>
      </w:pPr>
      <w:rPr>
        <w:rFonts w:ascii="Calibri Light" w:eastAsia="Times New Roman" w:hAnsi="Calibri Light" w:cs="Angsana New" w:hint="default"/>
        <w:b w:val="0"/>
        <w:bCs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45226559">
    <w:abstractNumId w:val="2"/>
  </w:num>
  <w:num w:numId="2" w16cid:durableId="946352153">
    <w:abstractNumId w:val="1"/>
  </w:num>
  <w:num w:numId="3" w16cid:durableId="1305312260">
    <w:abstractNumId w:val="3"/>
  </w:num>
  <w:num w:numId="4" w16cid:durableId="111750632">
    <w:abstractNumId w:val="5"/>
  </w:num>
  <w:num w:numId="5" w16cid:durableId="1596356204">
    <w:abstractNumId w:val="4"/>
  </w:num>
  <w:num w:numId="6" w16cid:durableId="1955090523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40E"/>
    <w:rsid w:val="00000534"/>
    <w:rsid w:val="00000909"/>
    <w:rsid w:val="00000A0B"/>
    <w:rsid w:val="00000A4B"/>
    <w:rsid w:val="00000AA0"/>
    <w:rsid w:val="00000AC0"/>
    <w:rsid w:val="00000D3A"/>
    <w:rsid w:val="00000E7A"/>
    <w:rsid w:val="00001236"/>
    <w:rsid w:val="0000124E"/>
    <w:rsid w:val="0000125A"/>
    <w:rsid w:val="00001287"/>
    <w:rsid w:val="00001303"/>
    <w:rsid w:val="00001368"/>
    <w:rsid w:val="000014F2"/>
    <w:rsid w:val="000019FE"/>
    <w:rsid w:val="00001B5A"/>
    <w:rsid w:val="00001C1E"/>
    <w:rsid w:val="00001DB4"/>
    <w:rsid w:val="00001E1B"/>
    <w:rsid w:val="00001EE6"/>
    <w:rsid w:val="0000200D"/>
    <w:rsid w:val="00002210"/>
    <w:rsid w:val="0000245C"/>
    <w:rsid w:val="000024A6"/>
    <w:rsid w:val="0000272F"/>
    <w:rsid w:val="0000286E"/>
    <w:rsid w:val="00002961"/>
    <w:rsid w:val="00002A05"/>
    <w:rsid w:val="00002B88"/>
    <w:rsid w:val="00002C54"/>
    <w:rsid w:val="00002DA3"/>
    <w:rsid w:val="000030A1"/>
    <w:rsid w:val="000030AC"/>
    <w:rsid w:val="00003361"/>
    <w:rsid w:val="00003588"/>
    <w:rsid w:val="000035CD"/>
    <w:rsid w:val="0000389B"/>
    <w:rsid w:val="0000393D"/>
    <w:rsid w:val="000039E0"/>
    <w:rsid w:val="00003B6B"/>
    <w:rsid w:val="00003BA4"/>
    <w:rsid w:val="00003C28"/>
    <w:rsid w:val="000040D7"/>
    <w:rsid w:val="00004476"/>
    <w:rsid w:val="00004692"/>
    <w:rsid w:val="0000471B"/>
    <w:rsid w:val="00004723"/>
    <w:rsid w:val="00004739"/>
    <w:rsid w:val="00004801"/>
    <w:rsid w:val="0000484F"/>
    <w:rsid w:val="000048E2"/>
    <w:rsid w:val="00004CB5"/>
    <w:rsid w:val="00004D22"/>
    <w:rsid w:val="00004E6C"/>
    <w:rsid w:val="00004F45"/>
    <w:rsid w:val="0000505B"/>
    <w:rsid w:val="00005463"/>
    <w:rsid w:val="0000554D"/>
    <w:rsid w:val="0000588F"/>
    <w:rsid w:val="0000595B"/>
    <w:rsid w:val="00005ABE"/>
    <w:rsid w:val="00005B3E"/>
    <w:rsid w:val="00005B5E"/>
    <w:rsid w:val="00005BAB"/>
    <w:rsid w:val="00005CEC"/>
    <w:rsid w:val="00005F4E"/>
    <w:rsid w:val="00005FCD"/>
    <w:rsid w:val="00006129"/>
    <w:rsid w:val="00006172"/>
    <w:rsid w:val="000061E3"/>
    <w:rsid w:val="000063E3"/>
    <w:rsid w:val="0000688B"/>
    <w:rsid w:val="00006A4B"/>
    <w:rsid w:val="00006B7A"/>
    <w:rsid w:val="00006CAA"/>
    <w:rsid w:val="00006D38"/>
    <w:rsid w:val="00007163"/>
    <w:rsid w:val="0000717C"/>
    <w:rsid w:val="0000722C"/>
    <w:rsid w:val="0000757B"/>
    <w:rsid w:val="00007B57"/>
    <w:rsid w:val="00007EED"/>
    <w:rsid w:val="0001007D"/>
    <w:rsid w:val="00010265"/>
    <w:rsid w:val="000106B0"/>
    <w:rsid w:val="00010794"/>
    <w:rsid w:val="000108FA"/>
    <w:rsid w:val="00010C6F"/>
    <w:rsid w:val="00010D81"/>
    <w:rsid w:val="00010DB5"/>
    <w:rsid w:val="00011071"/>
    <w:rsid w:val="000112B3"/>
    <w:rsid w:val="000112F4"/>
    <w:rsid w:val="0001142A"/>
    <w:rsid w:val="00011433"/>
    <w:rsid w:val="0001186C"/>
    <w:rsid w:val="0001192B"/>
    <w:rsid w:val="00011C86"/>
    <w:rsid w:val="00011CF1"/>
    <w:rsid w:val="00011F42"/>
    <w:rsid w:val="0001218C"/>
    <w:rsid w:val="000122D3"/>
    <w:rsid w:val="0001249E"/>
    <w:rsid w:val="000124CF"/>
    <w:rsid w:val="000124EC"/>
    <w:rsid w:val="000125F9"/>
    <w:rsid w:val="00012607"/>
    <w:rsid w:val="0001261F"/>
    <w:rsid w:val="00012848"/>
    <w:rsid w:val="00012D7D"/>
    <w:rsid w:val="00012EA7"/>
    <w:rsid w:val="00012F70"/>
    <w:rsid w:val="00012F7F"/>
    <w:rsid w:val="00013025"/>
    <w:rsid w:val="000130F6"/>
    <w:rsid w:val="000133CA"/>
    <w:rsid w:val="0001364C"/>
    <w:rsid w:val="000136A6"/>
    <w:rsid w:val="000136F3"/>
    <w:rsid w:val="00013704"/>
    <w:rsid w:val="00013762"/>
    <w:rsid w:val="000139FC"/>
    <w:rsid w:val="00013ACC"/>
    <w:rsid w:val="00013D04"/>
    <w:rsid w:val="00013D18"/>
    <w:rsid w:val="00013EDF"/>
    <w:rsid w:val="0001400C"/>
    <w:rsid w:val="0001409D"/>
    <w:rsid w:val="000141AB"/>
    <w:rsid w:val="000141BF"/>
    <w:rsid w:val="000141FB"/>
    <w:rsid w:val="00014263"/>
    <w:rsid w:val="00014347"/>
    <w:rsid w:val="00014696"/>
    <w:rsid w:val="00014A76"/>
    <w:rsid w:val="00015057"/>
    <w:rsid w:val="000150E6"/>
    <w:rsid w:val="00015452"/>
    <w:rsid w:val="000154D2"/>
    <w:rsid w:val="00015608"/>
    <w:rsid w:val="00015931"/>
    <w:rsid w:val="00015C52"/>
    <w:rsid w:val="00015C6E"/>
    <w:rsid w:val="00015C81"/>
    <w:rsid w:val="00015CEC"/>
    <w:rsid w:val="00015D9B"/>
    <w:rsid w:val="00015F69"/>
    <w:rsid w:val="00015FB4"/>
    <w:rsid w:val="000164E6"/>
    <w:rsid w:val="0001671C"/>
    <w:rsid w:val="00016761"/>
    <w:rsid w:val="000168AF"/>
    <w:rsid w:val="00016CAF"/>
    <w:rsid w:val="00016D97"/>
    <w:rsid w:val="00016FB4"/>
    <w:rsid w:val="0001724C"/>
    <w:rsid w:val="00017772"/>
    <w:rsid w:val="0001787C"/>
    <w:rsid w:val="000179F5"/>
    <w:rsid w:val="00017A4A"/>
    <w:rsid w:val="00017DD0"/>
    <w:rsid w:val="00017E43"/>
    <w:rsid w:val="00020135"/>
    <w:rsid w:val="00020185"/>
    <w:rsid w:val="000203B7"/>
    <w:rsid w:val="0002055E"/>
    <w:rsid w:val="000213CB"/>
    <w:rsid w:val="000213FB"/>
    <w:rsid w:val="00021687"/>
    <w:rsid w:val="0002172B"/>
    <w:rsid w:val="00021848"/>
    <w:rsid w:val="00021947"/>
    <w:rsid w:val="000219C5"/>
    <w:rsid w:val="00021F40"/>
    <w:rsid w:val="0002244C"/>
    <w:rsid w:val="0002286D"/>
    <w:rsid w:val="00022B31"/>
    <w:rsid w:val="00022C6B"/>
    <w:rsid w:val="00022CF8"/>
    <w:rsid w:val="00022E7E"/>
    <w:rsid w:val="00022FC2"/>
    <w:rsid w:val="0002310B"/>
    <w:rsid w:val="00023310"/>
    <w:rsid w:val="0002344A"/>
    <w:rsid w:val="00023578"/>
    <w:rsid w:val="0002378F"/>
    <w:rsid w:val="00023926"/>
    <w:rsid w:val="00023996"/>
    <w:rsid w:val="00023CE6"/>
    <w:rsid w:val="00023CEB"/>
    <w:rsid w:val="00023F16"/>
    <w:rsid w:val="0002400A"/>
    <w:rsid w:val="000240D5"/>
    <w:rsid w:val="0002410E"/>
    <w:rsid w:val="000243B5"/>
    <w:rsid w:val="00024446"/>
    <w:rsid w:val="0002452E"/>
    <w:rsid w:val="000246A2"/>
    <w:rsid w:val="00024953"/>
    <w:rsid w:val="00024B3C"/>
    <w:rsid w:val="00024E70"/>
    <w:rsid w:val="00024EEB"/>
    <w:rsid w:val="000251AF"/>
    <w:rsid w:val="000256A5"/>
    <w:rsid w:val="0002581D"/>
    <w:rsid w:val="00025941"/>
    <w:rsid w:val="00025DB7"/>
    <w:rsid w:val="000260F9"/>
    <w:rsid w:val="0002616A"/>
    <w:rsid w:val="000261E9"/>
    <w:rsid w:val="000263B2"/>
    <w:rsid w:val="0002655C"/>
    <w:rsid w:val="0002666D"/>
    <w:rsid w:val="0002678A"/>
    <w:rsid w:val="00026A6D"/>
    <w:rsid w:val="00026AF3"/>
    <w:rsid w:val="00026E4E"/>
    <w:rsid w:val="000271AE"/>
    <w:rsid w:val="000271C7"/>
    <w:rsid w:val="00027638"/>
    <w:rsid w:val="000277B2"/>
    <w:rsid w:val="00030059"/>
    <w:rsid w:val="00030064"/>
    <w:rsid w:val="0003016C"/>
    <w:rsid w:val="00030344"/>
    <w:rsid w:val="00030354"/>
    <w:rsid w:val="00030358"/>
    <w:rsid w:val="00030430"/>
    <w:rsid w:val="0003053C"/>
    <w:rsid w:val="0003062D"/>
    <w:rsid w:val="0003078C"/>
    <w:rsid w:val="000307B1"/>
    <w:rsid w:val="000308C6"/>
    <w:rsid w:val="0003098C"/>
    <w:rsid w:val="00030B64"/>
    <w:rsid w:val="00030FB5"/>
    <w:rsid w:val="00031008"/>
    <w:rsid w:val="000312C2"/>
    <w:rsid w:val="000316C8"/>
    <w:rsid w:val="00031958"/>
    <w:rsid w:val="00031AB8"/>
    <w:rsid w:val="00031B6B"/>
    <w:rsid w:val="00031BA0"/>
    <w:rsid w:val="00031F70"/>
    <w:rsid w:val="00032196"/>
    <w:rsid w:val="000323D6"/>
    <w:rsid w:val="0003243F"/>
    <w:rsid w:val="0003248D"/>
    <w:rsid w:val="000325EA"/>
    <w:rsid w:val="000326CD"/>
    <w:rsid w:val="00032745"/>
    <w:rsid w:val="00032BEF"/>
    <w:rsid w:val="00032D0A"/>
    <w:rsid w:val="000331F7"/>
    <w:rsid w:val="00033203"/>
    <w:rsid w:val="000332AD"/>
    <w:rsid w:val="00033A4B"/>
    <w:rsid w:val="00033A81"/>
    <w:rsid w:val="00033EFB"/>
    <w:rsid w:val="000340AE"/>
    <w:rsid w:val="00034191"/>
    <w:rsid w:val="000344FF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372"/>
    <w:rsid w:val="00035425"/>
    <w:rsid w:val="0003564C"/>
    <w:rsid w:val="000356C0"/>
    <w:rsid w:val="00035738"/>
    <w:rsid w:val="000357B4"/>
    <w:rsid w:val="00035916"/>
    <w:rsid w:val="00035A15"/>
    <w:rsid w:val="00035BE7"/>
    <w:rsid w:val="00035FFA"/>
    <w:rsid w:val="000362A8"/>
    <w:rsid w:val="000362F7"/>
    <w:rsid w:val="000363FC"/>
    <w:rsid w:val="00036500"/>
    <w:rsid w:val="00036764"/>
    <w:rsid w:val="000368AB"/>
    <w:rsid w:val="000369F7"/>
    <w:rsid w:val="00036AC0"/>
    <w:rsid w:val="00036B3C"/>
    <w:rsid w:val="00036EED"/>
    <w:rsid w:val="00037315"/>
    <w:rsid w:val="0003733F"/>
    <w:rsid w:val="0003735E"/>
    <w:rsid w:val="00037418"/>
    <w:rsid w:val="00037501"/>
    <w:rsid w:val="000375BD"/>
    <w:rsid w:val="000376DB"/>
    <w:rsid w:val="00037A7C"/>
    <w:rsid w:val="00037EB2"/>
    <w:rsid w:val="0004013F"/>
    <w:rsid w:val="0004049C"/>
    <w:rsid w:val="0004051E"/>
    <w:rsid w:val="000407E9"/>
    <w:rsid w:val="00040D85"/>
    <w:rsid w:val="00040E9F"/>
    <w:rsid w:val="00040EF6"/>
    <w:rsid w:val="00040F1D"/>
    <w:rsid w:val="00040F61"/>
    <w:rsid w:val="00041074"/>
    <w:rsid w:val="0004126D"/>
    <w:rsid w:val="00041280"/>
    <w:rsid w:val="00041356"/>
    <w:rsid w:val="000415A4"/>
    <w:rsid w:val="00041626"/>
    <w:rsid w:val="000417E5"/>
    <w:rsid w:val="00041842"/>
    <w:rsid w:val="0004186C"/>
    <w:rsid w:val="00041A7D"/>
    <w:rsid w:val="00041ABA"/>
    <w:rsid w:val="00041C82"/>
    <w:rsid w:val="00041E4D"/>
    <w:rsid w:val="0004203B"/>
    <w:rsid w:val="00042225"/>
    <w:rsid w:val="0004238C"/>
    <w:rsid w:val="00042881"/>
    <w:rsid w:val="00042B23"/>
    <w:rsid w:val="00042CCD"/>
    <w:rsid w:val="00042DDD"/>
    <w:rsid w:val="00042E10"/>
    <w:rsid w:val="00042EDE"/>
    <w:rsid w:val="00042F74"/>
    <w:rsid w:val="00042FCA"/>
    <w:rsid w:val="00043332"/>
    <w:rsid w:val="00043495"/>
    <w:rsid w:val="000434F1"/>
    <w:rsid w:val="000435B5"/>
    <w:rsid w:val="0004361D"/>
    <w:rsid w:val="00043851"/>
    <w:rsid w:val="00043972"/>
    <w:rsid w:val="00043B68"/>
    <w:rsid w:val="00043E5B"/>
    <w:rsid w:val="00043F68"/>
    <w:rsid w:val="00043F77"/>
    <w:rsid w:val="00044220"/>
    <w:rsid w:val="00044278"/>
    <w:rsid w:val="00044509"/>
    <w:rsid w:val="0004454A"/>
    <w:rsid w:val="000449E9"/>
    <w:rsid w:val="00044A31"/>
    <w:rsid w:val="00044A7F"/>
    <w:rsid w:val="00044D8E"/>
    <w:rsid w:val="0004515E"/>
    <w:rsid w:val="00045309"/>
    <w:rsid w:val="000454B2"/>
    <w:rsid w:val="000454C9"/>
    <w:rsid w:val="00045585"/>
    <w:rsid w:val="00045617"/>
    <w:rsid w:val="000457A2"/>
    <w:rsid w:val="000457B5"/>
    <w:rsid w:val="000457D0"/>
    <w:rsid w:val="000458C7"/>
    <w:rsid w:val="00045947"/>
    <w:rsid w:val="00045960"/>
    <w:rsid w:val="000459B7"/>
    <w:rsid w:val="00045A16"/>
    <w:rsid w:val="00045A1B"/>
    <w:rsid w:val="00046013"/>
    <w:rsid w:val="000461E8"/>
    <w:rsid w:val="00046215"/>
    <w:rsid w:val="00046416"/>
    <w:rsid w:val="0004641A"/>
    <w:rsid w:val="00046539"/>
    <w:rsid w:val="000466F4"/>
    <w:rsid w:val="00046AD3"/>
    <w:rsid w:val="00046B7F"/>
    <w:rsid w:val="00046C02"/>
    <w:rsid w:val="00046C63"/>
    <w:rsid w:val="00046E6D"/>
    <w:rsid w:val="00046EB3"/>
    <w:rsid w:val="000476D9"/>
    <w:rsid w:val="000478BC"/>
    <w:rsid w:val="000478DE"/>
    <w:rsid w:val="00047A2E"/>
    <w:rsid w:val="00047DAD"/>
    <w:rsid w:val="00050348"/>
    <w:rsid w:val="000505D7"/>
    <w:rsid w:val="000506AA"/>
    <w:rsid w:val="000508D9"/>
    <w:rsid w:val="00050955"/>
    <w:rsid w:val="00050990"/>
    <w:rsid w:val="00050992"/>
    <w:rsid w:val="00050DD4"/>
    <w:rsid w:val="00050DDE"/>
    <w:rsid w:val="00050F54"/>
    <w:rsid w:val="00051417"/>
    <w:rsid w:val="000515BF"/>
    <w:rsid w:val="00051A6D"/>
    <w:rsid w:val="00051A98"/>
    <w:rsid w:val="00051B12"/>
    <w:rsid w:val="00052035"/>
    <w:rsid w:val="0005218A"/>
    <w:rsid w:val="00052421"/>
    <w:rsid w:val="00052493"/>
    <w:rsid w:val="000525A0"/>
    <w:rsid w:val="000525D7"/>
    <w:rsid w:val="00052726"/>
    <w:rsid w:val="0005292B"/>
    <w:rsid w:val="00052A2E"/>
    <w:rsid w:val="00052AC4"/>
    <w:rsid w:val="00052BDB"/>
    <w:rsid w:val="00052C03"/>
    <w:rsid w:val="00052FB1"/>
    <w:rsid w:val="00052FC0"/>
    <w:rsid w:val="0005305C"/>
    <w:rsid w:val="00053104"/>
    <w:rsid w:val="000532CB"/>
    <w:rsid w:val="00053816"/>
    <w:rsid w:val="00053859"/>
    <w:rsid w:val="00053A37"/>
    <w:rsid w:val="00053E0C"/>
    <w:rsid w:val="00053E16"/>
    <w:rsid w:val="00053E9E"/>
    <w:rsid w:val="00053F33"/>
    <w:rsid w:val="00054111"/>
    <w:rsid w:val="000542AC"/>
    <w:rsid w:val="00054433"/>
    <w:rsid w:val="00054590"/>
    <w:rsid w:val="000546F1"/>
    <w:rsid w:val="00054741"/>
    <w:rsid w:val="00054751"/>
    <w:rsid w:val="00054A5D"/>
    <w:rsid w:val="00054ADB"/>
    <w:rsid w:val="00054E0E"/>
    <w:rsid w:val="00054F32"/>
    <w:rsid w:val="0005520B"/>
    <w:rsid w:val="00055359"/>
    <w:rsid w:val="000553B4"/>
    <w:rsid w:val="0005542F"/>
    <w:rsid w:val="00055603"/>
    <w:rsid w:val="00055729"/>
    <w:rsid w:val="000558B1"/>
    <w:rsid w:val="000558C4"/>
    <w:rsid w:val="00055944"/>
    <w:rsid w:val="00055AD4"/>
    <w:rsid w:val="00055B4F"/>
    <w:rsid w:val="00055C38"/>
    <w:rsid w:val="00055D4A"/>
    <w:rsid w:val="00055DCD"/>
    <w:rsid w:val="00055E51"/>
    <w:rsid w:val="00055E90"/>
    <w:rsid w:val="0005619E"/>
    <w:rsid w:val="00056606"/>
    <w:rsid w:val="00056A2E"/>
    <w:rsid w:val="00056A46"/>
    <w:rsid w:val="00056BC9"/>
    <w:rsid w:val="00056FDB"/>
    <w:rsid w:val="000571A9"/>
    <w:rsid w:val="000574CB"/>
    <w:rsid w:val="000575BC"/>
    <w:rsid w:val="00057743"/>
    <w:rsid w:val="0005798F"/>
    <w:rsid w:val="00057A44"/>
    <w:rsid w:val="00057BDB"/>
    <w:rsid w:val="00057CCC"/>
    <w:rsid w:val="00057D3B"/>
    <w:rsid w:val="00057DE5"/>
    <w:rsid w:val="00057E9A"/>
    <w:rsid w:val="000600BB"/>
    <w:rsid w:val="00060161"/>
    <w:rsid w:val="00060335"/>
    <w:rsid w:val="000604E4"/>
    <w:rsid w:val="00060522"/>
    <w:rsid w:val="00060709"/>
    <w:rsid w:val="0006074C"/>
    <w:rsid w:val="00061325"/>
    <w:rsid w:val="000614AB"/>
    <w:rsid w:val="000614C7"/>
    <w:rsid w:val="0006161C"/>
    <w:rsid w:val="00061968"/>
    <w:rsid w:val="00061A37"/>
    <w:rsid w:val="00061B46"/>
    <w:rsid w:val="00061CC0"/>
    <w:rsid w:val="0006249D"/>
    <w:rsid w:val="00062766"/>
    <w:rsid w:val="0006276B"/>
    <w:rsid w:val="00062825"/>
    <w:rsid w:val="0006292C"/>
    <w:rsid w:val="00062BE1"/>
    <w:rsid w:val="00062C07"/>
    <w:rsid w:val="00062C3F"/>
    <w:rsid w:val="00062E71"/>
    <w:rsid w:val="00063142"/>
    <w:rsid w:val="00063253"/>
    <w:rsid w:val="0006376B"/>
    <w:rsid w:val="000639A9"/>
    <w:rsid w:val="00063AFB"/>
    <w:rsid w:val="00063D2D"/>
    <w:rsid w:val="00063EAB"/>
    <w:rsid w:val="00064083"/>
    <w:rsid w:val="00064114"/>
    <w:rsid w:val="00064160"/>
    <w:rsid w:val="00064345"/>
    <w:rsid w:val="00064B99"/>
    <w:rsid w:val="00064C61"/>
    <w:rsid w:val="00064C76"/>
    <w:rsid w:val="00064D65"/>
    <w:rsid w:val="00064FF0"/>
    <w:rsid w:val="000650CB"/>
    <w:rsid w:val="00065171"/>
    <w:rsid w:val="0006547A"/>
    <w:rsid w:val="000654FC"/>
    <w:rsid w:val="00065604"/>
    <w:rsid w:val="00065812"/>
    <w:rsid w:val="00065BBB"/>
    <w:rsid w:val="00065D9F"/>
    <w:rsid w:val="00065F6D"/>
    <w:rsid w:val="00066786"/>
    <w:rsid w:val="00066831"/>
    <w:rsid w:val="00066865"/>
    <w:rsid w:val="00066C4D"/>
    <w:rsid w:val="00066CD3"/>
    <w:rsid w:val="00066FB3"/>
    <w:rsid w:val="000673A5"/>
    <w:rsid w:val="000675A9"/>
    <w:rsid w:val="000675B8"/>
    <w:rsid w:val="000675C1"/>
    <w:rsid w:val="0006762E"/>
    <w:rsid w:val="000676AE"/>
    <w:rsid w:val="00067824"/>
    <w:rsid w:val="00067877"/>
    <w:rsid w:val="0006794F"/>
    <w:rsid w:val="000679B9"/>
    <w:rsid w:val="000679C5"/>
    <w:rsid w:val="0007005C"/>
    <w:rsid w:val="000702A8"/>
    <w:rsid w:val="000704A0"/>
    <w:rsid w:val="000704C6"/>
    <w:rsid w:val="00070674"/>
    <w:rsid w:val="00070750"/>
    <w:rsid w:val="00070758"/>
    <w:rsid w:val="000707C3"/>
    <w:rsid w:val="0007080C"/>
    <w:rsid w:val="000708A6"/>
    <w:rsid w:val="00070AB5"/>
    <w:rsid w:val="00070B5F"/>
    <w:rsid w:val="00070BD2"/>
    <w:rsid w:val="00070BD4"/>
    <w:rsid w:val="00070D97"/>
    <w:rsid w:val="00071267"/>
    <w:rsid w:val="000712FE"/>
    <w:rsid w:val="000716AA"/>
    <w:rsid w:val="000717A0"/>
    <w:rsid w:val="00071B83"/>
    <w:rsid w:val="00071D9F"/>
    <w:rsid w:val="00071E82"/>
    <w:rsid w:val="00072019"/>
    <w:rsid w:val="000722F7"/>
    <w:rsid w:val="0007231D"/>
    <w:rsid w:val="0007242A"/>
    <w:rsid w:val="00072C65"/>
    <w:rsid w:val="00072D94"/>
    <w:rsid w:val="0007305E"/>
    <w:rsid w:val="00073138"/>
    <w:rsid w:val="0007317C"/>
    <w:rsid w:val="000734BC"/>
    <w:rsid w:val="000738CE"/>
    <w:rsid w:val="00073ABD"/>
    <w:rsid w:val="00073BC9"/>
    <w:rsid w:val="00073C00"/>
    <w:rsid w:val="00073D07"/>
    <w:rsid w:val="00073E9C"/>
    <w:rsid w:val="00073F67"/>
    <w:rsid w:val="00074009"/>
    <w:rsid w:val="000740CE"/>
    <w:rsid w:val="00074152"/>
    <w:rsid w:val="000742F7"/>
    <w:rsid w:val="0007468C"/>
    <w:rsid w:val="00074A4E"/>
    <w:rsid w:val="00074CC9"/>
    <w:rsid w:val="00074D51"/>
    <w:rsid w:val="00074D92"/>
    <w:rsid w:val="00074E69"/>
    <w:rsid w:val="00074EAC"/>
    <w:rsid w:val="00074FAA"/>
    <w:rsid w:val="0007522C"/>
    <w:rsid w:val="0007534C"/>
    <w:rsid w:val="00075935"/>
    <w:rsid w:val="00075A69"/>
    <w:rsid w:val="00075B1F"/>
    <w:rsid w:val="00075BE4"/>
    <w:rsid w:val="00075F3F"/>
    <w:rsid w:val="00075F81"/>
    <w:rsid w:val="000760B2"/>
    <w:rsid w:val="000761C2"/>
    <w:rsid w:val="000762D9"/>
    <w:rsid w:val="000763BD"/>
    <w:rsid w:val="00076599"/>
    <w:rsid w:val="0007659D"/>
    <w:rsid w:val="00076BB7"/>
    <w:rsid w:val="00076C2D"/>
    <w:rsid w:val="00076C4D"/>
    <w:rsid w:val="00076D0F"/>
    <w:rsid w:val="00076EBB"/>
    <w:rsid w:val="00076F5C"/>
    <w:rsid w:val="00077192"/>
    <w:rsid w:val="000771B5"/>
    <w:rsid w:val="00077244"/>
    <w:rsid w:val="00077465"/>
    <w:rsid w:val="00077796"/>
    <w:rsid w:val="000777BB"/>
    <w:rsid w:val="00077C0F"/>
    <w:rsid w:val="00077E04"/>
    <w:rsid w:val="00077E1B"/>
    <w:rsid w:val="00077EA3"/>
    <w:rsid w:val="00077EBC"/>
    <w:rsid w:val="00077EEA"/>
    <w:rsid w:val="00080027"/>
    <w:rsid w:val="0008040C"/>
    <w:rsid w:val="0008041D"/>
    <w:rsid w:val="000806B9"/>
    <w:rsid w:val="00080AA7"/>
    <w:rsid w:val="00080B19"/>
    <w:rsid w:val="00080CC3"/>
    <w:rsid w:val="00080D17"/>
    <w:rsid w:val="00080F8B"/>
    <w:rsid w:val="0008102C"/>
    <w:rsid w:val="000811D0"/>
    <w:rsid w:val="00081383"/>
    <w:rsid w:val="000814B3"/>
    <w:rsid w:val="00081576"/>
    <w:rsid w:val="00081BDB"/>
    <w:rsid w:val="00081DED"/>
    <w:rsid w:val="000822E2"/>
    <w:rsid w:val="000823F8"/>
    <w:rsid w:val="0008244A"/>
    <w:rsid w:val="00082881"/>
    <w:rsid w:val="00082A1E"/>
    <w:rsid w:val="00082D0B"/>
    <w:rsid w:val="00082DC5"/>
    <w:rsid w:val="00083046"/>
    <w:rsid w:val="000830B0"/>
    <w:rsid w:val="000830D9"/>
    <w:rsid w:val="000838BF"/>
    <w:rsid w:val="000838E3"/>
    <w:rsid w:val="00083ABC"/>
    <w:rsid w:val="00083E5C"/>
    <w:rsid w:val="00083EEB"/>
    <w:rsid w:val="00083F82"/>
    <w:rsid w:val="0008401E"/>
    <w:rsid w:val="00084189"/>
    <w:rsid w:val="00084517"/>
    <w:rsid w:val="000845FC"/>
    <w:rsid w:val="00084752"/>
    <w:rsid w:val="000847D1"/>
    <w:rsid w:val="00084BEC"/>
    <w:rsid w:val="00084D3B"/>
    <w:rsid w:val="00084D6C"/>
    <w:rsid w:val="00084EAD"/>
    <w:rsid w:val="0008513C"/>
    <w:rsid w:val="00085591"/>
    <w:rsid w:val="00085711"/>
    <w:rsid w:val="0008586A"/>
    <w:rsid w:val="00085887"/>
    <w:rsid w:val="000859A1"/>
    <w:rsid w:val="00085B5E"/>
    <w:rsid w:val="00085EAB"/>
    <w:rsid w:val="000860D4"/>
    <w:rsid w:val="00086220"/>
    <w:rsid w:val="0008684E"/>
    <w:rsid w:val="00086A41"/>
    <w:rsid w:val="00086BA2"/>
    <w:rsid w:val="00086C1E"/>
    <w:rsid w:val="000870CA"/>
    <w:rsid w:val="00087223"/>
    <w:rsid w:val="00087605"/>
    <w:rsid w:val="00087697"/>
    <w:rsid w:val="00087731"/>
    <w:rsid w:val="000877AA"/>
    <w:rsid w:val="00087870"/>
    <w:rsid w:val="00087EFC"/>
    <w:rsid w:val="00087F39"/>
    <w:rsid w:val="0009003E"/>
    <w:rsid w:val="000901E2"/>
    <w:rsid w:val="00090279"/>
    <w:rsid w:val="0009038B"/>
    <w:rsid w:val="000906D7"/>
    <w:rsid w:val="0009077D"/>
    <w:rsid w:val="00090792"/>
    <w:rsid w:val="000907EB"/>
    <w:rsid w:val="0009085F"/>
    <w:rsid w:val="0009098B"/>
    <w:rsid w:val="00090A15"/>
    <w:rsid w:val="00090DCB"/>
    <w:rsid w:val="00090E70"/>
    <w:rsid w:val="0009104D"/>
    <w:rsid w:val="0009108F"/>
    <w:rsid w:val="0009109A"/>
    <w:rsid w:val="000913A0"/>
    <w:rsid w:val="000913AA"/>
    <w:rsid w:val="00091839"/>
    <w:rsid w:val="00091974"/>
    <w:rsid w:val="00091F13"/>
    <w:rsid w:val="0009203F"/>
    <w:rsid w:val="000920B6"/>
    <w:rsid w:val="00092224"/>
    <w:rsid w:val="000922BA"/>
    <w:rsid w:val="000922EF"/>
    <w:rsid w:val="00092372"/>
    <w:rsid w:val="000923D1"/>
    <w:rsid w:val="00092488"/>
    <w:rsid w:val="00092595"/>
    <w:rsid w:val="00092717"/>
    <w:rsid w:val="00092AFE"/>
    <w:rsid w:val="00092B09"/>
    <w:rsid w:val="00092B9F"/>
    <w:rsid w:val="00092BCE"/>
    <w:rsid w:val="00092E21"/>
    <w:rsid w:val="00092E73"/>
    <w:rsid w:val="00093089"/>
    <w:rsid w:val="00093154"/>
    <w:rsid w:val="00093410"/>
    <w:rsid w:val="000935F2"/>
    <w:rsid w:val="0009377B"/>
    <w:rsid w:val="00093B64"/>
    <w:rsid w:val="00093DC6"/>
    <w:rsid w:val="00093F3E"/>
    <w:rsid w:val="00093F7F"/>
    <w:rsid w:val="00093FAC"/>
    <w:rsid w:val="000940F2"/>
    <w:rsid w:val="0009441F"/>
    <w:rsid w:val="00094BAF"/>
    <w:rsid w:val="00094D5D"/>
    <w:rsid w:val="00094D77"/>
    <w:rsid w:val="00094FA8"/>
    <w:rsid w:val="00094FAA"/>
    <w:rsid w:val="0009512C"/>
    <w:rsid w:val="000952A1"/>
    <w:rsid w:val="000955A7"/>
    <w:rsid w:val="000956E5"/>
    <w:rsid w:val="0009586D"/>
    <w:rsid w:val="00095A5F"/>
    <w:rsid w:val="00095C5E"/>
    <w:rsid w:val="00095CCA"/>
    <w:rsid w:val="00095E09"/>
    <w:rsid w:val="00096199"/>
    <w:rsid w:val="0009625D"/>
    <w:rsid w:val="000964E2"/>
    <w:rsid w:val="000966C3"/>
    <w:rsid w:val="00096881"/>
    <w:rsid w:val="0009696E"/>
    <w:rsid w:val="00096A74"/>
    <w:rsid w:val="00096AFB"/>
    <w:rsid w:val="00096B29"/>
    <w:rsid w:val="00096B7D"/>
    <w:rsid w:val="00096F7F"/>
    <w:rsid w:val="00097106"/>
    <w:rsid w:val="00097191"/>
    <w:rsid w:val="00097241"/>
    <w:rsid w:val="0009739A"/>
    <w:rsid w:val="00097433"/>
    <w:rsid w:val="00097434"/>
    <w:rsid w:val="000974E6"/>
    <w:rsid w:val="00097A49"/>
    <w:rsid w:val="00097A9A"/>
    <w:rsid w:val="00097AF5"/>
    <w:rsid w:val="00097D0D"/>
    <w:rsid w:val="000A007A"/>
    <w:rsid w:val="000A017D"/>
    <w:rsid w:val="000A01BA"/>
    <w:rsid w:val="000A01FE"/>
    <w:rsid w:val="000A0259"/>
    <w:rsid w:val="000A033A"/>
    <w:rsid w:val="000A0567"/>
    <w:rsid w:val="000A0611"/>
    <w:rsid w:val="000A0690"/>
    <w:rsid w:val="000A0D54"/>
    <w:rsid w:val="000A0DE6"/>
    <w:rsid w:val="000A0FBB"/>
    <w:rsid w:val="000A1032"/>
    <w:rsid w:val="000A10C6"/>
    <w:rsid w:val="000A116B"/>
    <w:rsid w:val="000A11A3"/>
    <w:rsid w:val="000A12A1"/>
    <w:rsid w:val="000A131F"/>
    <w:rsid w:val="000A163E"/>
    <w:rsid w:val="000A171A"/>
    <w:rsid w:val="000A19C7"/>
    <w:rsid w:val="000A1B30"/>
    <w:rsid w:val="000A1E45"/>
    <w:rsid w:val="000A1EB3"/>
    <w:rsid w:val="000A1FDA"/>
    <w:rsid w:val="000A2229"/>
    <w:rsid w:val="000A256B"/>
    <w:rsid w:val="000A25A7"/>
    <w:rsid w:val="000A2776"/>
    <w:rsid w:val="000A28C1"/>
    <w:rsid w:val="000A29B9"/>
    <w:rsid w:val="000A2B47"/>
    <w:rsid w:val="000A2F0E"/>
    <w:rsid w:val="000A2F48"/>
    <w:rsid w:val="000A31FB"/>
    <w:rsid w:val="000A32BE"/>
    <w:rsid w:val="000A33C3"/>
    <w:rsid w:val="000A3540"/>
    <w:rsid w:val="000A3A97"/>
    <w:rsid w:val="000A3B99"/>
    <w:rsid w:val="000A3E92"/>
    <w:rsid w:val="000A3EB4"/>
    <w:rsid w:val="000A41AD"/>
    <w:rsid w:val="000A4404"/>
    <w:rsid w:val="000A4414"/>
    <w:rsid w:val="000A44FD"/>
    <w:rsid w:val="000A45FC"/>
    <w:rsid w:val="000A4615"/>
    <w:rsid w:val="000A4A51"/>
    <w:rsid w:val="000A4B03"/>
    <w:rsid w:val="000A4B34"/>
    <w:rsid w:val="000A4D19"/>
    <w:rsid w:val="000A4DA6"/>
    <w:rsid w:val="000A4E1B"/>
    <w:rsid w:val="000A4EE3"/>
    <w:rsid w:val="000A4FBA"/>
    <w:rsid w:val="000A506D"/>
    <w:rsid w:val="000A5172"/>
    <w:rsid w:val="000A544B"/>
    <w:rsid w:val="000A546E"/>
    <w:rsid w:val="000A5794"/>
    <w:rsid w:val="000A5E90"/>
    <w:rsid w:val="000A5F6E"/>
    <w:rsid w:val="000A5F94"/>
    <w:rsid w:val="000A601B"/>
    <w:rsid w:val="000A6076"/>
    <w:rsid w:val="000A60E5"/>
    <w:rsid w:val="000A60FF"/>
    <w:rsid w:val="000A6409"/>
    <w:rsid w:val="000A69BB"/>
    <w:rsid w:val="000A6AA5"/>
    <w:rsid w:val="000A6CAE"/>
    <w:rsid w:val="000A70B0"/>
    <w:rsid w:val="000A71C1"/>
    <w:rsid w:val="000A71DD"/>
    <w:rsid w:val="000A7238"/>
    <w:rsid w:val="000A75B4"/>
    <w:rsid w:val="000A78E1"/>
    <w:rsid w:val="000A7970"/>
    <w:rsid w:val="000A7C93"/>
    <w:rsid w:val="000A7CB8"/>
    <w:rsid w:val="000A7DEF"/>
    <w:rsid w:val="000B0482"/>
    <w:rsid w:val="000B04A9"/>
    <w:rsid w:val="000B05B6"/>
    <w:rsid w:val="000B06C4"/>
    <w:rsid w:val="000B072E"/>
    <w:rsid w:val="000B07D0"/>
    <w:rsid w:val="000B0AE8"/>
    <w:rsid w:val="000B0BFD"/>
    <w:rsid w:val="000B0BFF"/>
    <w:rsid w:val="000B0CEA"/>
    <w:rsid w:val="000B0D32"/>
    <w:rsid w:val="000B0F66"/>
    <w:rsid w:val="000B142E"/>
    <w:rsid w:val="000B1657"/>
    <w:rsid w:val="000B1891"/>
    <w:rsid w:val="000B19ED"/>
    <w:rsid w:val="000B1A79"/>
    <w:rsid w:val="000B1AE3"/>
    <w:rsid w:val="000B1BBC"/>
    <w:rsid w:val="000B1C8E"/>
    <w:rsid w:val="000B1F08"/>
    <w:rsid w:val="000B220D"/>
    <w:rsid w:val="000B2493"/>
    <w:rsid w:val="000B24D4"/>
    <w:rsid w:val="000B24EE"/>
    <w:rsid w:val="000B2957"/>
    <w:rsid w:val="000B2B31"/>
    <w:rsid w:val="000B2B42"/>
    <w:rsid w:val="000B2B99"/>
    <w:rsid w:val="000B2C29"/>
    <w:rsid w:val="000B2CFB"/>
    <w:rsid w:val="000B2F23"/>
    <w:rsid w:val="000B2FE7"/>
    <w:rsid w:val="000B300F"/>
    <w:rsid w:val="000B33F6"/>
    <w:rsid w:val="000B33FE"/>
    <w:rsid w:val="000B3401"/>
    <w:rsid w:val="000B34B8"/>
    <w:rsid w:val="000B37FD"/>
    <w:rsid w:val="000B383D"/>
    <w:rsid w:val="000B390B"/>
    <w:rsid w:val="000B3E22"/>
    <w:rsid w:val="000B42E6"/>
    <w:rsid w:val="000B4358"/>
    <w:rsid w:val="000B47A2"/>
    <w:rsid w:val="000B4982"/>
    <w:rsid w:val="000B4A38"/>
    <w:rsid w:val="000B4D92"/>
    <w:rsid w:val="000B4EE9"/>
    <w:rsid w:val="000B52CF"/>
    <w:rsid w:val="000B5361"/>
    <w:rsid w:val="000B53D6"/>
    <w:rsid w:val="000B545B"/>
    <w:rsid w:val="000B5464"/>
    <w:rsid w:val="000B5614"/>
    <w:rsid w:val="000B563A"/>
    <w:rsid w:val="000B57F9"/>
    <w:rsid w:val="000B591F"/>
    <w:rsid w:val="000B5996"/>
    <w:rsid w:val="000B5A47"/>
    <w:rsid w:val="000B5C6D"/>
    <w:rsid w:val="000B5F55"/>
    <w:rsid w:val="000B60FA"/>
    <w:rsid w:val="000B61DE"/>
    <w:rsid w:val="000B6371"/>
    <w:rsid w:val="000B63CE"/>
    <w:rsid w:val="000B6767"/>
    <w:rsid w:val="000B685D"/>
    <w:rsid w:val="000B68F2"/>
    <w:rsid w:val="000B6949"/>
    <w:rsid w:val="000B6EB3"/>
    <w:rsid w:val="000B70A3"/>
    <w:rsid w:val="000B710C"/>
    <w:rsid w:val="000B71C1"/>
    <w:rsid w:val="000B7375"/>
    <w:rsid w:val="000B73A7"/>
    <w:rsid w:val="000B75A3"/>
    <w:rsid w:val="000B7638"/>
    <w:rsid w:val="000B769E"/>
    <w:rsid w:val="000B7960"/>
    <w:rsid w:val="000B79F1"/>
    <w:rsid w:val="000B7A7E"/>
    <w:rsid w:val="000B7AE4"/>
    <w:rsid w:val="000B7D3C"/>
    <w:rsid w:val="000C00BB"/>
    <w:rsid w:val="000C0380"/>
    <w:rsid w:val="000C0391"/>
    <w:rsid w:val="000C042E"/>
    <w:rsid w:val="000C0996"/>
    <w:rsid w:val="000C0B67"/>
    <w:rsid w:val="000C0C07"/>
    <w:rsid w:val="000C0E82"/>
    <w:rsid w:val="000C1616"/>
    <w:rsid w:val="000C168F"/>
    <w:rsid w:val="000C16AF"/>
    <w:rsid w:val="000C2081"/>
    <w:rsid w:val="000C2103"/>
    <w:rsid w:val="000C2452"/>
    <w:rsid w:val="000C28E4"/>
    <w:rsid w:val="000C2BF8"/>
    <w:rsid w:val="000C2BFF"/>
    <w:rsid w:val="000C2D25"/>
    <w:rsid w:val="000C2EAA"/>
    <w:rsid w:val="000C300B"/>
    <w:rsid w:val="000C3128"/>
    <w:rsid w:val="000C3150"/>
    <w:rsid w:val="000C35C6"/>
    <w:rsid w:val="000C36B8"/>
    <w:rsid w:val="000C37E2"/>
    <w:rsid w:val="000C386E"/>
    <w:rsid w:val="000C39C0"/>
    <w:rsid w:val="000C39D6"/>
    <w:rsid w:val="000C3A61"/>
    <w:rsid w:val="000C3AFB"/>
    <w:rsid w:val="000C3B79"/>
    <w:rsid w:val="000C3C13"/>
    <w:rsid w:val="000C3DA1"/>
    <w:rsid w:val="000C3EFA"/>
    <w:rsid w:val="000C3F3C"/>
    <w:rsid w:val="000C42FC"/>
    <w:rsid w:val="000C44A1"/>
    <w:rsid w:val="000C44AD"/>
    <w:rsid w:val="000C44FC"/>
    <w:rsid w:val="000C45BD"/>
    <w:rsid w:val="000C4820"/>
    <w:rsid w:val="000C4853"/>
    <w:rsid w:val="000C4A1E"/>
    <w:rsid w:val="000C4C39"/>
    <w:rsid w:val="000C4D2D"/>
    <w:rsid w:val="000C4DF0"/>
    <w:rsid w:val="000C4F02"/>
    <w:rsid w:val="000C4FA5"/>
    <w:rsid w:val="000C5029"/>
    <w:rsid w:val="000C5061"/>
    <w:rsid w:val="000C52F1"/>
    <w:rsid w:val="000C539F"/>
    <w:rsid w:val="000C545E"/>
    <w:rsid w:val="000C5774"/>
    <w:rsid w:val="000C583D"/>
    <w:rsid w:val="000C58AF"/>
    <w:rsid w:val="000C5B0B"/>
    <w:rsid w:val="000C5C8F"/>
    <w:rsid w:val="000C5F0B"/>
    <w:rsid w:val="000C61FC"/>
    <w:rsid w:val="000C628B"/>
    <w:rsid w:val="000C6622"/>
    <w:rsid w:val="000C674D"/>
    <w:rsid w:val="000C690B"/>
    <w:rsid w:val="000C6B3B"/>
    <w:rsid w:val="000C6E34"/>
    <w:rsid w:val="000C6F11"/>
    <w:rsid w:val="000C6FB5"/>
    <w:rsid w:val="000C71B7"/>
    <w:rsid w:val="000C728F"/>
    <w:rsid w:val="000C7370"/>
    <w:rsid w:val="000C775A"/>
    <w:rsid w:val="000C7BEA"/>
    <w:rsid w:val="000C7E00"/>
    <w:rsid w:val="000D02B8"/>
    <w:rsid w:val="000D03C1"/>
    <w:rsid w:val="000D04D9"/>
    <w:rsid w:val="000D09E9"/>
    <w:rsid w:val="000D0A01"/>
    <w:rsid w:val="000D0ABE"/>
    <w:rsid w:val="000D0B39"/>
    <w:rsid w:val="000D0C62"/>
    <w:rsid w:val="000D0DD6"/>
    <w:rsid w:val="000D0FBD"/>
    <w:rsid w:val="000D13D3"/>
    <w:rsid w:val="000D13D5"/>
    <w:rsid w:val="000D156A"/>
    <w:rsid w:val="000D15BD"/>
    <w:rsid w:val="000D1647"/>
    <w:rsid w:val="000D17D9"/>
    <w:rsid w:val="000D1947"/>
    <w:rsid w:val="000D1DE4"/>
    <w:rsid w:val="000D1E47"/>
    <w:rsid w:val="000D1F85"/>
    <w:rsid w:val="000D21D2"/>
    <w:rsid w:val="000D2689"/>
    <w:rsid w:val="000D2B74"/>
    <w:rsid w:val="000D2B85"/>
    <w:rsid w:val="000D2C5B"/>
    <w:rsid w:val="000D2E05"/>
    <w:rsid w:val="000D3059"/>
    <w:rsid w:val="000D3079"/>
    <w:rsid w:val="000D3104"/>
    <w:rsid w:val="000D3629"/>
    <w:rsid w:val="000D378A"/>
    <w:rsid w:val="000D381A"/>
    <w:rsid w:val="000D3996"/>
    <w:rsid w:val="000D3C0F"/>
    <w:rsid w:val="000D3C90"/>
    <w:rsid w:val="000D3D14"/>
    <w:rsid w:val="000D3F3E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5EEA"/>
    <w:rsid w:val="000D5F9A"/>
    <w:rsid w:val="000D60A2"/>
    <w:rsid w:val="000D6696"/>
    <w:rsid w:val="000D6719"/>
    <w:rsid w:val="000D68BC"/>
    <w:rsid w:val="000D6971"/>
    <w:rsid w:val="000D6D15"/>
    <w:rsid w:val="000D71B5"/>
    <w:rsid w:val="000D738D"/>
    <w:rsid w:val="000D7450"/>
    <w:rsid w:val="000D746E"/>
    <w:rsid w:val="000D7602"/>
    <w:rsid w:val="000D79DE"/>
    <w:rsid w:val="000D7E99"/>
    <w:rsid w:val="000D7F90"/>
    <w:rsid w:val="000E013F"/>
    <w:rsid w:val="000E01DD"/>
    <w:rsid w:val="000E0346"/>
    <w:rsid w:val="000E03F9"/>
    <w:rsid w:val="000E0459"/>
    <w:rsid w:val="000E04AA"/>
    <w:rsid w:val="000E052D"/>
    <w:rsid w:val="000E074D"/>
    <w:rsid w:val="000E08E6"/>
    <w:rsid w:val="000E0A8D"/>
    <w:rsid w:val="000E0ACB"/>
    <w:rsid w:val="000E0E58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404"/>
    <w:rsid w:val="000E2542"/>
    <w:rsid w:val="000E254E"/>
    <w:rsid w:val="000E2904"/>
    <w:rsid w:val="000E29AA"/>
    <w:rsid w:val="000E2CBD"/>
    <w:rsid w:val="000E2F11"/>
    <w:rsid w:val="000E2FD7"/>
    <w:rsid w:val="000E3218"/>
    <w:rsid w:val="000E323E"/>
    <w:rsid w:val="000E354B"/>
    <w:rsid w:val="000E38B6"/>
    <w:rsid w:val="000E39A2"/>
    <w:rsid w:val="000E39BF"/>
    <w:rsid w:val="000E4011"/>
    <w:rsid w:val="000E4066"/>
    <w:rsid w:val="000E4133"/>
    <w:rsid w:val="000E4210"/>
    <w:rsid w:val="000E439B"/>
    <w:rsid w:val="000E4515"/>
    <w:rsid w:val="000E4B1C"/>
    <w:rsid w:val="000E4CAE"/>
    <w:rsid w:val="000E4DA2"/>
    <w:rsid w:val="000E4FCA"/>
    <w:rsid w:val="000E51C9"/>
    <w:rsid w:val="000E51CF"/>
    <w:rsid w:val="000E53BA"/>
    <w:rsid w:val="000E53C5"/>
    <w:rsid w:val="000E5721"/>
    <w:rsid w:val="000E57BD"/>
    <w:rsid w:val="000E57FD"/>
    <w:rsid w:val="000E5C0B"/>
    <w:rsid w:val="000E65A5"/>
    <w:rsid w:val="000E65A9"/>
    <w:rsid w:val="000E669E"/>
    <w:rsid w:val="000E676C"/>
    <w:rsid w:val="000E6788"/>
    <w:rsid w:val="000E696D"/>
    <w:rsid w:val="000E69AB"/>
    <w:rsid w:val="000E6B6F"/>
    <w:rsid w:val="000E6B7E"/>
    <w:rsid w:val="000E6E6F"/>
    <w:rsid w:val="000E6E81"/>
    <w:rsid w:val="000E722E"/>
    <w:rsid w:val="000E741C"/>
    <w:rsid w:val="000E7610"/>
    <w:rsid w:val="000E7666"/>
    <w:rsid w:val="000E782E"/>
    <w:rsid w:val="000E7B29"/>
    <w:rsid w:val="000F0166"/>
    <w:rsid w:val="000F0287"/>
    <w:rsid w:val="000F035A"/>
    <w:rsid w:val="000F0534"/>
    <w:rsid w:val="000F0B0D"/>
    <w:rsid w:val="000F0E5B"/>
    <w:rsid w:val="000F11C3"/>
    <w:rsid w:val="000F1229"/>
    <w:rsid w:val="000F1246"/>
    <w:rsid w:val="000F13E0"/>
    <w:rsid w:val="000F1CAB"/>
    <w:rsid w:val="000F1E34"/>
    <w:rsid w:val="000F1EED"/>
    <w:rsid w:val="000F1F05"/>
    <w:rsid w:val="000F23C4"/>
    <w:rsid w:val="000F247D"/>
    <w:rsid w:val="000F2499"/>
    <w:rsid w:val="000F27E3"/>
    <w:rsid w:val="000F298C"/>
    <w:rsid w:val="000F2E2F"/>
    <w:rsid w:val="000F2E61"/>
    <w:rsid w:val="000F2F22"/>
    <w:rsid w:val="000F31BE"/>
    <w:rsid w:val="000F35C3"/>
    <w:rsid w:val="000F3692"/>
    <w:rsid w:val="000F36E7"/>
    <w:rsid w:val="000F3715"/>
    <w:rsid w:val="000F3722"/>
    <w:rsid w:val="000F37E4"/>
    <w:rsid w:val="000F3841"/>
    <w:rsid w:val="000F3982"/>
    <w:rsid w:val="000F3A45"/>
    <w:rsid w:val="000F3A5F"/>
    <w:rsid w:val="000F3AEE"/>
    <w:rsid w:val="000F3BE9"/>
    <w:rsid w:val="000F3F58"/>
    <w:rsid w:val="000F40F4"/>
    <w:rsid w:val="000F41F0"/>
    <w:rsid w:val="000F43AD"/>
    <w:rsid w:val="000F4463"/>
    <w:rsid w:val="000F44AB"/>
    <w:rsid w:val="000F44F6"/>
    <w:rsid w:val="000F4636"/>
    <w:rsid w:val="000F4876"/>
    <w:rsid w:val="000F4CF5"/>
    <w:rsid w:val="000F4EC1"/>
    <w:rsid w:val="000F4F1E"/>
    <w:rsid w:val="000F4FA9"/>
    <w:rsid w:val="000F4FD3"/>
    <w:rsid w:val="000F52A8"/>
    <w:rsid w:val="000F52E1"/>
    <w:rsid w:val="000F52F3"/>
    <w:rsid w:val="000F5737"/>
    <w:rsid w:val="000F5767"/>
    <w:rsid w:val="000F5985"/>
    <w:rsid w:val="000F5B08"/>
    <w:rsid w:val="000F5DDE"/>
    <w:rsid w:val="000F6142"/>
    <w:rsid w:val="000F6180"/>
    <w:rsid w:val="000F61C5"/>
    <w:rsid w:val="000F6215"/>
    <w:rsid w:val="000F630E"/>
    <w:rsid w:val="000F63C6"/>
    <w:rsid w:val="000F6428"/>
    <w:rsid w:val="000F680E"/>
    <w:rsid w:val="000F688E"/>
    <w:rsid w:val="000F690D"/>
    <w:rsid w:val="000F6CC0"/>
    <w:rsid w:val="000F6DDE"/>
    <w:rsid w:val="000F6E8D"/>
    <w:rsid w:val="000F6EA8"/>
    <w:rsid w:val="000F6F02"/>
    <w:rsid w:val="000F7465"/>
    <w:rsid w:val="000F752C"/>
    <w:rsid w:val="000F7836"/>
    <w:rsid w:val="000F7A8D"/>
    <w:rsid w:val="000F7F40"/>
    <w:rsid w:val="00100142"/>
    <w:rsid w:val="0010092A"/>
    <w:rsid w:val="0010092D"/>
    <w:rsid w:val="00100ADB"/>
    <w:rsid w:val="00100C27"/>
    <w:rsid w:val="00100E4D"/>
    <w:rsid w:val="00100ECF"/>
    <w:rsid w:val="00100EDE"/>
    <w:rsid w:val="0010158F"/>
    <w:rsid w:val="001019BF"/>
    <w:rsid w:val="00101BA1"/>
    <w:rsid w:val="00101E1D"/>
    <w:rsid w:val="0010200A"/>
    <w:rsid w:val="0010208F"/>
    <w:rsid w:val="00102393"/>
    <w:rsid w:val="0010273D"/>
    <w:rsid w:val="001027FF"/>
    <w:rsid w:val="001028B4"/>
    <w:rsid w:val="001028BD"/>
    <w:rsid w:val="001029D8"/>
    <w:rsid w:val="00102B80"/>
    <w:rsid w:val="00102B9E"/>
    <w:rsid w:val="00102C67"/>
    <w:rsid w:val="00102F27"/>
    <w:rsid w:val="00102F28"/>
    <w:rsid w:val="00103288"/>
    <w:rsid w:val="001032C2"/>
    <w:rsid w:val="00103335"/>
    <w:rsid w:val="001035A3"/>
    <w:rsid w:val="0010377C"/>
    <w:rsid w:val="001040CF"/>
    <w:rsid w:val="001042BD"/>
    <w:rsid w:val="00104306"/>
    <w:rsid w:val="001047E3"/>
    <w:rsid w:val="00104D1F"/>
    <w:rsid w:val="00104F12"/>
    <w:rsid w:val="00104F7D"/>
    <w:rsid w:val="0010506C"/>
    <w:rsid w:val="001051E2"/>
    <w:rsid w:val="00105311"/>
    <w:rsid w:val="00105772"/>
    <w:rsid w:val="00105AD9"/>
    <w:rsid w:val="00105C5D"/>
    <w:rsid w:val="00105DC2"/>
    <w:rsid w:val="00105E0D"/>
    <w:rsid w:val="001060F6"/>
    <w:rsid w:val="00106136"/>
    <w:rsid w:val="00106207"/>
    <w:rsid w:val="00106256"/>
    <w:rsid w:val="001062D9"/>
    <w:rsid w:val="00106401"/>
    <w:rsid w:val="001064AB"/>
    <w:rsid w:val="001067A5"/>
    <w:rsid w:val="00106F02"/>
    <w:rsid w:val="0010705D"/>
    <w:rsid w:val="0010764A"/>
    <w:rsid w:val="00107937"/>
    <w:rsid w:val="00107AA6"/>
    <w:rsid w:val="00107C4F"/>
    <w:rsid w:val="00110043"/>
    <w:rsid w:val="001100D6"/>
    <w:rsid w:val="001102A5"/>
    <w:rsid w:val="001102B1"/>
    <w:rsid w:val="00110329"/>
    <w:rsid w:val="0011038D"/>
    <w:rsid w:val="00110805"/>
    <w:rsid w:val="0011081B"/>
    <w:rsid w:val="00110BE6"/>
    <w:rsid w:val="00110D7C"/>
    <w:rsid w:val="00110E92"/>
    <w:rsid w:val="00110FB3"/>
    <w:rsid w:val="001111FD"/>
    <w:rsid w:val="00111215"/>
    <w:rsid w:val="001112E4"/>
    <w:rsid w:val="0011153E"/>
    <w:rsid w:val="0011161C"/>
    <w:rsid w:val="00111A21"/>
    <w:rsid w:val="00111A53"/>
    <w:rsid w:val="00111CA7"/>
    <w:rsid w:val="001121A8"/>
    <w:rsid w:val="0011236A"/>
    <w:rsid w:val="00112855"/>
    <w:rsid w:val="00112868"/>
    <w:rsid w:val="0011289D"/>
    <w:rsid w:val="001129CD"/>
    <w:rsid w:val="00112A9D"/>
    <w:rsid w:val="00112CF4"/>
    <w:rsid w:val="00112D8B"/>
    <w:rsid w:val="00112DFF"/>
    <w:rsid w:val="00112E6D"/>
    <w:rsid w:val="00112EB5"/>
    <w:rsid w:val="00113087"/>
    <w:rsid w:val="001132A6"/>
    <w:rsid w:val="001133F2"/>
    <w:rsid w:val="001135B5"/>
    <w:rsid w:val="001136B1"/>
    <w:rsid w:val="00113863"/>
    <w:rsid w:val="001138DD"/>
    <w:rsid w:val="00113924"/>
    <w:rsid w:val="001139EF"/>
    <w:rsid w:val="00113D84"/>
    <w:rsid w:val="00113F3A"/>
    <w:rsid w:val="00113F4B"/>
    <w:rsid w:val="00113F72"/>
    <w:rsid w:val="00113FF0"/>
    <w:rsid w:val="001140B8"/>
    <w:rsid w:val="001141C7"/>
    <w:rsid w:val="00114403"/>
    <w:rsid w:val="0011443B"/>
    <w:rsid w:val="0011490B"/>
    <w:rsid w:val="00114977"/>
    <w:rsid w:val="001155ED"/>
    <w:rsid w:val="001157A9"/>
    <w:rsid w:val="001157FF"/>
    <w:rsid w:val="001158BB"/>
    <w:rsid w:val="00115B10"/>
    <w:rsid w:val="00115C79"/>
    <w:rsid w:val="00115FDE"/>
    <w:rsid w:val="0011609E"/>
    <w:rsid w:val="00116301"/>
    <w:rsid w:val="00116B35"/>
    <w:rsid w:val="00116D39"/>
    <w:rsid w:val="00116EC2"/>
    <w:rsid w:val="00116F0A"/>
    <w:rsid w:val="00116F89"/>
    <w:rsid w:val="00117012"/>
    <w:rsid w:val="00117122"/>
    <w:rsid w:val="001172F5"/>
    <w:rsid w:val="001173D1"/>
    <w:rsid w:val="00117625"/>
    <w:rsid w:val="00117678"/>
    <w:rsid w:val="00117768"/>
    <w:rsid w:val="00117A98"/>
    <w:rsid w:val="00117B48"/>
    <w:rsid w:val="00117BC4"/>
    <w:rsid w:val="00117D1D"/>
    <w:rsid w:val="00117DC4"/>
    <w:rsid w:val="00117DCA"/>
    <w:rsid w:val="00117EFA"/>
    <w:rsid w:val="0012047C"/>
    <w:rsid w:val="00120958"/>
    <w:rsid w:val="00120C4E"/>
    <w:rsid w:val="00120DF7"/>
    <w:rsid w:val="00120F74"/>
    <w:rsid w:val="00120FAC"/>
    <w:rsid w:val="001210EE"/>
    <w:rsid w:val="00121185"/>
    <w:rsid w:val="001212DC"/>
    <w:rsid w:val="0012186F"/>
    <w:rsid w:val="00121944"/>
    <w:rsid w:val="00121980"/>
    <w:rsid w:val="00121B3B"/>
    <w:rsid w:val="00121E79"/>
    <w:rsid w:val="00121F87"/>
    <w:rsid w:val="00122145"/>
    <w:rsid w:val="0012263F"/>
    <w:rsid w:val="00122877"/>
    <w:rsid w:val="00122881"/>
    <w:rsid w:val="00122BF2"/>
    <w:rsid w:val="00122CA4"/>
    <w:rsid w:val="00122D9D"/>
    <w:rsid w:val="00122E45"/>
    <w:rsid w:val="001230F3"/>
    <w:rsid w:val="001231ED"/>
    <w:rsid w:val="001235A5"/>
    <w:rsid w:val="00123779"/>
    <w:rsid w:val="001237E5"/>
    <w:rsid w:val="0012391C"/>
    <w:rsid w:val="00123B2B"/>
    <w:rsid w:val="00123E14"/>
    <w:rsid w:val="00124090"/>
    <w:rsid w:val="00124201"/>
    <w:rsid w:val="00124283"/>
    <w:rsid w:val="001246D8"/>
    <w:rsid w:val="00124969"/>
    <w:rsid w:val="001249C0"/>
    <w:rsid w:val="00124A7D"/>
    <w:rsid w:val="00124BB6"/>
    <w:rsid w:val="00124BD5"/>
    <w:rsid w:val="001250BC"/>
    <w:rsid w:val="001250C4"/>
    <w:rsid w:val="00125172"/>
    <w:rsid w:val="001251BB"/>
    <w:rsid w:val="00125303"/>
    <w:rsid w:val="001253F1"/>
    <w:rsid w:val="001253F4"/>
    <w:rsid w:val="00125465"/>
    <w:rsid w:val="0012560D"/>
    <w:rsid w:val="001256F2"/>
    <w:rsid w:val="001258B8"/>
    <w:rsid w:val="0012597D"/>
    <w:rsid w:val="00125CFB"/>
    <w:rsid w:val="00125EC4"/>
    <w:rsid w:val="0012608F"/>
    <w:rsid w:val="0012609E"/>
    <w:rsid w:val="00126242"/>
    <w:rsid w:val="001262FE"/>
    <w:rsid w:val="00126570"/>
    <w:rsid w:val="001265D6"/>
    <w:rsid w:val="001266C2"/>
    <w:rsid w:val="00126784"/>
    <w:rsid w:val="001267C0"/>
    <w:rsid w:val="001269A9"/>
    <w:rsid w:val="00126C4B"/>
    <w:rsid w:val="00126EF4"/>
    <w:rsid w:val="00126F43"/>
    <w:rsid w:val="00127127"/>
    <w:rsid w:val="001271E0"/>
    <w:rsid w:val="001275AA"/>
    <w:rsid w:val="00127CF0"/>
    <w:rsid w:val="00127E1F"/>
    <w:rsid w:val="00127E56"/>
    <w:rsid w:val="00127FE3"/>
    <w:rsid w:val="00130039"/>
    <w:rsid w:val="001300F9"/>
    <w:rsid w:val="001304EF"/>
    <w:rsid w:val="00130567"/>
    <w:rsid w:val="001305BD"/>
    <w:rsid w:val="001308CD"/>
    <w:rsid w:val="00130AE5"/>
    <w:rsid w:val="00130B36"/>
    <w:rsid w:val="00130B71"/>
    <w:rsid w:val="00130C38"/>
    <w:rsid w:val="00131009"/>
    <w:rsid w:val="00131197"/>
    <w:rsid w:val="001311D3"/>
    <w:rsid w:val="0013126F"/>
    <w:rsid w:val="001312E4"/>
    <w:rsid w:val="001314FC"/>
    <w:rsid w:val="0013153C"/>
    <w:rsid w:val="00131567"/>
    <w:rsid w:val="001315DF"/>
    <w:rsid w:val="00131655"/>
    <w:rsid w:val="00131892"/>
    <w:rsid w:val="00131B88"/>
    <w:rsid w:val="00131D11"/>
    <w:rsid w:val="001321E9"/>
    <w:rsid w:val="00132385"/>
    <w:rsid w:val="001323BB"/>
    <w:rsid w:val="0013240C"/>
    <w:rsid w:val="001325E9"/>
    <w:rsid w:val="00132B1A"/>
    <w:rsid w:val="00132BD3"/>
    <w:rsid w:val="00132CD1"/>
    <w:rsid w:val="00132E78"/>
    <w:rsid w:val="00132F57"/>
    <w:rsid w:val="001330E6"/>
    <w:rsid w:val="00133109"/>
    <w:rsid w:val="00133138"/>
    <w:rsid w:val="00133187"/>
    <w:rsid w:val="001337FD"/>
    <w:rsid w:val="00133810"/>
    <w:rsid w:val="00133C17"/>
    <w:rsid w:val="00133C7E"/>
    <w:rsid w:val="00134136"/>
    <w:rsid w:val="0013434C"/>
    <w:rsid w:val="0013435F"/>
    <w:rsid w:val="001343B2"/>
    <w:rsid w:val="001346D4"/>
    <w:rsid w:val="0013475C"/>
    <w:rsid w:val="0013478E"/>
    <w:rsid w:val="0013483C"/>
    <w:rsid w:val="00134880"/>
    <w:rsid w:val="0013497B"/>
    <w:rsid w:val="00134994"/>
    <w:rsid w:val="00134B2B"/>
    <w:rsid w:val="00134D59"/>
    <w:rsid w:val="00134E5E"/>
    <w:rsid w:val="00134F1E"/>
    <w:rsid w:val="00134FA3"/>
    <w:rsid w:val="001350FA"/>
    <w:rsid w:val="001353C6"/>
    <w:rsid w:val="001353F2"/>
    <w:rsid w:val="00135477"/>
    <w:rsid w:val="0013559C"/>
    <w:rsid w:val="0013571A"/>
    <w:rsid w:val="00135BD2"/>
    <w:rsid w:val="00135C3F"/>
    <w:rsid w:val="00135C63"/>
    <w:rsid w:val="00135C95"/>
    <w:rsid w:val="00135CDA"/>
    <w:rsid w:val="00136001"/>
    <w:rsid w:val="0013627B"/>
    <w:rsid w:val="001363AC"/>
    <w:rsid w:val="0013657B"/>
    <w:rsid w:val="00136A77"/>
    <w:rsid w:val="00136BC3"/>
    <w:rsid w:val="00136C4A"/>
    <w:rsid w:val="00137063"/>
    <w:rsid w:val="00137114"/>
    <w:rsid w:val="00137119"/>
    <w:rsid w:val="0013717D"/>
    <w:rsid w:val="001372C5"/>
    <w:rsid w:val="001374A4"/>
    <w:rsid w:val="00137665"/>
    <w:rsid w:val="0013769A"/>
    <w:rsid w:val="001377B3"/>
    <w:rsid w:val="0013790A"/>
    <w:rsid w:val="0013790B"/>
    <w:rsid w:val="001379EB"/>
    <w:rsid w:val="00137C0A"/>
    <w:rsid w:val="00137DD8"/>
    <w:rsid w:val="00140739"/>
    <w:rsid w:val="00140916"/>
    <w:rsid w:val="0014094E"/>
    <w:rsid w:val="001409DD"/>
    <w:rsid w:val="001409F3"/>
    <w:rsid w:val="00140A53"/>
    <w:rsid w:val="00140BB0"/>
    <w:rsid w:val="00140CBC"/>
    <w:rsid w:val="00140ED9"/>
    <w:rsid w:val="00141647"/>
    <w:rsid w:val="001419E2"/>
    <w:rsid w:val="00141B22"/>
    <w:rsid w:val="00141C40"/>
    <w:rsid w:val="00141DA9"/>
    <w:rsid w:val="00141E55"/>
    <w:rsid w:val="001422FE"/>
    <w:rsid w:val="0014233D"/>
    <w:rsid w:val="00142737"/>
    <w:rsid w:val="00142853"/>
    <w:rsid w:val="00142D3A"/>
    <w:rsid w:val="00142D9E"/>
    <w:rsid w:val="00142EAF"/>
    <w:rsid w:val="00142EE7"/>
    <w:rsid w:val="00142F49"/>
    <w:rsid w:val="00143165"/>
    <w:rsid w:val="001431D3"/>
    <w:rsid w:val="0014320E"/>
    <w:rsid w:val="00143296"/>
    <w:rsid w:val="001432CA"/>
    <w:rsid w:val="001432D3"/>
    <w:rsid w:val="001434DF"/>
    <w:rsid w:val="00143584"/>
    <w:rsid w:val="001435A3"/>
    <w:rsid w:val="0014370F"/>
    <w:rsid w:val="00143A85"/>
    <w:rsid w:val="0014406D"/>
    <w:rsid w:val="001441FF"/>
    <w:rsid w:val="00144374"/>
    <w:rsid w:val="001446DE"/>
    <w:rsid w:val="00144779"/>
    <w:rsid w:val="001447C0"/>
    <w:rsid w:val="00144BB7"/>
    <w:rsid w:val="00144D2B"/>
    <w:rsid w:val="00144EBC"/>
    <w:rsid w:val="0014501D"/>
    <w:rsid w:val="0014517B"/>
    <w:rsid w:val="00145648"/>
    <w:rsid w:val="00145680"/>
    <w:rsid w:val="00145866"/>
    <w:rsid w:val="00145B57"/>
    <w:rsid w:val="00145B87"/>
    <w:rsid w:val="00145C2C"/>
    <w:rsid w:val="00145D3F"/>
    <w:rsid w:val="00145E9C"/>
    <w:rsid w:val="00145F34"/>
    <w:rsid w:val="00146027"/>
    <w:rsid w:val="00146739"/>
    <w:rsid w:val="001469DC"/>
    <w:rsid w:val="00146A18"/>
    <w:rsid w:val="00146A90"/>
    <w:rsid w:val="00146A9A"/>
    <w:rsid w:val="00146E81"/>
    <w:rsid w:val="00146F25"/>
    <w:rsid w:val="001470E9"/>
    <w:rsid w:val="001471FF"/>
    <w:rsid w:val="001473E0"/>
    <w:rsid w:val="00147676"/>
    <w:rsid w:val="001477F9"/>
    <w:rsid w:val="00147965"/>
    <w:rsid w:val="00147C30"/>
    <w:rsid w:val="00147DA5"/>
    <w:rsid w:val="00147F8D"/>
    <w:rsid w:val="00147FD4"/>
    <w:rsid w:val="00150180"/>
    <w:rsid w:val="001501E6"/>
    <w:rsid w:val="001505F5"/>
    <w:rsid w:val="001509BD"/>
    <w:rsid w:val="00150D1A"/>
    <w:rsid w:val="00150D3A"/>
    <w:rsid w:val="00150DBB"/>
    <w:rsid w:val="00150F18"/>
    <w:rsid w:val="001511A3"/>
    <w:rsid w:val="0015140E"/>
    <w:rsid w:val="00151555"/>
    <w:rsid w:val="0015158E"/>
    <w:rsid w:val="001516B0"/>
    <w:rsid w:val="001517AD"/>
    <w:rsid w:val="001519B4"/>
    <w:rsid w:val="001519FA"/>
    <w:rsid w:val="00151A23"/>
    <w:rsid w:val="00151A61"/>
    <w:rsid w:val="00151A87"/>
    <w:rsid w:val="00151B9B"/>
    <w:rsid w:val="00151CA8"/>
    <w:rsid w:val="00151CEB"/>
    <w:rsid w:val="00151D3D"/>
    <w:rsid w:val="00151EA5"/>
    <w:rsid w:val="00151F30"/>
    <w:rsid w:val="001521F5"/>
    <w:rsid w:val="00152252"/>
    <w:rsid w:val="00152306"/>
    <w:rsid w:val="00152517"/>
    <w:rsid w:val="001525DB"/>
    <w:rsid w:val="0015268D"/>
    <w:rsid w:val="001529C2"/>
    <w:rsid w:val="00152B76"/>
    <w:rsid w:val="00152B84"/>
    <w:rsid w:val="0015300C"/>
    <w:rsid w:val="00153026"/>
    <w:rsid w:val="00153160"/>
    <w:rsid w:val="0015320A"/>
    <w:rsid w:val="0015337F"/>
    <w:rsid w:val="001533EB"/>
    <w:rsid w:val="00153690"/>
    <w:rsid w:val="0015390F"/>
    <w:rsid w:val="00153C90"/>
    <w:rsid w:val="00153E15"/>
    <w:rsid w:val="00153FA1"/>
    <w:rsid w:val="001542FF"/>
    <w:rsid w:val="0015433A"/>
    <w:rsid w:val="00154358"/>
    <w:rsid w:val="0015451C"/>
    <w:rsid w:val="00154773"/>
    <w:rsid w:val="001547C6"/>
    <w:rsid w:val="00154930"/>
    <w:rsid w:val="00154E25"/>
    <w:rsid w:val="00154E71"/>
    <w:rsid w:val="00154F21"/>
    <w:rsid w:val="0015500F"/>
    <w:rsid w:val="001550B0"/>
    <w:rsid w:val="001552D0"/>
    <w:rsid w:val="001553EC"/>
    <w:rsid w:val="001554B6"/>
    <w:rsid w:val="001554FB"/>
    <w:rsid w:val="0015570B"/>
    <w:rsid w:val="0015578B"/>
    <w:rsid w:val="00155CB7"/>
    <w:rsid w:val="00155E62"/>
    <w:rsid w:val="00156049"/>
    <w:rsid w:val="00156494"/>
    <w:rsid w:val="001564BA"/>
    <w:rsid w:val="0015653B"/>
    <w:rsid w:val="0015664A"/>
    <w:rsid w:val="0015667B"/>
    <w:rsid w:val="0015681C"/>
    <w:rsid w:val="00156D7B"/>
    <w:rsid w:val="00156DD6"/>
    <w:rsid w:val="00157406"/>
    <w:rsid w:val="0015742D"/>
    <w:rsid w:val="001574E3"/>
    <w:rsid w:val="0015754B"/>
    <w:rsid w:val="0015757A"/>
    <w:rsid w:val="00157656"/>
    <w:rsid w:val="00157723"/>
    <w:rsid w:val="001577E0"/>
    <w:rsid w:val="00157B1C"/>
    <w:rsid w:val="00157B1E"/>
    <w:rsid w:val="00157EB2"/>
    <w:rsid w:val="001604DE"/>
    <w:rsid w:val="00160892"/>
    <w:rsid w:val="00160FED"/>
    <w:rsid w:val="00161153"/>
    <w:rsid w:val="0016117F"/>
    <w:rsid w:val="00161190"/>
    <w:rsid w:val="001612F2"/>
    <w:rsid w:val="00161367"/>
    <w:rsid w:val="00161506"/>
    <w:rsid w:val="001618F0"/>
    <w:rsid w:val="00161AC9"/>
    <w:rsid w:val="00161EA3"/>
    <w:rsid w:val="001627FF"/>
    <w:rsid w:val="001628C7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36D6"/>
    <w:rsid w:val="0016418C"/>
    <w:rsid w:val="00164448"/>
    <w:rsid w:val="001644C5"/>
    <w:rsid w:val="001646FF"/>
    <w:rsid w:val="0016473B"/>
    <w:rsid w:val="001649AF"/>
    <w:rsid w:val="00164DC4"/>
    <w:rsid w:val="00164E79"/>
    <w:rsid w:val="00164E87"/>
    <w:rsid w:val="00164EE2"/>
    <w:rsid w:val="00164F86"/>
    <w:rsid w:val="00164FD6"/>
    <w:rsid w:val="00165001"/>
    <w:rsid w:val="001650D1"/>
    <w:rsid w:val="001651BC"/>
    <w:rsid w:val="0016530A"/>
    <w:rsid w:val="0016540E"/>
    <w:rsid w:val="0016547A"/>
    <w:rsid w:val="00165592"/>
    <w:rsid w:val="00165653"/>
    <w:rsid w:val="00165BBD"/>
    <w:rsid w:val="00165D86"/>
    <w:rsid w:val="00165F07"/>
    <w:rsid w:val="00165F89"/>
    <w:rsid w:val="00165FA4"/>
    <w:rsid w:val="00165FD8"/>
    <w:rsid w:val="00166174"/>
    <w:rsid w:val="0016628C"/>
    <w:rsid w:val="001664D4"/>
    <w:rsid w:val="0016664D"/>
    <w:rsid w:val="00166699"/>
    <w:rsid w:val="00166B1A"/>
    <w:rsid w:val="00166B4D"/>
    <w:rsid w:val="00166CCB"/>
    <w:rsid w:val="00166D48"/>
    <w:rsid w:val="001670C5"/>
    <w:rsid w:val="00167144"/>
    <w:rsid w:val="001673C3"/>
    <w:rsid w:val="00167592"/>
    <w:rsid w:val="0016767F"/>
    <w:rsid w:val="0016769A"/>
    <w:rsid w:val="001676DF"/>
    <w:rsid w:val="00167779"/>
    <w:rsid w:val="00167EB5"/>
    <w:rsid w:val="00167F43"/>
    <w:rsid w:val="00167FBC"/>
    <w:rsid w:val="00170221"/>
    <w:rsid w:val="00170273"/>
    <w:rsid w:val="0017040F"/>
    <w:rsid w:val="0017094A"/>
    <w:rsid w:val="00170AFD"/>
    <w:rsid w:val="00170D0B"/>
    <w:rsid w:val="00170EB5"/>
    <w:rsid w:val="00171128"/>
    <w:rsid w:val="001714B4"/>
    <w:rsid w:val="001715CA"/>
    <w:rsid w:val="00171659"/>
    <w:rsid w:val="0017174A"/>
    <w:rsid w:val="001717A5"/>
    <w:rsid w:val="001717FC"/>
    <w:rsid w:val="0017186A"/>
    <w:rsid w:val="00171B14"/>
    <w:rsid w:val="00171C9B"/>
    <w:rsid w:val="00171CD6"/>
    <w:rsid w:val="00171EEE"/>
    <w:rsid w:val="00171F80"/>
    <w:rsid w:val="00171FEA"/>
    <w:rsid w:val="00171FFB"/>
    <w:rsid w:val="0017205B"/>
    <w:rsid w:val="001721B4"/>
    <w:rsid w:val="00172503"/>
    <w:rsid w:val="001727B2"/>
    <w:rsid w:val="00172BD7"/>
    <w:rsid w:val="00172C9F"/>
    <w:rsid w:val="00172DC7"/>
    <w:rsid w:val="00172E87"/>
    <w:rsid w:val="0017319A"/>
    <w:rsid w:val="0017326A"/>
    <w:rsid w:val="0017346C"/>
    <w:rsid w:val="001734C0"/>
    <w:rsid w:val="0017354A"/>
    <w:rsid w:val="0017366E"/>
    <w:rsid w:val="001736F0"/>
    <w:rsid w:val="001737D1"/>
    <w:rsid w:val="00173990"/>
    <w:rsid w:val="00173ADC"/>
    <w:rsid w:val="00173CDD"/>
    <w:rsid w:val="00173D24"/>
    <w:rsid w:val="00173E99"/>
    <w:rsid w:val="001740EE"/>
    <w:rsid w:val="00174182"/>
    <w:rsid w:val="00174263"/>
    <w:rsid w:val="0017446D"/>
    <w:rsid w:val="001745D0"/>
    <w:rsid w:val="00174801"/>
    <w:rsid w:val="00174CBD"/>
    <w:rsid w:val="00174E3D"/>
    <w:rsid w:val="00174FBE"/>
    <w:rsid w:val="001751A8"/>
    <w:rsid w:val="00175293"/>
    <w:rsid w:val="00175466"/>
    <w:rsid w:val="00175735"/>
    <w:rsid w:val="001757D0"/>
    <w:rsid w:val="00175891"/>
    <w:rsid w:val="00175CBC"/>
    <w:rsid w:val="00175F20"/>
    <w:rsid w:val="00175F62"/>
    <w:rsid w:val="001762F3"/>
    <w:rsid w:val="0017635F"/>
    <w:rsid w:val="00176524"/>
    <w:rsid w:val="001765BD"/>
    <w:rsid w:val="00176C9D"/>
    <w:rsid w:val="00176DE0"/>
    <w:rsid w:val="00176E35"/>
    <w:rsid w:val="00177169"/>
    <w:rsid w:val="00177200"/>
    <w:rsid w:val="00177483"/>
    <w:rsid w:val="001774C2"/>
    <w:rsid w:val="00177566"/>
    <w:rsid w:val="00177612"/>
    <w:rsid w:val="001776DC"/>
    <w:rsid w:val="00177736"/>
    <w:rsid w:val="001778B5"/>
    <w:rsid w:val="00177942"/>
    <w:rsid w:val="001779EC"/>
    <w:rsid w:val="00177B73"/>
    <w:rsid w:val="00177D73"/>
    <w:rsid w:val="00177F9B"/>
    <w:rsid w:val="00177FB9"/>
    <w:rsid w:val="001800B3"/>
    <w:rsid w:val="0018014A"/>
    <w:rsid w:val="0018029B"/>
    <w:rsid w:val="001807AE"/>
    <w:rsid w:val="00180C51"/>
    <w:rsid w:val="00180E18"/>
    <w:rsid w:val="00180E1D"/>
    <w:rsid w:val="00181178"/>
    <w:rsid w:val="00181380"/>
    <w:rsid w:val="00181C54"/>
    <w:rsid w:val="00181E9C"/>
    <w:rsid w:val="00181F37"/>
    <w:rsid w:val="00181F78"/>
    <w:rsid w:val="0018201D"/>
    <w:rsid w:val="00182132"/>
    <w:rsid w:val="00182207"/>
    <w:rsid w:val="001824DE"/>
    <w:rsid w:val="001825EF"/>
    <w:rsid w:val="00182A42"/>
    <w:rsid w:val="00182C2E"/>
    <w:rsid w:val="00182DB1"/>
    <w:rsid w:val="00182F1E"/>
    <w:rsid w:val="00183399"/>
    <w:rsid w:val="001837D0"/>
    <w:rsid w:val="0018399B"/>
    <w:rsid w:val="00183AD0"/>
    <w:rsid w:val="00183B5C"/>
    <w:rsid w:val="00184106"/>
    <w:rsid w:val="0018439A"/>
    <w:rsid w:val="00184467"/>
    <w:rsid w:val="001847B6"/>
    <w:rsid w:val="00184896"/>
    <w:rsid w:val="001848CF"/>
    <w:rsid w:val="00184929"/>
    <w:rsid w:val="00184972"/>
    <w:rsid w:val="00184ACC"/>
    <w:rsid w:val="00184BB2"/>
    <w:rsid w:val="00184E26"/>
    <w:rsid w:val="00184F60"/>
    <w:rsid w:val="001850CF"/>
    <w:rsid w:val="001850EE"/>
    <w:rsid w:val="0018514C"/>
    <w:rsid w:val="0018515A"/>
    <w:rsid w:val="00185341"/>
    <w:rsid w:val="00185576"/>
    <w:rsid w:val="00185774"/>
    <w:rsid w:val="0018599B"/>
    <w:rsid w:val="00186041"/>
    <w:rsid w:val="00186163"/>
    <w:rsid w:val="00186403"/>
    <w:rsid w:val="0018681D"/>
    <w:rsid w:val="00186C64"/>
    <w:rsid w:val="00186D00"/>
    <w:rsid w:val="00186E89"/>
    <w:rsid w:val="00186F3E"/>
    <w:rsid w:val="00187335"/>
    <w:rsid w:val="001874DA"/>
    <w:rsid w:val="00187661"/>
    <w:rsid w:val="001876DD"/>
    <w:rsid w:val="0018789A"/>
    <w:rsid w:val="00187F70"/>
    <w:rsid w:val="00190334"/>
    <w:rsid w:val="00190403"/>
    <w:rsid w:val="001905BC"/>
    <w:rsid w:val="00190624"/>
    <w:rsid w:val="001906DD"/>
    <w:rsid w:val="0019074D"/>
    <w:rsid w:val="00190787"/>
    <w:rsid w:val="00190887"/>
    <w:rsid w:val="00190A32"/>
    <w:rsid w:val="00190E05"/>
    <w:rsid w:val="00190E2D"/>
    <w:rsid w:val="00190E4A"/>
    <w:rsid w:val="0019134A"/>
    <w:rsid w:val="00191444"/>
    <w:rsid w:val="00191853"/>
    <w:rsid w:val="00191B7A"/>
    <w:rsid w:val="00191C18"/>
    <w:rsid w:val="00191C3B"/>
    <w:rsid w:val="00191FB2"/>
    <w:rsid w:val="00192198"/>
    <w:rsid w:val="001922CB"/>
    <w:rsid w:val="001923C4"/>
    <w:rsid w:val="00192BA2"/>
    <w:rsid w:val="00192D6A"/>
    <w:rsid w:val="00192E5D"/>
    <w:rsid w:val="00193172"/>
    <w:rsid w:val="001933AD"/>
    <w:rsid w:val="00193708"/>
    <w:rsid w:val="00193709"/>
    <w:rsid w:val="00193868"/>
    <w:rsid w:val="00193BFA"/>
    <w:rsid w:val="00193CEC"/>
    <w:rsid w:val="00193DB2"/>
    <w:rsid w:val="00193DF1"/>
    <w:rsid w:val="00193ECB"/>
    <w:rsid w:val="00194167"/>
    <w:rsid w:val="001942A8"/>
    <w:rsid w:val="001942D6"/>
    <w:rsid w:val="00194346"/>
    <w:rsid w:val="001945AF"/>
    <w:rsid w:val="001945EF"/>
    <w:rsid w:val="00194710"/>
    <w:rsid w:val="00194822"/>
    <w:rsid w:val="001948B8"/>
    <w:rsid w:val="001948C6"/>
    <w:rsid w:val="001948E6"/>
    <w:rsid w:val="00194BA6"/>
    <w:rsid w:val="00194CAF"/>
    <w:rsid w:val="00194FED"/>
    <w:rsid w:val="001950C5"/>
    <w:rsid w:val="0019515A"/>
    <w:rsid w:val="00195304"/>
    <w:rsid w:val="0019558E"/>
    <w:rsid w:val="001957FB"/>
    <w:rsid w:val="001959CE"/>
    <w:rsid w:val="00195A60"/>
    <w:rsid w:val="00195A98"/>
    <w:rsid w:val="00195B2C"/>
    <w:rsid w:val="00195CBB"/>
    <w:rsid w:val="00195DBB"/>
    <w:rsid w:val="001962D5"/>
    <w:rsid w:val="0019635F"/>
    <w:rsid w:val="001967C7"/>
    <w:rsid w:val="00196A75"/>
    <w:rsid w:val="00196AE7"/>
    <w:rsid w:val="00196AEA"/>
    <w:rsid w:val="00196BE1"/>
    <w:rsid w:val="00196D24"/>
    <w:rsid w:val="00197045"/>
    <w:rsid w:val="0019739F"/>
    <w:rsid w:val="00197640"/>
    <w:rsid w:val="00197660"/>
    <w:rsid w:val="00197787"/>
    <w:rsid w:val="00197823"/>
    <w:rsid w:val="0019789E"/>
    <w:rsid w:val="00197D03"/>
    <w:rsid w:val="00197F79"/>
    <w:rsid w:val="00197FBC"/>
    <w:rsid w:val="001A0346"/>
    <w:rsid w:val="001A069F"/>
    <w:rsid w:val="001A06F8"/>
    <w:rsid w:val="001A0871"/>
    <w:rsid w:val="001A0B1B"/>
    <w:rsid w:val="001A0ED9"/>
    <w:rsid w:val="001A0F7F"/>
    <w:rsid w:val="001A1058"/>
    <w:rsid w:val="001A11B7"/>
    <w:rsid w:val="001A1270"/>
    <w:rsid w:val="001A1290"/>
    <w:rsid w:val="001A1742"/>
    <w:rsid w:val="001A19D4"/>
    <w:rsid w:val="001A1AFC"/>
    <w:rsid w:val="001A1B98"/>
    <w:rsid w:val="001A1CB7"/>
    <w:rsid w:val="001A1F5B"/>
    <w:rsid w:val="001A2108"/>
    <w:rsid w:val="001A2141"/>
    <w:rsid w:val="001A248B"/>
    <w:rsid w:val="001A24C7"/>
    <w:rsid w:val="001A2599"/>
    <w:rsid w:val="001A2B38"/>
    <w:rsid w:val="001A2D20"/>
    <w:rsid w:val="001A2DF8"/>
    <w:rsid w:val="001A2FF3"/>
    <w:rsid w:val="001A342F"/>
    <w:rsid w:val="001A37C9"/>
    <w:rsid w:val="001A3805"/>
    <w:rsid w:val="001A3843"/>
    <w:rsid w:val="001A385C"/>
    <w:rsid w:val="001A3C38"/>
    <w:rsid w:val="001A3C3D"/>
    <w:rsid w:val="001A3D9C"/>
    <w:rsid w:val="001A3E3D"/>
    <w:rsid w:val="001A3E6E"/>
    <w:rsid w:val="001A3F58"/>
    <w:rsid w:val="001A4624"/>
    <w:rsid w:val="001A4755"/>
    <w:rsid w:val="001A478E"/>
    <w:rsid w:val="001A4811"/>
    <w:rsid w:val="001A485D"/>
    <w:rsid w:val="001A4A4B"/>
    <w:rsid w:val="001A4B4F"/>
    <w:rsid w:val="001A4CB9"/>
    <w:rsid w:val="001A4DF2"/>
    <w:rsid w:val="001A4FEB"/>
    <w:rsid w:val="001A5082"/>
    <w:rsid w:val="001A5128"/>
    <w:rsid w:val="001A5209"/>
    <w:rsid w:val="001A54FE"/>
    <w:rsid w:val="001A5A0F"/>
    <w:rsid w:val="001A5B33"/>
    <w:rsid w:val="001A5CAD"/>
    <w:rsid w:val="001A60B6"/>
    <w:rsid w:val="001A6140"/>
    <w:rsid w:val="001A6323"/>
    <w:rsid w:val="001A6329"/>
    <w:rsid w:val="001A653D"/>
    <w:rsid w:val="001A66DC"/>
    <w:rsid w:val="001A67EA"/>
    <w:rsid w:val="001A69EC"/>
    <w:rsid w:val="001A6AB1"/>
    <w:rsid w:val="001A6BB5"/>
    <w:rsid w:val="001A6C22"/>
    <w:rsid w:val="001A6CE8"/>
    <w:rsid w:val="001A6D7B"/>
    <w:rsid w:val="001A7067"/>
    <w:rsid w:val="001A7153"/>
    <w:rsid w:val="001A716E"/>
    <w:rsid w:val="001A7466"/>
    <w:rsid w:val="001A74CA"/>
    <w:rsid w:val="001A75D6"/>
    <w:rsid w:val="001A79AA"/>
    <w:rsid w:val="001A7B42"/>
    <w:rsid w:val="001A7EA2"/>
    <w:rsid w:val="001B04B4"/>
    <w:rsid w:val="001B0590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2D3"/>
    <w:rsid w:val="001B22F8"/>
    <w:rsid w:val="001B2358"/>
    <w:rsid w:val="001B24AE"/>
    <w:rsid w:val="001B25AA"/>
    <w:rsid w:val="001B27BD"/>
    <w:rsid w:val="001B28C6"/>
    <w:rsid w:val="001B2937"/>
    <w:rsid w:val="001B29B2"/>
    <w:rsid w:val="001B2D5E"/>
    <w:rsid w:val="001B2E5B"/>
    <w:rsid w:val="001B3019"/>
    <w:rsid w:val="001B3028"/>
    <w:rsid w:val="001B30DB"/>
    <w:rsid w:val="001B326F"/>
    <w:rsid w:val="001B35EA"/>
    <w:rsid w:val="001B361C"/>
    <w:rsid w:val="001B377E"/>
    <w:rsid w:val="001B3881"/>
    <w:rsid w:val="001B3BEA"/>
    <w:rsid w:val="001B3C0F"/>
    <w:rsid w:val="001B3CAE"/>
    <w:rsid w:val="001B3D01"/>
    <w:rsid w:val="001B3D0E"/>
    <w:rsid w:val="001B3DA4"/>
    <w:rsid w:val="001B429C"/>
    <w:rsid w:val="001B4491"/>
    <w:rsid w:val="001B4583"/>
    <w:rsid w:val="001B4782"/>
    <w:rsid w:val="001B4835"/>
    <w:rsid w:val="001B4B0B"/>
    <w:rsid w:val="001B4B0E"/>
    <w:rsid w:val="001B4D45"/>
    <w:rsid w:val="001B4F3F"/>
    <w:rsid w:val="001B50AF"/>
    <w:rsid w:val="001B55FE"/>
    <w:rsid w:val="001B5739"/>
    <w:rsid w:val="001B599E"/>
    <w:rsid w:val="001B5C08"/>
    <w:rsid w:val="001B5EBE"/>
    <w:rsid w:val="001B631E"/>
    <w:rsid w:val="001B633A"/>
    <w:rsid w:val="001B6470"/>
    <w:rsid w:val="001B6537"/>
    <w:rsid w:val="001B662B"/>
    <w:rsid w:val="001B669D"/>
    <w:rsid w:val="001B6A36"/>
    <w:rsid w:val="001B6C1D"/>
    <w:rsid w:val="001B6E53"/>
    <w:rsid w:val="001B6EAF"/>
    <w:rsid w:val="001B6F43"/>
    <w:rsid w:val="001B7249"/>
    <w:rsid w:val="001B75D5"/>
    <w:rsid w:val="001B7900"/>
    <w:rsid w:val="001B7A46"/>
    <w:rsid w:val="001B7A5C"/>
    <w:rsid w:val="001B7A9C"/>
    <w:rsid w:val="001B7AEF"/>
    <w:rsid w:val="001B7C8B"/>
    <w:rsid w:val="001B7D23"/>
    <w:rsid w:val="001B7E3A"/>
    <w:rsid w:val="001C0194"/>
    <w:rsid w:val="001C03C8"/>
    <w:rsid w:val="001C044B"/>
    <w:rsid w:val="001C0481"/>
    <w:rsid w:val="001C04DC"/>
    <w:rsid w:val="001C069E"/>
    <w:rsid w:val="001C08EF"/>
    <w:rsid w:val="001C0AE8"/>
    <w:rsid w:val="001C0B22"/>
    <w:rsid w:val="001C0BBE"/>
    <w:rsid w:val="001C0ECC"/>
    <w:rsid w:val="001C0F8C"/>
    <w:rsid w:val="001C1397"/>
    <w:rsid w:val="001C1634"/>
    <w:rsid w:val="001C1727"/>
    <w:rsid w:val="001C1A71"/>
    <w:rsid w:val="001C1AB3"/>
    <w:rsid w:val="001C1B3B"/>
    <w:rsid w:val="001C20C0"/>
    <w:rsid w:val="001C20C1"/>
    <w:rsid w:val="001C22F1"/>
    <w:rsid w:val="001C2374"/>
    <w:rsid w:val="001C23D7"/>
    <w:rsid w:val="001C246C"/>
    <w:rsid w:val="001C251A"/>
    <w:rsid w:val="001C25C9"/>
    <w:rsid w:val="001C26E5"/>
    <w:rsid w:val="001C272D"/>
    <w:rsid w:val="001C2768"/>
    <w:rsid w:val="001C2ABC"/>
    <w:rsid w:val="001C2CCE"/>
    <w:rsid w:val="001C2D38"/>
    <w:rsid w:val="001C3068"/>
    <w:rsid w:val="001C3125"/>
    <w:rsid w:val="001C3126"/>
    <w:rsid w:val="001C31C3"/>
    <w:rsid w:val="001C326F"/>
    <w:rsid w:val="001C3305"/>
    <w:rsid w:val="001C364B"/>
    <w:rsid w:val="001C369C"/>
    <w:rsid w:val="001C3814"/>
    <w:rsid w:val="001C3B39"/>
    <w:rsid w:val="001C3B57"/>
    <w:rsid w:val="001C3DA7"/>
    <w:rsid w:val="001C3F54"/>
    <w:rsid w:val="001C3FEB"/>
    <w:rsid w:val="001C469D"/>
    <w:rsid w:val="001C48DF"/>
    <w:rsid w:val="001C49AC"/>
    <w:rsid w:val="001C4A16"/>
    <w:rsid w:val="001C4A7B"/>
    <w:rsid w:val="001C4B4D"/>
    <w:rsid w:val="001C4B54"/>
    <w:rsid w:val="001C4E3C"/>
    <w:rsid w:val="001C5155"/>
    <w:rsid w:val="001C5388"/>
    <w:rsid w:val="001C5458"/>
    <w:rsid w:val="001C58A7"/>
    <w:rsid w:val="001C5909"/>
    <w:rsid w:val="001C59BD"/>
    <w:rsid w:val="001C5DF8"/>
    <w:rsid w:val="001C5E68"/>
    <w:rsid w:val="001C5E74"/>
    <w:rsid w:val="001C5F90"/>
    <w:rsid w:val="001C6217"/>
    <w:rsid w:val="001C6636"/>
    <w:rsid w:val="001C6703"/>
    <w:rsid w:val="001C6885"/>
    <w:rsid w:val="001C6A40"/>
    <w:rsid w:val="001C6B2D"/>
    <w:rsid w:val="001C6D23"/>
    <w:rsid w:val="001C6D26"/>
    <w:rsid w:val="001C6F14"/>
    <w:rsid w:val="001C701C"/>
    <w:rsid w:val="001C72AC"/>
    <w:rsid w:val="001C72FC"/>
    <w:rsid w:val="001C734B"/>
    <w:rsid w:val="001C742F"/>
    <w:rsid w:val="001C7472"/>
    <w:rsid w:val="001C7A07"/>
    <w:rsid w:val="001C7D62"/>
    <w:rsid w:val="001D0096"/>
    <w:rsid w:val="001D02FF"/>
    <w:rsid w:val="001D0304"/>
    <w:rsid w:val="001D05EE"/>
    <w:rsid w:val="001D0642"/>
    <w:rsid w:val="001D0726"/>
    <w:rsid w:val="001D081F"/>
    <w:rsid w:val="001D0AEF"/>
    <w:rsid w:val="001D0CEB"/>
    <w:rsid w:val="001D0E57"/>
    <w:rsid w:val="001D0EFA"/>
    <w:rsid w:val="001D0FAE"/>
    <w:rsid w:val="001D14C2"/>
    <w:rsid w:val="001D14C5"/>
    <w:rsid w:val="001D1520"/>
    <w:rsid w:val="001D1521"/>
    <w:rsid w:val="001D15A6"/>
    <w:rsid w:val="001D163C"/>
    <w:rsid w:val="001D166E"/>
    <w:rsid w:val="001D1889"/>
    <w:rsid w:val="001D1B0A"/>
    <w:rsid w:val="001D1C14"/>
    <w:rsid w:val="001D1D82"/>
    <w:rsid w:val="001D1E96"/>
    <w:rsid w:val="001D2086"/>
    <w:rsid w:val="001D2166"/>
    <w:rsid w:val="001D223E"/>
    <w:rsid w:val="001D251F"/>
    <w:rsid w:val="001D2680"/>
    <w:rsid w:val="001D2706"/>
    <w:rsid w:val="001D277A"/>
    <w:rsid w:val="001D28F3"/>
    <w:rsid w:val="001D2AB4"/>
    <w:rsid w:val="001D2AF5"/>
    <w:rsid w:val="001D2ECE"/>
    <w:rsid w:val="001D2EE5"/>
    <w:rsid w:val="001D2F06"/>
    <w:rsid w:val="001D303D"/>
    <w:rsid w:val="001D303F"/>
    <w:rsid w:val="001D3107"/>
    <w:rsid w:val="001D311B"/>
    <w:rsid w:val="001D35E9"/>
    <w:rsid w:val="001D36B3"/>
    <w:rsid w:val="001D3760"/>
    <w:rsid w:val="001D3B16"/>
    <w:rsid w:val="001D3B43"/>
    <w:rsid w:val="001D3D61"/>
    <w:rsid w:val="001D3D83"/>
    <w:rsid w:val="001D4013"/>
    <w:rsid w:val="001D4048"/>
    <w:rsid w:val="001D421A"/>
    <w:rsid w:val="001D42D0"/>
    <w:rsid w:val="001D42FD"/>
    <w:rsid w:val="001D4329"/>
    <w:rsid w:val="001D433B"/>
    <w:rsid w:val="001D43F1"/>
    <w:rsid w:val="001D443A"/>
    <w:rsid w:val="001D4759"/>
    <w:rsid w:val="001D47AF"/>
    <w:rsid w:val="001D499E"/>
    <w:rsid w:val="001D4B53"/>
    <w:rsid w:val="001D4B97"/>
    <w:rsid w:val="001D4C21"/>
    <w:rsid w:val="001D4C53"/>
    <w:rsid w:val="001D4EC0"/>
    <w:rsid w:val="001D4FE7"/>
    <w:rsid w:val="001D5587"/>
    <w:rsid w:val="001D55DD"/>
    <w:rsid w:val="001D57F5"/>
    <w:rsid w:val="001D581B"/>
    <w:rsid w:val="001D5991"/>
    <w:rsid w:val="001D5C38"/>
    <w:rsid w:val="001D5D99"/>
    <w:rsid w:val="001D5E2E"/>
    <w:rsid w:val="001D5FC9"/>
    <w:rsid w:val="001D603F"/>
    <w:rsid w:val="001D608C"/>
    <w:rsid w:val="001D60A7"/>
    <w:rsid w:val="001D63FF"/>
    <w:rsid w:val="001D6435"/>
    <w:rsid w:val="001D67AA"/>
    <w:rsid w:val="001D68F3"/>
    <w:rsid w:val="001D6A99"/>
    <w:rsid w:val="001D6BF1"/>
    <w:rsid w:val="001D6C08"/>
    <w:rsid w:val="001D6DD6"/>
    <w:rsid w:val="001D6E19"/>
    <w:rsid w:val="001D6F9E"/>
    <w:rsid w:val="001D7285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D85"/>
    <w:rsid w:val="001E0F43"/>
    <w:rsid w:val="001E0FEA"/>
    <w:rsid w:val="001E14FC"/>
    <w:rsid w:val="001E152F"/>
    <w:rsid w:val="001E16D1"/>
    <w:rsid w:val="001E1722"/>
    <w:rsid w:val="001E195D"/>
    <w:rsid w:val="001E1F68"/>
    <w:rsid w:val="001E2191"/>
    <w:rsid w:val="001E2286"/>
    <w:rsid w:val="001E231F"/>
    <w:rsid w:val="001E28ED"/>
    <w:rsid w:val="001E2927"/>
    <w:rsid w:val="001E2AFE"/>
    <w:rsid w:val="001E2D10"/>
    <w:rsid w:val="001E2D39"/>
    <w:rsid w:val="001E2DAB"/>
    <w:rsid w:val="001E2F01"/>
    <w:rsid w:val="001E2FEC"/>
    <w:rsid w:val="001E3155"/>
    <w:rsid w:val="001E3329"/>
    <w:rsid w:val="001E3430"/>
    <w:rsid w:val="001E35A8"/>
    <w:rsid w:val="001E36EB"/>
    <w:rsid w:val="001E37EA"/>
    <w:rsid w:val="001E3AB2"/>
    <w:rsid w:val="001E3C5C"/>
    <w:rsid w:val="001E3ED5"/>
    <w:rsid w:val="001E4028"/>
    <w:rsid w:val="001E443E"/>
    <w:rsid w:val="001E4DA0"/>
    <w:rsid w:val="001E4FB3"/>
    <w:rsid w:val="001E5202"/>
    <w:rsid w:val="001E524A"/>
    <w:rsid w:val="001E525E"/>
    <w:rsid w:val="001E5298"/>
    <w:rsid w:val="001E532B"/>
    <w:rsid w:val="001E56F2"/>
    <w:rsid w:val="001E5B10"/>
    <w:rsid w:val="001E5DBA"/>
    <w:rsid w:val="001E5DF5"/>
    <w:rsid w:val="001E60C3"/>
    <w:rsid w:val="001E619B"/>
    <w:rsid w:val="001E6485"/>
    <w:rsid w:val="001E6606"/>
    <w:rsid w:val="001E662C"/>
    <w:rsid w:val="001E66B5"/>
    <w:rsid w:val="001E6831"/>
    <w:rsid w:val="001E68C1"/>
    <w:rsid w:val="001E690E"/>
    <w:rsid w:val="001E6B46"/>
    <w:rsid w:val="001E6BD4"/>
    <w:rsid w:val="001E6D06"/>
    <w:rsid w:val="001E70B9"/>
    <w:rsid w:val="001E70F8"/>
    <w:rsid w:val="001E71CF"/>
    <w:rsid w:val="001E71E3"/>
    <w:rsid w:val="001E762E"/>
    <w:rsid w:val="001E76FE"/>
    <w:rsid w:val="001E7718"/>
    <w:rsid w:val="001E7747"/>
    <w:rsid w:val="001E78DA"/>
    <w:rsid w:val="001E7A1B"/>
    <w:rsid w:val="001E7A95"/>
    <w:rsid w:val="001E7B2A"/>
    <w:rsid w:val="001E7B57"/>
    <w:rsid w:val="001E7EAE"/>
    <w:rsid w:val="001E7EF8"/>
    <w:rsid w:val="001E7F9B"/>
    <w:rsid w:val="001F012D"/>
    <w:rsid w:val="001F0158"/>
    <w:rsid w:val="001F02D8"/>
    <w:rsid w:val="001F053F"/>
    <w:rsid w:val="001F05F9"/>
    <w:rsid w:val="001F06B7"/>
    <w:rsid w:val="001F077C"/>
    <w:rsid w:val="001F0B65"/>
    <w:rsid w:val="001F1028"/>
    <w:rsid w:val="001F1037"/>
    <w:rsid w:val="001F11E1"/>
    <w:rsid w:val="001F1265"/>
    <w:rsid w:val="001F127B"/>
    <w:rsid w:val="001F134A"/>
    <w:rsid w:val="001F14CB"/>
    <w:rsid w:val="001F179A"/>
    <w:rsid w:val="001F184F"/>
    <w:rsid w:val="001F18CF"/>
    <w:rsid w:val="001F191F"/>
    <w:rsid w:val="001F1A1C"/>
    <w:rsid w:val="001F1A27"/>
    <w:rsid w:val="001F1C27"/>
    <w:rsid w:val="001F1CA5"/>
    <w:rsid w:val="001F1EC5"/>
    <w:rsid w:val="001F1EF5"/>
    <w:rsid w:val="001F2079"/>
    <w:rsid w:val="001F21C6"/>
    <w:rsid w:val="001F2255"/>
    <w:rsid w:val="001F2343"/>
    <w:rsid w:val="001F248C"/>
    <w:rsid w:val="001F26E0"/>
    <w:rsid w:val="001F289C"/>
    <w:rsid w:val="001F2BD4"/>
    <w:rsid w:val="001F30F9"/>
    <w:rsid w:val="001F36F8"/>
    <w:rsid w:val="001F39CD"/>
    <w:rsid w:val="001F3B56"/>
    <w:rsid w:val="001F3BA0"/>
    <w:rsid w:val="001F3D64"/>
    <w:rsid w:val="001F3E83"/>
    <w:rsid w:val="001F416E"/>
    <w:rsid w:val="001F4290"/>
    <w:rsid w:val="001F4809"/>
    <w:rsid w:val="001F48EB"/>
    <w:rsid w:val="001F4A6C"/>
    <w:rsid w:val="001F4C2D"/>
    <w:rsid w:val="001F4ECF"/>
    <w:rsid w:val="001F4EE0"/>
    <w:rsid w:val="001F511F"/>
    <w:rsid w:val="001F568E"/>
    <w:rsid w:val="001F5961"/>
    <w:rsid w:val="001F5BAC"/>
    <w:rsid w:val="001F5C3D"/>
    <w:rsid w:val="001F5CA5"/>
    <w:rsid w:val="001F5E6E"/>
    <w:rsid w:val="001F61C7"/>
    <w:rsid w:val="001F6556"/>
    <w:rsid w:val="001F671A"/>
    <w:rsid w:val="001F6BA9"/>
    <w:rsid w:val="001F6DAD"/>
    <w:rsid w:val="001F70C5"/>
    <w:rsid w:val="001F7362"/>
    <w:rsid w:val="001F741E"/>
    <w:rsid w:val="001F7563"/>
    <w:rsid w:val="001F769D"/>
    <w:rsid w:val="001F7B08"/>
    <w:rsid w:val="001F7EA6"/>
    <w:rsid w:val="00200093"/>
    <w:rsid w:val="00200108"/>
    <w:rsid w:val="0020027C"/>
    <w:rsid w:val="0020028E"/>
    <w:rsid w:val="002002B7"/>
    <w:rsid w:val="002004F3"/>
    <w:rsid w:val="00200534"/>
    <w:rsid w:val="00200614"/>
    <w:rsid w:val="0020072C"/>
    <w:rsid w:val="0020076A"/>
    <w:rsid w:val="0020087A"/>
    <w:rsid w:val="00200958"/>
    <w:rsid w:val="00200A1C"/>
    <w:rsid w:val="00200CA3"/>
    <w:rsid w:val="00200E7E"/>
    <w:rsid w:val="00200EA3"/>
    <w:rsid w:val="00200EBE"/>
    <w:rsid w:val="00201088"/>
    <w:rsid w:val="002012C8"/>
    <w:rsid w:val="00201484"/>
    <w:rsid w:val="00201706"/>
    <w:rsid w:val="00201778"/>
    <w:rsid w:val="002018FD"/>
    <w:rsid w:val="00201D11"/>
    <w:rsid w:val="0020238A"/>
    <w:rsid w:val="00202734"/>
    <w:rsid w:val="00202A14"/>
    <w:rsid w:val="00202BD5"/>
    <w:rsid w:val="00202D33"/>
    <w:rsid w:val="00202D63"/>
    <w:rsid w:val="00202D76"/>
    <w:rsid w:val="00202D81"/>
    <w:rsid w:val="00202F0B"/>
    <w:rsid w:val="002030EE"/>
    <w:rsid w:val="00203755"/>
    <w:rsid w:val="0020381C"/>
    <w:rsid w:val="002038D6"/>
    <w:rsid w:val="002038F5"/>
    <w:rsid w:val="00203947"/>
    <w:rsid w:val="00203A3F"/>
    <w:rsid w:val="00203B9F"/>
    <w:rsid w:val="00203C8D"/>
    <w:rsid w:val="00203D11"/>
    <w:rsid w:val="00203E69"/>
    <w:rsid w:val="00204255"/>
    <w:rsid w:val="002043C6"/>
    <w:rsid w:val="002043C9"/>
    <w:rsid w:val="002043DA"/>
    <w:rsid w:val="00204594"/>
    <w:rsid w:val="002045D4"/>
    <w:rsid w:val="002047AA"/>
    <w:rsid w:val="00204B59"/>
    <w:rsid w:val="00204C93"/>
    <w:rsid w:val="00204F14"/>
    <w:rsid w:val="0020504D"/>
    <w:rsid w:val="002050D4"/>
    <w:rsid w:val="00205292"/>
    <w:rsid w:val="002054D4"/>
    <w:rsid w:val="00205560"/>
    <w:rsid w:val="00205626"/>
    <w:rsid w:val="0020601A"/>
    <w:rsid w:val="002060B5"/>
    <w:rsid w:val="002061F1"/>
    <w:rsid w:val="002068BB"/>
    <w:rsid w:val="0020690E"/>
    <w:rsid w:val="00206CFA"/>
    <w:rsid w:val="00206D87"/>
    <w:rsid w:val="00206E45"/>
    <w:rsid w:val="00206E4C"/>
    <w:rsid w:val="002070E5"/>
    <w:rsid w:val="00207232"/>
    <w:rsid w:val="0020725D"/>
    <w:rsid w:val="002072FB"/>
    <w:rsid w:val="00207344"/>
    <w:rsid w:val="002073AD"/>
    <w:rsid w:val="002073E6"/>
    <w:rsid w:val="00207655"/>
    <w:rsid w:val="00207832"/>
    <w:rsid w:val="002078E6"/>
    <w:rsid w:val="00207B8B"/>
    <w:rsid w:val="00207B9F"/>
    <w:rsid w:val="00207FC8"/>
    <w:rsid w:val="00210090"/>
    <w:rsid w:val="002102BD"/>
    <w:rsid w:val="0021054D"/>
    <w:rsid w:val="002108CD"/>
    <w:rsid w:val="002109F3"/>
    <w:rsid w:val="00210CBA"/>
    <w:rsid w:val="00210F9D"/>
    <w:rsid w:val="0021137C"/>
    <w:rsid w:val="00211455"/>
    <w:rsid w:val="002115E9"/>
    <w:rsid w:val="002116C5"/>
    <w:rsid w:val="0021171F"/>
    <w:rsid w:val="0021178F"/>
    <w:rsid w:val="00211A4E"/>
    <w:rsid w:val="00211B4C"/>
    <w:rsid w:val="00211BD6"/>
    <w:rsid w:val="00211C06"/>
    <w:rsid w:val="00211C2F"/>
    <w:rsid w:val="00211CB6"/>
    <w:rsid w:val="00211CCE"/>
    <w:rsid w:val="00211D96"/>
    <w:rsid w:val="00211EAE"/>
    <w:rsid w:val="00211F92"/>
    <w:rsid w:val="0021220E"/>
    <w:rsid w:val="002126E3"/>
    <w:rsid w:val="0021271E"/>
    <w:rsid w:val="00212854"/>
    <w:rsid w:val="0021287D"/>
    <w:rsid w:val="00212A12"/>
    <w:rsid w:val="00212C8A"/>
    <w:rsid w:val="00213029"/>
    <w:rsid w:val="00213055"/>
    <w:rsid w:val="00213097"/>
    <w:rsid w:val="002131C0"/>
    <w:rsid w:val="002131C2"/>
    <w:rsid w:val="002131F0"/>
    <w:rsid w:val="00213244"/>
    <w:rsid w:val="0021327E"/>
    <w:rsid w:val="002134EA"/>
    <w:rsid w:val="002136AE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63AB"/>
    <w:rsid w:val="00216417"/>
    <w:rsid w:val="00216448"/>
    <w:rsid w:val="00216688"/>
    <w:rsid w:val="00216839"/>
    <w:rsid w:val="00216907"/>
    <w:rsid w:val="0021692E"/>
    <w:rsid w:val="00216944"/>
    <w:rsid w:val="00216A4E"/>
    <w:rsid w:val="00216B00"/>
    <w:rsid w:val="00216B11"/>
    <w:rsid w:val="00216BEF"/>
    <w:rsid w:val="00216CCD"/>
    <w:rsid w:val="00216D38"/>
    <w:rsid w:val="00216D99"/>
    <w:rsid w:val="00216E85"/>
    <w:rsid w:val="00216F6A"/>
    <w:rsid w:val="00217275"/>
    <w:rsid w:val="002172A2"/>
    <w:rsid w:val="002173B1"/>
    <w:rsid w:val="00217589"/>
    <w:rsid w:val="002175E4"/>
    <w:rsid w:val="0021762B"/>
    <w:rsid w:val="00217A80"/>
    <w:rsid w:val="00217D47"/>
    <w:rsid w:val="00217F18"/>
    <w:rsid w:val="00220202"/>
    <w:rsid w:val="00220665"/>
    <w:rsid w:val="00220890"/>
    <w:rsid w:val="00220ADC"/>
    <w:rsid w:val="00220C53"/>
    <w:rsid w:val="002216E6"/>
    <w:rsid w:val="00221731"/>
    <w:rsid w:val="00221BFE"/>
    <w:rsid w:val="00221D70"/>
    <w:rsid w:val="00221DCE"/>
    <w:rsid w:val="00221E93"/>
    <w:rsid w:val="00221EB8"/>
    <w:rsid w:val="0022205B"/>
    <w:rsid w:val="00222360"/>
    <w:rsid w:val="00222558"/>
    <w:rsid w:val="00222643"/>
    <w:rsid w:val="00222C67"/>
    <w:rsid w:val="00222FA5"/>
    <w:rsid w:val="0022313D"/>
    <w:rsid w:val="00223349"/>
    <w:rsid w:val="00223386"/>
    <w:rsid w:val="00223512"/>
    <w:rsid w:val="00223650"/>
    <w:rsid w:val="00223AEC"/>
    <w:rsid w:val="00223C3A"/>
    <w:rsid w:val="00223C69"/>
    <w:rsid w:val="00223D0F"/>
    <w:rsid w:val="00223E10"/>
    <w:rsid w:val="00223F85"/>
    <w:rsid w:val="0022422C"/>
    <w:rsid w:val="0022438B"/>
    <w:rsid w:val="002245F8"/>
    <w:rsid w:val="00224749"/>
    <w:rsid w:val="00224753"/>
    <w:rsid w:val="00224767"/>
    <w:rsid w:val="00224855"/>
    <w:rsid w:val="00224BB2"/>
    <w:rsid w:val="00224EC3"/>
    <w:rsid w:val="0022523F"/>
    <w:rsid w:val="0022528D"/>
    <w:rsid w:val="002253FE"/>
    <w:rsid w:val="002254FF"/>
    <w:rsid w:val="0022580F"/>
    <w:rsid w:val="00225D19"/>
    <w:rsid w:val="00225DCF"/>
    <w:rsid w:val="0022602D"/>
    <w:rsid w:val="0022621E"/>
    <w:rsid w:val="002262FC"/>
    <w:rsid w:val="00226311"/>
    <w:rsid w:val="00226958"/>
    <w:rsid w:val="00226B21"/>
    <w:rsid w:val="00226F57"/>
    <w:rsid w:val="00227123"/>
    <w:rsid w:val="002271AA"/>
    <w:rsid w:val="0022736F"/>
    <w:rsid w:val="0022739A"/>
    <w:rsid w:val="002273EE"/>
    <w:rsid w:val="00227545"/>
    <w:rsid w:val="002275E4"/>
    <w:rsid w:val="00227646"/>
    <w:rsid w:val="00227785"/>
    <w:rsid w:val="002277C2"/>
    <w:rsid w:val="00227948"/>
    <w:rsid w:val="00227988"/>
    <w:rsid w:val="002279DA"/>
    <w:rsid w:val="00227A4F"/>
    <w:rsid w:val="00227E72"/>
    <w:rsid w:val="00227ED3"/>
    <w:rsid w:val="00227F4C"/>
    <w:rsid w:val="00230438"/>
    <w:rsid w:val="00230754"/>
    <w:rsid w:val="00230A4D"/>
    <w:rsid w:val="00230A85"/>
    <w:rsid w:val="00230B99"/>
    <w:rsid w:val="00230C7A"/>
    <w:rsid w:val="00230E56"/>
    <w:rsid w:val="00230F81"/>
    <w:rsid w:val="00230FD5"/>
    <w:rsid w:val="002315A4"/>
    <w:rsid w:val="0023164D"/>
    <w:rsid w:val="002318E3"/>
    <w:rsid w:val="002319B9"/>
    <w:rsid w:val="00231A41"/>
    <w:rsid w:val="00231AFE"/>
    <w:rsid w:val="00231B42"/>
    <w:rsid w:val="00231CC9"/>
    <w:rsid w:val="00231D73"/>
    <w:rsid w:val="00231D7F"/>
    <w:rsid w:val="00231E1B"/>
    <w:rsid w:val="00231E3E"/>
    <w:rsid w:val="00231F00"/>
    <w:rsid w:val="002320C3"/>
    <w:rsid w:val="0023217F"/>
    <w:rsid w:val="002321E8"/>
    <w:rsid w:val="002321F8"/>
    <w:rsid w:val="00232E37"/>
    <w:rsid w:val="00232F35"/>
    <w:rsid w:val="00233012"/>
    <w:rsid w:val="002330D7"/>
    <w:rsid w:val="002335B5"/>
    <w:rsid w:val="002338AE"/>
    <w:rsid w:val="00233AAA"/>
    <w:rsid w:val="00233B8A"/>
    <w:rsid w:val="0023404E"/>
    <w:rsid w:val="0023445B"/>
    <w:rsid w:val="0023457A"/>
    <w:rsid w:val="002346BB"/>
    <w:rsid w:val="002346D9"/>
    <w:rsid w:val="00234780"/>
    <w:rsid w:val="0023497A"/>
    <w:rsid w:val="002349FF"/>
    <w:rsid w:val="00234FDF"/>
    <w:rsid w:val="0023512A"/>
    <w:rsid w:val="00235135"/>
    <w:rsid w:val="002352CA"/>
    <w:rsid w:val="0023564E"/>
    <w:rsid w:val="00235682"/>
    <w:rsid w:val="002358B1"/>
    <w:rsid w:val="00235B9B"/>
    <w:rsid w:val="00235DB7"/>
    <w:rsid w:val="00236319"/>
    <w:rsid w:val="002363AE"/>
    <w:rsid w:val="00236654"/>
    <w:rsid w:val="0023665C"/>
    <w:rsid w:val="0023678E"/>
    <w:rsid w:val="00236888"/>
    <w:rsid w:val="00236972"/>
    <w:rsid w:val="002369D7"/>
    <w:rsid w:val="00236B2A"/>
    <w:rsid w:val="00236BCA"/>
    <w:rsid w:val="00236C5A"/>
    <w:rsid w:val="00236E25"/>
    <w:rsid w:val="00236EFF"/>
    <w:rsid w:val="002371E1"/>
    <w:rsid w:val="0023727E"/>
    <w:rsid w:val="002373E7"/>
    <w:rsid w:val="0023760E"/>
    <w:rsid w:val="0023769E"/>
    <w:rsid w:val="00237991"/>
    <w:rsid w:val="00237C18"/>
    <w:rsid w:val="00237DCD"/>
    <w:rsid w:val="0024036F"/>
    <w:rsid w:val="00240379"/>
    <w:rsid w:val="002403B5"/>
    <w:rsid w:val="002405F0"/>
    <w:rsid w:val="00240937"/>
    <w:rsid w:val="0024098A"/>
    <w:rsid w:val="00240B52"/>
    <w:rsid w:val="00240DDF"/>
    <w:rsid w:val="00240FE9"/>
    <w:rsid w:val="00241047"/>
    <w:rsid w:val="00241188"/>
    <w:rsid w:val="0024153B"/>
    <w:rsid w:val="00241736"/>
    <w:rsid w:val="00241804"/>
    <w:rsid w:val="00241D24"/>
    <w:rsid w:val="00241D3E"/>
    <w:rsid w:val="00241D92"/>
    <w:rsid w:val="00241EDF"/>
    <w:rsid w:val="0024201C"/>
    <w:rsid w:val="00242424"/>
    <w:rsid w:val="002424A2"/>
    <w:rsid w:val="0024261C"/>
    <w:rsid w:val="0024263A"/>
    <w:rsid w:val="00242747"/>
    <w:rsid w:val="00242BDC"/>
    <w:rsid w:val="00242DBC"/>
    <w:rsid w:val="00242E4C"/>
    <w:rsid w:val="00243142"/>
    <w:rsid w:val="002431B3"/>
    <w:rsid w:val="002431C8"/>
    <w:rsid w:val="002432B5"/>
    <w:rsid w:val="002434C1"/>
    <w:rsid w:val="002434C2"/>
    <w:rsid w:val="0024356F"/>
    <w:rsid w:val="00243648"/>
    <w:rsid w:val="002437FA"/>
    <w:rsid w:val="002438B9"/>
    <w:rsid w:val="00243A6C"/>
    <w:rsid w:val="00243BE4"/>
    <w:rsid w:val="00243CA4"/>
    <w:rsid w:val="00243EEC"/>
    <w:rsid w:val="00244053"/>
    <w:rsid w:val="002441CE"/>
    <w:rsid w:val="00244205"/>
    <w:rsid w:val="002442F8"/>
    <w:rsid w:val="00244360"/>
    <w:rsid w:val="00244513"/>
    <w:rsid w:val="00244522"/>
    <w:rsid w:val="0024461F"/>
    <w:rsid w:val="002446BD"/>
    <w:rsid w:val="00244786"/>
    <w:rsid w:val="002447C6"/>
    <w:rsid w:val="002447D6"/>
    <w:rsid w:val="00244B06"/>
    <w:rsid w:val="00244CA0"/>
    <w:rsid w:val="00244DE9"/>
    <w:rsid w:val="00244FB8"/>
    <w:rsid w:val="00244FFB"/>
    <w:rsid w:val="00245112"/>
    <w:rsid w:val="002451F5"/>
    <w:rsid w:val="00245296"/>
    <w:rsid w:val="00245672"/>
    <w:rsid w:val="002456DC"/>
    <w:rsid w:val="00245712"/>
    <w:rsid w:val="00245745"/>
    <w:rsid w:val="0024586D"/>
    <w:rsid w:val="002458FB"/>
    <w:rsid w:val="0024590B"/>
    <w:rsid w:val="00245CB5"/>
    <w:rsid w:val="00245CC5"/>
    <w:rsid w:val="00245D0E"/>
    <w:rsid w:val="00245EFC"/>
    <w:rsid w:val="0024601F"/>
    <w:rsid w:val="00246289"/>
    <w:rsid w:val="002465B1"/>
    <w:rsid w:val="00246A80"/>
    <w:rsid w:val="00246E0D"/>
    <w:rsid w:val="00246E70"/>
    <w:rsid w:val="00246FFE"/>
    <w:rsid w:val="002475BE"/>
    <w:rsid w:val="00247903"/>
    <w:rsid w:val="0024791F"/>
    <w:rsid w:val="0024796A"/>
    <w:rsid w:val="00247DAE"/>
    <w:rsid w:val="00247EB7"/>
    <w:rsid w:val="00247F01"/>
    <w:rsid w:val="00247F88"/>
    <w:rsid w:val="00250096"/>
    <w:rsid w:val="00250423"/>
    <w:rsid w:val="0025048D"/>
    <w:rsid w:val="0025049E"/>
    <w:rsid w:val="002505DE"/>
    <w:rsid w:val="00250631"/>
    <w:rsid w:val="00250644"/>
    <w:rsid w:val="00250662"/>
    <w:rsid w:val="002508F1"/>
    <w:rsid w:val="00250B07"/>
    <w:rsid w:val="00250DFD"/>
    <w:rsid w:val="00250F8B"/>
    <w:rsid w:val="00250FCE"/>
    <w:rsid w:val="0025105F"/>
    <w:rsid w:val="0025127C"/>
    <w:rsid w:val="00251444"/>
    <w:rsid w:val="002515F9"/>
    <w:rsid w:val="0025164D"/>
    <w:rsid w:val="0025168F"/>
    <w:rsid w:val="00251855"/>
    <w:rsid w:val="00251A0E"/>
    <w:rsid w:val="00251CE3"/>
    <w:rsid w:val="00251DE2"/>
    <w:rsid w:val="00251E7A"/>
    <w:rsid w:val="00251E8C"/>
    <w:rsid w:val="00251F7C"/>
    <w:rsid w:val="00251FC1"/>
    <w:rsid w:val="00252036"/>
    <w:rsid w:val="0025229B"/>
    <w:rsid w:val="0025238C"/>
    <w:rsid w:val="00252647"/>
    <w:rsid w:val="00252855"/>
    <w:rsid w:val="00252982"/>
    <w:rsid w:val="00252A5D"/>
    <w:rsid w:val="00252DAB"/>
    <w:rsid w:val="00253076"/>
    <w:rsid w:val="002530EF"/>
    <w:rsid w:val="00253129"/>
    <w:rsid w:val="0025339E"/>
    <w:rsid w:val="002533B5"/>
    <w:rsid w:val="002533DC"/>
    <w:rsid w:val="002535CB"/>
    <w:rsid w:val="002536D3"/>
    <w:rsid w:val="002538BA"/>
    <w:rsid w:val="00253946"/>
    <w:rsid w:val="002539B7"/>
    <w:rsid w:val="002539C6"/>
    <w:rsid w:val="00253DCD"/>
    <w:rsid w:val="00253ECD"/>
    <w:rsid w:val="00253FB6"/>
    <w:rsid w:val="002542A5"/>
    <w:rsid w:val="002542AC"/>
    <w:rsid w:val="00254394"/>
    <w:rsid w:val="00254396"/>
    <w:rsid w:val="002547BF"/>
    <w:rsid w:val="002547DB"/>
    <w:rsid w:val="00254B04"/>
    <w:rsid w:val="00254E53"/>
    <w:rsid w:val="00254E57"/>
    <w:rsid w:val="00255060"/>
    <w:rsid w:val="0025564E"/>
    <w:rsid w:val="002559CD"/>
    <w:rsid w:val="00255C1A"/>
    <w:rsid w:val="00255D0E"/>
    <w:rsid w:val="00255E24"/>
    <w:rsid w:val="00255F2B"/>
    <w:rsid w:val="00255F4A"/>
    <w:rsid w:val="00256169"/>
    <w:rsid w:val="002561B7"/>
    <w:rsid w:val="00256539"/>
    <w:rsid w:val="002566D1"/>
    <w:rsid w:val="002566E3"/>
    <w:rsid w:val="00256980"/>
    <w:rsid w:val="002569DE"/>
    <w:rsid w:val="002569EA"/>
    <w:rsid w:val="00256B9D"/>
    <w:rsid w:val="00256DC1"/>
    <w:rsid w:val="00256E05"/>
    <w:rsid w:val="00256E10"/>
    <w:rsid w:val="0025700A"/>
    <w:rsid w:val="002570EE"/>
    <w:rsid w:val="002573B5"/>
    <w:rsid w:val="002573F9"/>
    <w:rsid w:val="002574D7"/>
    <w:rsid w:val="002578B1"/>
    <w:rsid w:val="002578FE"/>
    <w:rsid w:val="00257A67"/>
    <w:rsid w:val="00257CA7"/>
    <w:rsid w:val="0026043E"/>
    <w:rsid w:val="00260620"/>
    <w:rsid w:val="00260798"/>
    <w:rsid w:val="002609B5"/>
    <w:rsid w:val="00260B1E"/>
    <w:rsid w:val="00260C71"/>
    <w:rsid w:val="00260D21"/>
    <w:rsid w:val="00260EF0"/>
    <w:rsid w:val="00260F18"/>
    <w:rsid w:val="002611E9"/>
    <w:rsid w:val="00261305"/>
    <w:rsid w:val="0026136E"/>
    <w:rsid w:val="002613A4"/>
    <w:rsid w:val="00261E68"/>
    <w:rsid w:val="002620D0"/>
    <w:rsid w:val="002621E5"/>
    <w:rsid w:val="002622EE"/>
    <w:rsid w:val="002624BE"/>
    <w:rsid w:val="0026257B"/>
    <w:rsid w:val="002626D4"/>
    <w:rsid w:val="00262730"/>
    <w:rsid w:val="00262831"/>
    <w:rsid w:val="002628B5"/>
    <w:rsid w:val="00262CE5"/>
    <w:rsid w:val="00262E44"/>
    <w:rsid w:val="00262E7A"/>
    <w:rsid w:val="00262FBB"/>
    <w:rsid w:val="0026303D"/>
    <w:rsid w:val="0026306A"/>
    <w:rsid w:val="0026314A"/>
    <w:rsid w:val="002631A7"/>
    <w:rsid w:val="002632AF"/>
    <w:rsid w:val="00263417"/>
    <w:rsid w:val="0026381C"/>
    <w:rsid w:val="00263B5F"/>
    <w:rsid w:val="00263BD4"/>
    <w:rsid w:val="00263DF6"/>
    <w:rsid w:val="00263E60"/>
    <w:rsid w:val="00263F59"/>
    <w:rsid w:val="00263FC8"/>
    <w:rsid w:val="0026409F"/>
    <w:rsid w:val="002643A6"/>
    <w:rsid w:val="00264488"/>
    <w:rsid w:val="00264686"/>
    <w:rsid w:val="00264D3D"/>
    <w:rsid w:val="00264F4A"/>
    <w:rsid w:val="00264F8C"/>
    <w:rsid w:val="00265023"/>
    <w:rsid w:val="00265067"/>
    <w:rsid w:val="002651ED"/>
    <w:rsid w:val="002653A9"/>
    <w:rsid w:val="00265459"/>
    <w:rsid w:val="00265620"/>
    <w:rsid w:val="002657F0"/>
    <w:rsid w:val="002658C1"/>
    <w:rsid w:val="002659F9"/>
    <w:rsid w:val="00265E6A"/>
    <w:rsid w:val="00265F39"/>
    <w:rsid w:val="002660B5"/>
    <w:rsid w:val="002660F3"/>
    <w:rsid w:val="00266153"/>
    <w:rsid w:val="002661F0"/>
    <w:rsid w:val="00266203"/>
    <w:rsid w:val="002662D6"/>
    <w:rsid w:val="00266459"/>
    <w:rsid w:val="002667D7"/>
    <w:rsid w:val="00266B02"/>
    <w:rsid w:val="00266E5C"/>
    <w:rsid w:val="00266F85"/>
    <w:rsid w:val="00267024"/>
    <w:rsid w:val="0026727C"/>
    <w:rsid w:val="002672C5"/>
    <w:rsid w:val="002672E2"/>
    <w:rsid w:val="00267385"/>
    <w:rsid w:val="00267396"/>
    <w:rsid w:val="0026743F"/>
    <w:rsid w:val="0026753E"/>
    <w:rsid w:val="00267975"/>
    <w:rsid w:val="00267988"/>
    <w:rsid w:val="00267BAD"/>
    <w:rsid w:val="00267C3D"/>
    <w:rsid w:val="00267DC9"/>
    <w:rsid w:val="00270466"/>
    <w:rsid w:val="00270515"/>
    <w:rsid w:val="0027056A"/>
    <w:rsid w:val="00270665"/>
    <w:rsid w:val="0027104F"/>
    <w:rsid w:val="00271188"/>
    <w:rsid w:val="00271224"/>
    <w:rsid w:val="002713A4"/>
    <w:rsid w:val="0027159B"/>
    <w:rsid w:val="00271B98"/>
    <w:rsid w:val="00271D6F"/>
    <w:rsid w:val="00271E2F"/>
    <w:rsid w:val="0027214E"/>
    <w:rsid w:val="00272AEF"/>
    <w:rsid w:val="00272B19"/>
    <w:rsid w:val="00272B3C"/>
    <w:rsid w:val="00272D23"/>
    <w:rsid w:val="00272E7A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61"/>
    <w:rsid w:val="00273D8E"/>
    <w:rsid w:val="00273DCF"/>
    <w:rsid w:val="002741BD"/>
    <w:rsid w:val="00274311"/>
    <w:rsid w:val="002744EF"/>
    <w:rsid w:val="00274829"/>
    <w:rsid w:val="00274843"/>
    <w:rsid w:val="002749E9"/>
    <w:rsid w:val="00274A14"/>
    <w:rsid w:val="00274C18"/>
    <w:rsid w:val="00274C28"/>
    <w:rsid w:val="00274DE8"/>
    <w:rsid w:val="00274F32"/>
    <w:rsid w:val="0027501D"/>
    <w:rsid w:val="00275316"/>
    <w:rsid w:val="0027533E"/>
    <w:rsid w:val="002753F7"/>
    <w:rsid w:val="00275DA6"/>
    <w:rsid w:val="00275ECF"/>
    <w:rsid w:val="00276098"/>
    <w:rsid w:val="00276171"/>
    <w:rsid w:val="00276336"/>
    <w:rsid w:val="00276592"/>
    <w:rsid w:val="00276686"/>
    <w:rsid w:val="002768CE"/>
    <w:rsid w:val="002768FE"/>
    <w:rsid w:val="0027695A"/>
    <w:rsid w:val="0027699B"/>
    <w:rsid w:val="00276B34"/>
    <w:rsid w:val="00276B4F"/>
    <w:rsid w:val="00276CA7"/>
    <w:rsid w:val="00276E91"/>
    <w:rsid w:val="0027703A"/>
    <w:rsid w:val="002771CC"/>
    <w:rsid w:val="00277283"/>
    <w:rsid w:val="002772F7"/>
    <w:rsid w:val="0027730D"/>
    <w:rsid w:val="0027745D"/>
    <w:rsid w:val="002778E4"/>
    <w:rsid w:val="00277CD4"/>
    <w:rsid w:val="00280018"/>
    <w:rsid w:val="0028005E"/>
    <w:rsid w:val="002802A0"/>
    <w:rsid w:val="00280486"/>
    <w:rsid w:val="00280768"/>
    <w:rsid w:val="002807F6"/>
    <w:rsid w:val="00280B96"/>
    <w:rsid w:val="00280BBD"/>
    <w:rsid w:val="0028109D"/>
    <w:rsid w:val="002811C2"/>
    <w:rsid w:val="002811F0"/>
    <w:rsid w:val="002814E1"/>
    <w:rsid w:val="0028168A"/>
    <w:rsid w:val="00281690"/>
    <w:rsid w:val="00281802"/>
    <w:rsid w:val="00281AD4"/>
    <w:rsid w:val="00281BAA"/>
    <w:rsid w:val="00281C06"/>
    <w:rsid w:val="00281FA7"/>
    <w:rsid w:val="0028218F"/>
    <w:rsid w:val="0028227A"/>
    <w:rsid w:val="00282693"/>
    <w:rsid w:val="00282773"/>
    <w:rsid w:val="00282905"/>
    <w:rsid w:val="00282964"/>
    <w:rsid w:val="00282D64"/>
    <w:rsid w:val="00282DD7"/>
    <w:rsid w:val="002832CD"/>
    <w:rsid w:val="00283525"/>
    <w:rsid w:val="00283596"/>
    <w:rsid w:val="002836A9"/>
    <w:rsid w:val="0028377A"/>
    <w:rsid w:val="00283C62"/>
    <w:rsid w:val="00283CE0"/>
    <w:rsid w:val="0028447D"/>
    <w:rsid w:val="002844F8"/>
    <w:rsid w:val="002846A7"/>
    <w:rsid w:val="0028476D"/>
    <w:rsid w:val="00284991"/>
    <w:rsid w:val="00284D68"/>
    <w:rsid w:val="00284E7F"/>
    <w:rsid w:val="00284EFF"/>
    <w:rsid w:val="00284FE0"/>
    <w:rsid w:val="002857A0"/>
    <w:rsid w:val="0028581D"/>
    <w:rsid w:val="00285AD6"/>
    <w:rsid w:val="00285ADB"/>
    <w:rsid w:val="00285AF5"/>
    <w:rsid w:val="002860EF"/>
    <w:rsid w:val="002862DE"/>
    <w:rsid w:val="00286303"/>
    <w:rsid w:val="00286617"/>
    <w:rsid w:val="00286644"/>
    <w:rsid w:val="00286671"/>
    <w:rsid w:val="00286C19"/>
    <w:rsid w:val="00286DF1"/>
    <w:rsid w:val="00286EDB"/>
    <w:rsid w:val="0028702E"/>
    <w:rsid w:val="00287177"/>
    <w:rsid w:val="002900E8"/>
    <w:rsid w:val="0029039B"/>
    <w:rsid w:val="0029046A"/>
    <w:rsid w:val="00290549"/>
    <w:rsid w:val="002906DC"/>
    <w:rsid w:val="00290792"/>
    <w:rsid w:val="00290805"/>
    <w:rsid w:val="00290862"/>
    <w:rsid w:val="00290957"/>
    <w:rsid w:val="00290A65"/>
    <w:rsid w:val="00290AB4"/>
    <w:rsid w:val="00290B2C"/>
    <w:rsid w:val="00290B3B"/>
    <w:rsid w:val="00290CF9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D19"/>
    <w:rsid w:val="00291FE9"/>
    <w:rsid w:val="00291FF0"/>
    <w:rsid w:val="00292186"/>
    <w:rsid w:val="002921B9"/>
    <w:rsid w:val="0029233B"/>
    <w:rsid w:val="0029237E"/>
    <w:rsid w:val="00292705"/>
    <w:rsid w:val="00292774"/>
    <w:rsid w:val="00292A02"/>
    <w:rsid w:val="00292B71"/>
    <w:rsid w:val="00292D20"/>
    <w:rsid w:val="00292D75"/>
    <w:rsid w:val="00293041"/>
    <w:rsid w:val="002930A1"/>
    <w:rsid w:val="0029340F"/>
    <w:rsid w:val="00293475"/>
    <w:rsid w:val="002934A4"/>
    <w:rsid w:val="002938FD"/>
    <w:rsid w:val="00293AC9"/>
    <w:rsid w:val="00293B0D"/>
    <w:rsid w:val="00293D40"/>
    <w:rsid w:val="00293DA2"/>
    <w:rsid w:val="00293DAA"/>
    <w:rsid w:val="002941BC"/>
    <w:rsid w:val="00294264"/>
    <w:rsid w:val="0029473C"/>
    <w:rsid w:val="00294959"/>
    <w:rsid w:val="00294A67"/>
    <w:rsid w:val="00294C8E"/>
    <w:rsid w:val="00294E34"/>
    <w:rsid w:val="002950B4"/>
    <w:rsid w:val="0029524F"/>
    <w:rsid w:val="00295264"/>
    <w:rsid w:val="0029538E"/>
    <w:rsid w:val="002954F6"/>
    <w:rsid w:val="0029559F"/>
    <w:rsid w:val="0029569F"/>
    <w:rsid w:val="00295933"/>
    <w:rsid w:val="00295995"/>
    <w:rsid w:val="00295B75"/>
    <w:rsid w:val="0029610B"/>
    <w:rsid w:val="002963E1"/>
    <w:rsid w:val="0029645E"/>
    <w:rsid w:val="002966C7"/>
    <w:rsid w:val="00296731"/>
    <w:rsid w:val="00296E49"/>
    <w:rsid w:val="00296F98"/>
    <w:rsid w:val="002972FF"/>
    <w:rsid w:val="002975B1"/>
    <w:rsid w:val="0029774D"/>
    <w:rsid w:val="00297A7E"/>
    <w:rsid w:val="00297B4A"/>
    <w:rsid w:val="002A0071"/>
    <w:rsid w:val="002A049A"/>
    <w:rsid w:val="002A04B9"/>
    <w:rsid w:val="002A055A"/>
    <w:rsid w:val="002A0599"/>
    <w:rsid w:val="002A095B"/>
    <w:rsid w:val="002A09D5"/>
    <w:rsid w:val="002A0A15"/>
    <w:rsid w:val="002A0AEB"/>
    <w:rsid w:val="002A0AED"/>
    <w:rsid w:val="002A0C3A"/>
    <w:rsid w:val="002A0D3D"/>
    <w:rsid w:val="002A0DCE"/>
    <w:rsid w:val="002A0DCF"/>
    <w:rsid w:val="002A0E5D"/>
    <w:rsid w:val="002A125F"/>
    <w:rsid w:val="002A1331"/>
    <w:rsid w:val="002A1539"/>
    <w:rsid w:val="002A1567"/>
    <w:rsid w:val="002A1641"/>
    <w:rsid w:val="002A16A1"/>
    <w:rsid w:val="002A1832"/>
    <w:rsid w:val="002A1960"/>
    <w:rsid w:val="002A1B4E"/>
    <w:rsid w:val="002A1CF4"/>
    <w:rsid w:val="002A1E5F"/>
    <w:rsid w:val="002A25C7"/>
    <w:rsid w:val="002A268F"/>
    <w:rsid w:val="002A26E3"/>
    <w:rsid w:val="002A2816"/>
    <w:rsid w:val="002A28A6"/>
    <w:rsid w:val="002A29CC"/>
    <w:rsid w:val="002A2A8F"/>
    <w:rsid w:val="002A2B01"/>
    <w:rsid w:val="002A2D02"/>
    <w:rsid w:val="002A2F8B"/>
    <w:rsid w:val="002A2FA1"/>
    <w:rsid w:val="002A30A7"/>
    <w:rsid w:val="002A315D"/>
    <w:rsid w:val="002A322C"/>
    <w:rsid w:val="002A32A0"/>
    <w:rsid w:val="002A340F"/>
    <w:rsid w:val="002A34D3"/>
    <w:rsid w:val="002A3600"/>
    <w:rsid w:val="002A3661"/>
    <w:rsid w:val="002A3766"/>
    <w:rsid w:val="002A3AA0"/>
    <w:rsid w:val="002A3B3C"/>
    <w:rsid w:val="002A3BD7"/>
    <w:rsid w:val="002A3BF5"/>
    <w:rsid w:val="002A3C43"/>
    <w:rsid w:val="002A3E2C"/>
    <w:rsid w:val="002A3EAF"/>
    <w:rsid w:val="002A3FC1"/>
    <w:rsid w:val="002A3FD8"/>
    <w:rsid w:val="002A41C0"/>
    <w:rsid w:val="002A4359"/>
    <w:rsid w:val="002A43FA"/>
    <w:rsid w:val="002A447F"/>
    <w:rsid w:val="002A4546"/>
    <w:rsid w:val="002A45C3"/>
    <w:rsid w:val="002A4912"/>
    <w:rsid w:val="002A49E9"/>
    <w:rsid w:val="002A4A18"/>
    <w:rsid w:val="002A51C2"/>
    <w:rsid w:val="002A525B"/>
    <w:rsid w:val="002A5B0C"/>
    <w:rsid w:val="002A5BEF"/>
    <w:rsid w:val="002A5D61"/>
    <w:rsid w:val="002A5E5E"/>
    <w:rsid w:val="002A5F0A"/>
    <w:rsid w:val="002A62BD"/>
    <w:rsid w:val="002A690F"/>
    <w:rsid w:val="002A6930"/>
    <w:rsid w:val="002A69F3"/>
    <w:rsid w:val="002A6A7C"/>
    <w:rsid w:val="002A6D18"/>
    <w:rsid w:val="002A6F92"/>
    <w:rsid w:val="002A7A78"/>
    <w:rsid w:val="002A7BA1"/>
    <w:rsid w:val="002A7BA5"/>
    <w:rsid w:val="002A7CDC"/>
    <w:rsid w:val="002A7FF2"/>
    <w:rsid w:val="002A7FFE"/>
    <w:rsid w:val="002B017C"/>
    <w:rsid w:val="002B0507"/>
    <w:rsid w:val="002B0603"/>
    <w:rsid w:val="002B0660"/>
    <w:rsid w:val="002B0772"/>
    <w:rsid w:val="002B089D"/>
    <w:rsid w:val="002B0A5C"/>
    <w:rsid w:val="002B0B7B"/>
    <w:rsid w:val="002B0E2E"/>
    <w:rsid w:val="002B126B"/>
    <w:rsid w:val="002B1303"/>
    <w:rsid w:val="002B149E"/>
    <w:rsid w:val="002B1590"/>
    <w:rsid w:val="002B1600"/>
    <w:rsid w:val="002B16B1"/>
    <w:rsid w:val="002B17B4"/>
    <w:rsid w:val="002B1898"/>
    <w:rsid w:val="002B1A65"/>
    <w:rsid w:val="002B1DFE"/>
    <w:rsid w:val="002B1F44"/>
    <w:rsid w:val="002B1FDC"/>
    <w:rsid w:val="002B2091"/>
    <w:rsid w:val="002B213A"/>
    <w:rsid w:val="002B2346"/>
    <w:rsid w:val="002B23D7"/>
    <w:rsid w:val="002B2404"/>
    <w:rsid w:val="002B256E"/>
    <w:rsid w:val="002B25B7"/>
    <w:rsid w:val="002B2779"/>
    <w:rsid w:val="002B2868"/>
    <w:rsid w:val="002B2F6A"/>
    <w:rsid w:val="002B3093"/>
    <w:rsid w:val="002B3168"/>
    <w:rsid w:val="002B33EE"/>
    <w:rsid w:val="002B35E0"/>
    <w:rsid w:val="002B36C2"/>
    <w:rsid w:val="002B376C"/>
    <w:rsid w:val="002B3774"/>
    <w:rsid w:val="002B39DE"/>
    <w:rsid w:val="002B3A64"/>
    <w:rsid w:val="002B3B8F"/>
    <w:rsid w:val="002B3BA8"/>
    <w:rsid w:val="002B3E01"/>
    <w:rsid w:val="002B403B"/>
    <w:rsid w:val="002B4057"/>
    <w:rsid w:val="002B4156"/>
    <w:rsid w:val="002B4448"/>
    <w:rsid w:val="002B462A"/>
    <w:rsid w:val="002B46AC"/>
    <w:rsid w:val="002B48D0"/>
    <w:rsid w:val="002B49AE"/>
    <w:rsid w:val="002B4AB6"/>
    <w:rsid w:val="002B4CB8"/>
    <w:rsid w:val="002B4D0B"/>
    <w:rsid w:val="002B4D66"/>
    <w:rsid w:val="002B4E56"/>
    <w:rsid w:val="002B51A7"/>
    <w:rsid w:val="002B5214"/>
    <w:rsid w:val="002B55EC"/>
    <w:rsid w:val="002B565B"/>
    <w:rsid w:val="002B5848"/>
    <w:rsid w:val="002B5873"/>
    <w:rsid w:val="002B5BBC"/>
    <w:rsid w:val="002B5D2C"/>
    <w:rsid w:val="002B5D45"/>
    <w:rsid w:val="002B5DB8"/>
    <w:rsid w:val="002B5EB4"/>
    <w:rsid w:val="002B61D8"/>
    <w:rsid w:val="002B6529"/>
    <w:rsid w:val="002B66E3"/>
    <w:rsid w:val="002B670C"/>
    <w:rsid w:val="002B6843"/>
    <w:rsid w:val="002B68A4"/>
    <w:rsid w:val="002B691D"/>
    <w:rsid w:val="002B69E4"/>
    <w:rsid w:val="002B6CC2"/>
    <w:rsid w:val="002B6D2D"/>
    <w:rsid w:val="002B7103"/>
    <w:rsid w:val="002B798E"/>
    <w:rsid w:val="002C0019"/>
    <w:rsid w:val="002C01BF"/>
    <w:rsid w:val="002C0288"/>
    <w:rsid w:val="002C038C"/>
    <w:rsid w:val="002C0545"/>
    <w:rsid w:val="002C062A"/>
    <w:rsid w:val="002C06B1"/>
    <w:rsid w:val="002C07C8"/>
    <w:rsid w:val="002C07D1"/>
    <w:rsid w:val="002C08AB"/>
    <w:rsid w:val="002C0C00"/>
    <w:rsid w:val="002C0DBE"/>
    <w:rsid w:val="002C102B"/>
    <w:rsid w:val="002C1075"/>
    <w:rsid w:val="002C1163"/>
    <w:rsid w:val="002C129D"/>
    <w:rsid w:val="002C1382"/>
    <w:rsid w:val="002C15AE"/>
    <w:rsid w:val="002C16A6"/>
    <w:rsid w:val="002C1B31"/>
    <w:rsid w:val="002C1BF4"/>
    <w:rsid w:val="002C1C17"/>
    <w:rsid w:val="002C1E41"/>
    <w:rsid w:val="002C1EEF"/>
    <w:rsid w:val="002C1FB2"/>
    <w:rsid w:val="002C2232"/>
    <w:rsid w:val="002C2464"/>
    <w:rsid w:val="002C24DB"/>
    <w:rsid w:val="002C25A9"/>
    <w:rsid w:val="002C25D8"/>
    <w:rsid w:val="002C2625"/>
    <w:rsid w:val="002C27CF"/>
    <w:rsid w:val="002C2B0D"/>
    <w:rsid w:val="002C2DA3"/>
    <w:rsid w:val="002C2FA5"/>
    <w:rsid w:val="002C3001"/>
    <w:rsid w:val="002C30A5"/>
    <w:rsid w:val="002C31C1"/>
    <w:rsid w:val="002C339D"/>
    <w:rsid w:val="002C340B"/>
    <w:rsid w:val="002C35A5"/>
    <w:rsid w:val="002C39CB"/>
    <w:rsid w:val="002C3BC6"/>
    <w:rsid w:val="002C3CD6"/>
    <w:rsid w:val="002C3D69"/>
    <w:rsid w:val="002C3F68"/>
    <w:rsid w:val="002C4018"/>
    <w:rsid w:val="002C4250"/>
    <w:rsid w:val="002C4297"/>
    <w:rsid w:val="002C43D0"/>
    <w:rsid w:val="002C446F"/>
    <w:rsid w:val="002C4620"/>
    <w:rsid w:val="002C47E9"/>
    <w:rsid w:val="002C4A99"/>
    <w:rsid w:val="002C4CAA"/>
    <w:rsid w:val="002C4CD3"/>
    <w:rsid w:val="002C4D4A"/>
    <w:rsid w:val="002C4EE1"/>
    <w:rsid w:val="002C4FE3"/>
    <w:rsid w:val="002C5020"/>
    <w:rsid w:val="002C50BE"/>
    <w:rsid w:val="002C53B6"/>
    <w:rsid w:val="002C5473"/>
    <w:rsid w:val="002C553C"/>
    <w:rsid w:val="002C587C"/>
    <w:rsid w:val="002C5918"/>
    <w:rsid w:val="002C5A4E"/>
    <w:rsid w:val="002C5B3F"/>
    <w:rsid w:val="002C5E7B"/>
    <w:rsid w:val="002C5F51"/>
    <w:rsid w:val="002C5FAF"/>
    <w:rsid w:val="002C6465"/>
    <w:rsid w:val="002C64C7"/>
    <w:rsid w:val="002C6538"/>
    <w:rsid w:val="002C6687"/>
    <w:rsid w:val="002C6ACB"/>
    <w:rsid w:val="002C6C1C"/>
    <w:rsid w:val="002C6E1C"/>
    <w:rsid w:val="002C7071"/>
    <w:rsid w:val="002C7099"/>
    <w:rsid w:val="002C7499"/>
    <w:rsid w:val="002C7521"/>
    <w:rsid w:val="002C7564"/>
    <w:rsid w:val="002C784D"/>
    <w:rsid w:val="002C7B42"/>
    <w:rsid w:val="002C7BA5"/>
    <w:rsid w:val="002C7BAA"/>
    <w:rsid w:val="002C7E07"/>
    <w:rsid w:val="002D021E"/>
    <w:rsid w:val="002D07CD"/>
    <w:rsid w:val="002D07E9"/>
    <w:rsid w:val="002D0A31"/>
    <w:rsid w:val="002D0B1E"/>
    <w:rsid w:val="002D0F25"/>
    <w:rsid w:val="002D103F"/>
    <w:rsid w:val="002D1084"/>
    <w:rsid w:val="002D11CF"/>
    <w:rsid w:val="002D120F"/>
    <w:rsid w:val="002D12DA"/>
    <w:rsid w:val="002D16B9"/>
    <w:rsid w:val="002D17D7"/>
    <w:rsid w:val="002D1801"/>
    <w:rsid w:val="002D1958"/>
    <w:rsid w:val="002D1C58"/>
    <w:rsid w:val="002D1C8F"/>
    <w:rsid w:val="002D1D09"/>
    <w:rsid w:val="002D2506"/>
    <w:rsid w:val="002D2533"/>
    <w:rsid w:val="002D2759"/>
    <w:rsid w:val="002D2960"/>
    <w:rsid w:val="002D2EA4"/>
    <w:rsid w:val="002D3400"/>
    <w:rsid w:val="002D3515"/>
    <w:rsid w:val="002D361F"/>
    <w:rsid w:val="002D38BC"/>
    <w:rsid w:val="002D3A0B"/>
    <w:rsid w:val="002D3DD5"/>
    <w:rsid w:val="002D3E1A"/>
    <w:rsid w:val="002D4141"/>
    <w:rsid w:val="002D444E"/>
    <w:rsid w:val="002D465B"/>
    <w:rsid w:val="002D4A05"/>
    <w:rsid w:val="002D4C58"/>
    <w:rsid w:val="002D4FBC"/>
    <w:rsid w:val="002D500C"/>
    <w:rsid w:val="002D5239"/>
    <w:rsid w:val="002D5240"/>
    <w:rsid w:val="002D53E9"/>
    <w:rsid w:val="002D5799"/>
    <w:rsid w:val="002D579E"/>
    <w:rsid w:val="002D5A81"/>
    <w:rsid w:val="002D64F2"/>
    <w:rsid w:val="002D66C7"/>
    <w:rsid w:val="002D6871"/>
    <w:rsid w:val="002D68A2"/>
    <w:rsid w:val="002D68B4"/>
    <w:rsid w:val="002D6A3A"/>
    <w:rsid w:val="002D6A65"/>
    <w:rsid w:val="002D6CFC"/>
    <w:rsid w:val="002D6D42"/>
    <w:rsid w:val="002D6F06"/>
    <w:rsid w:val="002D7019"/>
    <w:rsid w:val="002D7052"/>
    <w:rsid w:val="002D7093"/>
    <w:rsid w:val="002D7187"/>
    <w:rsid w:val="002D7384"/>
    <w:rsid w:val="002D7C30"/>
    <w:rsid w:val="002D7D91"/>
    <w:rsid w:val="002D7F93"/>
    <w:rsid w:val="002D7FA1"/>
    <w:rsid w:val="002E00DF"/>
    <w:rsid w:val="002E013F"/>
    <w:rsid w:val="002E0241"/>
    <w:rsid w:val="002E0626"/>
    <w:rsid w:val="002E06F1"/>
    <w:rsid w:val="002E073B"/>
    <w:rsid w:val="002E0A68"/>
    <w:rsid w:val="002E0C4B"/>
    <w:rsid w:val="002E0CE6"/>
    <w:rsid w:val="002E0D41"/>
    <w:rsid w:val="002E0D89"/>
    <w:rsid w:val="002E0E1F"/>
    <w:rsid w:val="002E12B4"/>
    <w:rsid w:val="002E1339"/>
    <w:rsid w:val="002E1519"/>
    <w:rsid w:val="002E1566"/>
    <w:rsid w:val="002E1587"/>
    <w:rsid w:val="002E16F4"/>
    <w:rsid w:val="002E1702"/>
    <w:rsid w:val="002E1941"/>
    <w:rsid w:val="002E1961"/>
    <w:rsid w:val="002E1BB1"/>
    <w:rsid w:val="002E1E29"/>
    <w:rsid w:val="002E20B4"/>
    <w:rsid w:val="002E2330"/>
    <w:rsid w:val="002E24D1"/>
    <w:rsid w:val="002E2538"/>
    <w:rsid w:val="002E2641"/>
    <w:rsid w:val="002E2CC0"/>
    <w:rsid w:val="002E2D2D"/>
    <w:rsid w:val="002E2D90"/>
    <w:rsid w:val="002E2F7E"/>
    <w:rsid w:val="002E2FFC"/>
    <w:rsid w:val="002E3039"/>
    <w:rsid w:val="002E3562"/>
    <w:rsid w:val="002E37DD"/>
    <w:rsid w:val="002E3999"/>
    <w:rsid w:val="002E3C83"/>
    <w:rsid w:val="002E3D1E"/>
    <w:rsid w:val="002E3FC1"/>
    <w:rsid w:val="002E3FEF"/>
    <w:rsid w:val="002E445A"/>
    <w:rsid w:val="002E451C"/>
    <w:rsid w:val="002E46F5"/>
    <w:rsid w:val="002E4776"/>
    <w:rsid w:val="002E482F"/>
    <w:rsid w:val="002E48E7"/>
    <w:rsid w:val="002E4A19"/>
    <w:rsid w:val="002E4C36"/>
    <w:rsid w:val="002E4C37"/>
    <w:rsid w:val="002E4C9A"/>
    <w:rsid w:val="002E4CD5"/>
    <w:rsid w:val="002E4E3E"/>
    <w:rsid w:val="002E4EFD"/>
    <w:rsid w:val="002E4FE9"/>
    <w:rsid w:val="002E5006"/>
    <w:rsid w:val="002E526D"/>
    <w:rsid w:val="002E52F6"/>
    <w:rsid w:val="002E5683"/>
    <w:rsid w:val="002E5791"/>
    <w:rsid w:val="002E57C2"/>
    <w:rsid w:val="002E57ED"/>
    <w:rsid w:val="002E5A40"/>
    <w:rsid w:val="002E5BA9"/>
    <w:rsid w:val="002E5D25"/>
    <w:rsid w:val="002E5DA5"/>
    <w:rsid w:val="002E5F7F"/>
    <w:rsid w:val="002E6263"/>
    <w:rsid w:val="002E63B3"/>
    <w:rsid w:val="002E646B"/>
    <w:rsid w:val="002E6470"/>
    <w:rsid w:val="002E654A"/>
    <w:rsid w:val="002E65DE"/>
    <w:rsid w:val="002E663C"/>
    <w:rsid w:val="002E6873"/>
    <w:rsid w:val="002E6B27"/>
    <w:rsid w:val="002E6CC9"/>
    <w:rsid w:val="002E6D10"/>
    <w:rsid w:val="002E6D47"/>
    <w:rsid w:val="002E6E14"/>
    <w:rsid w:val="002E6EE8"/>
    <w:rsid w:val="002E6F20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F0017"/>
    <w:rsid w:val="002F0096"/>
    <w:rsid w:val="002F0A19"/>
    <w:rsid w:val="002F0BCF"/>
    <w:rsid w:val="002F0D26"/>
    <w:rsid w:val="002F0D53"/>
    <w:rsid w:val="002F0EA8"/>
    <w:rsid w:val="002F0FC5"/>
    <w:rsid w:val="002F10CD"/>
    <w:rsid w:val="002F133F"/>
    <w:rsid w:val="002F13FA"/>
    <w:rsid w:val="002F182A"/>
    <w:rsid w:val="002F1A5C"/>
    <w:rsid w:val="002F1BB8"/>
    <w:rsid w:val="002F1BBE"/>
    <w:rsid w:val="002F1CB4"/>
    <w:rsid w:val="002F1CCE"/>
    <w:rsid w:val="002F1CED"/>
    <w:rsid w:val="002F204F"/>
    <w:rsid w:val="002F2067"/>
    <w:rsid w:val="002F207C"/>
    <w:rsid w:val="002F2479"/>
    <w:rsid w:val="002F2564"/>
    <w:rsid w:val="002F25CD"/>
    <w:rsid w:val="002F26E7"/>
    <w:rsid w:val="002F2980"/>
    <w:rsid w:val="002F2A08"/>
    <w:rsid w:val="002F2C62"/>
    <w:rsid w:val="002F2CCC"/>
    <w:rsid w:val="002F2D2D"/>
    <w:rsid w:val="002F2F74"/>
    <w:rsid w:val="002F32C2"/>
    <w:rsid w:val="002F38EF"/>
    <w:rsid w:val="002F3A4D"/>
    <w:rsid w:val="002F3B09"/>
    <w:rsid w:val="002F3B94"/>
    <w:rsid w:val="002F3D9B"/>
    <w:rsid w:val="002F3EDE"/>
    <w:rsid w:val="002F3FCA"/>
    <w:rsid w:val="002F3FCF"/>
    <w:rsid w:val="002F3FDE"/>
    <w:rsid w:val="002F456B"/>
    <w:rsid w:val="002F478D"/>
    <w:rsid w:val="002F4A74"/>
    <w:rsid w:val="002F4CAD"/>
    <w:rsid w:val="002F4FE6"/>
    <w:rsid w:val="002F5019"/>
    <w:rsid w:val="002F54E4"/>
    <w:rsid w:val="002F5768"/>
    <w:rsid w:val="002F57DF"/>
    <w:rsid w:val="002F5840"/>
    <w:rsid w:val="002F59C9"/>
    <w:rsid w:val="002F5A1F"/>
    <w:rsid w:val="002F6148"/>
    <w:rsid w:val="002F62D1"/>
    <w:rsid w:val="002F6322"/>
    <w:rsid w:val="002F667D"/>
    <w:rsid w:val="002F6745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15F"/>
    <w:rsid w:val="002F72C1"/>
    <w:rsid w:val="002F7309"/>
    <w:rsid w:val="002F73EE"/>
    <w:rsid w:val="002F7530"/>
    <w:rsid w:val="002F753F"/>
    <w:rsid w:val="002F7A60"/>
    <w:rsid w:val="002F7AB5"/>
    <w:rsid w:val="002F7B3D"/>
    <w:rsid w:val="002F7BAD"/>
    <w:rsid w:val="002F7BEA"/>
    <w:rsid w:val="002F7C5F"/>
    <w:rsid w:val="002F7CDE"/>
    <w:rsid w:val="002F7F09"/>
    <w:rsid w:val="0030047A"/>
    <w:rsid w:val="003004F9"/>
    <w:rsid w:val="0030075E"/>
    <w:rsid w:val="00300944"/>
    <w:rsid w:val="0030118B"/>
    <w:rsid w:val="0030122A"/>
    <w:rsid w:val="00301552"/>
    <w:rsid w:val="003016DA"/>
    <w:rsid w:val="00301774"/>
    <w:rsid w:val="00301BC5"/>
    <w:rsid w:val="00301C87"/>
    <w:rsid w:val="00301CED"/>
    <w:rsid w:val="00301E59"/>
    <w:rsid w:val="00301EBC"/>
    <w:rsid w:val="00302100"/>
    <w:rsid w:val="0030213B"/>
    <w:rsid w:val="003021AC"/>
    <w:rsid w:val="00302477"/>
    <w:rsid w:val="00302603"/>
    <w:rsid w:val="00302634"/>
    <w:rsid w:val="00302658"/>
    <w:rsid w:val="00302862"/>
    <w:rsid w:val="00302C1E"/>
    <w:rsid w:val="00302D43"/>
    <w:rsid w:val="00302E0C"/>
    <w:rsid w:val="00302E18"/>
    <w:rsid w:val="003030CB"/>
    <w:rsid w:val="00303186"/>
    <w:rsid w:val="0030352B"/>
    <w:rsid w:val="0030397D"/>
    <w:rsid w:val="00303A90"/>
    <w:rsid w:val="00303D56"/>
    <w:rsid w:val="00303E1E"/>
    <w:rsid w:val="00303F33"/>
    <w:rsid w:val="00304187"/>
    <w:rsid w:val="003044BE"/>
    <w:rsid w:val="0030490B"/>
    <w:rsid w:val="0030497F"/>
    <w:rsid w:val="003049C9"/>
    <w:rsid w:val="00304BC6"/>
    <w:rsid w:val="00304D2A"/>
    <w:rsid w:val="00304F0F"/>
    <w:rsid w:val="0030504F"/>
    <w:rsid w:val="003051B6"/>
    <w:rsid w:val="00305226"/>
    <w:rsid w:val="00305451"/>
    <w:rsid w:val="0030546D"/>
    <w:rsid w:val="00305521"/>
    <w:rsid w:val="003055E9"/>
    <w:rsid w:val="003056A8"/>
    <w:rsid w:val="00305736"/>
    <w:rsid w:val="00305A79"/>
    <w:rsid w:val="00305B63"/>
    <w:rsid w:val="00305DDF"/>
    <w:rsid w:val="00305E0B"/>
    <w:rsid w:val="00306187"/>
    <w:rsid w:val="00306378"/>
    <w:rsid w:val="00306413"/>
    <w:rsid w:val="00306A7E"/>
    <w:rsid w:val="00306D83"/>
    <w:rsid w:val="00307124"/>
    <w:rsid w:val="00307345"/>
    <w:rsid w:val="00307485"/>
    <w:rsid w:val="003076F6"/>
    <w:rsid w:val="0030778B"/>
    <w:rsid w:val="003079F5"/>
    <w:rsid w:val="00307EFD"/>
    <w:rsid w:val="00310366"/>
    <w:rsid w:val="00310392"/>
    <w:rsid w:val="00310479"/>
    <w:rsid w:val="003107E2"/>
    <w:rsid w:val="00310B13"/>
    <w:rsid w:val="00310DFC"/>
    <w:rsid w:val="00310E57"/>
    <w:rsid w:val="003110C9"/>
    <w:rsid w:val="003110FE"/>
    <w:rsid w:val="003112E3"/>
    <w:rsid w:val="00311591"/>
    <w:rsid w:val="00311727"/>
    <w:rsid w:val="0031179D"/>
    <w:rsid w:val="00311A0B"/>
    <w:rsid w:val="00311EEE"/>
    <w:rsid w:val="00312001"/>
    <w:rsid w:val="00312373"/>
    <w:rsid w:val="003123C9"/>
    <w:rsid w:val="003125BF"/>
    <w:rsid w:val="0031289A"/>
    <w:rsid w:val="00312CAA"/>
    <w:rsid w:val="00312CFE"/>
    <w:rsid w:val="00312D54"/>
    <w:rsid w:val="00312F84"/>
    <w:rsid w:val="0031310C"/>
    <w:rsid w:val="0031319B"/>
    <w:rsid w:val="0031328C"/>
    <w:rsid w:val="00313335"/>
    <w:rsid w:val="0031373F"/>
    <w:rsid w:val="00313761"/>
    <w:rsid w:val="003139F5"/>
    <w:rsid w:val="00313A84"/>
    <w:rsid w:val="00313B56"/>
    <w:rsid w:val="00313E3D"/>
    <w:rsid w:val="00313E50"/>
    <w:rsid w:val="00313EA6"/>
    <w:rsid w:val="00313EA8"/>
    <w:rsid w:val="00313F24"/>
    <w:rsid w:val="0031417E"/>
    <w:rsid w:val="0031437D"/>
    <w:rsid w:val="0031446F"/>
    <w:rsid w:val="00314665"/>
    <w:rsid w:val="00314728"/>
    <w:rsid w:val="00314789"/>
    <w:rsid w:val="0031489E"/>
    <w:rsid w:val="003149DC"/>
    <w:rsid w:val="00314BE4"/>
    <w:rsid w:val="00314EB8"/>
    <w:rsid w:val="00314F22"/>
    <w:rsid w:val="00314F86"/>
    <w:rsid w:val="00314FCF"/>
    <w:rsid w:val="00315497"/>
    <w:rsid w:val="003155B1"/>
    <w:rsid w:val="003160AD"/>
    <w:rsid w:val="00316171"/>
    <w:rsid w:val="003161DB"/>
    <w:rsid w:val="003162DC"/>
    <w:rsid w:val="00316716"/>
    <w:rsid w:val="003168DE"/>
    <w:rsid w:val="003169C6"/>
    <w:rsid w:val="003169D9"/>
    <w:rsid w:val="00316C5A"/>
    <w:rsid w:val="00316D11"/>
    <w:rsid w:val="00316D4A"/>
    <w:rsid w:val="00316DF1"/>
    <w:rsid w:val="00316F6B"/>
    <w:rsid w:val="003170C0"/>
    <w:rsid w:val="00317578"/>
    <w:rsid w:val="00317628"/>
    <w:rsid w:val="003177CF"/>
    <w:rsid w:val="003177FD"/>
    <w:rsid w:val="00317890"/>
    <w:rsid w:val="003178F4"/>
    <w:rsid w:val="00317CA2"/>
    <w:rsid w:val="00317D16"/>
    <w:rsid w:val="00317E60"/>
    <w:rsid w:val="00317ED8"/>
    <w:rsid w:val="00317F9C"/>
    <w:rsid w:val="00320221"/>
    <w:rsid w:val="00320571"/>
    <w:rsid w:val="00320899"/>
    <w:rsid w:val="00320CD3"/>
    <w:rsid w:val="00320DCE"/>
    <w:rsid w:val="00320F0C"/>
    <w:rsid w:val="00320F2B"/>
    <w:rsid w:val="00320F48"/>
    <w:rsid w:val="0032100E"/>
    <w:rsid w:val="00321106"/>
    <w:rsid w:val="003211F0"/>
    <w:rsid w:val="00321624"/>
    <w:rsid w:val="00321755"/>
    <w:rsid w:val="00321786"/>
    <w:rsid w:val="00321829"/>
    <w:rsid w:val="00321924"/>
    <w:rsid w:val="00321AFB"/>
    <w:rsid w:val="00321B2C"/>
    <w:rsid w:val="00321DB4"/>
    <w:rsid w:val="00322028"/>
    <w:rsid w:val="00322201"/>
    <w:rsid w:val="0032277C"/>
    <w:rsid w:val="003229C8"/>
    <w:rsid w:val="00322A70"/>
    <w:rsid w:val="00322C6A"/>
    <w:rsid w:val="00322E87"/>
    <w:rsid w:val="00323188"/>
    <w:rsid w:val="003235BB"/>
    <w:rsid w:val="003237BB"/>
    <w:rsid w:val="0032386B"/>
    <w:rsid w:val="00323971"/>
    <w:rsid w:val="0032399E"/>
    <w:rsid w:val="00323A8A"/>
    <w:rsid w:val="00323D3A"/>
    <w:rsid w:val="00323E0D"/>
    <w:rsid w:val="00323EFC"/>
    <w:rsid w:val="00323F24"/>
    <w:rsid w:val="00324055"/>
    <w:rsid w:val="003241E7"/>
    <w:rsid w:val="00324389"/>
    <w:rsid w:val="00324772"/>
    <w:rsid w:val="00324774"/>
    <w:rsid w:val="00324994"/>
    <w:rsid w:val="0032505E"/>
    <w:rsid w:val="0032529C"/>
    <w:rsid w:val="003253D8"/>
    <w:rsid w:val="003253E4"/>
    <w:rsid w:val="00325598"/>
    <w:rsid w:val="003259E1"/>
    <w:rsid w:val="00325B7B"/>
    <w:rsid w:val="00325B83"/>
    <w:rsid w:val="00325BFD"/>
    <w:rsid w:val="00325C0C"/>
    <w:rsid w:val="00325C3D"/>
    <w:rsid w:val="00325C89"/>
    <w:rsid w:val="00325D88"/>
    <w:rsid w:val="0032628A"/>
    <w:rsid w:val="00326624"/>
    <w:rsid w:val="003266FF"/>
    <w:rsid w:val="00326B51"/>
    <w:rsid w:val="00326BD3"/>
    <w:rsid w:val="0032737C"/>
    <w:rsid w:val="003273E0"/>
    <w:rsid w:val="00327563"/>
    <w:rsid w:val="003276AC"/>
    <w:rsid w:val="00327880"/>
    <w:rsid w:val="00327B09"/>
    <w:rsid w:val="00327CDF"/>
    <w:rsid w:val="00327DF5"/>
    <w:rsid w:val="00327FD2"/>
    <w:rsid w:val="0033001A"/>
    <w:rsid w:val="00330069"/>
    <w:rsid w:val="00330286"/>
    <w:rsid w:val="003305F5"/>
    <w:rsid w:val="003306A5"/>
    <w:rsid w:val="003306CD"/>
    <w:rsid w:val="003307E5"/>
    <w:rsid w:val="00330878"/>
    <w:rsid w:val="00330C36"/>
    <w:rsid w:val="00330DAB"/>
    <w:rsid w:val="00330F21"/>
    <w:rsid w:val="00331012"/>
    <w:rsid w:val="0033128D"/>
    <w:rsid w:val="00331362"/>
    <w:rsid w:val="00331554"/>
    <w:rsid w:val="0033199A"/>
    <w:rsid w:val="00331F35"/>
    <w:rsid w:val="00331F98"/>
    <w:rsid w:val="00332070"/>
    <w:rsid w:val="00332196"/>
    <w:rsid w:val="003323F4"/>
    <w:rsid w:val="003326CA"/>
    <w:rsid w:val="00332AC0"/>
    <w:rsid w:val="00332C41"/>
    <w:rsid w:val="00332F2A"/>
    <w:rsid w:val="00333005"/>
    <w:rsid w:val="003331AD"/>
    <w:rsid w:val="003331CB"/>
    <w:rsid w:val="0033360B"/>
    <w:rsid w:val="0033392A"/>
    <w:rsid w:val="00333A3C"/>
    <w:rsid w:val="00333DA2"/>
    <w:rsid w:val="00333F48"/>
    <w:rsid w:val="00334390"/>
    <w:rsid w:val="00334625"/>
    <w:rsid w:val="0033474E"/>
    <w:rsid w:val="00334B27"/>
    <w:rsid w:val="00334F63"/>
    <w:rsid w:val="003351CF"/>
    <w:rsid w:val="00335568"/>
    <w:rsid w:val="003355D7"/>
    <w:rsid w:val="003358E6"/>
    <w:rsid w:val="0033594C"/>
    <w:rsid w:val="00335B1E"/>
    <w:rsid w:val="00335C7E"/>
    <w:rsid w:val="00335F8E"/>
    <w:rsid w:val="00335FCD"/>
    <w:rsid w:val="0033606D"/>
    <w:rsid w:val="003363D7"/>
    <w:rsid w:val="00336525"/>
    <w:rsid w:val="0033654A"/>
    <w:rsid w:val="0033661D"/>
    <w:rsid w:val="00336745"/>
    <w:rsid w:val="00336951"/>
    <w:rsid w:val="00336BDC"/>
    <w:rsid w:val="00337076"/>
    <w:rsid w:val="0033708B"/>
    <w:rsid w:val="003370DD"/>
    <w:rsid w:val="0033731A"/>
    <w:rsid w:val="003376BE"/>
    <w:rsid w:val="00337711"/>
    <w:rsid w:val="0033781D"/>
    <w:rsid w:val="00337A83"/>
    <w:rsid w:val="00337DAE"/>
    <w:rsid w:val="00337F06"/>
    <w:rsid w:val="00340220"/>
    <w:rsid w:val="00340488"/>
    <w:rsid w:val="00340657"/>
    <w:rsid w:val="00340693"/>
    <w:rsid w:val="003409CC"/>
    <w:rsid w:val="003409D5"/>
    <w:rsid w:val="00340AB5"/>
    <w:rsid w:val="00340AB7"/>
    <w:rsid w:val="00340BC6"/>
    <w:rsid w:val="00340CB8"/>
    <w:rsid w:val="00340CDC"/>
    <w:rsid w:val="00340D39"/>
    <w:rsid w:val="00340EAD"/>
    <w:rsid w:val="00340FA6"/>
    <w:rsid w:val="003410F7"/>
    <w:rsid w:val="003414CB"/>
    <w:rsid w:val="00341547"/>
    <w:rsid w:val="00341865"/>
    <w:rsid w:val="0034195B"/>
    <w:rsid w:val="00341A47"/>
    <w:rsid w:val="00341B7F"/>
    <w:rsid w:val="00341C07"/>
    <w:rsid w:val="00341E01"/>
    <w:rsid w:val="003420DF"/>
    <w:rsid w:val="00342261"/>
    <w:rsid w:val="003423EA"/>
    <w:rsid w:val="003426A3"/>
    <w:rsid w:val="00342D4B"/>
    <w:rsid w:val="00342E8A"/>
    <w:rsid w:val="003430AA"/>
    <w:rsid w:val="003431BF"/>
    <w:rsid w:val="00343331"/>
    <w:rsid w:val="00343497"/>
    <w:rsid w:val="00343525"/>
    <w:rsid w:val="003439AA"/>
    <w:rsid w:val="00343B1E"/>
    <w:rsid w:val="00343C20"/>
    <w:rsid w:val="00343D42"/>
    <w:rsid w:val="00343DE3"/>
    <w:rsid w:val="00343E56"/>
    <w:rsid w:val="00343E57"/>
    <w:rsid w:val="00343FCB"/>
    <w:rsid w:val="00344023"/>
    <w:rsid w:val="003442A1"/>
    <w:rsid w:val="003445A1"/>
    <w:rsid w:val="0034489F"/>
    <w:rsid w:val="003449F4"/>
    <w:rsid w:val="00344C41"/>
    <w:rsid w:val="00344CBF"/>
    <w:rsid w:val="00344F65"/>
    <w:rsid w:val="00344FAC"/>
    <w:rsid w:val="00344FBC"/>
    <w:rsid w:val="0034532A"/>
    <w:rsid w:val="00345510"/>
    <w:rsid w:val="00345528"/>
    <w:rsid w:val="003457A7"/>
    <w:rsid w:val="00345B6A"/>
    <w:rsid w:val="00345CB6"/>
    <w:rsid w:val="00345D0B"/>
    <w:rsid w:val="00345D5D"/>
    <w:rsid w:val="00345E16"/>
    <w:rsid w:val="00345FD5"/>
    <w:rsid w:val="003460C5"/>
    <w:rsid w:val="003462AF"/>
    <w:rsid w:val="003463C0"/>
    <w:rsid w:val="0034674D"/>
    <w:rsid w:val="00346971"/>
    <w:rsid w:val="00346AF6"/>
    <w:rsid w:val="00346B13"/>
    <w:rsid w:val="00346C79"/>
    <w:rsid w:val="003471B7"/>
    <w:rsid w:val="0034733A"/>
    <w:rsid w:val="00347394"/>
    <w:rsid w:val="0034745D"/>
    <w:rsid w:val="00347476"/>
    <w:rsid w:val="0034747F"/>
    <w:rsid w:val="003474CD"/>
    <w:rsid w:val="00347695"/>
    <w:rsid w:val="003477E3"/>
    <w:rsid w:val="00347A7C"/>
    <w:rsid w:val="00347BE8"/>
    <w:rsid w:val="00347CD9"/>
    <w:rsid w:val="00347FA1"/>
    <w:rsid w:val="003501A3"/>
    <w:rsid w:val="00350244"/>
    <w:rsid w:val="00350475"/>
    <w:rsid w:val="00350532"/>
    <w:rsid w:val="0035056F"/>
    <w:rsid w:val="003507E1"/>
    <w:rsid w:val="0035085E"/>
    <w:rsid w:val="00350916"/>
    <w:rsid w:val="00350981"/>
    <w:rsid w:val="003509F7"/>
    <w:rsid w:val="00350B80"/>
    <w:rsid w:val="00350BCA"/>
    <w:rsid w:val="00350C7A"/>
    <w:rsid w:val="00350F1B"/>
    <w:rsid w:val="00351173"/>
    <w:rsid w:val="00351419"/>
    <w:rsid w:val="0035160D"/>
    <w:rsid w:val="00351649"/>
    <w:rsid w:val="00351862"/>
    <w:rsid w:val="003519A5"/>
    <w:rsid w:val="003519B6"/>
    <w:rsid w:val="00351DFE"/>
    <w:rsid w:val="00351EF2"/>
    <w:rsid w:val="00351F2F"/>
    <w:rsid w:val="0035204F"/>
    <w:rsid w:val="003520A6"/>
    <w:rsid w:val="00352149"/>
    <w:rsid w:val="00352174"/>
    <w:rsid w:val="00352438"/>
    <w:rsid w:val="003524E3"/>
    <w:rsid w:val="00352A37"/>
    <w:rsid w:val="00352B3B"/>
    <w:rsid w:val="00352C2C"/>
    <w:rsid w:val="00352D30"/>
    <w:rsid w:val="00353816"/>
    <w:rsid w:val="00353E56"/>
    <w:rsid w:val="00354135"/>
    <w:rsid w:val="003546D9"/>
    <w:rsid w:val="0035484F"/>
    <w:rsid w:val="003549F5"/>
    <w:rsid w:val="00354A24"/>
    <w:rsid w:val="00354F2E"/>
    <w:rsid w:val="00355258"/>
    <w:rsid w:val="003552F6"/>
    <w:rsid w:val="00355341"/>
    <w:rsid w:val="003553DD"/>
    <w:rsid w:val="0035549B"/>
    <w:rsid w:val="003554CD"/>
    <w:rsid w:val="0035556E"/>
    <w:rsid w:val="00355756"/>
    <w:rsid w:val="0035583A"/>
    <w:rsid w:val="00355911"/>
    <w:rsid w:val="00355A0C"/>
    <w:rsid w:val="00355DAE"/>
    <w:rsid w:val="00355DD8"/>
    <w:rsid w:val="00355DF9"/>
    <w:rsid w:val="00355EC2"/>
    <w:rsid w:val="00355EF2"/>
    <w:rsid w:val="00355F3B"/>
    <w:rsid w:val="00355FE3"/>
    <w:rsid w:val="00356046"/>
    <w:rsid w:val="0035616A"/>
    <w:rsid w:val="003563D5"/>
    <w:rsid w:val="003567BD"/>
    <w:rsid w:val="00356989"/>
    <w:rsid w:val="00356AD1"/>
    <w:rsid w:val="00356C2E"/>
    <w:rsid w:val="0035701E"/>
    <w:rsid w:val="0035720A"/>
    <w:rsid w:val="00357223"/>
    <w:rsid w:val="0035740D"/>
    <w:rsid w:val="0035761C"/>
    <w:rsid w:val="00357699"/>
    <w:rsid w:val="003576B7"/>
    <w:rsid w:val="00357815"/>
    <w:rsid w:val="00357AA5"/>
    <w:rsid w:val="00357B12"/>
    <w:rsid w:val="00357D51"/>
    <w:rsid w:val="003601ED"/>
    <w:rsid w:val="00360476"/>
    <w:rsid w:val="003604DC"/>
    <w:rsid w:val="0036076B"/>
    <w:rsid w:val="003607C7"/>
    <w:rsid w:val="0036081E"/>
    <w:rsid w:val="00360AE2"/>
    <w:rsid w:val="00360B22"/>
    <w:rsid w:val="00360C3F"/>
    <w:rsid w:val="00360D0B"/>
    <w:rsid w:val="003610CA"/>
    <w:rsid w:val="0036138A"/>
    <w:rsid w:val="00361829"/>
    <w:rsid w:val="003618DE"/>
    <w:rsid w:val="00361900"/>
    <w:rsid w:val="00361B11"/>
    <w:rsid w:val="00362139"/>
    <w:rsid w:val="00362174"/>
    <w:rsid w:val="00362344"/>
    <w:rsid w:val="003623AA"/>
    <w:rsid w:val="0036244B"/>
    <w:rsid w:val="003626C2"/>
    <w:rsid w:val="00362887"/>
    <w:rsid w:val="00362A8F"/>
    <w:rsid w:val="00362A90"/>
    <w:rsid w:val="00362C23"/>
    <w:rsid w:val="00362C36"/>
    <w:rsid w:val="00362D0E"/>
    <w:rsid w:val="00362D1E"/>
    <w:rsid w:val="00362DAA"/>
    <w:rsid w:val="00362DB3"/>
    <w:rsid w:val="00362E2D"/>
    <w:rsid w:val="00362F07"/>
    <w:rsid w:val="0036304D"/>
    <w:rsid w:val="003631E9"/>
    <w:rsid w:val="00363204"/>
    <w:rsid w:val="0036328A"/>
    <w:rsid w:val="00363412"/>
    <w:rsid w:val="00363538"/>
    <w:rsid w:val="0036360A"/>
    <w:rsid w:val="0036366B"/>
    <w:rsid w:val="0036373E"/>
    <w:rsid w:val="00363E2D"/>
    <w:rsid w:val="00364198"/>
    <w:rsid w:val="003641D7"/>
    <w:rsid w:val="003642E0"/>
    <w:rsid w:val="00364607"/>
    <w:rsid w:val="003648DE"/>
    <w:rsid w:val="00364AF4"/>
    <w:rsid w:val="00364BE9"/>
    <w:rsid w:val="00364CA4"/>
    <w:rsid w:val="0036509A"/>
    <w:rsid w:val="003650FF"/>
    <w:rsid w:val="003652E2"/>
    <w:rsid w:val="0036548A"/>
    <w:rsid w:val="0036549E"/>
    <w:rsid w:val="003655AD"/>
    <w:rsid w:val="003657C1"/>
    <w:rsid w:val="00365BBC"/>
    <w:rsid w:val="00365D87"/>
    <w:rsid w:val="0036606B"/>
    <w:rsid w:val="003664A1"/>
    <w:rsid w:val="003664F6"/>
    <w:rsid w:val="00366506"/>
    <w:rsid w:val="003668FD"/>
    <w:rsid w:val="00366AC2"/>
    <w:rsid w:val="00366B83"/>
    <w:rsid w:val="00366EC9"/>
    <w:rsid w:val="00366FDD"/>
    <w:rsid w:val="003671ED"/>
    <w:rsid w:val="00367316"/>
    <w:rsid w:val="003674CB"/>
    <w:rsid w:val="00367616"/>
    <w:rsid w:val="003679C8"/>
    <w:rsid w:val="003679D7"/>
    <w:rsid w:val="00367A7E"/>
    <w:rsid w:val="00367DB0"/>
    <w:rsid w:val="00367F45"/>
    <w:rsid w:val="0037017A"/>
    <w:rsid w:val="003701AE"/>
    <w:rsid w:val="00370473"/>
    <w:rsid w:val="0037052C"/>
    <w:rsid w:val="00370822"/>
    <w:rsid w:val="00370876"/>
    <w:rsid w:val="00370BC2"/>
    <w:rsid w:val="00371011"/>
    <w:rsid w:val="0037115D"/>
    <w:rsid w:val="00371482"/>
    <w:rsid w:val="00371489"/>
    <w:rsid w:val="003715C0"/>
    <w:rsid w:val="003715DB"/>
    <w:rsid w:val="003718C6"/>
    <w:rsid w:val="00371AA5"/>
    <w:rsid w:val="00371CE1"/>
    <w:rsid w:val="00371F51"/>
    <w:rsid w:val="00372006"/>
    <w:rsid w:val="0037238A"/>
    <w:rsid w:val="0037248A"/>
    <w:rsid w:val="00372AAC"/>
    <w:rsid w:val="00372B6B"/>
    <w:rsid w:val="00372D1A"/>
    <w:rsid w:val="00372EEB"/>
    <w:rsid w:val="00373148"/>
    <w:rsid w:val="00373214"/>
    <w:rsid w:val="003733A8"/>
    <w:rsid w:val="0037352F"/>
    <w:rsid w:val="00373861"/>
    <w:rsid w:val="00373994"/>
    <w:rsid w:val="00373B66"/>
    <w:rsid w:val="00373DB4"/>
    <w:rsid w:val="0037444B"/>
    <w:rsid w:val="0037457A"/>
    <w:rsid w:val="003745E4"/>
    <w:rsid w:val="0037472B"/>
    <w:rsid w:val="00374809"/>
    <w:rsid w:val="003748F3"/>
    <w:rsid w:val="00374B22"/>
    <w:rsid w:val="00374B95"/>
    <w:rsid w:val="00374BB7"/>
    <w:rsid w:val="00374CDF"/>
    <w:rsid w:val="00374DED"/>
    <w:rsid w:val="00374E27"/>
    <w:rsid w:val="00375071"/>
    <w:rsid w:val="0037517B"/>
    <w:rsid w:val="00375203"/>
    <w:rsid w:val="00375323"/>
    <w:rsid w:val="00375485"/>
    <w:rsid w:val="003754AB"/>
    <w:rsid w:val="0037559B"/>
    <w:rsid w:val="00375824"/>
    <w:rsid w:val="00375A84"/>
    <w:rsid w:val="00375B8B"/>
    <w:rsid w:val="00375F2D"/>
    <w:rsid w:val="0037605E"/>
    <w:rsid w:val="00376302"/>
    <w:rsid w:val="0037634F"/>
    <w:rsid w:val="00376406"/>
    <w:rsid w:val="0037660E"/>
    <w:rsid w:val="00376853"/>
    <w:rsid w:val="00376B03"/>
    <w:rsid w:val="00376CB5"/>
    <w:rsid w:val="00376F17"/>
    <w:rsid w:val="0037705F"/>
    <w:rsid w:val="00377076"/>
    <w:rsid w:val="0037762D"/>
    <w:rsid w:val="00377708"/>
    <w:rsid w:val="00377A01"/>
    <w:rsid w:val="00377CA5"/>
    <w:rsid w:val="00377CB8"/>
    <w:rsid w:val="00377CE9"/>
    <w:rsid w:val="00377DC5"/>
    <w:rsid w:val="00377DD5"/>
    <w:rsid w:val="00380402"/>
    <w:rsid w:val="00380572"/>
    <w:rsid w:val="0038086A"/>
    <w:rsid w:val="00380A33"/>
    <w:rsid w:val="00380D9C"/>
    <w:rsid w:val="00380EFB"/>
    <w:rsid w:val="003813DD"/>
    <w:rsid w:val="003817E2"/>
    <w:rsid w:val="00381BBD"/>
    <w:rsid w:val="00381DAD"/>
    <w:rsid w:val="00381E66"/>
    <w:rsid w:val="00381EA3"/>
    <w:rsid w:val="00382806"/>
    <w:rsid w:val="00382CDF"/>
    <w:rsid w:val="00382D03"/>
    <w:rsid w:val="003831D8"/>
    <w:rsid w:val="003831DE"/>
    <w:rsid w:val="003832F8"/>
    <w:rsid w:val="0038347C"/>
    <w:rsid w:val="0038368E"/>
    <w:rsid w:val="00383727"/>
    <w:rsid w:val="00383AD3"/>
    <w:rsid w:val="00383B70"/>
    <w:rsid w:val="00383C22"/>
    <w:rsid w:val="003840E0"/>
    <w:rsid w:val="00384201"/>
    <w:rsid w:val="0038457E"/>
    <w:rsid w:val="00384667"/>
    <w:rsid w:val="0038486D"/>
    <w:rsid w:val="00384874"/>
    <w:rsid w:val="00384CB6"/>
    <w:rsid w:val="00384E6E"/>
    <w:rsid w:val="00384F0B"/>
    <w:rsid w:val="00384FD6"/>
    <w:rsid w:val="003850F2"/>
    <w:rsid w:val="0038519D"/>
    <w:rsid w:val="003851D3"/>
    <w:rsid w:val="00385379"/>
    <w:rsid w:val="0038574A"/>
    <w:rsid w:val="003858E6"/>
    <w:rsid w:val="00385926"/>
    <w:rsid w:val="00385BE4"/>
    <w:rsid w:val="00385C38"/>
    <w:rsid w:val="00385CFC"/>
    <w:rsid w:val="00385D63"/>
    <w:rsid w:val="00385F08"/>
    <w:rsid w:val="00385FB8"/>
    <w:rsid w:val="00385FDD"/>
    <w:rsid w:val="0038619D"/>
    <w:rsid w:val="00386203"/>
    <w:rsid w:val="003863A2"/>
    <w:rsid w:val="003864CF"/>
    <w:rsid w:val="0038654A"/>
    <w:rsid w:val="00386946"/>
    <w:rsid w:val="00386AC4"/>
    <w:rsid w:val="00386C43"/>
    <w:rsid w:val="00386E42"/>
    <w:rsid w:val="00386FF8"/>
    <w:rsid w:val="0038708F"/>
    <w:rsid w:val="00387362"/>
    <w:rsid w:val="00387388"/>
    <w:rsid w:val="003873D9"/>
    <w:rsid w:val="00387614"/>
    <w:rsid w:val="003876EB"/>
    <w:rsid w:val="00387854"/>
    <w:rsid w:val="00387856"/>
    <w:rsid w:val="003878CD"/>
    <w:rsid w:val="00387AFF"/>
    <w:rsid w:val="00387B39"/>
    <w:rsid w:val="00387D22"/>
    <w:rsid w:val="00390046"/>
    <w:rsid w:val="00390491"/>
    <w:rsid w:val="003904D5"/>
    <w:rsid w:val="0039062D"/>
    <w:rsid w:val="00390809"/>
    <w:rsid w:val="00390E3B"/>
    <w:rsid w:val="00390E89"/>
    <w:rsid w:val="003910AC"/>
    <w:rsid w:val="00391252"/>
    <w:rsid w:val="003912E8"/>
    <w:rsid w:val="00391357"/>
    <w:rsid w:val="003914B9"/>
    <w:rsid w:val="003915D3"/>
    <w:rsid w:val="00391648"/>
    <w:rsid w:val="0039192B"/>
    <w:rsid w:val="00391CFC"/>
    <w:rsid w:val="00391D2B"/>
    <w:rsid w:val="00392038"/>
    <w:rsid w:val="0039293C"/>
    <w:rsid w:val="0039315B"/>
    <w:rsid w:val="003931BA"/>
    <w:rsid w:val="003934FC"/>
    <w:rsid w:val="003936BC"/>
    <w:rsid w:val="003937E8"/>
    <w:rsid w:val="003938C9"/>
    <w:rsid w:val="0039397E"/>
    <w:rsid w:val="00393A02"/>
    <w:rsid w:val="00393BC2"/>
    <w:rsid w:val="0039498F"/>
    <w:rsid w:val="00394C41"/>
    <w:rsid w:val="00394C94"/>
    <w:rsid w:val="00394CA0"/>
    <w:rsid w:val="00394D88"/>
    <w:rsid w:val="00394E6F"/>
    <w:rsid w:val="00394F04"/>
    <w:rsid w:val="00394F1E"/>
    <w:rsid w:val="003952AD"/>
    <w:rsid w:val="003953E5"/>
    <w:rsid w:val="003956CC"/>
    <w:rsid w:val="00395B4B"/>
    <w:rsid w:val="00395D09"/>
    <w:rsid w:val="00395DA9"/>
    <w:rsid w:val="00395F90"/>
    <w:rsid w:val="00395F95"/>
    <w:rsid w:val="00395FDE"/>
    <w:rsid w:val="003960A5"/>
    <w:rsid w:val="0039652E"/>
    <w:rsid w:val="0039653C"/>
    <w:rsid w:val="003966F2"/>
    <w:rsid w:val="00396712"/>
    <w:rsid w:val="00396930"/>
    <w:rsid w:val="00396DDB"/>
    <w:rsid w:val="00396F13"/>
    <w:rsid w:val="00397007"/>
    <w:rsid w:val="0039700F"/>
    <w:rsid w:val="003971EC"/>
    <w:rsid w:val="003974EB"/>
    <w:rsid w:val="003978F7"/>
    <w:rsid w:val="00397A09"/>
    <w:rsid w:val="00397B36"/>
    <w:rsid w:val="00397C5E"/>
    <w:rsid w:val="00397EA2"/>
    <w:rsid w:val="003A0067"/>
    <w:rsid w:val="003A00D7"/>
    <w:rsid w:val="003A0567"/>
    <w:rsid w:val="003A05DE"/>
    <w:rsid w:val="003A06BA"/>
    <w:rsid w:val="003A07AC"/>
    <w:rsid w:val="003A0861"/>
    <w:rsid w:val="003A08E0"/>
    <w:rsid w:val="003A092C"/>
    <w:rsid w:val="003A093A"/>
    <w:rsid w:val="003A098A"/>
    <w:rsid w:val="003A0BA7"/>
    <w:rsid w:val="003A0E80"/>
    <w:rsid w:val="003A0EF4"/>
    <w:rsid w:val="003A0F09"/>
    <w:rsid w:val="003A0F6D"/>
    <w:rsid w:val="003A1094"/>
    <w:rsid w:val="003A10FB"/>
    <w:rsid w:val="003A1313"/>
    <w:rsid w:val="003A19DD"/>
    <w:rsid w:val="003A1BE0"/>
    <w:rsid w:val="003A1C8A"/>
    <w:rsid w:val="003A20B0"/>
    <w:rsid w:val="003A2414"/>
    <w:rsid w:val="003A24DA"/>
    <w:rsid w:val="003A270E"/>
    <w:rsid w:val="003A2785"/>
    <w:rsid w:val="003A2AE0"/>
    <w:rsid w:val="003A2D77"/>
    <w:rsid w:val="003A32F9"/>
    <w:rsid w:val="003A32FA"/>
    <w:rsid w:val="003A3306"/>
    <w:rsid w:val="003A3593"/>
    <w:rsid w:val="003A38A3"/>
    <w:rsid w:val="003A38C0"/>
    <w:rsid w:val="003A38D5"/>
    <w:rsid w:val="003A3B2C"/>
    <w:rsid w:val="003A3BE2"/>
    <w:rsid w:val="003A3CEC"/>
    <w:rsid w:val="003A3E52"/>
    <w:rsid w:val="003A3E71"/>
    <w:rsid w:val="003A3ECD"/>
    <w:rsid w:val="003A412D"/>
    <w:rsid w:val="003A45F7"/>
    <w:rsid w:val="003A4859"/>
    <w:rsid w:val="003A4876"/>
    <w:rsid w:val="003A48C4"/>
    <w:rsid w:val="003A4FBA"/>
    <w:rsid w:val="003A4FEB"/>
    <w:rsid w:val="003A50D8"/>
    <w:rsid w:val="003A517F"/>
    <w:rsid w:val="003A52A8"/>
    <w:rsid w:val="003A52E8"/>
    <w:rsid w:val="003A54B4"/>
    <w:rsid w:val="003A5640"/>
    <w:rsid w:val="003A575D"/>
    <w:rsid w:val="003A5831"/>
    <w:rsid w:val="003A5A69"/>
    <w:rsid w:val="003A5AF9"/>
    <w:rsid w:val="003A5AFC"/>
    <w:rsid w:val="003A5C94"/>
    <w:rsid w:val="003A5E0E"/>
    <w:rsid w:val="003A5F14"/>
    <w:rsid w:val="003A5FA1"/>
    <w:rsid w:val="003A644F"/>
    <w:rsid w:val="003A64EA"/>
    <w:rsid w:val="003A699A"/>
    <w:rsid w:val="003A6A91"/>
    <w:rsid w:val="003A6AE3"/>
    <w:rsid w:val="003A6C0B"/>
    <w:rsid w:val="003A6E20"/>
    <w:rsid w:val="003A6F31"/>
    <w:rsid w:val="003A6F75"/>
    <w:rsid w:val="003A71D2"/>
    <w:rsid w:val="003A71D9"/>
    <w:rsid w:val="003A769F"/>
    <w:rsid w:val="003A787C"/>
    <w:rsid w:val="003A7A5E"/>
    <w:rsid w:val="003A7D23"/>
    <w:rsid w:val="003A7DEB"/>
    <w:rsid w:val="003A7E8B"/>
    <w:rsid w:val="003A7E99"/>
    <w:rsid w:val="003A7EC9"/>
    <w:rsid w:val="003B030F"/>
    <w:rsid w:val="003B0381"/>
    <w:rsid w:val="003B05B4"/>
    <w:rsid w:val="003B0809"/>
    <w:rsid w:val="003B0947"/>
    <w:rsid w:val="003B0985"/>
    <w:rsid w:val="003B0BE2"/>
    <w:rsid w:val="003B0C77"/>
    <w:rsid w:val="003B0CA7"/>
    <w:rsid w:val="003B0E6D"/>
    <w:rsid w:val="003B11B8"/>
    <w:rsid w:val="003B11BB"/>
    <w:rsid w:val="003B1266"/>
    <w:rsid w:val="003B14F8"/>
    <w:rsid w:val="003B15DC"/>
    <w:rsid w:val="003B1608"/>
    <w:rsid w:val="003B16C3"/>
    <w:rsid w:val="003B1DEE"/>
    <w:rsid w:val="003B1E35"/>
    <w:rsid w:val="003B1F1B"/>
    <w:rsid w:val="003B1F78"/>
    <w:rsid w:val="003B2095"/>
    <w:rsid w:val="003B2210"/>
    <w:rsid w:val="003B22E2"/>
    <w:rsid w:val="003B23FF"/>
    <w:rsid w:val="003B2516"/>
    <w:rsid w:val="003B259F"/>
    <w:rsid w:val="003B2B8E"/>
    <w:rsid w:val="003B2C13"/>
    <w:rsid w:val="003B2CE9"/>
    <w:rsid w:val="003B2E13"/>
    <w:rsid w:val="003B2FF0"/>
    <w:rsid w:val="003B3028"/>
    <w:rsid w:val="003B304E"/>
    <w:rsid w:val="003B31B0"/>
    <w:rsid w:val="003B3463"/>
    <w:rsid w:val="003B34CB"/>
    <w:rsid w:val="003B36BF"/>
    <w:rsid w:val="003B37A4"/>
    <w:rsid w:val="003B3B83"/>
    <w:rsid w:val="003B3D0B"/>
    <w:rsid w:val="003B3D76"/>
    <w:rsid w:val="003B404D"/>
    <w:rsid w:val="003B41A0"/>
    <w:rsid w:val="003B42BA"/>
    <w:rsid w:val="003B443A"/>
    <w:rsid w:val="003B44B9"/>
    <w:rsid w:val="003B44C2"/>
    <w:rsid w:val="003B450D"/>
    <w:rsid w:val="003B456A"/>
    <w:rsid w:val="003B4891"/>
    <w:rsid w:val="003B4A2B"/>
    <w:rsid w:val="003B4A33"/>
    <w:rsid w:val="003B500A"/>
    <w:rsid w:val="003B50D2"/>
    <w:rsid w:val="003B51B1"/>
    <w:rsid w:val="003B5229"/>
    <w:rsid w:val="003B5780"/>
    <w:rsid w:val="003B57B3"/>
    <w:rsid w:val="003B58A9"/>
    <w:rsid w:val="003B593C"/>
    <w:rsid w:val="003B5B40"/>
    <w:rsid w:val="003B5CC5"/>
    <w:rsid w:val="003B605D"/>
    <w:rsid w:val="003B62DF"/>
    <w:rsid w:val="003B63D4"/>
    <w:rsid w:val="003B64D1"/>
    <w:rsid w:val="003B6775"/>
    <w:rsid w:val="003B6CF8"/>
    <w:rsid w:val="003B6D54"/>
    <w:rsid w:val="003B6EBB"/>
    <w:rsid w:val="003B72EE"/>
    <w:rsid w:val="003B7311"/>
    <w:rsid w:val="003B73D5"/>
    <w:rsid w:val="003B77CD"/>
    <w:rsid w:val="003B78FE"/>
    <w:rsid w:val="003B795D"/>
    <w:rsid w:val="003B7969"/>
    <w:rsid w:val="003B7AD9"/>
    <w:rsid w:val="003B7D06"/>
    <w:rsid w:val="003C02B8"/>
    <w:rsid w:val="003C02BE"/>
    <w:rsid w:val="003C0357"/>
    <w:rsid w:val="003C0740"/>
    <w:rsid w:val="003C075A"/>
    <w:rsid w:val="003C0859"/>
    <w:rsid w:val="003C08AE"/>
    <w:rsid w:val="003C0C14"/>
    <w:rsid w:val="003C0D05"/>
    <w:rsid w:val="003C11A5"/>
    <w:rsid w:val="003C15A0"/>
    <w:rsid w:val="003C15BF"/>
    <w:rsid w:val="003C181A"/>
    <w:rsid w:val="003C19DC"/>
    <w:rsid w:val="003C1A5B"/>
    <w:rsid w:val="003C1A9C"/>
    <w:rsid w:val="003C1D17"/>
    <w:rsid w:val="003C1D77"/>
    <w:rsid w:val="003C1ECE"/>
    <w:rsid w:val="003C1F50"/>
    <w:rsid w:val="003C1FD5"/>
    <w:rsid w:val="003C2022"/>
    <w:rsid w:val="003C226A"/>
    <w:rsid w:val="003C25FF"/>
    <w:rsid w:val="003C291C"/>
    <w:rsid w:val="003C2993"/>
    <w:rsid w:val="003C306C"/>
    <w:rsid w:val="003C30A8"/>
    <w:rsid w:val="003C30FC"/>
    <w:rsid w:val="003C313F"/>
    <w:rsid w:val="003C3193"/>
    <w:rsid w:val="003C3236"/>
    <w:rsid w:val="003C33CF"/>
    <w:rsid w:val="003C34CA"/>
    <w:rsid w:val="003C3546"/>
    <w:rsid w:val="003C3578"/>
    <w:rsid w:val="003C3678"/>
    <w:rsid w:val="003C3813"/>
    <w:rsid w:val="003C3A28"/>
    <w:rsid w:val="003C3AD8"/>
    <w:rsid w:val="003C3B0A"/>
    <w:rsid w:val="003C3D71"/>
    <w:rsid w:val="003C3E65"/>
    <w:rsid w:val="003C3FB2"/>
    <w:rsid w:val="003C40AD"/>
    <w:rsid w:val="003C40DF"/>
    <w:rsid w:val="003C417F"/>
    <w:rsid w:val="003C4202"/>
    <w:rsid w:val="003C4466"/>
    <w:rsid w:val="003C44F3"/>
    <w:rsid w:val="003C4547"/>
    <w:rsid w:val="003C464A"/>
    <w:rsid w:val="003C4783"/>
    <w:rsid w:val="003C47DD"/>
    <w:rsid w:val="003C4964"/>
    <w:rsid w:val="003C499F"/>
    <w:rsid w:val="003C4B24"/>
    <w:rsid w:val="003C5023"/>
    <w:rsid w:val="003C51A1"/>
    <w:rsid w:val="003C51B5"/>
    <w:rsid w:val="003C595A"/>
    <w:rsid w:val="003C5D54"/>
    <w:rsid w:val="003C5D5A"/>
    <w:rsid w:val="003C607F"/>
    <w:rsid w:val="003C60E3"/>
    <w:rsid w:val="003C60FE"/>
    <w:rsid w:val="003C6114"/>
    <w:rsid w:val="003C62DB"/>
    <w:rsid w:val="003C65F2"/>
    <w:rsid w:val="003C667E"/>
    <w:rsid w:val="003C6699"/>
    <w:rsid w:val="003C676A"/>
    <w:rsid w:val="003C695F"/>
    <w:rsid w:val="003C6A8F"/>
    <w:rsid w:val="003C6BE1"/>
    <w:rsid w:val="003C6C41"/>
    <w:rsid w:val="003C6CC8"/>
    <w:rsid w:val="003C6DC4"/>
    <w:rsid w:val="003C7005"/>
    <w:rsid w:val="003C7008"/>
    <w:rsid w:val="003C70C8"/>
    <w:rsid w:val="003C71F5"/>
    <w:rsid w:val="003C7526"/>
    <w:rsid w:val="003C77E2"/>
    <w:rsid w:val="003C77EE"/>
    <w:rsid w:val="003C7A5A"/>
    <w:rsid w:val="003C7B79"/>
    <w:rsid w:val="003D0073"/>
    <w:rsid w:val="003D0106"/>
    <w:rsid w:val="003D0260"/>
    <w:rsid w:val="003D02EE"/>
    <w:rsid w:val="003D0628"/>
    <w:rsid w:val="003D06A7"/>
    <w:rsid w:val="003D071F"/>
    <w:rsid w:val="003D08CC"/>
    <w:rsid w:val="003D08E1"/>
    <w:rsid w:val="003D0915"/>
    <w:rsid w:val="003D0A8D"/>
    <w:rsid w:val="003D0C34"/>
    <w:rsid w:val="003D0CF2"/>
    <w:rsid w:val="003D0E5F"/>
    <w:rsid w:val="003D0F4C"/>
    <w:rsid w:val="003D0FAD"/>
    <w:rsid w:val="003D125D"/>
    <w:rsid w:val="003D17FA"/>
    <w:rsid w:val="003D1929"/>
    <w:rsid w:val="003D19FC"/>
    <w:rsid w:val="003D1A50"/>
    <w:rsid w:val="003D1AF0"/>
    <w:rsid w:val="003D1C00"/>
    <w:rsid w:val="003D1CF9"/>
    <w:rsid w:val="003D229F"/>
    <w:rsid w:val="003D231D"/>
    <w:rsid w:val="003D277F"/>
    <w:rsid w:val="003D28B2"/>
    <w:rsid w:val="003D2B41"/>
    <w:rsid w:val="003D2C62"/>
    <w:rsid w:val="003D30EE"/>
    <w:rsid w:val="003D3203"/>
    <w:rsid w:val="003D34CA"/>
    <w:rsid w:val="003D3526"/>
    <w:rsid w:val="003D366F"/>
    <w:rsid w:val="003D36CA"/>
    <w:rsid w:val="003D39D0"/>
    <w:rsid w:val="003D3D3A"/>
    <w:rsid w:val="003D3D75"/>
    <w:rsid w:val="003D3EE1"/>
    <w:rsid w:val="003D3F3E"/>
    <w:rsid w:val="003D437C"/>
    <w:rsid w:val="003D44A4"/>
    <w:rsid w:val="003D4774"/>
    <w:rsid w:val="003D49C2"/>
    <w:rsid w:val="003D4A6C"/>
    <w:rsid w:val="003D4DF4"/>
    <w:rsid w:val="003D514F"/>
    <w:rsid w:val="003D519B"/>
    <w:rsid w:val="003D5256"/>
    <w:rsid w:val="003D5472"/>
    <w:rsid w:val="003D54DB"/>
    <w:rsid w:val="003D57B0"/>
    <w:rsid w:val="003D613D"/>
    <w:rsid w:val="003D6141"/>
    <w:rsid w:val="003D61A7"/>
    <w:rsid w:val="003D6907"/>
    <w:rsid w:val="003D6959"/>
    <w:rsid w:val="003D6BA4"/>
    <w:rsid w:val="003D6E8A"/>
    <w:rsid w:val="003D73D4"/>
    <w:rsid w:val="003D740D"/>
    <w:rsid w:val="003D745A"/>
    <w:rsid w:val="003D756E"/>
    <w:rsid w:val="003D7789"/>
    <w:rsid w:val="003D780E"/>
    <w:rsid w:val="003D7835"/>
    <w:rsid w:val="003D7C6B"/>
    <w:rsid w:val="003D7DAB"/>
    <w:rsid w:val="003D7E50"/>
    <w:rsid w:val="003D7EB8"/>
    <w:rsid w:val="003D7EDD"/>
    <w:rsid w:val="003D7F24"/>
    <w:rsid w:val="003D7FF2"/>
    <w:rsid w:val="003E0010"/>
    <w:rsid w:val="003E03D0"/>
    <w:rsid w:val="003E0774"/>
    <w:rsid w:val="003E089A"/>
    <w:rsid w:val="003E0A84"/>
    <w:rsid w:val="003E0AD5"/>
    <w:rsid w:val="003E0F43"/>
    <w:rsid w:val="003E12B3"/>
    <w:rsid w:val="003E138C"/>
    <w:rsid w:val="003E158D"/>
    <w:rsid w:val="003E1632"/>
    <w:rsid w:val="003E17BC"/>
    <w:rsid w:val="003E18AF"/>
    <w:rsid w:val="003E1CF5"/>
    <w:rsid w:val="003E1D43"/>
    <w:rsid w:val="003E1FA2"/>
    <w:rsid w:val="003E20B7"/>
    <w:rsid w:val="003E22A3"/>
    <w:rsid w:val="003E2695"/>
    <w:rsid w:val="003E2A37"/>
    <w:rsid w:val="003E2BA3"/>
    <w:rsid w:val="003E2C31"/>
    <w:rsid w:val="003E2DB3"/>
    <w:rsid w:val="003E2EC4"/>
    <w:rsid w:val="003E3286"/>
    <w:rsid w:val="003E32FD"/>
    <w:rsid w:val="003E33E8"/>
    <w:rsid w:val="003E34CF"/>
    <w:rsid w:val="003E3654"/>
    <w:rsid w:val="003E3A23"/>
    <w:rsid w:val="003E3A70"/>
    <w:rsid w:val="003E3A95"/>
    <w:rsid w:val="003E3C9F"/>
    <w:rsid w:val="003E3DB5"/>
    <w:rsid w:val="003E3FC2"/>
    <w:rsid w:val="003E40C7"/>
    <w:rsid w:val="003E42BD"/>
    <w:rsid w:val="003E44B5"/>
    <w:rsid w:val="003E4635"/>
    <w:rsid w:val="003E4656"/>
    <w:rsid w:val="003E4903"/>
    <w:rsid w:val="003E4B56"/>
    <w:rsid w:val="003E4C34"/>
    <w:rsid w:val="003E4C5E"/>
    <w:rsid w:val="003E535C"/>
    <w:rsid w:val="003E5707"/>
    <w:rsid w:val="003E596F"/>
    <w:rsid w:val="003E5A71"/>
    <w:rsid w:val="003E5C8B"/>
    <w:rsid w:val="003E5D90"/>
    <w:rsid w:val="003E5DC2"/>
    <w:rsid w:val="003E6273"/>
    <w:rsid w:val="003E6321"/>
    <w:rsid w:val="003E643D"/>
    <w:rsid w:val="003E6515"/>
    <w:rsid w:val="003E66F5"/>
    <w:rsid w:val="003E6718"/>
    <w:rsid w:val="003E6C64"/>
    <w:rsid w:val="003E728C"/>
    <w:rsid w:val="003E732D"/>
    <w:rsid w:val="003E746C"/>
    <w:rsid w:val="003E757D"/>
    <w:rsid w:val="003E7587"/>
    <w:rsid w:val="003E7740"/>
    <w:rsid w:val="003E7910"/>
    <w:rsid w:val="003E7B19"/>
    <w:rsid w:val="003E7F38"/>
    <w:rsid w:val="003F039F"/>
    <w:rsid w:val="003F03B5"/>
    <w:rsid w:val="003F03ED"/>
    <w:rsid w:val="003F0527"/>
    <w:rsid w:val="003F06E0"/>
    <w:rsid w:val="003F0B1E"/>
    <w:rsid w:val="003F0C16"/>
    <w:rsid w:val="003F0D8D"/>
    <w:rsid w:val="003F119C"/>
    <w:rsid w:val="003F1295"/>
    <w:rsid w:val="003F148A"/>
    <w:rsid w:val="003F156D"/>
    <w:rsid w:val="003F157F"/>
    <w:rsid w:val="003F15F1"/>
    <w:rsid w:val="003F161F"/>
    <w:rsid w:val="003F1630"/>
    <w:rsid w:val="003F16A2"/>
    <w:rsid w:val="003F1746"/>
    <w:rsid w:val="003F193D"/>
    <w:rsid w:val="003F1BE2"/>
    <w:rsid w:val="003F1F42"/>
    <w:rsid w:val="003F20BA"/>
    <w:rsid w:val="003F2203"/>
    <w:rsid w:val="003F24F7"/>
    <w:rsid w:val="003F2544"/>
    <w:rsid w:val="003F257E"/>
    <w:rsid w:val="003F26BF"/>
    <w:rsid w:val="003F2914"/>
    <w:rsid w:val="003F298D"/>
    <w:rsid w:val="003F2996"/>
    <w:rsid w:val="003F2B58"/>
    <w:rsid w:val="003F2BD3"/>
    <w:rsid w:val="003F2BF9"/>
    <w:rsid w:val="003F2D18"/>
    <w:rsid w:val="003F2DC4"/>
    <w:rsid w:val="003F314D"/>
    <w:rsid w:val="003F325E"/>
    <w:rsid w:val="003F3414"/>
    <w:rsid w:val="003F3594"/>
    <w:rsid w:val="003F3655"/>
    <w:rsid w:val="003F37D5"/>
    <w:rsid w:val="003F387C"/>
    <w:rsid w:val="003F3925"/>
    <w:rsid w:val="003F39B1"/>
    <w:rsid w:val="003F3C51"/>
    <w:rsid w:val="003F3C92"/>
    <w:rsid w:val="003F3CDA"/>
    <w:rsid w:val="003F3CEF"/>
    <w:rsid w:val="003F3EA6"/>
    <w:rsid w:val="003F3F8C"/>
    <w:rsid w:val="003F4071"/>
    <w:rsid w:val="003F41A5"/>
    <w:rsid w:val="003F42F7"/>
    <w:rsid w:val="003F440C"/>
    <w:rsid w:val="003F478C"/>
    <w:rsid w:val="003F493A"/>
    <w:rsid w:val="003F4A30"/>
    <w:rsid w:val="003F4B02"/>
    <w:rsid w:val="003F4BD0"/>
    <w:rsid w:val="003F4C5D"/>
    <w:rsid w:val="003F4CF9"/>
    <w:rsid w:val="003F4CFD"/>
    <w:rsid w:val="003F4D6B"/>
    <w:rsid w:val="003F51DD"/>
    <w:rsid w:val="003F5471"/>
    <w:rsid w:val="003F54BD"/>
    <w:rsid w:val="003F5551"/>
    <w:rsid w:val="003F5578"/>
    <w:rsid w:val="003F568E"/>
    <w:rsid w:val="003F5C7E"/>
    <w:rsid w:val="003F6010"/>
    <w:rsid w:val="003F6141"/>
    <w:rsid w:val="003F655F"/>
    <w:rsid w:val="003F6AC6"/>
    <w:rsid w:val="003F6E27"/>
    <w:rsid w:val="003F71A0"/>
    <w:rsid w:val="003F71DB"/>
    <w:rsid w:val="003F71F7"/>
    <w:rsid w:val="003F725D"/>
    <w:rsid w:val="003F7317"/>
    <w:rsid w:val="003F7403"/>
    <w:rsid w:val="003F7462"/>
    <w:rsid w:val="003F74C7"/>
    <w:rsid w:val="003F7769"/>
    <w:rsid w:val="003F78E0"/>
    <w:rsid w:val="003F7B68"/>
    <w:rsid w:val="003F7D7B"/>
    <w:rsid w:val="003F7DFF"/>
    <w:rsid w:val="0040044B"/>
    <w:rsid w:val="004004BB"/>
    <w:rsid w:val="0040081E"/>
    <w:rsid w:val="00400E0C"/>
    <w:rsid w:val="00400E17"/>
    <w:rsid w:val="00400F50"/>
    <w:rsid w:val="00400FF3"/>
    <w:rsid w:val="00401335"/>
    <w:rsid w:val="00401371"/>
    <w:rsid w:val="00401641"/>
    <w:rsid w:val="00401BA5"/>
    <w:rsid w:val="00401E72"/>
    <w:rsid w:val="00401EBF"/>
    <w:rsid w:val="00401F7D"/>
    <w:rsid w:val="00401FC6"/>
    <w:rsid w:val="00402170"/>
    <w:rsid w:val="004021F5"/>
    <w:rsid w:val="00402277"/>
    <w:rsid w:val="00402369"/>
    <w:rsid w:val="00402756"/>
    <w:rsid w:val="0040297E"/>
    <w:rsid w:val="00402A2A"/>
    <w:rsid w:val="00402ACB"/>
    <w:rsid w:val="00402B14"/>
    <w:rsid w:val="00402CAC"/>
    <w:rsid w:val="00402D48"/>
    <w:rsid w:val="00402EA4"/>
    <w:rsid w:val="00402F83"/>
    <w:rsid w:val="004037C2"/>
    <w:rsid w:val="00403BFF"/>
    <w:rsid w:val="00403CBA"/>
    <w:rsid w:val="00403E72"/>
    <w:rsid w:val="00403F36"/>
    <w:rsid w:val="00403FD8"/>
    <w:rsid w:val="0040400E"/>
    <w:rsid w:val="004041D3"/>
    <w:rsid w:val="004041FB"/>
    <w:rsid w:val="00404911"/>
    <w:rsid w:val="00404A4B"/>
    <w:rsid w:val="00404B97"/>
    <w:rsid w:val="00404C63"/>
    <w:rsid w:val="00404D17"/>
    <w:rsid w:val="00404E5D"/>
    <w:rsid w:val="00404F81"/>
    <w:rsid w:val="00404FE4"/>
    <w:rsid w:val="004051CF"/>
    <w:rsid w:val="00405696"/>
    <w:rsid w:val="004057E2"/>
    <w:rsid w:val="00405804"/>
    <w:rsid w:val="00405809"/>
    <w:rsid w:val="0040583F"/>
    <w:rsid w:val="0040598C"/>
    <w:rsid w:val="00405B78"/>
    <w:rsid w:val="00405EA6"/>
    <w:rsid w:val="00406041"/>
    <w:rsid w:val="00406112"/>
    <w:rsid w:val="0040619A"/>
    <w:rsid w:val="004065C3"/>
    <w:rsid w:val="0040661F"/>
    <w:rsid w:val="0040665F"/>
    <w:rsid w:val="00406793"/>
    <w:rsid w:val="00406ACE"/>
    <w:rsid w:val="00406B17"/>
    <w:rsid w:val="00406D56"/>
    <w:rsid w:val="00406F9F"/>
    <w:rsid w:val="0040728A"/>
    <w:rsid w:val="00407470"/>
    <w:rsid w:val="0040749A"/>
    <w:rsid w:val="00407699"/>
    <w:rsid w:val="004077D6"/>
    <w:rsid w:val="0040795F"/>
    <w:rsid w:val="00407991"/>
    <w:rsid w:val="00407A4F"/>
    <w:rsid w:val="00407A6B"/>
    <w:rsid w:val="00407AB0"/>
    <w:rsid w:val="00407AC0"/>
    <w:rsid w:val="00407BF1"/>
    <w:rsid w:val="00407DD4"/>
    <w:rsid w:val="00407DF7"/>
    <w:rsid w:val="00407E84"/>
    <w:rsid w:val="00410025"/>
    <w:rsid w:val="004102ED"/>
    <w:rsid w:val="004104FF"/>
    <w:rsid w:val="00410586"/>
    <w:rsid w:val="0041074C"/>
    <w:rsid w:val="0041075A"/>
    <w:rsid w:val="004108C7"/>
    <w:rsid w:val="0041091E"/>
    <w:rsid w:val="00410928"/>
    <w:rsid w:val="00410C82"/>
    <w:rsid w:val="00410E9D"/>
    <w:rsid w:val="00410F2E"/>
    <w:rsid w:val="00410F53"/>
    <w:rsid w:val="00410FC3"/>
    <w:rsid w:val="004113AB"/>
    <w:rsid w:val="00411563"/>
    <w:rsid w:val="0041175A"/>
    <w:rsid w:val="004118A1"/>
    <w:rsid w:val="00411BF5"/>
    <w:rsid w:val="00411CD6"/>
    <w:rsid w:val="00411DB0"/>
    <w:rsid w:val="00412004"/>
    <w:rsid w:val="004126C6"/>
    <w:rsid w:val="004127E6"/>
    <w:rsid w:val="00412B61"/>
    <w:rsid w:val="00412B6E"/>
    <w:rsid w:val="00412D31"/>
    <w:rsid w:val="00412D7C"/>
    <w:rsid w:val="00412E20"/>
    <w:rsid w:val="0041325F"/>
    <w:rsid w:val="00413364"/>
    <w:rsid w:val="00413666"/>
    <w:rsid w:val="00413B39"/>
    <w:rsid w:val="00414685"/>
    <w:rsid w:val="004146E0"/>
    <w:rsid w:val="00414843"/>
    <w:rsid w:val="004148B4"/>
    <w:rsid w:val="0041490B"/>
    <w:rsid w:val="00414AE9"/>
    <w:rsid w:val="00414BC9"/>
    <w:rsid w:val="0041504A"/>
    <w:rsid w:val="0041539B"/>
    <w:rsid w:val="0041541C"/>
    <w:rsid w:val="00415B1B"/>
    <w:rsid w:val="00415BA1"/>
    <w:rsid w:val="00415BA7"/>
    <w:rsid w:val="00415BC0"/>
    <w:rsid w:val="00415DA2"/>
    <w:rsid w:val="00415E3E"/>
    <w:rsid w:val="00416023"/>
    <w:rsid w:val="0041605E"/>
    <w:rsid w:val="0041609C"/>
    <w:rsid w:val="004161AE"/>
    <w:rsid w:val="0041629F"/>
    <w:rsid w:val="004163A2"/>
    <w:rsid w:val="0041641F"/>
    <w:rsid w:val="00416764"/>
    <w:rsid w:val="0041684C"/>
    <w:rsid w:val="0041686B"/>
    <w:rsid w:val="004168F1"/>
    <w:rsid w:val="004168F5"/>
    <w:rsid w:val="00416939"/>
    <w:rsid w:val="00416B55"/>
    <w:rsid w:val="00416B90"/>
    <w:rsid w:val="00416BA7"/>
    <w:rsid w:val="0041701D"/>
    <w:rsid w:val="0041703A"/>
    <w:rsid w:val="00417124"/>
    <w:rsid w:val="00417203"/>
    <w:rsid w:val="0041745D"/>
    <w:rsid w:val="00417546"/>
    <w:rsid w:val="00417754"/>
    <w:rsid w:val="00417768"/>
    <w:rsid w:val="004178BF"/>
    <w:rsid w:val="00417AD8"/>
    <w:rsid w:val="00420030"/>
    <w:rsid w:val="004200B8"/>
    <w:rsid w:val="004201BC"/>
    <w:rsid w:val="004206FF"/>
    <w:rsid w:val="00420716"/>
    <w:rsid w:val="004207D1"/>
    <w:rsid w:val="00420816"/>
    <w:rsid w:val="0042084F"/>
    <w:rsid w:val="00420978"/>
    <w:rsid w:val="00420B5E"/>
    <w:rsid w:val="00420BC8"/>
    <w:rsid w:val="00420F63"/>
    <w:rsid w:val="004210F2"/>
    <w:rsid w:val="00421255"/>
    <w:rsid w:val="00421417"/>
    <w:rsid w:val="0042177D"/>
    <w:rsid w:val="00421F4D"/>
    <w:rsid w:val="00421FEA"/>
    <w:rsid w:val="00422130"/>
    <w:rsid w:val="004222EA"/>
    <w:rsid w:val="0042259A"/>
    <w:rsid w:val="0042277F"/>
    <w:rsid w:val="00422790"/>
    <w:rsid w:val="00422808"/>
    <w:rsid w:val="00422A09"/>
    <w:rsid w:val="00422AB7"/>
    <w:rsid w:val="00422BB7"/>
    <w:rsid w:val="00422F60"/>
    <w:rsid w:val="004230CE"/>
    <w:rsid w:val="0042336B"/>
    <w:rsid w:val="004235D3"/>
    <w:rsid w:val="004235E2"/>
    <w:rsid w:val="004236EB"/>
    <w:rsid w:val="00423959"/>
    <w:rsid w:val="004239D3"/>
    <w:rsid w:val="00423A12"/>
    <w:rsid w:val="00423E76"/>
    <w:rsid w:val="00423F47"/>
    <w:rsid w:val="00423FB1"/>
    <w:rsid w:val="00424372"/>
    <w:rsid w:val="0042474E"/>
    <w:rsid w:val="0042486B"/>
    <w:rsid w:val="0042491D"/>
    <w:rsid w:val="00424952"/>
    <w:rsid w:val="004249DF"/>
    <w:rsid w:val="00424A16"/>
    <w:rsid w:val="00424EB6"/>
    <w:rsid w:val="00425048"/>
    <w:rsid w:val="004250AB"/>
    <w:rsid w:val="004251D8"/>
    <w:rsid w:val="004251E0"/>
    <w:rsid w:val="004251F6"/>
    <w:rsid w:val="00425306"/>
    <w:rsid w:val="00425473"/>
    <w:rsid w:val="0042552B"/>
    <w:rsid w:val="00425EB4"/>
    <w:rsid w:val="00425ECA"/>
    <w:rsid w:val="00425ECB"/>
    <w:rsid w:val="00425FA5"/>
    <w:rsid w:val="0042624D"/>
    <w:rsid w:val="004266F7"/>
    <w:rsid w:val="00426993"/>
    <w:rsid w:val="00426A18"/>
    <w:rsid w:val="00426B67"/>
    <w:rsid w:val="00426BFF"/>
    <w:rsid w:val="0042704C"/>
    <w:rsid w:val="004270F8"/>
    <w:rsid w:val="0042719B"/>
    <w:rsid w:val="0042720E"/>
    <w:rsid w:val="00427317"/>
    <w:rsid w:val="00427455"/>
    <w:rsid w:val="00427559"/>
    <w:rsid w:val="004275E6"/>
    <w:rsid w:val="0042765C"/>
    <w:rsid w:val="00427664"/>
    <w:rsid w:val="00427674"/>
    <w:rsid w:val="00427722"/>
    <w:rsid w:val="00427C3B"/>
    <w:rsid w:val="00427EF4"/>
    <w:rsid w:val="0043018B"/>
    <w:rsid w:val="00430319"/>
    <w:rsid w:val="0043034F"/>
    <w:rsid w:val="0043045A"/>
    <w:rsid w:val="004305AF"/>
    <w:rsid w:val="0043060B"/>
    <w:rsid w:val="004306F3"/>
    <w:rsid w:val="004308E8"/>
    <w:rsid w:val="00430A8F"/>
    <w:rsid w:val="00430B2B"/>
    <w:rsid w:val="00430C74"/>
    <w:rsid w:val="00430E07"/>
    <w:rsid w:val="00430E99"/>
    <w:rsid w:val="00431277"/>
    <w:rsid w:val="0043137F"/>
    <w:rsid w:val="00431512"/>
    <w:rsid w:val="004315F6"/>
    <w:rsid w:val="0043166A"/>
    <w:rsid w:val="0043168C"/>
    <w:rsid w:val="00431A09"/>
    <w:rsid w:val="00431AFC"/>
    <w:rsid w:val="00431C24"/>
    <w:rsid w:val="00431CB0"/>
    <w:rsid w:val="00431EC8"/>
    <w:rsid w:val="00432106"/>
    <w:rsid w:val="004323ED"/>
    <w:rsid w:val="0043246C"/>
    <w:rsid w:val="004325ED"/>
    <w:rsid w:val="00432750"/>
    <w:rsid w:val="00432773"/>
    <w:rsid w:val="00432778"/>
    <w:rsid w:val="00432809"/>
    <w:rsid w:val="00432871"/>
    <w:rsid w:val="00432A49"/>
    <w:rsid w:val="00432B27"/>
    <w:rsid w:val="00432BBD"/>
    <w:rsid w:val="00432DE7"/>
    <w:rsid w:val="00432F08"/>
    <w:rsid w:val="00432FE5"/>
    <w:rsid w:val="004330E4"/>
    <w:rsid w:val="004330FC"/>
    <w:rsid w:val="00433174"/>
    <w:rsid w:val="0043317A"/>
    <w:rsid w:val="004332E8"/>
    <w:rsid w:val="004338D8"/>
    <w:rsid w:val="00433ADF"/>
    <w:rsid w:val="00433CBF"/>
    <w:rsid w:val="00433D7C"/>
    <w:rsid w:val="00433E5A"/>
    <w:rsid w:val="00433F36"/>
    <w:rsid w:val="00434186"/>
    <w:rsid w:val="004341D1"/>
    <w:rsid w:val="0043422F"/>
    <w:rsid w:val="00434287"/>
    <w:rsid w:val="004342DC"/>
    <w:rsid w:val="00434315"/>
    <w:rsid w:val="004343D7"/>
    <w:rsid w:val="00434419"/>
    <w:rsid w:val="00434551"/>
    <w:rsid w:val="004347A5"/>
    <w:rsid w:val="00434806"/>
    <w:rsid w:val="00434AC0"/>
    <w:rsid w:val="00434BFE"/>
    <w:rsid w:val="00434C4F"/>
    <w:rsid w:val="00434D50"/>
    <w:rsid w:val="0043505D"/>
    <w:rsid w:val="004350B0"/>
    <w:rsid w:val="004351F8"/>
    <w:rsid w:val="0043531F"/>
    <w:rsid w:val="004353E7"/>
    <w:rsid w:val="004354FE"/>
    <w:rsid w:val="00435550"/>
    <w:rsid w:val="0043579A"/>
    <w:rsid w:val="00435E79"/>
    <w:rsid w:val="0043656B"/>
    <w:rsid w:val="00436635"/>
    <w:rsid w:val="00436723"/>
    <w:rsid w:val="0043687A"/>
    <w:rsid w:val="00436968"/>
    <w:rsid w:val="00436B48"/>
    <w:rsid w:val="00436DB8"/>
    <w:rsid w:val="00436F74"/>
    <w:rsid w:val="0043728C"/>
    <w:rsid w:val="0043740F"/>
    <w:rsid w:val="004375B6"/>
    <w:rsid w:val="00437741"/>
    <w:rsid w:val="0043781E"/>
    <w:rsid w:val="00437845"/>
    <w:rsid w:val="00437BAF"/>
    <w:rsid w:val="00437BC1"/>
    <w:rsid w:val="00437C12"/>
    <w:rsid w:val="00437D46"/>
    <w:rsid w:val="00437F11"/>
    <w:rsid w:val="00437FBC"/>
    <w:rsid w:val="00440002"/>
    <w:rsid w:val="004400B8"/>
    <w:rsid w:val="00440222"/>
    <w:rsid w:val="00440406"/>
    <w:rsid w:val="00440528"/>
    <w:rsid w:val="00440956"/>
    <w:rsid w:val="0044099C"/>
    <w:rsid w:val="00440A00"/>
    <w:rsid w:val="00440A3F"/>
    <w:rsid w:val="00440B66"/>
    <w:rsid w:val="00440C5A"/>
    <w:rsid w:val="004410A6"/>
    <w:rsid w:val="0044140B"/>
    <w:rsid w:val="0044176A"/>
    <w:rsid w:val="00441905"/>
    <w:rsid w:val="00441AB7"/>
    <w:rsid w:val="00441B03"/>
    <w:rsid w:val="00441B94"/>
    <w:rsid w:val="00441C17"/>
    <w:rsid w:val="00441DF2"/>
    <w:rsid w:val="00441E28"/>
    <w:rsid w:val="00441E51"/>
    <w:rsid w:val="00441E8F"/>
    <w:rsid w:val="004421F2"/>
    <w:rsid w:val="00442221"/>
    <w:rsid w:val="0044225B"/>
    <w:rsid w:val="004425D4"/>
    <w:rsid w:val="004425EB"/>
    <w:rsid w:val="00442775"/>
    <w:rsid w:val="004428F5"/>
    <w:rsid w:val="00442942"/>
    <w:rsid w:val="00442AD6"/>
    <w:rsid w:val="00442BAC"/>
    <w:rsid w:val="00442DDE"/>
    <w:rsid w:val="00442ED7"/>
    <w:rsid w:val="00442FF3"/>
    <w:rsid w:val="00443349"/>
    <w:rsid w:val="00443355"/>
    <w:rsid w:val="00443436"/>
    <w:rsid w:val="004438EE"/>
    <w:rsid w:val="00443C5C"/>
    <w:rsid w:val="00443D70"/>
    <w:rsid w:val="00443D7C"/>
    <w:rsid w:val="00443D8B"/>
    <w:rsid w:val="00444326"/>
    <w:rsid w:val="00444384"/>
    <w:rsid w:val="0044460A"/>
    <w:rsid w:val="004449A2"/>
    <w:rsid w:val="00444B58"/>
    <w:rsid w:val="00444CB8"/>
    <w:rsid w:val="00444D43"/>
    <w:rsid w:val="00444EAE"/>
    <w:rsid w:val="00444F79"/>
    <w:rsid w:val="0044505E"/>
    <w:rsid w:val="004450BA"/>
    <w:rsid w:val="00445139"/>
    <w:rsid w:val="0044531B"/>
    <w:rsid w:val="0044573C"/>
    <w:rsid w:val="00445B3E"/>
    <w:rsid w:val="00445CAD"/>
    <w:rsid w:val="0044629A"/>
    <w:rsid w:val="004462CA"/>
    <w:rsid w:val="00446361"/>
    <w:rsid w:val="004463D0"/>
    <w:rsid w:val="004464D5"/>
    <w:rsid w:val="004467D9"/>
    <w:rsid w:val="00446905"/>
    <w:rsid w:val="00446997"/>
    <w:rsid w:val="00446CCE"/>
    <w:rsid w:val="00446FC5"/>
    <w:rsid w:val="00447044"/>
    <w:rsid w:val="004470D6"/>
    <w:rsid w:val="00447150"/>
    <w:rsid w:val="004473A1"/>
    <w:rsid w:val="004476D0"/>
    <w:rsid w:val="00447716"/>
    <w:rsid w:val="00447732"/>
    <w:rsid w:val="0044776A"/>
    <w:rsid w:val="00447893"/>
    <w:rsid w:val="004479A3"/>
    <w:rsid w:val="00447A6D"/>
    <w:rsid w:val="00447B17"/>
    <w:rsid w:val="00447B81"/>
    <w:rsid w:val="00447EC8"/>
    <w:rsid w:val="00450096"/>
    <w:rsid w:val="004501DA"/>
    <w:rsid w:val="004504B6"/>
    <w:rsid w:val="00450552"/>
    <w:rsid w:val="00450630"/>
    <w:rsid w:val="004509AD"/>
    <w:rsid w:val="00450A7F"/>
    <w:rsid w:val="00450B34"/>
    <w:rsid w:val="00450CAA"/>
    <w:rsid w:val="00450CC2"/>
    <w:rsid w:val="00450DF5"/>
    <w:rsid w:val="00450E12"/>
    <w:rsid w:val="00450E86"/>
    <w:rsid w:val="0045105F"/>
    <w:rsid w:val="0045106C"/>
    <w:rsid w:val="004510AC"/>
    <w:rsid w:val="00451245"/>
    <w:rsid w:val="0045141E"/>
    <w:rsid w:val="00451447"/>
    <w:rsid w:val="00451769"/>
    <w:rsid w:val="004517DA"/>
    <w:rsid w:val="00451991"/>
    <w:rsid w:val="0045199F"/>
    <w:rsid w:val="00451AEA"/>
    <w:rsid w:val="00451B90"/>
    <w:rsid w:val="00451D1B"/>
    <w:rsid w:val="00451EDA"/>
    <w:rsid w:val="0045205C"/>
    <w:rsid w:val="0045214F"/>
    <w:rsid w:val="004521E6"/>
    <w:rsid w:val="00452224"/>
    <w:rsid w:val="004523DA"/>
    <w:rsid w:val="0045245D"/>
    <w:rsid w:val="004527D1"/>
    <w:rsid w:val="00452DD0"/>
    <w:rsid w:val="00452EBB"/>
    <w:rsid w:val="00453067"/>
    <w:rsid w:val="0045318F"/>
    <w:rsid w:val="004533C0"/>
    <w:rsid w:val="0045359D"/>
    <w:rsid w:val="004536B8"/>
    <w:rsid w:val="00453B4B"/>
    <w:rsid w:val="00453DAA"/>
    <w:rsid w:val="00453EAF"/>
    <w:rsid w:val="0045400B"/>
    <w:rsid w:val="00454085"/>
    <w:rsid w:val="0045422F"/>
    <w:rsid w:val="004545D3"/>
    <w:rsid w:val="00454BD8"/>
    <w:rsid w:val="00454BF7"/>
    <w:rsid w:val="00454F7E"/>
    <w:rsid w:val="00454FF3"/>
    <w:rsid w:val="00455055"/>
    <w:rsid w:val="004550BD"/>
    <w:rsid w:val="004550CA"/>
    <w:rsid w:val="00455640"/>
    <w:rsid w:val="004557AF"/>
    <w:rsid w:val="004557FF"/>
    <w:rsid w:val="00455831"/>
    <w:rsid w:val="00455A0E"/>
    <w:rsid w:val="00455B24"/>
    <w:rsid w:val="00455B54"/>
    <w:rsid w:val="00455C95"/>
    <w:rsid w:val="00455FD0"/>
    <w:rsid w:val="004563B2"/>
    <w:rsid w:val="004563EC"/>
    <w:rsid w:val="0045643C"/>
    <w:rsid w:val="0045643F"/>
    <w:rsid w:val="004564B3"/>
    <w:rsid w:val="0045652F"/>
    <w:rsid w:val="00456603"/>
    <w:rsid w:val="0045663B"/>
    <w:rsid w:val="004566F9"/>
    <w:rsid w:val="004567A9"/>
    <w:rsid w:val="00456A3C"/>
    <w:rsid w:val="00456D93"/>
    <w:rsid w:val="004571A9"/>
    <w:rsid w:val="00457364"/>
    <w:rsid w:val="004573D7"/>
    <w:rsid w:val="00457543"/>
    <w:rsid w:val="004578C1"/>
    <w:rsid w:val="00457B70"/>
    <w:rsid w:val="00457EFA"/>
    <w:rsid w:val="00460110"/>
    <w:rsid w:val="004602DC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DC7"/>
    <w:rsid w:val="00462363"/>
    <w:rsid w:val="00462796"/>
    <w:rsid w:val="0046298D"/>
    <w:rsid w:val="0046299E"/>
    <w:rsid w:val="00462A0A"/>
    <w:rsid w:val="00462BFB"/>
    <w:rsid w:val="00462C1F"/>
    <w:rsid w:val="00462C59"/>
    <w:rsid w:val="00462DE7"/>
    <w:rsid w:val="00462F8C"/>
    <w:rsid w:val="00463089"/>
    <w:rsid w:val="0046322C"/>
    <w:rsid w:val="00463416"/>
    <w:rsid w:val="004634E4"/>
    <w:rsid w:val="004635F9"/>
    <w:rsid w:val="00463634"/>
    <w:rsid w:val="004636C1"/>
    <w:rsid w:val="00463A00"/>
    <w:rsid w:val="00463B01"/>
    <w:rsid w:val="00463CF9"/>
    <w:rsid w:val="00463F48"/>
    <w:rsid w:val="00464064"/>
    <w:rsid w:val="004640CE"/>
    <w:rsid w:val="0046448E"/>
    <w:rsid w:val="00464694"/>
    <w:rsid w:val="004647DF"/>
    <w:rsid w:val="00464995"/>
    <w:rsid w:val="004649FD"/>
    <w:rsid w:val="00464ACE"/>
    <w:rsid w:val="00464E3F"/>
    <w:rsid w:val="00464ED8"/>
    <w:rsid w:val="004650FF"/>
    <w:rsid w:val="004651FF"/>
    <w:rsid w:val="00465224"/>
    <w:rsid w:val="004654DC"/>
    <w:rsid w:val="004655B7"/>
    <w:rsid w:val="00465636"/>
    <w:rsid w:val="00465B92"/>
    <w:rsid w:val="00465BD1"/>
    <w:rsid w:val="00465CC4"/>
    <w:rsid w:val="00466578"/>
    <w:rsid w:val="004665EE"/>
    <w:rsid w:val="00466621"/>
    <w:rsid w:val="004668A6"/>
    <w:rsid w:val="00466EAD"/>
    <w:rsid w:val="00466EF8"/>
    <w:rsid w:val="00467137"/>
    <w:rsid w:val="00467279"/>
    <w:rsid w:val="00467909"/>
    <w:rsid w:val="0046795C"/>
    <w:rsid w:val="00467D5D"/>
    <w:rsid w:val="00467D72"/>
    <w:rsid w:val="00467FD8"/>
    <w:rsid w:val="004701BD"/>
    <w:rsid w:val="00470444"/>
    <w:rsid w:val="00470928"/>
    <w:rsid w:val="0047094B"/>
    <w:rsid w:val="00470AB4"/>
    <w:rsid w:val="00470AC8"/>
    <w:rsid w:val="00470B0D"/>
    <w:rsid w:val="00470CE2"/>
    <w:rsid w:val="00470E45"/>
    <w:rsid w:val="00470F6F"/>
    <w:rsid w:val="004712BC"/>
    <w:rsid w:val="00471303"/>
    <w:rsid w:val="004713B2"/>
    <w:rsid w:val="00471462"/>
    <w:rsid w:val="00471875"/>
    <w:rsid w:val="00471B5A"/>
    <w:rsid w:val="00471DC9"/>
    <w:rsid w:val="00471E38"/>
    <w:rsid w:val="00471EB9"/>
    <w:rsid w:val="00471EFE"/>
    <w:rsid w:val="00471F3B"/>
    <w:rsid w:val="00471F66"/>
    <w:rsid w:val="00472038"/>
    <w:rsid w:val="004721D2"/>
    <w:rsid w:val="004721F0"/>
    <w:rsid w:val="00472261"/>
    <w:rsid w:val="004723F4"/>
    <w:rsid w:val="00472421"/>
    <w:rsid w:val="0047284E"/>
    <w:rsid w:val="00472B32"/>
    <w:rsid w:val="00472B51"/>
    <w:rsid w:val="00472BB2"/>
    <w:rsid w:val="00472BC9"/>
    <w:rsid w:val="00472C45"/>
    <w:rsid w:val="00472C93"/>
    <w:rsid w:val="00472E2A"/>
    <w:rsid w:val="00472F12"/>
    <w:rsid w:val="00472FB7"/>
    <w:rsid w:val="00472FEE"/>
    <w:rsid w:val="00473139"/>
    <w:rsid w:val="00473311"/>
    <w:rsid w:val="0047358D"/>
    <w:rsid w:val="004735E3"/>
    <w:rsid w:val="00473AE4"/>
    <w:rsid w:val="00473B39"/>
    <w:rsid w:val="00473D8B"/>
    <w:rsid w:val="00474044"/>
    <w:rsid w:val="00474526"/>
    <w:rsid w:val="004745E7"/>
    <w:rsid w:val="004749B1"/>
    <w:rsid w:val="00474D09"/>
    <w:rsid w:val="00474F58"/>
    <w:rsid w:val="00474F72"/>
    <w:rsid w:val="0047507B"/>
    <w:rsid w:val="0047512C"/>
    <w:rsid w:val="00475265"/>
    <w:rsid w:val="004754EC"/>
    <w:rsid w:val="00475590"/>
    <w:rsid w:val="00475674"/>
    <w:rsid w:val="00475764"/>
    <w:rsid w:val="00475A68"/>
    <w:rsid w:val="00475AEE"/>
    <w:rsid w:val="00475C50"/>
    <w:rsid w:val="00475CDE"/>
    <w:rsid w:val="0047606C"/>
    <w:rsid w:val="004762B0"/>
    <w:rsid w:val="00476457"/>
    <w:rsid w:val="00476476"/>
    <w:rsid w:val="00476481"/>
    <w:rsid w:val="0047648C"/>
    <w:rsid w:val="004765E2"/>
    <w:rsid w:val="00476601"/>
    <w:rsid w:val="00476696"/>
    <w:rsid w:val="004766B3"/>
    <w:rsid w:val="00476793"/>
    <w:rsid w:val="00476AAE"/>
    <w:rsid w:val="00476D8C"/>
    <w:rsid w:val="00476EBA"/>
    <w:rsid w:val="004770D0"/>
    <w:rsid w:val="004772F7"/>
    <w:rsid w:val="0047753D"/>
    <w:rsid w:val="00477541"/>
    <w:rsid w:val="00477925"/>
    <w:rsid w:val="00477CA3"/>
    <w:rsid w:val="00480144"/>
    <w:rsid w:val="004803BC"/>
    <w:rsid w:val="00480506"/>
    <w:rsid w:val="00480571"/>
    <w:rsid w:val="00480846"/>
    <w:rsid w:val="00480A08"/>
    <w:rsid w:val="00480B99"/>
    <w:rsid w:val="0048115C"/>
    <w:rsid w:val="004813ED"/>
    <w:rsid w:val="00481448"/>
    <w:rsid w:val="00481533"/>
    <w:rsid w:val="0048170E"/>
    <w:rsid w:val="00481DD5"/>
    <w:rsid w:val="00481F79"/>
    <w:rsid w:val="0048211F"/>
    <w:rsid w:val="0048214D"/>
    <w:rsid w:val="00482262"/>
    <w:rsid w:val="004824CA"/>
    <w:rsid w:val="0048265E"/>
    <w:rsid w:val="004829CC"/>
    <w:rsid w:val="00482C4F"/>
    <w:rsid w:val="00482DAC"/>
    <w:rsid w:val="004830E6"/>
    <w:rsid w:val="00483581"/>
    <w:rsid w:val="00483629"/>
    <w:rsid w:val="00483644"/>
    <w:rsid w:val="0048373C"/>
    <w:rsid w:val="00483A6E"/>
    <w:rsid w:val="00483B21"/>
    <w:rsid w:val="00483CAA"/>
    <w:rsid w:val="00483F32"/>
    <w:rsid w:val="004841B0"/>
    <w:rsid w:val="00484522"/>
    <w:rsid w:val="004845B4"/>
    <w:rsid w:val="00484606"/>
    <w:rsid w:val="0048496F"/>
    <w:rsid w:val="00484A1B"/>
    <w:rsid w:val="00484B36"/>
    <w:rsid w:val="00484E64"/>
    <w:rsid w:val="00484FDB"/>
    <w:rsid w:val="004850EE"/>
    <w:rsid w:val="0048523F"/>
    <w:rsid w:val="004852E2"/>
    <w:rsid w:val="00485477"/>
    <w:rsid w:val="00485972"/>
    <w:rsid w:val="00485AA2"/>
    <w:rsid w:val="00485CE7"/>
    <w:rsid w:val="00485D4C"/>
    <w:rsid w:val="004862B0"/>
    <w:rsid w:val="00486332"/>
    <w:rsid w:val="00486336"/>
    <w:rsid w:val="00486664"/>
    <w:rsid w:val="00486739"/>
    <w:rsid w:val="004867C5"/>
    <w:rsid w:val="00486926"/>
    <w:rsid w:val="00486AFC"/>
    <w:rsid w:val="00486BFE"/>
    <w:rsid w:val="00486CD5"/>
    <w:rsid w:val="0048745B"/>
    <w:rsid w:val="004876A4"/>
    <w:rsid w:val="004879F6"/>
    <w:rsid w:val="00487CD4"/>
    <w:rsid w:val="00487CD9"/>
    <w:rsid w:val="00487D31"/>
    <w:rsid w:val="00487E80"/>
    <w:rsid w:val="00487F29"/>
    <w:rsid w:val="00487F3F"/>
    <w:rsid w:val="00490138"/>
    <w:rsid w:val="00490693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EB5"/>
    <w:rsid w:val="00491F36"/>
    <w:rsid w:val="00492B11"/>
    <w:rsid w:val="00492BD0"/>
    <w:rsid w:val="00492C08"/>
    <w:rsid w:val="0049300B"/>
    <w:rsid w:val="004930B8"/>
    <w:rsid w:val="004931AE"/>
    <w:rsid w:val="004932F8"/>
    <w:rsid w:val="004935A0"/>
    <w:rsid w:val="00493738"/>
    <w:rsid w:val="0049382D"/>
    <w:rsid w:val="00493A25"/>
    <w:rsid w:val="00493AD9"/>
    <w:rsid w:val="00493B92"/>
    <w:rsid w:val="00493C85"/>
    <w:rsid w:val="00493EEC"/>
    <w:rsid w:val="00493FB1"/>
    <w:rsid w:val="00493FEC"/>
    <w:rsid w:val="00493FF6"/>
    <w:rsid w:val="004940BC"/>
    <w:rsid w:val="0049419A"/>
    <w:rsid w:val="0049432F"/>
    <w:rsid w:val="00494348"/>
    <w:rsid w:val="004944FD"/>
    <w:rsid w:val="0049451D"/>
    <w:rsid w:val="0049453E"/>
    <w:rsid w:val="004946E4"/>
    <w:rsid w:val="00494E11"/>
    <w:rsid w:val="004951CC"/>
    <w:rsid w:val="004955DB"/>
    <w:rsid w:val="004959E0"/>
    <w:rsid w:val="00495B0C"/>
    <w:rsid w:val="00495D2B"/>
    <w:rsid w:val="00495D5F"/>
    <w:rsid w:val="00495E97"/>
    <w:rsid w:val="004960AC"/>
    <w:rsid w:val="00496381"/>
    <w:rsid w:val="00496541"/>
    <w:rsid w:val="0049693F"/>
    <w:rsid w:val="00496AD2"/>
    <w:rsid w:val="00496B81"/>
    <w:rsid w:val="00496C14"/>
    <w:rsid w:val="00496DDF"/>
    <w:rsid w:val="00497384"/>
    <w:rsid w:val="004973AE"/>
    <w:rsid w:val="004978B9"/>
    <w:rsid w:val="00497A8B"/>
    <w:rsid w:val="00497C1C"/>
    <w:rsid w:val="00497C99"/>
    <w:rsid w:val="00497F70"/>
    <w:rsid w:val="004A02DF"/>
    <w:rsid w:val="004A0330"/>
    <w:rsid w:val="004A03B5"/>
    <w:rsid w:val="004A08A0"/>
    <w:rsid w:val="004A08A6"/>
    <w:rsid w:val="004A08B4"/>
    <w:rsid w:val="004A0B12"/>
    <w:rsid w:val="004A0FA8"/>
    <w:rsid w:val="004A10CD"/>
    <w:rsid w:val="004A10DC"/>
    <w:rsid w:val="004A11A0"/>
    <w:rsid w:val="004A1270"/>
    <w:rsid w:val="004A13AA"/>
    <w:rsid w:val="004A13C4"/>
    <w:rsid w:val="004A17C4"/>
    <w:rsid w:val="004A182B"/>
    <w:rsid w:val="004A18F9"/>
    <w:rsid w:val="004A195A"/>
    <w:rsid w:val="004A1AAE"/>
    <w:rsid w:val="004A1C40"/>
    <w:rsid w:val="004A1D3B"/>
    <w:rsid w:val="004A1FA2"/>
    <w:rsid w:val="004A2189"/>
    <w:rsid w:val="004A25F2"/>
    <w:rsid w:val="004A2683"/>
    <w:rsid w:val="004A2781"/>
    <w:rsid w:val="004A2D19"/>
    <w:rsid w:val="004A2DC5"/>
    <w:rsid w:val="004A308C"/>
    <w:rsid w:val="004A319A"/>
    <w:rsid w:val="004A3298"/>
    <w:rsid w:val="004A3660"/>
    <w:rsid w:val="004A39A9"/>
    <w:rsid w:val="004A3A2F"/>
    <w:rsid w:val="004A3A62"/>
    <w:rsid w:val="004A3D08"/>
    <w:rsid w:val="004A425E"/>
    <w:rsid w:val="004A42EE"/>
    <w:rsid w:val="004A4303"/>
    <w:rsid w:val="004A4361"/>
    <w:rsid w:val="004A45FC"/>
    <w:rsid w:val="004A4670"/>
    <w:rsid w:val="004A46D9"/>
    <w:rsid w:val="004A48D5"/>
    <w:rsid w:val="004A4994"/>
    <w:rsid w:val="004A49D6"/>
    <w:rsid w:val="004A4B0E"/>
    <w:rsid w:val="004A4CFA"/>
    <w:rsid w:val="004A4E5D"/>
    <w:rsid w:val="004A506A"/>
    <w:rsid w:val="004A5228"/>
    <w:rsid w:val="004A5530"/>
    <w:rsid w:val="004A5676"/>
    <w:rsid w:val="004A5891"/>
    <w:rsid w:val="004A5D50"/>
    <w:rsid w:val="004A61D9"/>
    <w:rsid w:val="004A63A8"/>
    <w:rsid w:val="004A63D3"/>
    <w:rsid w:val="004A65E6"/>
    <w:rsid w:val="004A67CA"/>
    <w:rsid w:val="004A683E"/>
    <w:rsid w:val="004A6985"/>
    <w:rsid w:val="004A6995"/>
    <w:rsid w:val="004A6B34"/>
    <w:rsid w:val="004A6E84"/>
    <w:rsid w:val="004A703B"/>
    <w:rsid w:val="004A7121"/>
    <w:rsid w:val="004A75C9"/>
    <w:rsid w:val="004A7603"/>
    <w:rsid w:val="004A7642"/>
    <w:rsid w:val="004A7693"/>
    <w:rsid w:val="004A79A3"/>
    <w:rsid w:val="004A7B84"/>
    <w:rsid w:val="004A7DBF"/>
    <w:rsid w:val="004A7E74"/>
    <w:rsid w:val="004B0183"/>
    <w:rsid w:val="004B0551"/>
    <w:rsid w:val="004B09C1"/>
    <w:rsid w:val="004B0CCD"/>
    <w:rsid w:val="004B0D29"/>
    <w:rsid w:val="004B0E2B"/>
    <w:rsid w:val="004B0E9C"/>
    <w:rsid w:val="004B0EE2"/>
    <w:rsid w:val="004B144E"/>
    <w:rsid w:val="004B15A3"/>
    <w:rsid w:val="004B15F6"/>
    <w:rsid w:val="004B16A3"/>
    <w:rsid w:val="004B1836"/>
    <w:rsid w:val="004B186B"/>
    <w:rsid w:val="004B18D7"/>
    <w:rsid w:val="004B1C3F"/>
    <w:rsid w:val="004B1DAC"/>
    <w:rsid w:val="004B1DFE"/>
    <w:rsid w:val="004B1FF5"/>
    <w:rsid w:val="004B213F"/>
    <w:rsid w:val="004B224B"/>
    <w:rsid w:val="004B22A4"/>
    <w:rsid w:val="004B22AC"/>
    <w:rsid w:val="004B247F"/>
    <w:rsid w:val="004B265F"/>
    <w:rsid w:val="004B26F7"/>
    <w:rsid w:val="004B2E09"/>
    <w:rsid w:val="004B2E0D"/>
    <w:rsid w:val="004B2EC0"/>
    <w:rsid w:val="004B330E"/>
    <w:rsid w:val="004B3764"/>
    <w:rsid w:val="004B3784"/>
    <w:rsid w:val="004B37FA"/>
    <w:rsid w:val="004B3865"/>
    <w:rsid w:val="004B3A41"/>
    <w:rsid w:val="004B3DAC"/>
    <w:rsid w:val="004B4198"/>
    <w:rsid w:val="004B42C7"/>
    <w:rsid w:val="004B4356"/>
    <w:rsid w:val="004B44B8"/>
    <w:rsid w:val="004B476E"/>
    <w:rsid w:val="004B4B74"/>
    <w:rsid w:val="004B4DAC"/>
    <w:rsid w:val="004B50C9"/>
    <w:rsid w:val="004B53AE"/>
    <w:rsid w:val="004B54DA"/>
    <w:rsid w:val="004B575C"/>
    <w:rsid w:val="004B582E"/>
    <w:rsid w:val="004B59C3"/>
    <w:rsid w:val="004B5B8D"/>
    <w:rsid w:val="004B5B94"/>
    <w:rsid w:val="004B5BD3"/>
    <w:rsid w:val="004B5D31"/>
    <w:rsid w:val="004B5FE3"/>
    <w:rsid w:val="004B625A"/>
    <w:rsid w:val="004B6388"/>
    <w:rsid w:val="004B63DB"/>
    <w:rsid w:val="004B6460"/>
    <w:rsid w:val="004B6B15"/>
    <w:rsid w:val="004B6B26"/>
    <w:rsid w:val="004B6B7A"/>
    <w:rsid w:val="004B6BB8"/>
    <w:rsid w:val="004B6BDD"/>
    <w:rsid w:val="004B6DD6"/>
    <w:rsid w:val="004B6E61"/>
    <w:rsid w:val="004B6E9D"/>
    <w:rsid w:val="004B7137"/>
    <w:rsid w:val="004B7438"/>
    <w:rsid w:val="004B7532"/>
    <w:rsid w:val="004B75A0"/>
    <w:rsid w:val="004B7A5B"/>
    <w:rsid w:val="004B7B22"/>
    <w:rsid w:val="004B7C24"/>
    <w:rsid w:val="004C005F"/>
    <w:rsid w:val="004C03B2"/>
    <w:rsid w:val="004C03F9"/>
    <w:rsid w:val="004C042E"/>
    <w:rsid w:val="004C04AF"/>
    <w:rsid w:val="004C07DE"/>
    <w:rsid w:val="004C0B59"/>
    <w:rsid w:val="004C0B70"/>
    <w:rsid w:val="004C0C4E"/>
    <w:rsid w:val="004C0C6B"/>
    <w:rsid w:val="004C0EFE"/>
    <w:rsid w:val="004C0F13"/>
    <w:rsid w:val="004C112D"/>
    <w:rsid w:val="004C13F9"/>
    <w:rsid w:val="004C1555"/>
    <w:rsid w:val="004C156F"/>
    <w:rsid w:val="004C16D0"/>
    <w:rsid w:val="004C1903"/>
    <w:rsid w:val="004C1C0A"/>
    <w:rsid w:val="004C1EEC"/>
    <w:rsid w:val="004C207D"/>
    <w:rsid w:val="004C23BC"/>
    <w:rsid w:val="004C2BB0"/>
    <w:rsid w:val="004C2C4A"/>
    <w:rsid w:val="004C2DB6"/>
    <w:rsid w:val="004C2E0D"/>
    <w:rsid w:val="004C309B"/>
    <w:rsid w:val="004C323A"/>
    <w:rsid w:val="004C331E"/>
    <w:rsid w:val="004C344E"/>
    <w:rsid w:val="004C3583"/>
    <w:rsid w:val="004C36FA"/>
    <w:rsid w:val="004C391B"/>
    <w:rsid w:val="004C3CF0"/>
    <w:rsid w:val="004C3E18"/>
    <w:rsid w:val="004C3F86"/>
    <w:rsid w:val="004C3FE5"/>
    <w:rsid w:val="004C453F"/>
    <w:rsid w:val="004C456E"/>
    <w:rsid w:val="004C4695"/>
    <w:rsid w:val="004C498D"/>
    <w:rsid w:val="004C49B8"/>
    <w:rsid w:val="004C4BE8"/>
    <w:rsid w:val="004C4CEF"/>
    <w:rsid w:val="004C4DAD"/>
    <w:rsid w:val="004C4F1D"/>
    <w:rsid w:val="004C5026"/>
    <w:rsid w:val="004C5046"/>
    <w:rsid w:val="004C51AD"/>
    <w:rsid w:val="004C52A4"/>
    <w:rsid w:val="004C54EF"/>
    <w:rsid w:val="004C55E9"/>
    <w:rsid w:val="004C57B0"/>
    <w:rsid w:val="004C58B7"/>
    <w:rsid w:val="004C5AE7"/>
    <w:rsid w:val="004C5C31"/>
    <w:rsid w:val="004C5CA0"/>
    <w:rsid w:val="004C5CFA"/>
    <w:rsid w:val="004C5E4D"/>
    <w:rsid w:val="004C5F2E"/>
    <w:rsid w:val="004C634D"/>
    <w:rsid w:val="004C6392"/>
    <w:rsid w:val="004C681B"/>
    <w:rsid w:val="004C6AB4"/>
    <w:rsid w:val="004C6BF0"/>
    <w:rsid w:val="004C6CDD"/>
    <w:rsid w:val="004C6EED"/>
    <w:rsid w:val="004C70C2"/>
    <w:rsid w:val="004C7172"/>
    <w:rsid w:val="004C72A9"/>
    <w:rsid w:val="004C75CC"/>
    <w:rsid w:val="004C791D"/>
    <w:rsid w:val="004C7959"/>
    <w:rsid w:val="004C7F2F"/>
    <w:rsid w:val="004D01C2"/>
    <w:rsid w:val="004D0359"/>
    <w:rsid w:val="004D0602"/>
    <w:rsid w:val="004D06AC"/>
    <w:rsid w:val="004D06D2"/>
    <w:rsid w:val="004D0AD3"/>
    <w:rsid w:val="004D0BB7"/>
    <w:rsid w:val="004D0C4C"/>
    <w:rsid w:val="004D0C65"/>
    <w:rsid w:val="004D0EDA"/>
    <w:rsid w:val="004D13BA"/>
    <w:rsid w:val="004D186E"/>
    <w:rsid w:val="004D186F"/>
    <w:rsid w:val="004D1886"/>
    <w:rsid w:val="004D1B22"/>
    <w:rsid w:val="004D1B6B"/>
    <w:rsid w:val="004D1C80"/>
    <w:rsid w:val="004D1CC7"/>
    <w:rsid w:val="004D23EE"/>
    <w:rsid w:val="004D25EE"/>
    <w:rsid w:val="004D2642"/>
    <w:rsid w:val="004D269C"/>
    <w:rsid w:val="004D270B"/>
    <w:rsid w:val="004D2784"/>
    <w:rsid w:val="004D2887"/>
    <w:rsid w:val="004D28E5"/>
    <w:rsid w:val="004D2B6C"/>
    <w:rsid w:val="004D2C27"/>
    <w:rsid w:val="004D2CEB"/>
    <w:rsid w:val="004D2E0D"/>
    <w:rsid w:val="004D2EFB"/>
    <w:rsid w:val="004D3010"/>
    <w:rsid w:val="004D318A"/>
    <w:rsid w:val="004D33F1"/>
    <w:rsid w:val="004D34F1"/>
    <w:rsid w:val="004D3ADA"/>
    <w:rsid w:val="004D3D14"/>
    <w:rsid w:val="004D3D24"/>
    <w:rsid w:val="004D3F52"/>
    <w:rsid w:val="004D439A"/>
    <w:rsid w:val="004D44F4"/>
    <w:rsid w:val="004D46FA"/>
    <w:rsid w:val="004D4ABF"/>
    <w:rsid w:val="004D4B9D"/>
    <w:rsid w:val="004D4C0B"/>
    <w:rsid w:val="004D4C59"/>
    <w:rsid w:val="004D4E34"/>
    <w:rsid w:val="004D4FF7"/>
    <w:rsid w:val="004D50DF"/>
    <w:rsid w:val="004D51B5"/>
    <w:rsid w:val="004D54D3"/>
    <w:rsid w:val="004D5732"/>
    <w:rsid w:val="004D57BD"/>
    <w:rsid w:val="004D57D2"/>
    <w:rsid w:val="004D58EC"/>
    <w:rsid w:val="004D596C"/>
    <w:rsid w:val="004D59E4"/>
    <w:rsid w:val="004D5D57"/>
    <w:rsid w:val="004D5EE1"/>
    <w:rsid w:val="004D5EF8"/>
    <w:rsid w:val="004D5F19"/>
    <w:rsid w:val="004D60BB"/>
    <w:rsid w:val="004D643A"/>
    <w:rsid w:val="004D6604"/>
    <w:rsid w:val="004D6667"/>
    <w:rsid w:val="004D698A"/>
    <w:rsid w:val="004D69E8"/>
    <w:rsid w:val="004D6A54"/>
    <w:rsid w:val="004D6A6B"/>
    <w:rsid w:val="004D6BB7"/>
    <w:rsid w:val="004D6D58"/>
    <w:rsid w:val="004D6DF1"/>
    <w:rsid w:val="004D6DF9"/>
    <w:rsid w:val="004D6E50"/>
    <w:rsid w:val="004D7198"/>
    <w:rsid w:val="004D725F"/>
    <w:rsid w:val="004D74B5"/>
    <w:rsid w:val="004D74E8"/>
    <w:rsid w:val="004D754E"/>
    <w:rsid w:val="004D779A"/>
    <w:rsid w:val="004D7855"/>
    <w:rsid w:val="004D79BE"/>
    <w:rsid w:val="004D7A58"/>
    <w:rsid w:val="004D7A69"/>
    <w:rsid w:val="004D7B75"/>
    <w:rsid w:val="004D7D51"/>
    <w:rsid w:val="004E00BA"/>
    <w:rsid w:val="004E02C1"/>
    <w:rsid w:val="004E066A"/>
    <w:rsid w:val="004E0712"/>
    <w:rsid w:val="004E08FE"/>
    <w:rsid w:val="004E095F"/>
    <w:rsid w:val="004E0CBC"/>
    <w:rsid w:val="004E0D80"/>
    <w:rsid w:val="004E103C"/>
    <w:rsid w:val="004E12BA"/>
    <w:rsid w:val="004E152B"/>
    <w:rsid w:val="004E162A"/>
    <w:rsid w:val="004E178B"/>
    <w:rsid w:val="004E1920"/>
    <w:rsid w:val="004E1CB9"/>
    <w:rsid w:val="004E1EB0"/>
    <w:rsid w:val="004E21B1"/>
    <w:rsid w:val="004E22CD"/>
    <w:rsid w:val="004E2860"/>
    <w:rsid w:val="004E287A"/>
    <w:rsid w:val="004E290E"/>
    <w:rsid w:val="004E2B41"/>
    <w:rsid w:val="004E2EFA"/>
    <w:rsid w:val="004E3076"/>
    <w:rsid w:val="004E353D"/>
    <w:rsid w:val="004E3595"/>
    <w:rsid w:val="004E35AE"/>
    <w:rsid w:val="004E363D"/>
    <w:rsid w:val="004E36C1"/>
    <w:rsid w:val="004E36E4"/>
    <w:rsid w:val="004E390B"/>
    <w:rsid w:val="004E3BF2"/>
    <w:rsid w:val="004E4020"/>
    <w:rsid w:val="004E4394"/>
    <w:rsid w:val="004E44D9"/>
    <w:rsid w:val="004E452F"/>
    <w:rsid w:val="004E459D"/>
    <w:rsid w:val="004E46B1"/>
    <w:rsid w:val="004E4A5A"/>
    <w:rsid w:val="004E4CC7"/>
    <w:rsid w:val="004E4EBD"/>
    <w:rsid w:val="004E4EFF"/>
    <w:rsid w:val="004E519B"/>
    <w:rsid w:val="004E55C2"/>
    <w:rsid w:val="004E57B4"/>
    <w:rsid w:val="004E57D0"/>
    <w:rsid w:val="004E590E"/>
    <w:rsid w:val="004E5975"/>
    <w:rsid w:val="004E5A3E"/>
    <w:rsid w:val="004E5A67"/>
    <w:rsid w:val="004E5E99"/>
    <w:rsid w:val="004E60E0"/>
    <w:rsid w:val="004E61C7"/>
    <w:rsid w:val="004E637B"/>
    <w:rsid w:val="004E6518"/>
    <w:rsid w:val="004E6677"/>
    <w:rsid w:val="004E668A"/>
    <w:rsid w:val="004E66A5"/>
    <w:rsid w:val="004E66ED"/>
    <w:rsid w:val="004E684B"/>
    <w:rsid w:val="004E6A04"/>
    <w:rsid w:val="004E6AC3"/>
    <w:rsid w:val="004E6B66"/>
    <w:rsid w:val="004E6B69"/>
    <w:rsid w:val="004E6CBB"/>
    <w:rsid w:val="004E6D9F"/>
    <w:rsid w:val="004E70DA"/>
    <w:rsid w:val="004E7277"/>
    <w:rsid w:val="004E7452"/>
    <w:rsid w:val="004E7501"/>
    <w:rsid w:val="004E76F3"/>
    <w:rsid w:val="004E78C9"/>
    <w:rsid w:val="004E7B0A"/>
    <w:rsid w:val="004E7C29"/>
    <w:rsid w:val="004E7C71"/>
    <w:rsid w:val="004E7C7A"/>
    <w:rsid w:val="004E7DF2"/>
    <w:rsid w:val="004E7EDB"/>
    <w:rsid w:val="004E7EF6"/>
    <w:rsid w:val="004E7FCC"/>
    <w:rsid w:val="004F00BE"/>
    <w:rsid w:val="004F00E2"/>
    <w:rsid w:val="004F02A5"/>
    <w:rsid w:val="004F04A1"/>
    <w:rsid w:val="004F06DF"/>
    <w:rsid w:val="004F0B09"/>
    <w:rsid w:val="004F0B8F"/>
    <w:rsid w:val="004F0CDE"/>
    <w:rsid w:val="004F0DD6"/>
    <w:rsid w:val="004F0E00"/>
    <w:rsid w:val="004F0FAD"/>
    <w:rsid w:val="004F10A1"/>
    <w:rsid w:val="004F1261"/>
    <w:rsid w:val="004F135D"/>
    <w:rsid w:val="004F1500"/>
    <w:rsid w:val="004F16EB"/>
    <w:rsid w:val="004F17F3"/>
    <w:rsid w:val="004F1D41"/>
    <w:rsid w:val="004F1E0A"/>
    <w:rsid w:val="004F1FE8"/>
    <w:rsid w:val="004F2068"/>
    <w:rsid w:val="004F23E0"/>
    <w:rsid w:val="004F27A8"/>
    <w:rsid w:val="004F2A0A"/>
    <w:rsid w:val="004F2D1A"/>
    <w:rsid w:val="004F2D6D"/>
    <w:rsid w:val="004F2E95"/>
    <w:rsid w:val="004F2F6A"/>
    <w:rsid w:val="004F3060"/>
    <w:rsid w:val="004F3416"/>
    <w:rsid w:val="004F35E2"/>
    <w:rsid w:val="004F3823"/>
    <w:rsid w:val="004F3A34"/>
    <w:rsid w:val="004F3AE6"/>
    <w:rsid w:val="004F4040"/>
    <w:rsid w:val="004F40CA"/>
    <w:rsid w:val="004F429F"/>
    <w:rsid w:val="004F4578"/>
    <w:rsid w:val="004F49C5"/>
    <w:rsid w:val="004F4E97"/>
    <w:rsid w:val="004F516C"/>
    <w:rsid w:val="004F544B"/>
    <w:rsid w:val="004F5658"/>
    <w:rsid w:val="004F5943"/>
    <w:rsid w:val="004F5A97"/>
    <w:rsid w:val="004F5B6B"/>
    <w:rsid w:val="004F64A8"/>
    <w:rsid w:val="004F65C5"/>
    <w:rsid w:val="004F688F"/>
    <w:rsid w:val="004F696D"/>
    <w:rsid w:val="004F6E0A"/>
    <w:rsid w:val="004F6E23"/>
    <w:rsid w:val="004F6E5F"/>
    <w:rsid w:val="004F728C"/>
    <w:rsid w:val="004F730D"/>
    <w:rsid w:val="004F7584"/>
    <w:rsid w:val="004F7614"/>
    <w:rsid w:val="004F76D1"/>
    <w:rsid w:val="004F76ED"/>
    <w:rsid w:val="004F77F8"/>
    <w:rsid w:val="004F7808"/>
    <w:rsid w:val="004F781C"/>
    <w:rsid w:val="004F78E6"/>
    <w:rsid w:val="004F78E9"/>
    <w:rsid w:val="004F7A51"/>
    <w:rsid w:val="004F7CF3"/>
    <w:rsid w:val="004F7F16"/>
    <w:rsid w:val="004F7FC9"/>
    <w:rsid w:val="0050006C"/>
    <w:rsid w:val="00500264"/>
    <w:rsid w:val="005006C7"/>
    <w:rsid w:val="00500C6E"/>
    <w:rsid w:val="00500CB9"/>
    <w:rsid w:val="00500F0C"/>
    <w:rsid w:val="00500FA9"/>
    <w:rsid w:val="005011A3"/>
    <w:rsid w:val="00501235"/>
    <w:rsid w:val="005013C1"/>
    <w:rsid w:val="00501564"/>
    <w:rsid w:val="0050172A"/>
    <w:rsid w:val="0050196A"/>
    <w:rsid w:val="00501FD5"/>
    <w:rsid w:val="005020DD"/>
    <w:rsid w:val="0050224F"/>
    <w:rsid w:val="00502463"/>
    <w:rsid w:val="0050253A"/>
    <w:rsid w:val="005026DE"/>
    <w:rsid w:val="005029CA"/>
    <w:rsid w:val="00502B76"/>
    <w:rsid w:val="00502E7F"/>
    <w:rsid w:val="00503131"/>
    <w:rsid w:val="00503877"/>
    <w:rsid w:val="005038EE"/>
    <w:rsid w:val="00503ADB"/>
    <w:rsid w:val="00503AF6"/>
    <w:rsid w:val="00503BBD"/>
    <w:rsid w:val="00503C83"/>
    <w:rsid w:val="0050408F"/>
    <w:rsid w:val="00504233"/>
    <w:rsid w:val="005043E6"/>
    <w:rsid w:val="005043EC"/>
    <w:rsid w:val="00504A47"/>
    <w:rsid w:val="00504A8B"/>
    <w:rsid w:val="00504B5B"/>
    <w:rsid w:val="00504BB7"/>
    <w:rsid w:val="00504C02"/>
    <w:rsid w:val="00504C74"/>
    <w:rsid w:val="00504F42"/>
    <w:rsid w:val="005053A5"/>
    <w:rsid w:val="005054ED"/>
    <w:rsid w:val="00505717"/>
    <w:rsid w:val="00505E47"/>
    <w:rsid w:val="0050606A"/>
    <w:rsid w:val="0050628E"/>
    <w:rsid w:val="005069BD"/>
    <w:rsid w:val="00506AF6"/>
    <w:rsid w:val="00506C94"/>
    <w:rsid w:val="00506D51"/>
    <w:rsid w:val="00506D85"/>
    <w:rsid w:val="00506D86"/>
    <w:rsid w:val="00506F19"/>
    <w:rsid w:val="00506FF4"/>
    <w:rsid w:val="0050714E"/>
    <w:rsid w:val="005072D8"/>
    <w:rsid w:val="005077CD"/>
    <w:rsid w:val="0050787D"/>
    <w:rsid w:val="005078E4"/>
    <w:rsid w:val="00507D52"/>
    <w:rsid w:val="00507EE4"/>
    <w:rsid w:val="00507F3F"/>
    <w:rsid w:val="005100B2"/>
    <w:rsid w:val="00510191"/>
    <w:rsid w:val="005101D2"/>
    <w:rsid w:val="00510637"/>
    <w:rsid w:val="00510850"/>
    <w:rsid w:val="0051094B"/>
    <w:rsid w:val="005109B8"/>
    <w:rsid w:val="00510BE9"/>
    <w:rsid w:val="00510E50"/>
    <w:rsid w:val="00511046"/>
    <w:rsid w:val="005110A0"/>
    <w:rsid w:val="0051113E"/>
    <w:rsid w:val="00511145"/>
    <w:rsid w:val="005111B3"/>
    <w:rsid w:val="005111E9"/>
    <w:rsid w:val="005113CD"/>
    <w:rsid w:val="005115AD"/>
    <w:rsid w:val="00511627"/>
    <w:rsid w:val="005116AA"/>
    <w:rsid w:val="005117B0"/>
    <w:rsid w:val="0051181B"/>
    <w:rsid w:val="00511910"/>
    <w:rsid w:val="0051199B"/>
    <w:rsid w:val="0051199F"/>
    <w:rsid w:val="005119FC"/>
    <w:rsid w:val="00511B5E"/>
    <w:rsid w:val="00511BFB"/>
    <w:rsid w:val="00511BFC"/>
    <w:rsid w:val="00511DC7"/>
    <w:rsid w:val="00512314"/>
    <w:rsid w:val="005128F2"/>
    <w:rsid w:val="005132D5"/>
    <w:rsid w:val="005133CE"/>
    <w:rsid w:val="005134EC"/>
    <w:rsid w:val="00513538"/>
    <w:rsid w:val="0051363E"/>
    <w:rsid w:val="00513680"/>
    <w:rsid w:val="005136D3"/>
    <w:rsid w:val="00513788"/>
    <w:rsid w:val="0051380E"/>
    <w:rsid w:val="00513863"/>
    <w:rsid w:val="005138B5"/>
    <w:rsid w:val="0051391C"/>
    <w:rsid w:val="005139B4"/>
    <w:rsid w:val="00513E8C"/>
    <w:rsid w:val="0051411C"/>
    <w:rsid w:val="005142D6"/>
    <w:rsid w:val="0051438E"/>
    <w:rsid w:val="005144D8"/>
    <w:rsid w:val="0051477E"/>
    <w:rsid w:val="00514848"/>
    <w:rsid w:val="00514B49"/>
    <w:rsid w:val="00514D37"/>
    <w:rsid w:val="00514D90"/>
    <w:rsid w:val="00514E6D"/>
    <w:rsid w:val="0051510F"/>
    <w:rsid w:val="005151C4"/>
    <w:rsid w:val="0051527A"/>
    <w:rsid w:val="005152A6"/>
    <w:rsid w:val="00515530"/>
    <w:rsid w:val="005156E2"/>
    <w:rsid w:val="005157F3"/>
    <w:rsid w:val="005158DB"/>
    <w:rsid w:val="0051597B"/>
    <w:rsid w:val="00515B33"/>
    <w:rsid w:val="00515B7C"/>
    <w:rsid w:val="00515C0E"/>
    <w:rsid w:val="00516286"/>
    <w:rsid w:val="00516338"/>
    <w:rsid w:val="00516541"/>
    <w:rsid w:val="00516B73"/>
    <w:rsid w:val="00516BB1"/>
    <w:rsid w:val="00516E74"/>
    <w:rsid w:val="00517100"/>
    <w:rsid w:val="0051714A"/>
    <w:rsid w:val="005171D1"/>
    <w:rsid w:val="0051737F"/>
    <w:rsid w:val="005173AB"/>
    <w:rsid w:val="005173DA"/>
    <w:rsid w:val="005177FF"/>
    <w:rsid w:val="00517E5F"/>
    <w:rsid w:val="00520042"/>
    <w:rsid w:val="005200AE"/>
    <w:rsid w:val="005201CE"/>
    <w:rsid w:val="00520239"/>
    <w:rsid w:val="00520358"/>
    <w:rsid w:val="005203FC"/>
    <w:rsid w:val="005205AE"/>
    <w:rsid w:val="0052062F"/>
    <w:rsid w:val="00520BC5"/>
    <w:rsid w:val="00520C78"/>
    <w:rsid w:val="005211A6"/>
    <w:rsid w:val="005214F1"/>
    <w:rsid w:val="0052182B"/>
    <w:rsid w:val="00521933"/>
    <w:rsid w:val="00521A6F"/>
    <w:rsid w:val="00521B79"/>
    <w:rsid w:val="00521DF5"/>
    <w:rsid w:val="00521E1E"/>
    <w:rsid w:val="005220FD"/>
    <w:rsid w:val="00522C5D"/>
    <w:rsid w:val="00522C84"/>
    <w:rsid w:val="00522CD7"/>
    <w:rsid w:val="005236A6"/>
    <w:rsid w:val="00523820"/>
    <w:rsid w:val="0052395B"/>
    <w:rsid w:val="00523A6E"/>
    <w:rsid w:val="00523A81"/>
    <w:rsid w:val="00523D42"/>
    <w:rsid w:val="00523FD8"/>
    <w:rsid w:val="0052480E"/>
    <w:rsid w:val="0052495C"/>
    <w:rsid w:val="00524CB6"/>
    <w:rsid w:val="00524CC3"/>
    <w:rsid w:val="00524F9F"/>
    <w:rsid w:val="00525134"/>
    <w:rsid w:val="00525174"/>
    <w:rsid w:val="0052517B"/>
    <w:rsid w:val="005253F5"/>
    <w:rsid w:val="0052549D"/>
    <w:rsid w:val="0052561A"/>
    <w:rsid w:val="0052579D"/>
    <w:rsid w:val="00525848"/>
    <w:rsid w:val="005259A6"/>
    <w:rsid w:val="00525A73"/>
    <w:rsid w:val="00525B7C"/>
    <w:rsid w:val="00525C7D"/>
    <w:rsid w:val="00525D93"/>
    <w:rsid w:val="00526035"/>
    <w:rsid w:val="00526089"/>
    <w:rsid w:val="005261B0"/>
    <w:rsid w:val="0052697A"/>
    <w:rsid w:val="00526A0D"/>
    <w:rsid w:val="00526D35"/>
    <w:rsid w:val="00526EE5"/>
    <w:rsid w:val="00527208"/>
    <w:rsid w:val="0052744F"/>
    <w:rsid w:val="0052748A"/>
    <w:rsid w:val="0052764D"/>
    <w:rsid w:val="005277A5"/>
    <w:rsid w:val="00527976"/>
    <w:rsid w:val="00527A45"/>
    <w:rsid w:val="00527B6B"/>
    <w:rsid w:val="00527B87"/>
    <w:rsid w:val="00527C07"/>
    <w:rsid w:val="00527C63"/>
    <w:rsid w:val="00527C86"/>
    <w:rsid w:val="005302D4"/>
    <w:rsid w:val="00530447"/>
    <w:rsid w:val="005304E3"/>
    <w:rsid w:val="0053054D"/>
    <w:rsid w:val="005305B1"/>
    <w:rsid w:val="005305C6"/>
    <w:rsid w:val="0053066E"/>
    <w:rsid w:val="0053083D"/>
    <w:rsid w:val="0053085A"/>
    <w:rsid w:val="005308AB"/>
    <w:rsid w:val="00530C97"/>
    <w:rsid w:val="00530DDB"/>
    <w:rsid w:val="00531129"/>
    <w:rsid w:val="00531200"/>
    <w:rsid w:val="0053132A"/>
    <w:rsid w:val="005313F9"/>
    <w:rsid w:val="005314E9"/>
    <w:rsid w:val="00531638"/>
    <w:rsid w:val="005317C4"/>
    <w:rsid w:val="0053181F"/>
    <w:rsid w:val="00531975"/>
    <w:rsid w:val="00531F70"/>
    <w:rsid w:val="00531FC0"/>
    <w:rsid w:val="0053208B"/>
    <w:rsid w:val="0053219E"/>
    <w:rsid w:val="0053253F"/>
    <w:rsid w:val="0053256B"/>
    <w:rsid w:val="00532602"/>
    <w:rsid w:val="00532626"/>
    <w:rsid w:val="00532B45"/>
    <w:rsid w:val="00532B6B"/>
    <w:rsid w:val="00532C31"/>
    <w:rsid w:val="00532DF4"/>
    <w:rsid w:val="00532DFE"/>
    <w:rsid w:val="00532E74"/>
    <w:rsid w:val="005330C1"/>
    <w:rsid w:val="005330C8"/>
    <w:rsid w:val="00533711"/>
    <w:rsid w:val="005337BB"/>
    <w:rsid w:val="005337E0"/>
    <w:rsid w:val="0053388C"/>
    <w:rsid w:val="0053395B"/>
    <w:rsid w:val="00533AE4"/>
    <w:rsid w:val="00533D9A"/>
    <w:rsid w:val="00533DA2"/>
    <w:rsid w:val="00533DA7"/>
    <w:rsid w:val="00533E73"/>
    <w:rsid w:val="00534108"/>
    <w:rsid w:val="0053434D"/>
    <w:rsid w:val="00534880"/>
    <w:rsid w:val="00534C48"/>
    <w:rsid w:val="00534C7A"/>
    <w:rsid w:val="00535049"/>
    <w:rsid w:val="00535404"/>
    <w:rsid w:val="005354B5"/>
    <w:rsid w:val="005356E4"/>
    <w:rsid w:val="00535AEB"/>
    <w:rsid w:val="00535B02"/>
    <w:rsid w:val="00535C1B"/>
    <w:rsid w:val="00535CBA"/>
    <w:rsid w:val="00535D6D"/>
    <w:rsid w:val="00535DBD"/>
    <w:rsid w:val="0053602E"/>
    <w:rsid w:val="005360EE"/>
    <w:rsid w:val="00536403"/>
    <w:rsid w:val="00536509"/>
    <w:rsid w:val="0053655F"/>
    <w:rsid w:val="0053674E"/>
    <w:rsid w:val="00536912"/>
    <w:rsid w:val="00536E26"/>
    <w:rsid w:val="00537041"/>
    <w:rsid w:val="005372FA"/>
    <w:rsid w:val="00537360"/>
    <w:rsid w:val="0053739F"/>
    <w:rsid w:val="00537798"/>
    <w:rsid w:val="00537830"/>
    <w:rsid w:val="00537856"/>
    <w:rsid w:val="005378EE"/>
    <w:rsid w:val="00537B95"/>
    <w:rsid w:val="00537C40"/>
    <w:rsid w:val="00537CA9"/>
    <w:rsid w:val="00537D00"/>
    <w:rsid w:val="00537D12"/>
    <w:rsid w:val="00537DF2"/>
    <w:rsid w:val="00537E77"/>
    <w:rsid w:val="00537F0F"/>
    <w:rsid w:val="005401A3"/>
    <w:rsid w:val="00540468"/>
    <w:rsid w:val="0054047B"/>
    <w:rsid w:val="0054059B"/>
    <w:rsid w:val="005405EF"/>
    <w:rsid w:val="0054080D"/>
    <w:rsid w:val="00540895"/>
    <w:rsid w:val="00540AF3"/>
    <w:rsid w:val="00540D8C"/>
    <w:rsid w:val="00540DAA"/>
    <w:rsid w:val="00540E80"/>
    <w:rsid w:val="0054124D"/>
    <w:rsid w:val="0054139B"/>
    <w:rsid w:val="005413CD"/>
    <w:rsid w:val="00541416"/>
    <w:rsid w:val="005415FD"/>
    <w:rsid w:val="00541668"/>
    <w:rsid w:val="00541706"/>
    <w:rsid w:val="00541981"/>
    <w:rsid w:val="00541ACF"/>
    <w:rsid w:val="00541B16"/>
    <w:rsid w:val="00541F57"/>
    <w:rsid w:val="005421C2"/>
    <w:rsid w:val="0054222C"/>
    <w:rsid w:val="00542419"/>
    <w:rsid w:val="0054269E"/>
    <w:rsid w:val="00542700"/>
    <w:rsid w:val="0054274D"/>
    <w:rsid w:val="00542790"/>
    <w:rsid w:val="00542A15"/>
    <w:rsid w:val="00542BA3"/>
    <w:rsid w:val="00542FC0"/>
    <w:rsid w:val="005430CD"/>
    <w:rsid w:val="005431B5"/>
    <w:rsid w:val="00543489"/>
    <w:rsid w:val="005434C7"/>
    <w:rsid w:val="005434D4"/>
    <w:rsid w:val="00543809"/>
    <w:rsid w:val="0054389D"/>
    <w:rsid w:val="00543E2D"/>
    <w:rsid w:val="0054400D"/>
    <w:rsid w:val="005443E5"/>
    <w:rsid w:val="00544504"/>
    <w:rsid w:val="005447E7"/>
    <w:rsid w:val="005448D2"/>
    <w:rsid w:val="00544970"/>
    <w:rsid w:val="00544A7A"/>
    <w:rsid w:val="00544AFF"/>
    <w:rsid w:val="0054517F"/>
    <w:rsid w:val="00545199"/>
    <w:rsid w:val="0054587D"/>
    <w:rsid w:val="00545908"/>
    <w:rsid w:val="005459FE"/>
    <w:rsid w:val="00545AC7"/>
    <w:rsid w:val="00545D04"/>
    <w:rsid w:val="00545E69"/>
    <w:rsid w:val="00545F3D"/>
    <w:rsid w:val="00545FD1"/>
    <w:rsid w:val="005460A7"/>
    <w:rsid w:val="005463D2"/>
    <w:rsid w:val="0054657D"/>
    <w:rsid w:val="005466F0"/>
    <w:rsid w:val="0054699A"/>
    <w:rsid w:val="00546AF9"/>
    <w:rsid w:val="00546C20"/>
    <w:rsid w:val="00546D44"/>
    <w:rsid w:val="00546EA9"/>
    <w:rsid w:val="00546ECD"/>
    <w:rsid w:val="00546F66"/>
    <w:rsid w:val="005474CF"/>
    <w:rsid w:val="0054752D"/>
    <w:rsid w:val="005475E9"/>
    <w:rsid w:val="005478A6"/>
    <w:rsid w:val="00547A1D"/>
    <w:rsid w:val="00547A6E"/>
    <w:rsid w:val="00547D93"/>
    <w:rsid w:val="00547E1B"/>
    <w:rsid w:val="00547EA1"/>
    <w:rsid w:val="00547FB6"/>
    <w:rsid w:val="0055014A"/>
    <w:rsid w:val="00550264"/>
    <w:rsid w:val="0055070F"/>
    <w:rsid w:val="00550772"/>
    <w:rsid w:val="00550B36"/>
    <w:rsid w:val="00550CC7"/>
    <w:rsid w:val="00550D4F"/>
    <w:rsid w:val="00550EEF"/>
    <w:rsid w:val="00550F2D"/>
    <w:rsid w:val="00550F8D"/>
    <w:rsid w:val="005510A3"/>
    <w:rsid w:val="00551128"/>
    <w:rsid w:val="00551183"/>
    <w:rsid w:val="005511D4"/>
    <w:rsid w:val="00551378"/>
    <w:rsid w:val="005513B9"/>
    <w:rsid w:val="0055142A"/>
    <w:rsid w:val="00551545"/>
    <w:rsid w:val="005515D3"/>
    <w:rsid w:val="00551DD8"/>
    <w:rsid w:val="00551F0C"/>
    <w:rsid w:val="00551F37"/>
    <w:rsid w:val="0055222E"/>
    <w:rsid w:val="00552340"/>
    <w:rsid w:val="00552533"/>
    <w:rsid w:val="00552639"/>
    <w:rsid w:val="005528DF"/>
    <w:rsid w:val="005529FC"/>
    <w:rsid w:val="00552AFC"/>
    <w:rsid w:val="00552B0D"/>
    <w:rsid w:val="00552B13"/>
    <w:rsid w:val="00552C6E"/>
    <w:rsid w:val="00552E9A"/>
    <w:rsid w:val="00553039"/>
    <w:rsid w:val="00553203"/>
    <w:rsid w:val="005533CA"/>
    <w:rsid w:val="00553B61"/>
    <w:rsid w:val="00553B89"/>
    <w:rsid w:val="00553D1A"/>
    <w:rsid w:val="00553EAE"/>
    <w:rsid w:val="00554061"/>
    <w:rsid w:val="0055464B"/>
    <w:rsid w:val="005550F3"/>
    <w:rsid w:val="00555229"/>
    <w:rsid w:val="005552CB"/>
    <w:rsid w:val="0055579C"/>
    <w:rsid w:val="00555B4B"/>
    <w:rsid w:val="00555D73"/>
    <w:rsid w:val="005563BA"/>
    <w:rsid w:val="005564B6"/>
    <w:rsid w:val="005564B7"/>
    <w:rsid w:val="005567C1"/>
    <w:rsid w:val="0055689A"/>
    <w:rsid w:val="0055691A"/>
    <w:rsid w:val="00556BBF"/>
    <w:rsid w:val="00556C91"/>
    <w:rsid w:val="00556CC6"/>
    <w:rsid w:val="00556D06"/>
    <w:rsid w:val="00556DF7"/>
    <w:rsid w:val="00556E4C"/>
    <w:rsid w:val="00556F4C"/>
    <w:rsid w:val="005573A5"/>
    <w:rsid w:val="005575A1"/>
    <w:rsid w:val="00557C93"/>
    <w:rsid w:val="00557E06"/>
    <w:rsid w:val="00557FAC"/>
    <w:rsid w:val="00560059"/>
    <w:rsid w:val="00560174"/>
    <w:rsid w:val="005603CF"/>
    <w:rsid w:val="00560413"/>
    <w:rsid w:val="005604D4"/>
    <w:rsid w:val="00560631"/>
    <w:rsid w:val="0056078D"/>
    <w:rsid w:val="00560820"/>
    <w:rsid w:val="005608D6"/>
    <w:rsid w:val="0056090E"/>
    <w:rsid w:val="00560943"/>
    <w:rsid w:val="00560CC9"/>
    <w:rsid w:val="00560D1F"/>
    <w:rsid w:val="00560E6A"/>
    <w:rsid w:val="005610A1"/>
    <w:rsid w:val="00561165"/>
    <w:rsid w:val="0056123D"/>
    <w:rsid w:val="00561674"/>
    <w:rsid w:val="005616EB"/>
    <w:rsid w:val="00561BC0"/>
    <w:rsid w:val="00561BF6"/>
    <w:rsid w:val="00561C73"/>
    <w:rsid w:val="00561D96"/>
    <w:rsid w:val="0056209A"/>
    <w:rsid w:val="0056244A"/>
    <w:rsid w:val="00562458"/>
    <w:rsid w:val="00562642"/>
    <w:rsid w:val="005626CF"/>
    <w:rsid w:val="00562715"/>
    <w:rsid w:val="00562729"/>
    <w:rsid w:val="00562A3C"/>
    <w:rsid w:val="00562AD3"/>
    <w:rsid w:val="00562AE9"/>
    <w:rsid w:val="00562FC2"/>
    <w:rsid w:val="0056322E"/>
    <w:rsid w:val="005635F7"/>
    <w:rsid w:val="005638F2"/>
    <w:rsid w:val="0056391E"/>
    <w:rsid w:val="00563935"/>
    <w:rsid w:val="00563AE3"/>
    <w:rsid w:val="00563B61"/>
    <w:rsid w:val="00563F95"/>
    <w:rsid w:val="00564210"/>
    <w:rsid w:val="005643F6"/>
    <w:rsid w:val="0056442D"/>
    <w:rsid w:val="005645C4"/>
    <w:rsid w:val="0056489B"/>
    <w:rsid w:val="0056497B"/>
    <w:rsid w:val="00564BBC"/>
    <w:rsid w:val="00564C50"/>
    <w:rsid w:val="00564D29"/>
    <w:rsid w:val="00564F26"/>
    <w:rsid w:val="00564F48"/>
    <w:rsid w:val="00564FC5"/>
    <w:rsid w:val="00565008"/>
    <w:rsid w:val="00565010"/>
    <w:rsid w:val="00565130"/>
    <w:rsid w:val="0056514F"/>
    <w:rsid w:val="00565457"/>
    <w:rsid w:val="005658A0"/>
    <w:rsid w:val="005658CF"/>
    <w:rsid w:val="0056590C"/>
    <w:rsid w:val="00565B03"/>
    <w:rsid w:val="00565D50"/>
    <w:rsid w:val="00565D63"/>
    <w:rsid w:val="00565E7C"/>
    <w:rsid w:val="005660DE"/>
    <w:rsid w:val="00566403"/>
    <w:rsid w:val="00566533"/>
    <w:rsid w:val="005666C5"/>
    <w:rsid w:val="00566C20"/>
    <w:rsid w:val="00566C53"/>
    <w:rsid w:val="00566F9D"/>
    <w:rsid w:val="0056726C"/>
    <w:rsid w:val="005672A5"/>
    <w:rsid w:val="005672DA"/>
    <w:rsid w:val="00567935"/>
    <w:rsid w:val="00567950"/>
    <w:rsid w:val="00567A25"/>
    <w:rsid w:val="00567B72"/>
    <w:rsid w:val="00567D6C"/>
    <w:rsid w:val="00567E27"/>
    <w:rsid w:val="005700C4"/>
    <w:rsid w:val="0057012A"/>
    <w:rsid w:val="005702F5"/>
    <w:rsid w:val="005703E7"/>
    <w:rsid w:val="00570600"/>
    <w:rsid w:val="005706A8"/>
    <w:rsid w:val="0057083E"/>
    <w:rsid w:val="00570944"/>
    <w:rsid w:val="005709D8"/>
    <w:rsid w:val="00570BC1"/>
    <w:rsid w:val="00570C93"/>
    <w:rsid w:val="00570D4E"/>
    <w:rsid w:val="00570F2F"/>
    <w:rsid w:val="0057161B"/>
    <w:rsid w:val="00571B31"/>
    <w:rsid w:val="00571B86"/>
    <w:rsid w:val="00571C36"/>
    <w:rsid w:val="00571D72"/>
    <w:rsid w:val="00572117"/>
    <w:rsid w:val="0057213F"/>
    <w:rsid w:val="00572181"/>
    <w:rsid w:val="005723A3"/>
    <w:rsid w:val="00572435"/>
    <w:rsid w:val="0057279F"/>
    <w:rsid w:val="00572873"/>
    <w:rsid w:val="00572CE4"/>
    <w:rsid w:val="00572EAB"/>
    <w:rsid w:val="00573127"/>
    <w:rsid w:val="00573A74"/>
    <w:rsid w:val="00573B5D"/>
    <w:rsid w:val="00573C9C"/>
    <w:rsid w:val="00573F1D"/>
    <w:rsid w:val="005742AB"/>
    <w:rsid w:val="0057435B"/>
    <w:rsid w:val="00574417"/>
    <w:rsid w:val="00574475"/>
    <w:rsid w:val="00574611"/>
    <w:rsid w:val="00574630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5EDA"/>
    <w:rsid w:val="0057635C"/>
    <w:rsid w:val="0057663C"/>
    <w:rsid w:val="0057669C"/>
    <w:rsid w:val="00576C1F"/>
    <w:rsid w:val="00576DFE"/>
    <w:rsid w:val="00576EC8"/>
    <w:rsid w:val="00576F77"/>
    <w:rsid w:val="005770B0"/>
    <w:rsid w:val="00577136"/>
    <w:rsid w:val="0057716C"/>
    <w:rsid w:val="0057730C"/>
    <w:rsid w:val="005773EB"/>
    <w:rsid w:val="0057741C"/>
    <w:rsid w:val="005774A9"/>
    <w:rsid w:val="005775AF"/>
    <w:rsid w:val="0057774D"/>
    <w:rsid w:val="0057775F"/>
    <w:rsid w:val="005779CF"/>
    <w:rsid w:val="005779D7"/>
    <w:rsid w:val="00577AD7"/>
    <w:rsid w:val="00577AFB"/>
    <w:rsid w:val="00577B93"/>
    <w:rsid w:val="00577C76"/>
    <w:rsid w:val="00577E61"/>
    <w:rsid w:val="00577E99"/>
    <w:rsid w:val="00580A09"/>
    <w:rsid w:val="00580A66"/>
    <w:rsid w:val="00580B4D"/>
    <w:rsid w:val="00580C41"/>
    <w:rsid w:val="00580C95"/>
    <w:rsid w:val="00580C9B"/>
    <w:rsid w:val="00580CFC"/>
    <w:rsid w:val="005813E6"/>
    <w:rsid w:val="00581A64"/>
    <w:rsid w:val="0058202C"/>
    <w:rsid w:val="00582148"/>
    <w:rsid w:val="005821ED"/>
    <w:rsid w:val="00582845"/>
    <w:rsid w:val="0058286D"/>
    <w:rsid w:val="00582A8E"/>
    <w:rsid w:val="00582AF2"/>
    <w:rsid w:val="00582B90"/>
    <w:rsid w:val="00582C5A"/>
    <w:rsid w:val="00582C68"/>
    <w:rsid w:val="005831E2"/>
    <w:rsid w:val="00583293"/>
    <w:rsid w:val="0058343F"/>
    <w:rsid w:val="00583468"/>
    <w:rsid w:val="005834CD"/>
    <w:rsid w:val="00583C68"/>
    <w:rsid w:val="00583CF9"/>
    <w:rsid w:val="00583D99"/>
    <w:rsid w:val="00583EB2"/>
    <w:rsid w:val="00583FAE"/>
    <w:rsid w:val="005840A0"/>
    <w:rsid w:val="005842D3"/>
    <w:rsid w:val="0058440C"/>
    <w:rsid w:val="005844A9"/>
    <w:rsid w:val="00584508"/>
    <w:rsid w:val="005846E9"/>
    <w:rsid w:val="00584CC0"/>
    <w:rsid w:val="00584D8B"/>
    <w:rsid w:val="00584E2E"/>
    <w:rsid w:val="0058532E"/>
    <w:rsid w:val="00585492"/>
    <w:rsid w:val="005854FA"/>
    <w:rsid w:val="005858D5"/>
    <w:rsid w:val="00585A8D"/>
    <w:rsid w:val="00585D69"/>
    <w:rsid w:val="00585E83"/>
    <w:rsid w:val="00585EC4"/>
    <w:rsid w:val="00585F11"/>
    <w:rsid w:val="005866FB"/>
    <w:rsid w:val="0058677E"/>
    <w:rsid w:val="005867B8"/>
    <w:rsid w:val="005867C0"/>
    <w:rsid w:val="005869E6"/>
    <w:rsid w:val="00586B51"/>
    <w:rsid w:val="00586B57"/>
    <w:rsid w:val="00587067"/>
    <w:rsid w:val="005870E3"/>
    <w:rsid w:val="0058776C"/>
    <w:rsid w:val="0058778E"/>
    <w:rsid w:val="005877B7"/>
    <w:rsid w:val="005878A1"/>
    <w:rsid w:val="00587A16"/>
    <w:rsid w:val="00587D8C"/>
    <w:rsid w:val="00587E48"/>
    <w:rsid w:val="00587FBD"/>
    <w:rsid w:val="00590187"/>
    <w:rsid w:val="00590192"/>
    <w:rsid w:val="0059024E"/>
    <w:rsid w:val="00590275"/>
    <w:rsid w:val="0059037C"/>
    <w:rsid w:val="0059047C"/>
    <w:rsid w:val="00590663"/>
    <w:rsid w:val="005906F1"/>
    <w:rsid w:val="00590A00"/>
    <w:rsid w:val="00590AEA"/>
    <w:rsid w:val="00590BF8"/>
    <w:rsid w:val="00590D21"/>
    <w:rsid w:val="00590EBF"/>
    <w:rsid w:val="00591146"/>
    <w:rsid w:val="005911B2"/>
    <w:rsid w:val="00591281"/>
    <w:rsid w:val="005913F6"/>
    <w:rsid w:val="00591958"/>
    <w:rsid w:val="00591D9B"/>
    <w:rsid w:val="00591FF7"/>
    <w:rsid w:val="00592214"/>
    <w:rsid w:val="0059230B"/>
    <w:rsid w:val="00592742"/>
    <w:rsid w:val="005927E2"/>
    <w:rsid w:val="00592A43"/>
    <w:rsid w:val="00592D1C"/>
    <w:rsid w:val="00592F0C"/>
    <w:rsid w:val="0059334C"/>
    <w:rsid w:val="005933AD"/>
    <w:rsid w:val="005938CA"/>
    <w:rsid w:val="00593A0A"/>
    <w:rsid w:val="00593ABD"/>
    <w:rsid w:val="00593AF3"/>
    <w:rsid w:val="00593B4A"/>
    <w:rsid w:val="00593D03"/>
    <w:rsid w:val="00593D54"/>
    <w:rsid w:val="00593F0E"/>
    <w:rsid w:val="00594251"/>
    <w:rsid w:val="0059462B"/>
    <w:rsid w:val="00594707"/>
    <w:rsid w:val="00594775"/>
    <w:rsid w:val="00594793"/>
    <w:rsid w:val="0059491B"/>
    <w:rsid w:val="0059494E"/>
    <w:rsid w:val="00594A50"/>
    <w:rsid w:val="00594EC5"/>
    <w:rsid w:val="005951CD"/>
    <w:rsid w:val="00595205"/>
    <w:rsid w:val="0059530D"/>
    <w:rsid w:val="00595487"/>
    <w:rsid w:val="0059556A"/>
    <w:rsid w:val="00595766"/>
    <w:rsid w:val="005958D2"/>
    <w:rsid w:val="005958F2"/>
    <w:rsid w:val="00595ABC"/>
    <w:rsid w:val="00596256"/>
    <w:rsid w:val="005964A7"/>
    <w:rsid w:val="005964BC"/>
    <w:rsid w:val="0059687A"/>
    <w:rsid w:val="005968C3"/>
    <w:rsid w:val="00596934"/>
    <w:rsid w:val="00596A1F"/>
    <w:rsid w:val="00596C04"/>
    <w:rsid w:val="00596CDC"/>
    <w:rsid w:val="00596DBD"/>
    <w:rsid w:val="00596F1F"/>
    <w:rsid w:val="00597062"/>
    <w:rsid w:val="0059715B"/>
    <w:rsid w:val="005974F0"/>
    <w:rsid w:val="005975A8"/>
    <w:rsid w:val="0059797D"/>
    <w:rsid w:val="00597996"/>
    <w:rsid w:val="005979F8"/>
    <w:rsid w:val="00597B1B"/>
    <w:rsid w:val="00597B1E"/>
    <w:rsid w:val="00597B2C"/>
    <w:rsid w:val="00597C7A"/>
    <w:rsid w:val="00597F53"/>
    <w:rsid w:val="005A008D"/>
    <w:rsid w:val="005A00DF"/>
    <w:rsid w:val="005A02CE"/>
    <w:rsid w:val="005A0528"/>
    <w:rsid w:val="005A0594"/>
    <w:rsid w:val="005A0768"/>
    <w:rsid w:val="005A078B"/>
    <w:rsid w:val="005A0A6B"/>
    <w:rsid w:val="005A0C67"/>
    <w:rsid w:val="005A0D28"/>
    <w:rsid w:val="005A0E12"/>
    <w:rsid w:val="005A0F65"/>
    <w:rsid w:val="005A10A5"/>
    <w:rsid w:val="005A121B"/>
    <w:rsid w:val="005A13BD"/>
    <w:rsid w:val="005A1437"/>
    <w:rsid w:val="005A16AD"/>
    <w:rsid w:val="005A1797"/>
    <w:rsid w:val="005A1953"/>
    <w:rsid w:val="005A198D"/>
    <w:rsid w:val="005A1E33"/>
    <w:rsid w:val="005A208F"/>
    <w:rsid w:val="005A20C5"/>
    <w:rsid w:val="005A20EB"/>
    <w:rsid w:val="005A2373"/>
    <w:rsid w:val="005A2591"/>
    <w:rsid w:val="005A25CB"/>
    <w:rsid w:val="005A2792"/>
    <w:rsid w:val="005A28D8"/>
    <w:rsid w:val="005A28DF"/>
    <w:rsid w:val="005A2B31"/>
    <w:rsid w:val="005A2C97"/>
    <w:rsid w:val="005A2CCA"/>
    <w:rsid w:val="005A2D79"/>
    <w:rsid w:val="005A2E7C"/>
    <w:rsid w:val="005A30FA"/>
    <w:rsid w:val="005A3212"/>
    <w:rsid w:val="005A325F"/>
    <w:rsid w:val="005A3464"/>
    <w:rsid w:val="005A356F"/>
    <w:rsid w:val="005A35A4"/>
    <w:rsid w:val="005A364F"/>
    <w:rsid w:val="005A3920"/>
    <w:rsid w:val="005A3A43"/>
    <w:rsid w:val="005A3B66"/>
    <w:rsid w:val="005A3F43"/>
    <w:rsid w:val="005A408E"/>
    <w:rsid w:val="005A40AE"/>
    <w:rsid w:val="005A41A7"/>
    <w:rsid w:val="005A464F"/>
    <w:rsid w:val="005A46BB"/>
    <w:rsid w:val="005A46D6"/>
    <w:rsid w:val="005A4A32"/>
    <w:rsid w:val="005A4B77"/>
    <w:rsid w:val="005A4C12"/>
    <w:rsid w:val="005A4E31"/>
    <w:rsid w:val="005A4F53"/>
    <w:rsid w:val="005A505A"/>
    <w:rsid w:val="005A5083"/>
    <w:rsid w:val="005A52C8"/>
    <w:rsid w:val="005A52D5"/>
    <w:rsid w:val="005A53B3"/>
    <w:rsid w:val="005A541D"/>
    <w:rsid w:val="005A5520"/>
    <w:rsid w:val="005A580A"/>
    <w:rsid w:val="005A58D7"/>
    <w:rsid w:val="005A5AAF"/>
    <w:rsid w:val="005A5BB8"/>
    <w:rsid w:val="005A5C5F"/>
    <w:rsid w:val="005A5D00"/>
    <w:rsid w:val="005A5D5E"/>
    <w:rsid w:val="005A5E1B"/>
    <w:rsid w:val="005A68C5"/>
    <w:rsid w:val="005A6A3D"/>
    <w:rsid w:val="005A6B62"/>
    <w:rsid w:val="005A6C64"/>
    <w:rsid w:val="005A6DB7"/>
    <w:rsid w:val="005A6FF9"/>
    <w:rsid w:val="005A7188"/>
    <w:rsid w:val="005A718C"/>
    <w:rsid w:val="005A759C"/>
    <w:rsid w:val="005A7773"/>
    <w:rsid w:val="005A7949"/>
    <w:rsid w:val="005B0227"/>
    <w:rsid w:val="005B04E3"/>
    <w:rsid w:val="005B059E"/>
    <w:rsid w:val="005B0652"/>
    <w:rsid w:val="005B06D5"/>
    <w:rsid w:val="005B06D8"/>
    <w:rsid w:val="005B13BC"/>
    <w:rsid w:val="005B1541"/>
    <w:rsid w:val="005B1629"/>
    <w:rsid w:val="005B1658"/>
    <w:rsid w:val="005B17A9"/>
    <w:rsid w:val="005B1A7D"/>
    <w:rsid w:val="005B1C0C"/>
    <w:rsid w:val="005B1D9D"/>
    <w:rsid w:val="005B1DC7"/>
    <w:rsid w:val="005B205B"/>
    <w:rsid w:val="005B2071"/>
    <w:rsid w:val="005B2147"/>
    <w:rsid w:val="005B214D"/>
    <w:rsid w:val="005B2375"/>
    <w:rsid w:val="005B2461"/>
    <w:rsid w:val="005B2615"/>
    <w:rsid w:val="005B2626"/>
    <w:rsid w:val="005B263A"/>
    <w:rsid w:val="005B273B"/>
    <w:rsid w:val="005B275C"/>
    <w:rsid w:val="005B29F2"/>
    <w:rsid w:val="005B2BA5"/>
    <w:rsid w:val="005B2BE6"/>
    <w:rsid w:val="005B2DCD"/>
    <w:rsid w:val="005B2E16"/>
    <w:rsid w:val="005B2FB8"/>
    <w:rsid w:val="005B2FCA"/>
    <w:rsid w:val="005B34C0"/>
    <w:rsid w:val="005B35AE"/>
    <w:rsid w:val="005B3686"/>
    <w:rsid w:val="005B3A94"/>
    <w:rsid w:val="005B3C40"/>
    <w:rsid w:val="005B3D17"/>
    <w:rsid w:val="005B3D77"/>
    <w:rsid w:val="005B3DA9"/>
    <w:rsid w:val="005B4219"/>
    <w:rsid w:val="005B4286"/>
    <w:rsid w:val="005B4502"/>
    <w:rsid w:val="005B45A2"/>
    <w:rsid w:val="005B45C5"/>
    <w:rsid w:val="005B46A4"/>
    <w:rsid w:val="005B46D1"/>
    <w:rsid w:val="005B488C"/>
    <w:rsid w:val="005B5052"/>
    <w:rsid w:val="005B50DC"/>
    <w:rsid w:val="005B50FC"/>
    <w:rsid w:val="005B52F9"/>
    <w:rsid w:val="005B55BD"/>
    <w:rsid w:val="005B5606"/>
    <w:rsid w:val="005B585E"/>
    <w:rsid w:val="005B5C1F"/>
    <w:rsid w:val="005B5D85"/>
    <w:rsid w:val="005B5DAF"/>
    <w:rsid w:val="005B5E51"/>
    <w:rsid w:val="005B5EBB"/>
    <w:rsid w:val="005B5FD5"/>
    <w:rsid w:val="005B61A8"/>
    <w:rsid w:val="005B638C"/>
    <w:rsid w:val="005B673D"/>
    <w:rsid w:val="005B67DE"/>
    <w:rsid w:val="005B69C7"/>
    <w:rsid w:val="005B6CEF"/>
    <w:rsid w:val="005B6E02"/>
    <w:rsid w:val="005B6E7B"/>
    <w:rsid w:val="005B6F5D"/>
    <w:rsid w:val="005B6FF4"/>
    <w:rsid w:val="005B703B"/>
    <w:rsid w:val="005B708C"/>
    <w:rsid w:val="005B7177"/>
    <w:rsid w:val="005B71F2"/>
    <w:rsid w:val="005B7283"/>
    <w:rsid w:val="005B749A"/>
    <w:rsid w:val="005B7587"/>
    <w:rsid w:val="005B75A1"/>
    <w:rsid w:val="005B77F7"/>
    <w:rsid w:val="005B7A08"/>
    <w:rsid w:val="005B7A69"/>
    <w:rsid w:val="005B7D50"/>
    <w:rsid w:val="005C036D"/>
    <w:rsid w:val="005C0504"/>
    <w:rsid w:val="005C0673"/>
    <w:rsid w:val="005C0688"/>
    <w:rsid w:val="005C0874"/>
    <w:rsid w:val="005C0A22"/>
    <w:rsid w:val="005C0AC0"/>
    <w:rsid w:val="005C0B5E"/>
    <w:rsid w:val="005C0BB3"/>
    <w:rsid w:val="005C0CDA"/>
    <w:rsid w:val="005C0E42"/>
    <w:rsid w:val="005C11E2"/>
    <w:rsid w:val="005C1221"/>
    <w:rsid w:val="005C123A"/>
    <w:rsid w:val="005C14F9"/>
    <w:rsid w:val="005C16E9"/>
    <w:rsid w:val="005C16EE"/>
    <w:rsid w:val="005C175E"/>
    <w:rsid w:val="005C185B"/>
    <w:rsid w:val="005C19C6"/>
    <w:rsid w:val="005C1CC1"/>
    <w:rsid w:val="005C1CC2"/>
    <w:rsid w:val="005C226A"/>
    <w:rsid w:val="005C22BC"/>
    <w:rsid w:val="005C23DF"/>
    <w:rsid w:val="005C2427"/>
    <w:rsid w:val="005C2527"/>
    <w:rsid w:val="005C2704"/>
    <w:rsid w:val="005C277D"/>
    <w:rsid w:val="005C2891"/>
    <w:rsid w:val="005C2958"/>
    <w:rsid w:val="005C2B66"/>
    <w:rsid w:val="005C2EFC"/>
    <w:rsid w:val="005C2F7E"/>
    <w:rsid w:val="005C3258"/>
    <w:rsid w:val="005C3298"/>
    <w:rsid w:val="005C32CF"/>
    <w:rsid w:val="005C32F3"/>
    <w:rsid w:val="005C3306"/>
    <w:rsid w:val="005C347C"/>
    <w:rsid w:val="005C34B4"/>
    <w:rsid w:val="005C3830"/>
    <w:rsid w:val="005C3B79"/>
    <w:rsid w:val="005C3B9D"/>
    <w:rsid w:val="005C40B1"/>
    <w:rsid w:val="005C4256"/>
    <w:rsid w:val="005C42F9"/>
    <w:rsid w:val="005C435D"/>
    <w:rsid w:val="005C44A8"/>
    <w:rsid w:val="005C49A6"/>
    <w:rsid w:val="005C4A6D"/>
    <w:rsid w:val="005C4E8B"/>
    <w:rsid w:val="005C4EA9"/>
    <w:rsid w:val="005C4FA3"/>
    <w:rsid w:val="005C5557"/>
    <w:rsid w:val="005C565A"/>
    <w:rsid w:val="005C5A2B"/>
    <w:rsid w:val="005C5C96"/>
    <w:rsid w:val="005C5E0A"/>
    <w:rsid w:val="005C6007"/>
    <w:rsid w:val="005C6026"/>
    <w:rsid w:val="005C6069"/>
    <w:rsid w:val="005C6311"/>
    <w:rsid w:val="005C6347"/>
    <w:rsid w:val="005C64C5"/>
    <w:rsid w:val="005C65C0"/>
    <w:rsid w:val="005C65DE"/>
    <w:rsid w:val="005C6959"/>
    <w:rsid w:val="005C69EF"/>
    <w:rsid w:val="005C6A1C"/>
    <w:rsid w:val="005C6C9A"/>
    <w:rsid w:val="005C6D24"/>
    <w:rsid w:val="005C6E96"/>
    <w:rsid w:val="005C6FF8"/>
    <w:rsid w:val="005C71A4"/>
    <w:rsid w:val="005C728F"/>
    <w:rsid w:val="005C732E"/>
    <w:rsid w:val="005C753B"/>
    <w:rsid w:val="005C754F"/>
    <w:rsid w:val="005C768E"/>
    <w:rsid w:val="005C776A"/>
    <w:rsid w:val="005C79CC"/>
    <w:rsid w:val="005C7A9A"/>
    <w:rsid w:val="005C7AE5"/>
    <w:rsid w:val="005C7B2E"/>
    <w:rsid w:val="005C7BA8"/>
    <w:rsid w:val="005C7F86"/>
    <w:rsid w:val="005C7FCD"/>
    <w:rsid w:val="005D0119"/>
    <w:rsid w:val="005D0357"/>
    <w:rsid w:val="005D0451"/>
    <w:rsid w:val="005D0493"/>
    <w:rsid w:val="005D05A5"/>
    <w:rsid w:val="005D05E1"/>
    <w:rsid w:val="005D0677"/>
    <w:rsid w:val="005D06BD"/>
    <w:rsid w:val="005D0713"/>
    <w:rsid w:val="005D0773"/>
    <w:rsid w:val="005D0A3A"/>
    <w:rsid w:val="005D0FF6"/>
    <w:rsid w:val="005D1171"/>
    <w:rsid w:val="005D1260"/>
    <w:rsid w:val="005D1409"/>
    <w:rsid w:val="005D142A"/>
    <w:rsid w:val="005D15FF"/>
    <w:rsid w:val="005D1848"/>
    <w:rsid w:val="005D199D"/>
    <w:rsid w:val="005D19F1"/>
    <w:rsid w:val="005D1A5D"/>
    <w:rsid w:val="005D1D67"/>
    <w:rsid w:val="005D1F13"/>
    <w:rsid w:val="005D207F"/>
    <w:rsid w:val="005D20ED"/>
    <w:rsid w:val="005D225F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2FB"/>
    <w:rsid w:val="005D350B"/>
    <w:rsid w:val="005D3578"/>
    <w:rsid w:val="005D36CF"/>
    <w:rsid w:val="005D384C"/>
    <w:rsid w:val="005D39F1"/>
    <w:rsid w:val="005D3A21"/>
    <w:rsid w:val="005D3C8E"/>
    <w:rsid w:val="005D3E64"/>
    <w:rsid w:val="005D3F6F"/>
    <w:rsid w:val="005D407D"/>
    <w:rsid w:val="005D421E"/>
    <w:rsid w:val="005D4475"/>
    <w:rsid w:val="005D465D"/>
    <w:rsid w:val="005D4711"/>
    <w:rsid w:val="005D4B71"/>
    <w:rsid w:val="005D4D5A"/>
    <w:rsid w:val="005D4E43"/>
    <w:rsid w:val="005D4FFF"/>
    <w:rsid w:val="005D506E"/>
    <w:rsid w:val="005D5573"/>
    <w:rsid w:val="005D55BC"/>
    <w:rsid w:val="005D57A1"/>
    <w:rsid w:val="005D59FE"/>
    <w:rsid w:val="005D5FD6"/>
    <w:rsid w:val="005D6007"/>
    <w:rsid w:val="005D61F5"/>
    <w:rsid w:val="005D6253"/>
    <w:rsid w:val="005D6537"/>
    <w:rsid w:val="005D65F6"/>
    <w:rsid w:val="005D66BE"/>
    <w:rsid w:val="005D67C9"/>
    <w:rsid w:val="005D67D5"/>
    <w:rsid w:val="005D69C0"/>
    <w:rsid w:val="005D6C22"/>
    <w:rsid w:val="005D6C66"/>
    <w:rsid w:val="005D6F5C"/>
    <w:rsid w:val="005D6F80"/>
    <w:rsid w:val="005D70BA"/>
    <w:rsid w:val="005D729A"/>
    <w:rsid w:val="005D729E"/>
    <w:rsid w:val="005D78AE"/>
    <w:rsid w:val="005D7BD2"/>
    <w:rsid w:val="005D7DA8"/>
    <w:rsid w:val="005D7FA9"/>
    <w:rsid w:val="005D7FEB"/>
    <w:rsid w:val="005E0157"/>
    <w:rsid w:val="005E0158"/>
    <w:rsid w:val="005E0498"/>
    <w:rsid w:val="005E050B"/>
    <w:rsid w:val="005E052E"/>
    <w:rsid w:val="005E070D"/>
    <w:rsid w:val="005E0750"/>
    <w:rsid w:val="005E0805"/>
    <w:rsid w:val="005E0912"/>
    <w:rsid w:val="005E0B75"/>
    <w:rsid w:val="005E0C3C"/>
    <w:rsid w:val="005E0DB9"/>
    <w:rsid w:val="005E0DE7"/>
    <w:rsid w:val="005E10BC"/>
    <w:rsid w:val="005E12AF"/>
    <w:rsid w:val="005E1320"/>
    <w:rsid w:val="005E18F3"/>
    <w:rsid w:val="005E19DC"/>
    <w:rsid w:val="005E1AB7"/>
    <w:rsid w:val="005E1B90"/>
    <w:rsid w:val="005E1C1F"/>
    <w:rsid w:val="005E1EF2"/>
    <w:rsid w:val="005E1F1D"/>
    <w:rsid w:val="005E1FEF"/>
    <w:rsid w:val="005E22C7"/>
    <w:rsid w:val="005E22F8"/>
    <w:rsid w:val="005E235C"/>
    <w:rsid w:val="005E24EF"/>
    <w:rsid w:val="005E2688"/>
    <w:rsid w:val="005E28CB"/>
    <w:rsid w:val="005E28F2"/>
    <w:rsid w:val="005E2948"/>
    <w:rsid w:val="005E2A83"/>
    <w:rsid w:val="005E2B3C"/>
    <w:rsid w:val="005E339A"/>
    <w:rsid w:val="005E3663"/>
    <w:rsid w:val="005E39C5"/>
    <w:rsid w:val="005E3B8F"/>
    <w:rsid w:val="005E3BAF"/>
    <w:rsid w:val="005E3BB0"/>
    <w:rsid w:val="005E3C22"/>
    <w:rsid w:val="005E4182"/>
    <w:rsid w:val="005E421D"/>
    <w:rsid w:val="005E4556"/>
    <w:rsid w:val="005E45DD"/>
    <w:rsid w:val="005E47A9"/>
    <w:rsid w:val="005E4860"/>
    <w:rsid w:val="005E48BF"/>
    <w:rsid w:val="005E48D1"/>
    <w:rsid w:val="005E48D9"/>
    <w:rsid w:val="005E49C5"/>
    <w:rsid w:val="005E49D0"/>
    <w:rsid w:val="005E4A4A"/>
    <w:rsid w:val="005E4FA3"/>
    <w:rsid w:val="005E501F"/>
    <w:rsid w:val="005E51A4"/>
    <w:rsid w:val="005E542C"/>
    <w:rsid w:val="005E5478"/>
    <w:rsid w:val="005E597B"/>
    <w:rsid w:val="005E59CF"/>
    <w:rsid w:val="005E5A92"/>
    <w:rsid w:val="005E5C0E"/>
    <w:rsid w:val="005E5CBB"/>
    <w:rsid w:val="005E5D0A"/>
    <w:rsid w:val="005E5E3D"/>
    <w:rsid w:val="005E6158"/>
    <w:rsid w:val="005E62E1"/>
    <w:rsid w:val="005E633E"/>
    <w:rsid w:val="005E634A"/>
    <w:rsid w:val="005E640E"/>
    <w:rsid w:val="005E64EF"/>
    <w:rsid w:val="005E66F7"/>
    <w:rsid w:val="005E7266"/>
    <w:rsid w:val="005E726C"/>
    <w:rsid w:val="005E76AD"/>
    <w:rsid w:val="005E7C6D"/>
    <w:rsid w:val="005E7CFC"/>
    <w:rsid w:val="005E7DC4"/>
    <w:rsid w:val="005E7FA1"/>
    <w:rsid w:val="005E7FC1"/>
    <w:rsid w:val="005E7FC8"/>
    <w:rsid w:val="005F0434"/>
    <w:rsid w:val="005F04CF"/>
    <w:rsid w:val="005F068E"/>
    <w:rsid w:val="005F0749"/>
    <w:rsid w:val="005F0AAD"/>
    <w:rsid w:val="005F0B5B"/>
    <w:rsid w:val="005F0BA7"/>
    <w:rsid w:val="005F0DF4"/>
    <w:rsid w:val="005F0DFD"/>
    <w:rsid w:val="005F0E7C"/>
    <w:rsid w:val="005F1343"/>
    <w:rsid w:val="005F178A"/>
    <w:rsid w:val="005F17FF"/>
    <w:rsid w:val="005F195E"/>
    <w:rsid w:val="005F19DD"/>
    <w:rsid w:val="005F1A89"/>
    <w:rsid w:val="005F1DAF"/>
    <w:rsid w:val="005F1DC6"/>
    <w:rsid w:val="005F1EAB"/>
    <w:rsid w:val="005F22A7"/>
    <w:rsid w:val="005F24C0"/>
    <w:rsid w:val="005F26C5"/>
    <w:rsid w:val="005F26ED"/>
    <w:rsid w:val="005F2895"/>
    <w:rsid w:val="005F2ADB"/>
    <w:rsid w:val="005F2B52"/>
    <w:rsid w:val="005F2CB7"/>
    <w:rsid w:val="005F2D1D"/>
    <w:rsid w:val="005F306D"/>
    <w:rsid w:val="005F3225"/>
    <w:rsid w:val="005F349C"/>
    <w:rsid w:val="005F3603"/>
    <w:rsid w:val="005F368B"/>
    <w:rsid w:val="005F388C"/>
    <w:rsid w:val="005F38EA"/>
    <w:rsid w:val="005F3D5C"/>
    <w:rsid w:val="005F3E86"/>
    <w:rsid w:val="005F3F69"/>
    <w:rsid w:val="005F40E5"/>
    <w:rsid w:val="005F4171"/>
    <w:rsid w:val="005F422A"/>
    <w:rsid w:val="005F425B"/>
    <w:rsid w:val="005F42F9"/>
    <w:rsid w:val="005F43E6"/>
    <w:rsid w:val="005F4495"/>
    <w:rsid w:val="005F4687"/>
    <w:rsid w:val="005F46BE"/>
    <w:rsid w:val="005F46CC"/>
    <w:rsid w:val="005F4968"/>
    <w:rsid w:val="005F4AEE"/>
    <w:rsid w:val="005F4B62"/>
    <w:rsid w:val="005F4B6B"/>
    <w:rsid w:val="005F4D04"/>
    <w:rsid w:val="005F4DC1"/>
    <w:rsid w:val="005F4EEE"/>
    <w:rsid w:val="005F51E3"/>
    <w:rsid w:val="005F51EC"/>
    <w:rsid w:val="005F556A"/>
    <w:rsid w:val="005F56E4"/>
    <w:rsid w:val="005F5950"/>
    <w:rsid w:val="005F5A0D"/>
    <w:rsid w:val="005F5B5C"/>
    <w:rsid w:val="005F5C66"/>
    <w:rsid w:val="005F5CCB"/>
    <w:rsid w:val="005F5D8E"/>
    <w:rsid w:val="005F5E49"/>
    <w:rsid w:val="005F5F8B"/>
    <w:rsid w:val="005F5FFC"/>
    <w:rsid w:val="005F60C0"/>
    <w:rsid w:val="005F60CB"/>
    <w:rsid w:val="005F61CD"/>
    <w:rsid w:val="005F6293"/>
    <w:rsid w:val="005F6676"/>
    <w:rsid w:val="005F690C"/>
    <w:rsid w:val="005F6969"/>
    <w:rsid w:val="005F6A03"/>
    <w:rsid w:val="005F6B20"/>
    <w:rsid w:val="005F6E07"/>
    <w:rsid w:val="005F6E7A"/>
    <w:rsid w:val="005F6EE7"/>
    <w:rsid w:val="005F74C3"/>
    <w:rsid w:val="005F7563"/>
    <w:rsid w:val="005F783F"/>
    <w:rsid w:val="005F7894"/>
    <w:rsid w:val="005F7967"/>
    <w:rsid w:val="005F7997"/>
    <w:rsid w:val="005F7DC2"/>
    <w:rsid w:val="00600171"/>
    <w:rsid w:val="00600317"/>
    <w:rsid w:val="006004F5"/>
    <w:rsid w:val="0060084B"/>
    <w:rsid w:val="00600ACD"/>
    <w:rsid w:val="00600B9C"/>
    <w:rsid w:val="00600BC6"/>
    <w:rsid w:val="00600C69"/>
    <w:rsid w:val="006010FB"/>
    <w:rsid w:val="0060125E"/>
    <w:rsid w:val="0060135B"/>
    <w:rsid w:val="0060141A"/>
    <w:rsid w:val="006016CC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4"/>
    <w:rsid w:val="00602CE5"/>
    <w:rsid w:val="00602EA5"/>
    <w:rsid w:val="00603102"/>
    <w:rsid w:val="006034C3"/>
    <w:rsid w:val="0060352C"/>
    <w:rsid w:val="006036DC"/>
    <w:rsid w:val="0060372C"/>
    <w:rsid w:val="006037A4"/>
    <w:rsid w:val="006038D0"/>
    <w:rsid w:val="00603A61"/>
    <w:rsid w:val="00603AAF"/>
    <w:rsid w:val="00603F6A"/>
    <w:rsid w:val="006040AC"/>
    <w:rsid w:val="0060410E"/>
    <w:rsid w:val="00604255"/>
    <w:rsid w:val="00604320"/>
    <w:rsid w:val="00604368"/>
    <w:rsid w:val="006046EB"/>
    <w:rsid w:val="006047BF"/>
    <w:rsid w:val="00604988"/>
    <w:rsid w:val="00604A7F"/>
    <w:rsid w:val="00604C01"/>
    <w:rsid w:val="00604D64"/>
    <w:rsid w:val="00604D90"/>
    <w:rsid w:val="00604F01"/>
    <w:rsid w:val="00605047"/>
    <w:rsid w:val="0060556C"/>
    <w:rsid w:val="00605A61"/>
    <w:rsid w:val="00605AA7"/>
    <w:rsid w:val="00605AD4"/>
    <w:rsid w:val="00605FFF"/>
    <w:rsid w:val="00606008"/>
    <w:rsid w:val="00606070"/>
    <w:rsid w:val="006061A9"/>
    <w:rsid w:val="006065B3"/>
    <w:rsid w:val="00606646"/>
    <w:rsid w:val="0060672A"/>
    <w:rsid w:val="0060675E"/>
    <w:rsid w:val="0060676F"/>
    <w:rsid w:val="0060699E"/>
    <w:rsid w:val="00606CCE"/>
    <w:rsid w:val="006070C3"/>
    <w:rsid w:val="00607218"/>
    <w:rsid w:val="006072A0"/>
    <w:rsid w:val="006075D8"/>
    <w:rsid w:val="00607E4B"/>
    <w:rsid w:val="00607EF2"/>
    <w:rsid w:val="0061013C"/>
    <w:rsid w:val="0061031E"/>
    <w:rsid w:val="006103C4"/>
    <w:rsid w:val="0061066C"/>
    <w:rsid w:val="006106C4"/>
    <w:rsid w:val="00610873"/>
    <w:rsid w:val="0061098F"/>
    <w:rsid w:val="00610A05"/>
    <w:rsid w:val="00610A51"/>
    <w:rsid w:val="00610C65"/>
    <w:rsid w:val="00610C77"/>
    <w:rsid w:val="00610CA3"/>
    <w:rsid w:val="00610FDE"/>
    <w:rsid w:val="0061103A"/>
    <w:rsid w:val="00611314"/>
    <w:rsid w:val="006116F7"/>
    <w:rsid w:val="0061172F"/>
    <w:rsid w:val="0061182D"/>
    <w:rsid w:val="006119AA"/>
    <w:rsid w:val="00611DFD"/>
    <w:rsid w:val="00612230"/>
    <w:rsid w:val="006124E3"/>
    <w:rsid w:val="00612814"/>
    <w:rsid w:val="00612A0B"/>
    <w:rsid w:val="00612CBF"/>
    <w:rsid w:val="00612D7C"/>
    <w:rsid w:val="00613016"/>
    <w:rsid w:val="00613364"/>
    <w:rsid w:val="006134D3"/>
    <w:rsid w:val="0061375C"/>
    <w:rsid w:val="0061397C"/>
    <w:rsid w:val="00613A13"/>
    <w:rsid w:val="00613B6E"/>
    <w:rsid w:val="00613ECB"/>
    <w:rsid w:val="00613EF7"/>
    <w:rsid w:val="006141B5"/>
    <w:rsid w:val="00614206"/>
    <w:rsid w:val="006146B8"/>
    <w:rsid w:val="0061475A"/>
    <w:rsid w:val="006147F0"/>
    <w:rsid w:val="00614C99"/>
    <w:rsid w:val="00614F17"/>
    <w:rsid w:val="0061507C"/>
    <w:rsid w:val="00615118"/>
    <w:rsid w:val="006151B7"/>
    <w:rsid w:val="006155B1"/>
    <w:rsid w:val="0061564E"/>
    <w:rsid w:val="006156CC"/>
    <w:rsid w:val="0061570F"/>
    <w:rsid w:val="00615823"/>
    <w:rsid w:val="00615899"/>
    <w:rsid w:val="00615A7C"/>
    <w:rsid w:val="00615CAE"/>
    <w:rsid w:val="00615D8C"/>
    <w:rsid w:val="00615E91"/>
    <w:rsid w:val="00616201"/>
    <w:rsid w:val="0061627D"/>
    <w:rsid w:val="00616306"/>
    <w:rsid w:val="006163F9"/>
    <w:rsid w:val="006167F7"/>
    <w:rsid w:val="00616820"/>
    <w:rsid w:val="006168B3"/>
    <w:rsid w:val="006168F3"/>
    <w:rsid w:val="0061694B"/>
    <w:rsid w:val="00616A34"/>
    <w:rsid w:val="00616B97"/>
    <w:rsid w:val="00616C7D"/>
    <w:rsid w:val="00616CB3"/>
    <w:rsid w:val="00616D41"/>
    <w:rsid w:val="00616D95"/>
    <w:rsid w:val="00616F55"/>
    <w:rsid w:val="00616FDE"/>
    <w:rsid w:val="006170A4"/>
    <w:rsid w:val="0061714C"/>
    <w:rsid w:val="00617156"/>
    <w:rsid w:val="00617159"/>
    <w:rsid w:val="006171F1"/>
    <w:rsid w:val="00617337"/>
    <w:rsid w:val="0061741F"/>
    <w:rsid w:val="006175D3"/>
    <w:rsid w:val="00617971"/>
    <w:rsid w:val="00617E3A"/>
    <w:rsid w:val="00617EAB"/>
    <w:rsid w:val="00617F70"/>
    <w:rsid w:val="00620109"/>
    <w:rsid w:val="0062022B"/>
    <w:rsid w:val="00620341"/>
    <w:rsid w:val="0062053F"/>
    <w:rsid w:val="00620584"/>
    <w:rsid w:val="006205AF"/>
    <w:rsid w:val="006205CC"/>
    <w:rsid w:val="00620955"/>
    <w:rsid w:val="00620E36"/>
    <w:rsid w:val="00620ECA"/>
    <w:rsid w:val="006211A2"/>
    <w:rsid w:val="006211FB"/>
    <w:rsid w:val="00621220"/>
    <w:rsid w:val="00621562"/>
    <w:rsid w:val="00621567"/>
    <w:rsid w:val="006217AD"/>
    <w:rsid w:val="00621A70"/>
    <w:rsid w:val="00621E01"/>
    <w:rsid w:val="00621F39"/>
    <w:rsid w:val="006221F1"/>
    <w:rsid w:val="006222C3"/>
    <w:rsid w:val="006223C1"/>
    <w:rsid w:val="006224CF"/>
    <w:rsid w:val="00622793"/>
    <w:rsid w:val="006227E2"/>
    <w:rsid w:val="0062288A"/>
    <w:rsid w:val="00622895"/>
    <w:rsid w:val="00622ACD"/>
    <w:rsid w:val="00622BCF"/>
    <w:rsid w:val="00622C74"/>
    <w:rsid w:val="00622CC0"/>
    <w:rsid w:val="00622D6E"/>
    <w:rsid w:val="00622DAD"/>
    <w:rsid w:val="00622FF5"/>
    <w:rsid w:val="006230FB"/>
    <w:rsid w:val="006233CD"/>
    <w:rsid w:val="0062382B"/>
    <w:rsid w:val="006238B6"/>
    <w:rsid w:val="006239FD"/>
    <w:rsid w:val="00623FF5"/>
    <w:rsid w:val="00624107"/>
    <w:rsid w:val="006241F5"/>
    <w:rsid w:val="0062428E"/>
    <w:rsid w:val="00624383"/>
    <w:rsid w:val="006245EC"/>
    <w:rsid w:val="006248F3"/>
    <w:rsid w:val="00624B8B"/>
    <w:rsid w:val="00624CF6"/>
    <w:rsid w:val="00624D58"/>
    <w:rsid w:val="006250FC"/>
    <w:rsid w:val="006253EE"/>
    <w:rsid w:val="006255B2"/>
    <w:rsid w:val="00625898"/>
    <w:rsid w:val="00625A54"/>
    <w:rsid w:val="00625A77"/>
    <w:rsid w:val="00625AB6"/>
    <w:rsid w:val="00625D4E"/>
    <w:rsid w:val="00625DA7"/>
    <w:rsid w:val="00626027"/>
    <w:rsid w:val="0062611C"/>
    <w:rsid w:val="006263A0"/>
    <w:rsid w:val="006265B1"/>
    <w:rsid w:val="0062697D"/>
    <w:rsid w:val="00626BDA"/>
    <w:rsid w:val="00626D39"/>
    <w:rsid w:val="00626DDA"/>
    <w:rsid w:val="00626E8E"/>
    <w:rsid w:val="00626F28"/>
    <w:rsid w:val="00626F7E"/>
    <w:rsid w:val="00626F8C"/>
    <w:rsid w:val="0062704F"/>
    <w:rsid w:val="00627139"/>
    <w:rsid w:val="00627229"/>
    <w:rsid w:val="00627454"/>
    <w:rsid w:val="00627605"/>
    <w:rsid w:val="00627622"/>
    <w:rsid w:val="006276B5"/>
    <w:rsid w:val="00627AA5"/>
    <w:rsid w:val="00627B66"/>
    <w:rsid w:val="00627D73"/>
    <w:rsid w:val="00627E26"/>
    <w:rsid w:val="00627EC2"/>
    <w:rsid w:val="00627FE1"/>
    <w:rsid w:val="00630231"/>
    <w:rsid w:val="0063060B"/>
    <w:rsid w:val="00630A2B"/>
    <w:rsid w:val="00630E0B"/>
    <w:rsid w:val="00630EE4"/>
    <w:rsid w:val="00631099"/>
    <w:rsid w:val="00631105"/>
    <w:rsid w:val="006312B9"/>
    <w:rsid w:val="0063134C"/>
    <w:rsid w:val="006313C2"/>
    <w:rsid w:val="006315F7"/>
    <w:rsid w:val="00631A26"/>
    <w:rsid w:val="00631BFD"/>
    <w:rsid w:val="00632474"/>
    <w:rsid w:val="00632A9F"/>
    <w:rsid w:val="00632C41"/>
    <w:rsid w:val="00632C81"/>
    <w:rsid w:val="00632C9F"/>
    <w:rsid w:val="006330F4"/>
    <w:rsid w:val="0063337E"/>
    <w:rsid w:val="006333FB"/>
    <w:rsid w:val="0063357F"/>
    <w:rsid w:val="00633799"/>
    <w:rsid w:val="00633EBE"/>
    <w:rsid w:val="006343B8"/>
    <w:rsid w:val="00634469"/>
    <w:rsid w:val="006344E0"/>
    <w:rsid w:val="0063450A"/>
    <w:rsid w:val="006347A2"/>
    <w:rsid w:val="00634A10"/>
    <w:rsid w:val="00634CD4"/>
    <w:rsid w:val="00634EB1"/>
    <w:rsid w:val="00634F15"/>
    <w:rsid w:val="0063553D"/>
    <w:rsid w:val="006356B9"/>
    <w:rsid w:val="00635981"/>
    <w:rsid w:val="00635A01"/>
    <w:rsid w:val="00635B25"/>
    <w:rsid w:val="00635B75"/>
    <w:rsid w:val="00635CCC"/>
    <w:rsid w:val="00635CE6"/>
    <w:rsid w:val="00635D4E"/>
    <w:rsid w:val="00636388"/>
    <w:rsid w:val="00636420"/>
    <w:rsid w:val="00636596"/>
    <w:rsid w:val="00636877"/>
    <w:rsid w:val="00636D92"/>
    <w:rsid w:val="00636DD5"/>
    <w:rsid w:val="00636DD8"/>
    <w:rsid w:val="006370A1"/>
    <w:rsid w:val="006371E2"/>
    <w:rsid w:val="006372E3"/>
    <w:rsid w:val="00637553"/>
    <w:rsid w:val="006375C8"/>
    <w:rsid w:val="006377FD"/>
    <w:rsid w:val="006378BB"/>
    <w:rsid w:val="006378D3"/>
    <w:rsid w:val="00637B1F"/>
    <w:rsid w:val="00637C82"/>
    <w:rsid w:val="00637E26"/>
    <w:rsid w:val="0064003C"/>
    <w:rsid w:val="00640182"/>
    <w:rsid w:val="00640204"/>
    <w:rsid w:val="00640267"/>
    <w:rsid w:val="006406F4"/>
    <w:rsid w:val="0064070C"/>
    <w:rsid w:val="0064092E"/>
    <w:rsid w:val="00640932"/>
    <w:rsid w:val="0064114D"/>
    <w:rsid w:val="006412CD"/>
    <w:rsid w:val="0064169D"/>
    <w:rsid w:val="0064190C"/>
    <w:rsid w:val="00641968"/>
    <w:rsid w:val="00641A6F"/>
    <w:rsid w:val="00641DD6"/>
    <w:rsid w:val="00641F0C"/>
    <w:rsid w:val="00641F3D"/>
    <w:rsid w:val="00642531"/>
    <w:rsid w:val="006426F2"/>
    <w:rsid w:val="00642795"/>
    <w:rsid w:val="0064285C"/>
    <w:rsid w:val="00642BFC"/>
    <w:rsid w:val="00642D1E"/>
    <w:rsid w:val="00642E24"/>
    <w:rsid w:val="00642F96"/>
    <w:rsid w:val="0064308D"/>
    <w:rsid w:val="006430C4"/>
    <w:rsid w:val="00643256"/>
    <w:rsid w:val="006432C1"/>
    <w:rsid w:val="006433BB"/>
    <w:rsid w:val="00643461"/>
    <w:rsid w:val="0064350E"/>
    <w:rsid w:val="0064359A"/>
    <w:rsid w:val="006435EC"/>
    <w:rsid w:val="00643741"/>
    <w:rsid w:val="0064384E"/>
    <w:rsid w:val="00643A7E"/>
    <w:rsid w:val="00643F65"/>
    <w:rsid w:val="00643FF9"/>
    <w:rsid w:val="00644152"/>
    <w:rsid w:val="006442C7"/>
    <w:rsid w:val="00644CBE"/>
    <w:rsid w:val="00644D37"/>
    <w:rsid w:val="00644E62"/>
    <w:rsid w:val="00644F67"/>
    <w:rsid w:val="006450E7"/>
    <w:rsid w:val="00645295"/>
    <w:rsid w:val="00645383"/>
    <w:rsid w:val="006453D5"/>
    <w:rsid w:val="00645605"/>
    <w:rsid w:val="006458FA"/>
    <w:rsid w:val="0064590C"/>
    <w:rsid w:val="00645ADA"/>
    <w:rsid w:val="00645E02"/>
    <w:rsid w:val="00645EC1"/>
    <w:rsid w:val="00646153"/>
    <w:rsid w:val="006461EB"/>
    <w:rsid w:val="00646262"/>
    <w:rsid w:val="006464CE"/>
    <w:rsid w:val="006465F7"/>
    <w:rsid w:val="0064667C"/>
    <w:rsid w:val="006467A3"/>
    <w:rsid w:val="00646A20"/>
    <w:rsid w:val="00646BC6"/>
    <w:rsid w:val="00646E56"/>
    <w:rsid w:val="00647177"/>
    <w:rsid w:val="00647262"/>
    <w:rsid w:val="0064741F"/>
    <w:rsid w:val="0064747F"/>
    <w:rsid w:val="00647591"/>
    <w:rsid w:val="006478A5"/>
    <w:rsid w:val="006478EC"/>
    <w:rsid w:val="006478F2"/>
    <w:rsid w:val="0065003B"/>
    <w:rsid w:val="00650264"/>
    <w:rsid w:val="0065067C"/>
    <w:rsid w:val="00650726"/>
    <w:rsid w:val="00650E05"/>
    <w:rsid w:val="00651928"/>
    <w:rsid w:val="00651BEC"/>
    <w:rsid w:val="00651E4F"/>
    <w:rsid w:val="006520BA"/>
    <w:rsid w:val="0065223D"/>
    <w:rsid w:val="0065253A"/>
    <w:rsid w:val="0065262C"/>
    <w:rsid w:val="00652649"/>
    <w:rsid w:val="00652856"/>
    <w:rsid w:val="0065293D"/>
    <w:rsid w:val="00652E33"/>
    <w:rsid w:val="006532FF"/>
    <w:rsid w:val="00653371"/>
    <w:rsid w:val="00653412"/>
    <w:rsid w:val="00653832"/>
    <w:rsid w:val="0065391C"/>
    <w:rsid w:val="006539F9"/>
    <w:rsid w:val="00653B57"/>
    <w:rsid w:val="00653BFF"/>
    <w:rsid w:val="00653E12"/>
    <w:rsid w:val="0065403E"/>
    <w:rsid w:val="006540E7"/>
    <w:rsid w:val="006544C4"/>
    <w:rsid w:val="006544D2"/>
    <w:rsid w:val="0065451F"/>
    <w:rsid w:val="0065479B"/>
    <w:rsid w:val="006547AF"/>
    <w:rsid w:val="0065482B"/>
    <w:rsid w:val="00654871"/>
    <w:rsid w:val="00654A8B"/>
    <w:rsid w:val="006553CD"/>
    <w:rsid w:val="006555C7"/>
    <w:rsid w:val="006556A9"/>
    <w:rsid w:val="00655719"/>
    <w:rsid w:val="00655A8C"/>
    <w:rsid w:val="00655AA5"/>
    <w:rsid w:val="00656056"/>
    <w:rsid w:val="00656400"/>
    <w:rsid w:val="00656715"/>
    <w:rsid w:val="00656B20"/>
    <w:rsid w:val="00656B6F"/>
    <w:rsid w:val="00656D2E"/>
    <w:rsid w:val="00656D39"/>
    <w:rsid w:val="00656ECD"/>
    <w:rsid w:val="00657092"/>
    <w:rsid w:val="00657184"/>
    <w:rsid w:val="0065728B"/>
    <w:rsid w:val="006572AA"/>
    <w:rsid w:val="00657376"/>
    <w:rsid w:val="00657801"/>
    <w:rsid w:val="006578AA"/>
    <w:rsid w:val="00657974"/>
    <w:rsid w:val="00657F44"/>
    <w:rsid w:val="00657F55"/>
    <w:rsid w:val="006600BE"/>
    <w:rsid w:val="00660164"/>
    <w:rsid w:val="0066023F"/>
    <w:rsid w:val="0066033C"/>
    <w:rsid w:val="0066035F"/>
    <w:rsid w:val="006608CB"/>
    <w:rsid w:val="00660A9A"/>
    <w:rsid w:val="0066108E"/>
    <w:rsid w:val="0066140F"/>
    <w:rsid w:val="00661649"/>
    <w:rsid w:val="00661862"/>
    <w:rsid w:val="006618E8"/>
    <w:rsid w:val="00661B2E"/>
    <w:rsid w:val="00661C39"/>
    <w:rsid w:val="00662339"/>
    <w:rsid w:val="00662536"/>
    <w:rsid w:val="00662A77"/>
    <w:rsid w:val="00662BB5"/>
    <w:rsid w:val="00662BED"/>
    <w:rsid w:val="00662D0D"/>
    <w:rsid w:val="0066313E"/>
    <w:rsid w:val="00663903"/>
    <w:rsid w:val="00663A07"/>
    <w:rsid w:val="00663E03"/>
    <w:rsid w:val="00663E6A"/>
    <w:rsid w:val="00663EDE"/>
    <w:rsid w:val="00664000"/>
    <w:rsid w:val="00664052"/>
    <w:rsid w:val="00664077"/>
    <w:rsid w:val="00664156"/>
    <w:rsid w:val="00664374"/>
    <w:rsid w:val="00664481"/>
    <w:rsid w:val="006646B6"/>
    <w:rsid w:val="00664919"/>
    <w:rsid w:val="0066494F"/>
    <w:rsid w:val="00664966"/>
    <w:rsid w:val="00664B69"/>
    <w:rsid w:val="00664BC3"/>
    <w:rsid w:val="00664D3B"/>
    <w:rsid w:val="00664F2A"/>
    <w:rsid w:val="006651EC"/>
    <w:rsid w:val="006652CA"/>
    <w:rsid w:val="00665540"/>
    <w:rsid w:val="006655E3"/>
    <w:rsid w:val="006657C7"/>
    <w:rsid w:val="00665ABD"/>
    <w:rsid w:val="00665AFC"/>
    <w:rsid w:val="00665CAE"/>
    <w:rsid w:val="00665DF6"/>
    <w:rsid w:val="00665ECF"/>
    <w:rsid w:val="00665FAC"/>
    <w:rsid w:val="006661C1"/>
    <w:rsid w:val="00666417"/>
    <w:rsid w:val="00666543"/>
    <w:rsid w:val="00666858"/>
    <w:rsid w:val="00666ACF"/>
    <w:rsid w:val="00666BD8"/>
    <w:rsid w:val="00666F9B"/>
    <w:rsid w:val="00666FC0"/>
    <w:rsid w:val="0066719D"/>
    <w:rsid w:val="006671DF"/>
    <w:rsid w:val="006672E5"/>
    <w:rsid w:val="0066747C"/>
    <w:rsid w:val="00667519"/>
    <w:rsid w:val="00667662"/>
    <w:rsid w:val="00667850"/>
    <w:rsid w:val="00667927"/>
    <w:rsid w:val="006679B5"/>
    <w:rsid w:val="00667F30"/>
    <w:rsid w:val="00670086"/>
    <w:rsid w:val="00670183"/>
    <w:rsid w:val="0067047E"/>
    <w:rsid w:val="00670601"/>
    <w:rsid w:val="00670838"/>
    <w:rsid w:val="00670914"/>
    <w:rsid w:val="00670915"/>
    <w:rsid w:val="00670A49"/>
    <w:rsid w:val="00670BAD"/>
    <w:rsid w:val="00670D74"/>
    <w:rsid w:val="00670EA2"/>
    <w:rsid w:val="006710A0"/>
    <w:rsid w:val="006712DB"/>
    <w:rsid w:val="00671681"/>
    <w:rsid w:val="006716CA"/>
    <w:rsid w:val="00671921"/>
    <w:rsid w:val="00671941"/>
    <w:rsid w:val="006719C7"/>
    <w:rsid w:val="00671C63"/>
    <w:rsid w:val="00671C8E"/>
    <w:rsid w:val="00671D5D"/>
    <w:rsid w:val="00671E78"/>
    <w:rsid w:val="00671ED5"/>
    <w:rsid w:val="00671EE1"/>
    <w:rsid w:val="0067212F"/>
    <w:rsid w:val="00672187"/>
    <w:rsid w:val="006724A3"/>
    <w:rsid w:val="00672823"/>
    <w:rsid w:val="00672B35"/>
    <w:rsid w:val="00672B82"/>
    <w:rsid w:val="00672FDE"/>
    <w:rsid w:val="00672FEF"/>
    <w:rsid w:val="00673372"/>
    <w:rsid w:val="00673393"/>
    <w:rsid w:val="0067347C"/>
    <w:rsid w:val="00673562"/>
    <w:rsid w:val="00673700"/>
    <w:rsid w:val="0067372C"/>
    <w:rsid w:val="0067375F"/>
    <w:rsid w:val="006737C8"/>
    <w:rsid w:val="00674527"/>
    <w:rsid w:val="006747FF"/>
    <w:rsid w:val="00674935"/>
    <w:rsid w:val="006749F2"/>
    <w:rsid w:val="00674AD1"/>
    <w:rsid w:val="00674C0F"/>
    <w:rsid w:val="00674CB8"/>
    <w:rsid w:val="0067531D"/>
    <w:rsid w:val="00675719"/>
    <w:rsid w:val="006759E2"/>
    <w:rsid w:val="00675C1A"/>
    <w:rsid w:val="00675CDF"/>
    <w:rsid w:val="00675CF5"/>
    <w:rsid w:val="00675CFA"/>
    <w:rsid w:val="00675D44"/>
    <w:rsid w:val="00675E84"/>
    <w:rsid w:val="00675F89"/>
    <w:rsid w:val="00675FA3"/>
    <w:rsid w:val="00676216"/>
    <w:rsid w:val="00676432"/>
    <w:rsid w:val="00676513"/>
    <w:rsid w:val="0067670F"/>
    <w:rsid w:val="006767B5"/>
    <w:rsid w:val="006767FD"/>
    <w:rsid w:val="006769C9"/>
    <w:rsid w:val="00676A83"/>
    <w:rsid w:val="00676B40"/>
    <w:rsid w:val="00676B5B"/>
    <w:rsid w:val="00676C39"/>
    <w:rsid w:val="00676C5C"/>
    <w:rsid w:val="00676D07"/>
    <w:rsid w:val="00676DB0"/>
    <w:rsid w:val="006770AA"/>
    <w:rsid w:val="00677A35"/>
    <w:rsid w:val="00677BD7"/>
    <w:rsid w:val="00677C0C"/>
    <w:rsid w:val="00677C9B"/>
    <w:rsid w:val="00677D77"/>
    <w:rsid w:val="00677E2C"/>
    <w:rsid w:val="00680110"/>
    <w:rsid w:val="0068058A"/>
    <w:rsid w:val="006807EC"/>
    <w:rsid w:val="00680816"/>
    <w:rsid w:val="00680B35"/>
    <w:rsid w:val="00680F83"/>
    <w:rsid w:val="00681225"/>
    <w:rsid w:val="0068182B"/>
    <w:rsid w:val="0068187D"/>
    <w:rsid w:val="00681BE5"/>
    <w:rsid w:val="00681C0A"/>
    <w:rsid w:val="00681D4F"/>
    <w:rsid w:val="00681D93"/>
    <w:rsid w:val="00681DE3"/>
    <w:rsid w:val="00681E8A"/>
    <w:rsid w:val="00681F4C"/>
    <w:rsid w:val="00681FE6"/>
    <w:rsid w:val="00682370"/>
    <w:rsid w:val="00682483"/>
    <w:rsid w:val="006825C4"/>
    <w:rsid w:val="006826D5"/>
    <w:rsid w:val="00682A0B"/>
    <w:rsid w:val="00682B0C"/>
    <w:rsid w:val="00682BA3"/>
    <w:rsid w:val="00682DF8"/>
    <w:rsid w:val="006831C5"/>
    <w:rsid w:val="0068321F"/>
    <w:rsid w:val="00683297"/>
    <w:rsid w:val="006833B3"/>
    <w:rsid w:val="006834B4"/>
    <w:rsid w:val="00683521"/>
    <w:rsid w:val="006837E0"/>
    <w:rsid w:val="00683869"/>
    <w:rsid w:val="00683D65"/>
    <w:rsid w:val="00683E3C"/>
    <w:rsid w:val="00683F7F"/>
    <w:rsid w:val="00683FEA"/>
    <w:rsid w:val="00683FEC"/>
    <w:rsid w:val="0068418E"/>
    <w:rsid w:val="006841C6"/>
    <w:rsid w:val="0068426B"/>
    <w:rsid w:val="006843FD"/>
    <w:rsid w:val="00684409"/>
    <w:rsid w:val="00684642"/>
    <w:rsid w:val="00684CF5"/>
    <w:rsid w:val="00684DAD"/>
    <w:rsid w:val="00684F63"/>
    <w:rsid w:val="00684FE8"/>
    <w:rsid w:val="006850AC"/>
    <w:rsid w:val="006852A3"/>
    <w:rsid w:val="006855D9"/>
    <w:rsid w:val="0068562E"/>
    <w:rsid w:val="00685A3A"/>
    <w:rsid w:val="00685AE9"/>
    <w:rsid w:val="00685EB4"/>
    <w:rsid w:val="006860BE"/>
    <w:rsid w:val="0068629D"/>
    <w:rsid w:val="006862A4"/>
    <w:rsid w:val="00686535"/>
    <w:rsid w:val="0068653A"/>
    <w:rsid w:val="006865B2"/>
    <w:rsid w:val="006867F9"/>
    <w:rsid w:val="00686834"/>
    <w:rsid w:val="0068693E"/>
    <w:rsid w:val="00686B9A"/>
    <w:rsid w:val="00686E49"/>
    <w:rsid w:val="00687079"/>
    <w:rsid w:val="0068709A"/>
    <w:rsid w:val="006870DD"/>
    <w:rsid w:val="006872DA"/>
    <w:rsid w:val="00687341"/>
    <w:rsid w:val="00687557"/>
    <w:rsid w:val="00687564"/>
    <w:rsid w:val="00687598"/>
    <w:rsid w:val="006876C2"/>
    <w:rsid w:val="00687B3A"/>
    <w:rsid w:val="00687BBC"/>
    <w:rsid w:val="00687E7B"/>
    <w:rsid w:val="00687EAD"/>
    <w:rsid w:val="00687F2D"/>
    <w:rsid w:val="006901D9"/>
    <w:rsid w:val="00690218"/>
    <w:rsid w:val="006902E0"/>
    <w:rsid w:val="006905A4"/>
    <w:rsid w:val="006905A7"/>
    <w:rsid w:val="006905C6"/>
    <w:rsid w:val="006905DD"/>
    <w:rsid w:val="006908F0"/>
    <w:rsid w:val="00690A2A"/>
    <w:rsid w:val="00690B04"/>
    <w:rsid w:val="00690B49"/>
    <w:rsid w:val="00690B8C"/>
    <w:rsid w:val="00690E96"/>
    <w:rsid w:val="0069107A"/>
    <w:rsid w:val="006911E0"/>
    <w:rsid w:val="0069129F"/>
    <w:rsid w:val="006919EF"/>
    <w:rsid w:val="00691BB6"/>
    <w:rsid w:val="00692066"/>
    <w:rsid w:val="00692107"/>
    <w:rsid w:val="0069212D"/>
    <w:rsid w:val="00692606"/>
    <w:rsid w:val="00692788"/>
    <w:rsid w:val="00692A47"/>
    <w:rsid w:val="00692B06"/>
    <w:rsid w:val="00692C87"/>
    <w:rsid w:val="006930F8"/>
    <w:rsid w:val="00693235"/>
    <w:rsid w:val="0069333E"/>
    <w:rsid w:val="006933BC"/>
    <w:rsid w:val="0069354F"/>
    <w:rsid w:val="0069356A"/>
    <w:rsid w:val="0069389C"/>
    <w:rsid w:val="0069417F"/>
    <w:rsid w:val="006941D8"/>
    <w:rsid w:val="0069445E"/>
    <w:rsid w:val="006944AF"/>
    <w:rsid w:val="00694995"/>
    <w:rsid w:val="00695024"/>
    <w:rsid w:val="00695141"/>
    <w:rsid w:val="0069523D"/>
    <w:rsid w:val="006955D2"/>
    <w:rsid w:val="0069569B"/>
    <w:rsid w:val="006956C0"/>
    <w:rsid w:val="006957E5"/>
    <w:rsid w:val="006959D8"/>
    <w:rsid w:val="00695B63"/>
    <w:rsid w:val="00695DD9"/>
    <w:rsid w:val="006960F3"/>
    <w:rsid w:val="00696295"/>
    <w:rsid w:val="00696681"/>
    <w:rsid w:val="00696A5A"/>
    <w:rsid w:val="00696AFD"/>
    <w:rsid w:val="00696B37"/>
    <w:rsid w:val="00696F61"/>
    <w:rsid w:val="00696FAC"/>
    <w:rsid w:val="006970C1"/>
    <w:rsid w:val="00697527"/>
    <w:rsid w:val="0069772D"/>
    <w:rsid w:val="0069780E"/>
    <w:rsid w:val="00697B76"/>
    <w:rsid w:val="00697C70"/>
    <w:rsid w:val="00697D69"/>
    <w:rsid w:val="00697F1E"/>
    <w:rsid w:val="006A004B"/>
    <w:rsid w:val="006A0094"/>
    <w:rsid w:val="006A0112"/>
    <w:rsid w:val="006A030D"/>
    <w:rsid w:val="006A039C"/>
    <w:rsid w:val="006A09A7"/>
    <w:rsid w:val="006A0AF5"/>
    <w:rsid w:val="006A0B39"/>
    <w:rsid w:val="006A0CD2"/>
    <w:rsid w:val="006A0EA2"/>
    <w:rsid w:val="006A0F6E"/>
    <w:rsid w:val="006A10B8"/>
    <w:rsid w:val="006A1197"/>
    <w:rsid w:val="006A130C"/>
    <w:rsid w:val="006A132D"/>
    <w:rsid w:val="006A1411"/>
    <w:rsid w:val="006A1576"/>
    <w:rsid w:val="006A15DF"/>
    <w:rsid w:val="006A16A8"/>
    <w:rsid w:val="006A16F5"/>
    <w:rsid w:val="006A17B4"/>
    <w:rsid w:val="006A19B8"/>
    <w:rsid w:val="006A19FF"/>
    <w:rsid w:val="006A1B37"/>
    <w:rsid w:val="006A2292"/>
    <w:rsid w:val="006A22D4"/>
    <w:rsid w:val="006A2428"/>
    <w:rsid w:val="006A2695"/>
    <w:rsid w:val="006A26C4"/>
    <w:rsid w:val="006A26DB"/>
    <w:rsid w:val="006A2BA1"/>
    <w:rsid w:val="006A347B"/>
    <w:rsid w:val="006A3B4C"/>
    <w:rsid w:val="006A3CDE"/>
    <w:rsid w:val="006A3D18"/>
    <w:rsid w:val="006A3D69"/>
    <w:rsid w:val="006A3E0E"/>
    <w:rsid w:val="006A3E1E"/>
    <w:rsid w:val="006A3E5E"/>
    <w:rsid w:val="006A3FD6"/>
    <w:rsid w:val="006A409A"/>
    <w:rsid w:val="006A4140"/>
    <w:rsid w:val="006A4313"/>
    <w:rsid w:val="006A4461"/>
    <w:rsid w:val="006A467E"/>
    <w:rsid w:val="006A483F"/>
    <w:rsid w:val="006A4879"/>
    <w:rsid w:val="006A4A4C"/>
    <w:rsid w:val="006A4B03"/>
    <w:rsid w:val="006A4BA6"/>
    <w:rsid w:val="006A4E9A"/>
    <w:rsid w:val="006A5048"/>
    <w:rsid w:val="006A51A3"/>
    <w:rsid w:val="006A529D"/>
    <w:rsid w:val="006A5331"/>
    <w:rsid w:val="006A5659"/>
    <w:rsid w:val="006A56F9"/>
    <w:rsid w:val="006A5FF1"/>
    <w:rsid w:val="006A6136"/>
    <w:rsid w:val="006A63F0"/>
    <w:rsid w:val="006A6484"/>
    <w:rsid w:val="006A6742"/>
    <w:rsid w:val="006A67FB"/>
    <w:rsid w:val="006A6867"/>
    <w:rsid w:val="006A691B"/>
    <w:rsid w:val="006A6A70"/>
    <w:rsid w:val="006A6C4A"/>
    <w:rsid w:val="006A6CC4"/>
    <w:rsid w:val="006A6DE7"/>
    <w:rsid w:val="006A6F22"/>
    <w:rsid w:val="006A7088"/>
    <w:rsid w:val="006A708F"/>
    <w:rsid w:val="006A739D"/>
    <w:rsid w:val="006A74BD"/>
    <w:rsid w:val="006A7613"/>
    <w:rsid w:val="006A77A6"/>
    <w:rsid w:val="006A78D3"/>
    <w:rsid w:val="006A79C9"/>
    <w:rsid w:val="006B005F"/>
    <w:rsid w:val="006B0222"/>
    <w:rsid w:val="006B02AC"/>
    <w:rsid w:val="006B0572"/>
    <w:rsid w:val="006B05EC"/>
    <w:rsid w:val="006B08F6"/>
    <w:rsid w:val="006B09F4"/>
    <w:rsid w:val="006B09FE"/>
    <w:rsid w:val="006B0C25"/>
    <w:rsid w:val="006B0CFC"/>
    <w:rsid w:val="006B0CFD"/>
    <w:rsid w:val="006B1249"/>
    <w:rsid w:val="006B143F"/>
    <w:rsid w:val="006B1588"/>
    <w:rsid w:val="006B1649"/>
    <w:rsid w:val="006B191E"/>
    <w:rsid w:val="006B1996"/>
    <w:rsid w:val="006B1BD4"/>
    <w:rsid w:val="006B1FA1"/>
    <w:rsid w:val="006B2211"/>
    <w:rsid w:val="006B23DE"/>
    <w:rsid w:val="006B28C0"/>
    <w:rsid w:val="006B29B7"/>
    <w:rsid w:val="006B2A2F"/>
    <w:rsid w:val="006B2C47"/>
    <w:rsid w:val="006B2E93"/>
    <w:rsid w:val="006B2F57"/>
    <w:rsid w:val="006B312B"/>
    <w:rsid w:val="006B322E"/>
    <w:rsid w:val="006B34EF"/>
    <w:rsid w:val="006B35FB"/>
    <w:rsid w:val="006B3683"/>
    <w:rsid w:val="006B38BA"/>
    <w:rsid w:val="006B38F5"/>
    <w:rsid w:val="006B394E"/>
    <w:rsid w:val="006B39BF"/>
    <w:rsid w:val="006B3B4D"/>
    <w:rsid w:val="006B42AB"/>
    <w:rsid w:val="006B4309"/>
    <w:rsid w:val="006B43B3"/>
    <w:rsid w:val="006B4403"/>
    <w:rsid w:val="006B445C"/>
    <w:rsid w:val="006B4718"/>
    <w:rsid w:val="006B4759"/>
    <w:rsid w:val="006B47F2"/>
    <w:rsid w:val="006B49F2"/>
    <w:rsid w:val="006B4B71"/>
    <w:rsid w:val="006B4CBC"/>
    <w:rsid w:val="006B4EA0"/>
    <w:rsid w:val="006B502D"/>
    <w:rsid w:val="006B523A"/>
    <w:rsid w:val="006B529B"/>
    <w:rsid w:val="006B52CA"/>
    <w:rsid w:val="006B5368"/>
    <w:rsid w:val="006B543D"/>
    <w:rsid w:val="006B5486"/>
    <w:rsid w:val="006B5648"/>
    <w:rsid w:val="006B5AE7"/>
    <w:rsid w:val="006B5FAE"/>
    <w:rsid w:val="006B5FD0"/>
    <w:rsid w:val="006B601E"/>
    <w:rsid w:val="006B6133"/>
    <w:rsid w:val="006B616F"/>
    <w:rsid w:val="006B6664"/>
    <w:rsid w:val="006B6902"/>
    <w:rsid w:val="006B6B2B"/>
    <w:rsid w:val="006B6CE4"/>
    <w:rsid w:val="006B6E5F"/>
    <w:rsid w:val="006B6FD6"/>
    <w:rsid w:val="006B70A9"/>
    <w:rsid w:val="006B7100"/>
    <w:rsid w:val="006B71A5"/>
    <w:rsid w:val="006B72D5"/>
    <w:rsid w:val="006B7351"/>
    <w:rsid w:val="006B7387"/>
    <w:rsid w:val="006B7491"/>
    <w:rsid w:val="006B74A1"/>
    <w:rsid w:val="006B79CA"/>
    <w:rsid w:val="006B7F02"/>
    <w:rsid w:val="006C015C"/>
    <w:rsid w:val="006C01F9"/>
    <w:rsid w:val="006C071A"/>
    <w:rsid w:val="006C0D80"/>
    <w:rsid w:val="006C0EC5"/>
    <w:rsid w:val="006C0EDD"/>
    <w:rsid w:val="006C1197"/>
    <w:rsid w:val="006C1462"/>
    <w:rsid w:val="006C157E"/>
    <w:rsid w:val="006C1975"/>
    <w:rsid w:val="006C19BE"/>
    <w:rsid w:val="006C1A3A"/>
    <w:rsid w:val="006C1BA5"/>
    <w:rsid w:val="006C1BAB"/>
    <w:rsid w:val="006C1C84"/>
    <w:rsid w:val="006C1CE4"/>
    <w:rsid w:val="006C1DEE"/>
    <w:rsid w:val="006C1E61"/>
    <w:rsid w:val="006C1F1C"/>
    <w:rsid w:val="006C1F52"/>
    <w:rsid w:val="006C1FF5"/>
    <w:rsid w:val="006C2098"/>
    <w:rsid w:val="006C2131"/>
    <w:rsid w:val="006C2465"/>
    <w:rsid w:val="006C2498"/>
    <w:rsid w:val="006C2547"/>
    <w:rsid w:val="006C25EF"/>
    <w:rsid w:val="006C2677"/>
    <w:rsid w:val="006C26BA"/>
    <w:rsid w:val="006C2718"/>
    <w:rsid w:val="006C28B1"/>
    <w:rsid w:val="006C28D8"/>
    <w:rsid w:val="006C29F1"/>
    <w:rsid w:val="006C2A15"/>
    <w:rsid w:val="006C2AC4"/>
    <w:rsid w:val="006C2ADD"/>
    <w:rsid w:val="006C2AE5"/>
    <w:rsid w:val="006C2C2D"/>
    <w:rsid w:val="006C2D32"/>
    <w:rsid w:val="006C2DBE"/>
    <w:rsid w:val="006C2DEB"/>
    <w:rsid w:val="006C2E6F"/>
    <w:rsid w:val="006C2EC0"/>
    <w:rsid w:val="006C3052"/>
    <w:rsid w:val="006C3078"/>
    <w:rsid w:val="006C3102"/>
    <w:rsid w:val="006C3178"/>
    <w:rsid w:val="006C323F"/>
    <w:rsid w:val="006C3357"/>
    <w:rsid w:val="006C344C"/>
    <w:rsid w:val="006C36E5"/>
    <w:rsid w:val="006C3CBA"/>
    <w:rsid w:val="006C3D1E"/>
    <w:rsid w:val="006C41C1"/>
    <w:rsid w:val="006C42C3"/>
    <w:rsid w:val="006C448B"/>
    <w:rsid w:val="006C4BE3"/>
    <w:rsid w:val="006C4CD4"/>
    <w:rsid w:val="006C4D75"/>
    <w:rsid w:val="006C4E33"/>
    <w:rsid w:val="006C4E6C"/>
    <w:rsid w:val="006C4F56"/>
    <w:rsid w:val="006C50BF"/>
    <w:rsid w:val="006C520D"/>
    <w:rsid w:val="006C52E0"/>
    <w:rsid w:val="006C52FF"/>
    <w:rsid w:val="006C536B"/>
    <w:rsid w:val="006C55E0"/>
    <w:rsid w:val="006C55ED"/>
    <w:rsid w:val="006C596A"/>
    <w:rsid w:val="006C5BBC"/>
    <w:rsid w:val="006C5CCC"/>
    <w:rsid w:val="006C5CF0"/>
    <w:rsid w:val="006C5D14"/>
    <w:rsid w:val="006C6048"/>
    <w:rsid w:val="006C6096"/>
    <w:rsid w:val="006C6454"/>
    <w:rsid w:val="006C65D4"/>
    <w:rsid w:val="006C663D"/>
    <w:rsid w:val="006C67D6"/>
    <w:rsid w:val="006C6A01"/>
    <w:rsid w:val="006C6CF9"/>
    <w:rsid w:val="006C6D05"/>
    <w:rsid w:val="006C6D48"/>
    <w:rsid w:val="006C6F08"/>
    <w:rsid w:val="006C720D"/>
    <w:rsid w:val="006C7331"/>
    <w:rsid w:val="006C75CD"/>
    <w:rsid w:val="006C7638"/>
    <w:rsid w:val="006C7C69"/>
    <w:rsid w:val="006D01B8"/>
    <w:rsid w:val="006D029C"/>
    <w:rsid w:val="006D0365"/>
    <w:rsid w:val="006D0384"/>
    <w:rsid w:val="006D056D"/>
    <w:rsid w:val="006D05E5"/>
    <w:rsid w:val="006D076F"/>
    <w:rsid w:val="006D07C1"/>
    <w:rsid w:val="006D0920"/>
    <w:rsid w:val="006D0A0A"/>
    <w:rsid w:val="006D0AE0"/>
    <w:rsid w:val="006D0C4B"/>
    <w:rsid w:val="006D0D38"/>
    <w:rsid w:val="006D0F2B"/>
    <w:rsid w:val="006D112F"/>
    <w:rsid w:val="006D11B2"/>
    <w:rsid w:val="006D1410"/>
    <w:rsid w:val="006D1454"/>
    <w:rsid w:val="006D149A"/>
    <w:rsid w:val="006D1636"/>
    <w:rsid w:val="006D1980"/>
    <w:rsid w:val="006D1AF0"/>
    <w:rsid w:val="006D1E9D"/>
    <w:rsid w:val="006D1F89"/>
    <w:rsid w:val="006D1FF5"/>
    <w:rsid w:val="006D2375"/>
    <w:rsid w:val="006D2597"/>
    <w:rsid w:val="006D273B"/>
    <w:rsid w:val="006D28E9"/>
    <w:rsid w:val="006D292F"/>
    <w:rsid w:val="006D2A32"/>
    <w:rsid w:val="006D2BDF"/>
    <w:rsid w:val="006D2C57"/>
    <w:rsid w:val="006D2F7D"/>
    <w:rsid w:val="006D2FF6"/>
    <w:rsid w:val="006D3231"/>
    <w:rsid w:val="006D3533"/>
    <w:rsid w:val="006D36AC"/>
    <w:rsid w:val="006D39CA"/>
    <w:rsid w:val="006D3BD4"/>
    <w:rsid w:val="006D3DE5"/>
    <w:rsid w:val="006D4075"/>
    <w:rsid w:val="006D4085"/>
    <w:rsid w:val="006D4257"/>
    <w:rsid w:val="006D44B3"/>
    <w:rsid w:val="006D4634"/>
    <w:rsid w:val="006D463D"/>
    <w:rsid w:val="006D46BD"/>
    <w:rsid w:val="006D4859"/>
    <w:rsid w:val="006D4B93"/>
    <w:rsid w:val="006D4D59"/>
    <w:rsid w:val="006D4DF1"/>
    <w:rsid w:val="006D4E1D"/>
    <w:rsid w:val="006D4E26"/>
    <w:rsid w:val="006D535C"/>
    <w:rsid w:val="006D549E"/>
    <w:rsid w:val="006D5533"/>
    <w:rsid w:val="006D59BC"/>
    <w:rsid w:val="006D5B0F"/>
    <w:rsid w:val="006D5BD7"/>
    <w:rsid w:val="006D5E4E"/>
    <w:rsid w:val="006D6067"/>
    <w:rsid w:val="006D6141"/>
    <w:rsid w:val="006D63C1"/>
    <w:rsid w:val="006D6631"/>
    <w:rsid w:val="006D6709"/>
    <w:rsid w:val="006D6866"/>
    <w:rsid w:val="006D6AB3"/>
    <w:rsid w:val="006D6D1E"/>
    <w:rsid w:val="006D71A6"/>
    <w:rsid w:val="006D71F6"/>
    <w:rsid w:val="006D7280"/>
    <w:rsid w:val="006D763A"/>
    <w:rsid w:val="006D7B50"/>
    <w:rsid w:val="006D7BF2"/>
    <w:rsid w:val="006D7F29"/>
    <w:rsid w:val="006E0062"/>
    <w:rsid w:val="006E00A1"/>
    <w:rsid w:val="006E0270"/>
    <w:rsid w:val="006E03C3"/>
    <w:rsid w:val="006E053A"/>
    <w:rsid w:val="006E05FE"/>
    <w:rsid w:val="006E06A9"/>
    <w:rsid w:val="006E06FB"/>
    <w:rsid w:val="006E0758"/>
    <w:rsid w:val="006E0E5A"/>
    <w:rsid w:val="006E163D"/>
    <w:rsid w:val="006E1640"/>
    <w:rsid w:val="006E1B4E"/>
    <w:rsid w:val="006E1F8B"/>
    <w:rsid w:val="006E212C"/>
    <w:rsid w:val="006E22C3"/>
    <w:rsid w:val="006E275F"/>
    <w:rsid w:val="006E2D16"/>
    <w:rsid w:val="006E2E64"/>
    <w:rsid w:val="006E30A5"/>
    <w:rsid w:val="006E32D4"/>
    <w:rsid w:val="006E340A"/>
    <w:rsid w:val="006E36B0"/>
    <w:rsid w:val="006E3718"/>
    <w:rsid w:val="006E3939"/>
    <w:rsid w:val="006E3B4E"/>
    <w:rsid w:val="006E3FDC"/>
    <w:rsid w:val="006E4286"/>
    <w:rsid w:val="006E4343"/>
    <w:rsid w:val="006E4381"/>
    <w:rsid w:val="006E459C"/>
    <w:rsid w:val="006E4A5D"/>
    <w:rsid w:val="006E4AE9"/>
    <w:rsid w:val="006E4C50"/>
    <w:rsid w:val="006E4C8F"/>
    <w:rsid w:val="006E5212"/>
    <w:rsid w:val="006E52D1"/>
    <w:rsid w:val="006E5738"/>
    <w:rsid w:val="006E5A53"/>
    <w:rsid w:val="006E5C1C"/>
    <w:rsid w:val="006E5EB2"/>
    <w:rsid w:val="006E5EDC"/>
    <w:rsid w:val="006E6278"/>
    <w:rsid w:val="006E62BC"/>
    <w:rsid w:val="006E62BD"/>
    <w:rsid w:val="006E63CB"/>
    <w:rsid w:val="006E6471"/>
    <w:rsid w:val="006E67EA"/>
    <w:rsid w:val="006E68F8"/>
    <w:rsid w:val="006E68FF"/>
    <w:rsid w:val="006E6AD3"/>
    <w:rsid w:val="006E6B15"/>
    <w:rsid w:val="006E6CFE"/>
    <w:rsid w:val="006E70FD"/>
    <w:rsid w:val="006E7265"/>
    <w:rsid w:val="006E7292"/>
    <w:rsid w:val="006E74F9"/>
    <w:rsid w:val="006E75E6"/>
    <w:rsid w:val="006E75F3"/>
    <w:rsid w:val="006E790F"/>
    <w:rsid w:val="006E791B"/>
    <w:rsid w:val="006E7E75"/>
    <w:rsid w:val="006E7E84"/>
    <w:rsid w:val="006E7EA8"/>
    <w:rsid w:val="006F07FA"/>
    <w:rsid w:val="006F082C"/>
    <w:rsid w:val="006F0898"/>
    <w:rsid w:val="006F08E7"/>
    <w:rsid w:val="006F0B51"/>
    <w:rsid w:val="006F0E1D"/>
    <w:rsid w:val="006F0E4B"/>
    <w:rsid w:val="006F0E9B"/>
    <w:rsid w:val="006F10E0"/>
    <w:rsid w:val="006F10F0"/>
    <w:rsid w:val="006F145F"/>
    <w:rsid w:val="006F177E"/>
    <w:rsid w:val="006F1C92"/>
    <w:rsid w:val="006F1C97"/>
    <w:rsid w:val="006F1D20"/>
    <w:rsid w:val="006F1E95"/>
    <w:rsid w:val="006F22BA"/>
    <w:rsid w:val="006F2384"/>
    <w:rsid w:val="006F27AE"/>
    <w:rsid w:val="006F2D08"/>
    <w:rsid w:val="006F2D53"/>
    <w:rsid w:val="006F2EBD"/>
    <w:rsid w:val="006F2FB6"/>
    <w:rsid w:val="006F30BF"/>
    <w:rsid w:val="006F331E"/>
    <w:rsid w:val="006F341F"/>
    <w:rsid w:val="006F35FE"/>
    <w:rsid w:val="006F3723"/>
    <w:rsid w:val="006F37BC"/>
    <w:rsid w:val="006F3804"/>
    <w:rsid w:val="006F3A1F"/>
    <w:rsid w:val="006F3CCC"/>
    <w:rsid w:val="006F3EBB"/>
    <w:rsid w:val="006F3F2C"/>
    <w:rsid w:val="006F4310"/>
    <w:rsid w:val="006F435F"/>
    <w:rsid w:val="006F4771"/>
    <w:rsid w:val="006F4933"/>
    <w:rsid w:val="006F4B1F"/>
    <w:rsid w:val="006F4C64"/>
    <w:rsid w:val="006F4CC8"/>
    <w:rsid w:val="006F4E8A"/>
    <w:rsid w:val="006F4EEE"/>
    <w:rsid w:val="006F4FB2"/>
    <w:rsid w:val="006F5112"/>
    <w:rsid w:val="006F518C"/>
    <w:rsid w:val="006F53F5"/>
    <w:rsid w:val="006F547E"/>
    <w:rsid w:val="006F5506"/>
    <w:rsid w:val="006F56E6"/>
    <w:rsid w:val="006F586F"/>
    <w:rsid w:val="006F597E"/>
    <w:rsid w:val="006F5E78"/>
    <w:rsid w:val="006F5F75"/>
    <w:rsid w:val="006F5FE3"/>
    <w:rsid w:val="006F6062"/>
    <w:rsid w:val="006F60C1"/>
    <w:rsid w:val="006F6189"/>
    <w:rsid w:val="006F63EC"/>
    <w:rsid w:val="006F6482"/>
    <w:rsid w:val="006F64BA"/>
    <w:rsid w:val="006F66B2"/>
    <w:rsid w:val="006F6877"/>
    <w:rsid w:val="006F6BFF"/>
    <w:rsid w:val="006F6D44"/>
    <w:rsid w:val="006F6DB0"/>
    <w:rsid w:val="006F6DB4"/>
    <w:rsid w:val="006F6DBA"/>
    <w:rsid w:val="006F707F"/>
    <w:rsid w:val="006F7243"/>
    <w:rsid w:val="006F7269"/>
    <w:rsid w:val="006F72C4"/>
    <w:rsid w:val="006F75F1"/>
    <w:rsid w:val="006F7620"/>
    <w:rsid w:val="006F7625"/>
    <w:rsid w:val="006F7A85"/>
    <w:rsid w:val="006F7AF8"/>
    <w:rsid w:val="007000FD"/>
    <w:rsid w:val="00700342"/>
    <w:rsid w:val="00700545"/>
    <w:rsid w:val="00700657"/>
    <w:rsid w:val="00700711"/>
    <w:rsid w:val="007007F5"/>
    <w:rsid w:val="00700A14"/>
    <w:rsid w:val="00700B95"/>
    <w:rsid w:val="00700E14"/>
    <w:rsid w:val="00700FB0"/>
    <w:rsid w:val="00701002"/>
    <w:rsid w:val="0070115E"/>
    <w:rsid w:val="00701170"/>
    <w:rsid w:val="007013A5"/>
    <w:rsid w:val="0070150C"/>
    <w:rsid w:val="00701526"/>
    <w:rsid w:val="007016BD"/>
    <w:rsid w:val="00701779"/>
    <w:rsid w:val="00701882"/>
    <w:rsid w:val="007018D1"/>
    <w:rsid w:val="00701AF4"/>
    <w:rsid w:val="00701B79"/>
    <w:rsid w:val="00701DE1"/>
    <w:rsid w:val="00701F99"/>
    <w:rsid w:val="00702389"/>
    <w:rsid w:val="007028D4"/>
    <w:rsid w:val="007029B7"/>
    <w:rsid w:val="00702A9F"/>
    <w:rsid w:val="00702AC5"/>
    <w:rsid w:val="00702B0A"/>
    <w:rsid w:val="00702E66"/>
    <w:rsid w:val="00702F7F"/>
    <w:rsid w:val="00703164"/>
    <w:rsid w:val="007031F8"/>
    <w:rsid w:val="007032C6"/>
    <w:rsid w:val="007036F5"/>
    <w:rsid w:val="00703805"/>
    <w:rsid w:val="0070380A"/>
    <w:rsid w:val="0070389E"/>
    <w:rsid w:val="00703A04"/>
    <w:rsid w:val="00703E9A"/>
    <w:rsid w:val="00704206"/>
    <w:rsid w:val="00704396"/>
    <w:rsid w:val="00704C79"/>
    <w:rsid w:val="007051F3"/>
    <w:rsid w:val="0070522D"/>
    <w:rsid w:val="0070527A"/>
    <w:rsid w:val="00705392"/>
    <w:rsid w:val="007053FC"/>
    <w:rsid w:val="00705503"/>
    <w:rsid w:val="0070567D"/>
    <w:rsid w:val="007059F0"/>
    <w:rsid w:val="00705ABF"/>
    <w:rsid w:val="00705BD2"/>
    <w:rsid w:val="00705E32"/>
    <w:rsid w:val="00705EEA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6E72"/>
    <w:rsid w:val="007071DC"/>
    <w:rsid w:val="0070721A"/>
    <w:rsid w:val="007076E9"/>
    <w:rsid w:val="007077B5"/>
    <w:rsid w:val="00707938"/>
    <w:rsid w:val="00707979"/>
    <w:rsid w:val="00707998"/>
    <w:rsid w:val="00707BC0"/>
    <w:rsid w:val="00707F21"/>
    <w:rsid w:val="007100A5"/>
    <w:rsid w:val="0071014D"/>
    <w:rsid w:val="0071038C"/>
    <w:rsid w:val="00710391"/>
    <w:rsid w:val="0071048E"/>
    <w:rsid w:val="00710641"/>
    <w:rsid w:val="007108B1"/>
    <w:rsid w:val="007108B7"/>
    <w:rsid w:val="00710900"/>
    <w:rsid w:val="00710AA6"/>
    <w:rsid w:val="00710E65"/>
    <w:rsid w:val="00710FB4"/>
    <w:rsid w:val="0071119A"/>
    <w:rsid w:val="00711215"/>
    <w:rsid w:val="007112E9"/>
    <w:rsid w:val="007112FD"/>
    <w:rsid w:val="00711445"/>
    <w:rsid w:val="0071152E"/>
    <w:rsid w:val="00711593"/>
    <w:rsid w:val="007115DD"/>
    <w:rsid w:val="0071187E"/>
    <w:rsid w:val="00711F1C"/>
    <w:rsid w:val="00711FEE"/>
    <w:rsid w:val="00712106"/>
    <w:rsid w:val="0071222C"/>
    <w:rsid w:val="007122BD"/>
    <w:rsid w:val="00712390"/>
    <w:rsid w:val="007126F4"/>
    <w:rsid w:val="0071292C"/>
    <w:rsid w:val="007129CD"/>
    <w:rsid w:val="00712CD3"/>
    <w:rsid w:val="00712F79"/>
    <w:rsid w:val="0071304C"/>
    <w:rsid w:val="00713197"/>
    <w:rsid w:val="0071332C"/>
    <w:rsid w:val="0071374E"/>
    <w:rsid w:val="00713968"/>
    <w:rsid w:val="007139BC"/>
    <w:rsid w:val="007139E4"/>
    <w:rsid w:val="00713A1D"/>
    <w:rsid w:val="00713C0A"/>
    <w:rsid w:val="00713C32"/>
    <w:rsid w:val="00713CEE"/>
    <w:rsid w:val="00713D63"/>
    <w:rsid w:val="00713D66"/>
    <w:rsid w:val="00713EB7"/>
    <w:rsid w:val="00713FBC"/>
    <w:rsid w:val="007144A7"/>
    <w:rsid w:val="007147AC"/>
    <w:rsid w:val="007148ED"/>
    <w:rsid w:val="00714CB3"/>
    <w:rsid w:val="00715247"/>
    <w:rsid w:val="0071542F"/>
    <w:rsid w:val="00715475"/>
    <w:rsid w:val="007154FC"/>
    <w:rsid w:val="007155D1"/>
    <w:rsid w:val="007158B2"/>
    <w:rsid w:val="00715D40"/>
    <w:rsid w:val="00715D75"/>
    <w:rsid w:val="00715EBB"/>
    <w:rsid w:val="00715EC8"/>
    <w:rsid w:val="00715EEA"/>
    <w:rsid w:val="00716080"/>
    <w:rsid w:val="007160D3"/>
    <w:rsid w:val="0071611D"/>
    <w:rsid w:val="0071667B"/>
    <w:rsid w:val="00716A80"/>
    <w:rsid w:val="00716AB6"/>
    <w:rsid w:val="00716AC0"/>
    <w:rsid w:val="00716BE7"/>
    <w:rsid w:val="00716CD6"/>
    <w:rsid w:val="00716FC7"/>
    <w:rsid w:val="007171E1"/>
    <w:rsid w:val="007171FE"/>
    <w:rsid w:val="007176C3"/>
    <w:rsid w:val="00717890"/>
    <w:rsid w:val="00717972"/>
    <w:rsid w:val="00717A5C"/>
    <w:rsid w:val="00717D17"/>
    <w:rsid w:val="00717E4A"/>
    <w:rsid w:val="007202A6"/>
    <w:rsid w:val="007203C5"/>
    <w:rsid w:val="00720458"/>
    <w:rsid w:val="00720634"/>
    <w:rsid w:val="00720675"/>
    <w:rsid w:val="00720973"/>
    <w:rsid w:val="00721999"/>
    <w:rsid w:val="00721B7D"/>
    <w:rsid w:val="00721C1B"/>
    <w:rsid w:val="00721DAB"/>
    <w:rsid w:val="00721EB2"/>
    <w:rsid w:val="007221FE"/>
    <w:rsid w:val="0072252E"/>
    <w:rsid w:val="0072254A"/>
    <w:rsid w:val="0072260F"/>
    <w:rsid w:val="007226EE"/>
    <w:rsid w:val="0072271A"/>
    <w:rsid w:val="0072277A"/>
    <w:rsid w:val="00722860"/>
    <w:rsid w:val="00722CC6"/>
    <w:rsid w:val="00722DC5"/>
    <w:rsid w:val="00722F26"/>
    <w:rsid w:val="0072324B"/>
    <w:rsid w:val="007234D5"/>
    <w:rsid w:val="00723781"/>
    <w:rsid w:val="00723832"/>
    <w:rsid w:val="007238D3"/>
    <w:rsid w:val="00723A3B"/>
    <w:rsid w:val="00723B8B"/>
    <w:rsid w:val="00723B94"/>
    <w:rsid w:val="00723C09"/>
    <w:rsid w:val="00723EAC"/>
    <w:rsid w:val="00723F22"/>
    <w:rsid w:val="00724046"/>
    <w:rsid w:val="0072431B"/>
    <w:rsid w:val="00724427"/>
    <w:rsid w:val="0072446A"/>
    <w:rsid w:val="00724596"/>
    <w:rsid w:val="007245EC"/>
    <w:rsid w:val="007246CF"/>
    <w:rsid w:val="00724888"/>
    <w:rsid w:val="007248B0"/>
    <w:rsid w:val="00724B5A"/>
    <w:rsid w:val="00724BC6"/>
    <w:rsid w:val="00724E39"/>
    <w:rsid w:val="0072500E"/>
    <w:rsid w:val="00725324"/>
    <w:rsid w:val="007254D6"/>
    <w:rsid w:val="007256D3"/>
    <w:rsid w:val="00725713"/>
    <w:rsid w:val="00725720"/>
    <w:rsid w:val="00725762"/>
    <w:rsid w:val="00725887"/>
    <w:rsid w:val="0072596A"/>
    <w:rsid w:val="00725D51"/>
    <w:rsid w:val="00725EBA"/>
    <w:rsid w:val="00725EF8"/>
    <w:rsid w:val="00725F97"/>
    <w:rsid w:val="007261AB"/>
    <w:rsid w:val="00726232"/>
    <w:rsid w:val="0072626B"/>
    <w:rsid w:val="007264F3"/>
    <w:rsid w:val="007268DA"/>
    <w:rsid w:val="00726B51"/>
    <w:rsid w:val="00726F4D"/>
    <w:rsid w:val="00727027"/>
    <w:rsid w:val="007270EA"/>
    <w:rsid w:val="00727327"/>
    <w:rsid w:val="0072744B"/>
    <w:rsid w:val="007274D0"/>
    <w:rsid w:val="007274FF"/>
    <w:rsid w:val="0072759B"/>
    <w:rsid w:val="00727653"/>
    <w:rsid w:val="007278BC"/>
    <w:rsid w:val="007278F3"/>
    <w:rsid w:val="00730260"/>
    <w:rsid w:val="007305E6"/>
    <w:rsid w:val="0073070A"/>
    <w:rsid w:val="0073077A"/>
    <w:rsid w:val="00730923"/>
    <w:rsid w:val="00730AB5"/>
    <w:rsid w:val="00730ADD"/>
    <w:rsid w:val="00730B4D"/>
    <w:rsid w:val="00730C61"/>
    <w:rsid w:val="00730CE7"/>
    <w:rsid w:val="0073101F"/>
    <w:rsid w:val="0073132B"/>
    <w:rsid w:val="0073135B"/>
    <w:rsid w:val="00731673"/>
    <w:rsid w:val="00731690"/>
    <w:rsid w:val="007318FB"/>
    <w:rsid w:val="00731AE9"/>
    <w:rsid w:val="00731BA6"/>
    <w:rsid w:val="00731C0A"/>
    <w:rsid w:val="00731D82"/>
    <w:rsid w:val="00731DEC"/>
    <w:rsid w:val="00731E13"/>
    <w:rsid w:val="00731FB8"/>
    <w:rsid w:val="00732145"/>
    <w:rsid w:val="0073219E"/>
    <w:rsid w:val="00732268"/>
    <w:rsid w:val="00732277"/>
    <w:rsid w:val="007325E7"/>
    <w:rsid w:val="007325FB"/>
    <w:rsid w:val="007327AE"/>
    <w:rsid w:val="0073290E"/>
    <w:rsid w:val="00732D96"/>
    <w:rsid w:val="00732ED1"/>
    <w:rsid w:val="00733465"/>
    <w:rsid w:val="0073350B"/>
    <w:rsid w:val="0073386D"/>
    <w:rsid w:val="0073397B"/>
    <w:rsid w:val="00733C2E"/>
    <w:rsid w:val="00733EF2"/>
    <w:rsid w:val="00733FC0"/>
    <w:rsid w:val="00734278"/>
    <w:rsid w:val="0073453D"/>
    <w:rsid w:val="00734799"/>
    <w:rsid w:val="007348EE"/>
    <w:rsid w:val="007349DB"/>
    <w:rsid w:val="00734B58"/>
    <w:rsid w:val="00734C6D"/>
    <w:rsid w:val="00734CE4"/>
    <w:rsid w:val="00734D79"/>
    <w:rsid w:val="00734F82"/>
    <w:rsid w:val="007351B6"/>
    <w:rsid w:val="0073535B"/>
    <w:rsid w:val="00735737"/>
    <w:rsid w:val="00735809"/>
    <w:rsid w:val="0073584B"/>
    <w:rsid w:val="007359C2"/>
    <w:rsid w:val="00735A68"/>
    <w:rsid w:val="00735B13"/>
    <w:rsid w:val="007361DC"/>
    <w:rsid w:val="007361E5"/>
    <w:rsid w:val="00736274"/>
    <w:rsid w:val="0073634B"/>
    <w:rsid w:val="0073698D"/>
    <w:rsid w:val="00736BFC"/>
    <w:rsid w:val="00736C1F"/>
    <w:rsid w:val="00736EE9"/>
    <w:rsid w:val="00736F65"/>
    <w:rsid w:val="0073767B"/>
    <w:rsid w:val="00737C6D"/>
    <w:rsid w:val="00737CEC"/>
    <w:rsid w:val="00737F7B"/>
    <w:rsid w:val="00740081"/>
    <w:rsid w:val="0074015C"/>
    <w:rsid w:val="007401E5"/>
    <w:rsid w:val="007402D5"/>
    <w:rsid w:val="00740352"/>
    <w:rsid w:val="00740432"/>
    <w:rsid w:val="0074083C"/>
    <w:rsid w:val="00740853"/>
    <w:rsid w:val="00740C03"/>
    <w:rsid w:val="0074104A"/>
    <w:rsid w:val="0074118A"/>
    <w:rsid w:val="007411FE"/>
    <w:rsid w:val="00741464"/>
    <w:rsid w:val="00741486"/>
    <w:rsid w:val="00741488"/>
    <w:rsid w:val="007414C4"/>
    <w:rsid w:val="0074152E"/>
    <w:rsid w:val="007415B2"/>
    <w:rsid w:val="00741845"/>
    <w:rsid w:val="0074186C"/>
    <w:rsid w:val="00741A1A"/>
    <w:rsid w:val="00741F5D"/>
    <w:rsid w:val="00742603"/>
    <w:rsid w:val="00742843"/>
    <w:rsid w:val="007428D9"/>
    <w:rsid w:val="00742923"/>
    <w:rsid w:val="00742BBB"/>
    <w:rsid w:val="00742C3E"/>
    <w:rsid w:val="00742C83"/>
    <w:rsid w:val="00742C89"/>
    <w:rsid w:val="00742DD7"/>
    <w:rsid w:val="00742E5E"/>
    <w:rsid w:val="00742EAF"/>
    <w:rsid w:val="00742EE6"/>
    <w:rsid w:val="00742F7E"/>
    <w:rsid w:val="00743121"/>
    <w:rsid w:val="00743383"/>
    <w:rsid w:val="00743404"/>
    <w:rsid w:val="007437D6"/>
    <w:rsid w:val="0074382F"/>
    <w:rsid w:val="007438E8"/>
    <w:rsid w:val="00743AD4"/>
    <w:rsid w:val="00743FE9"/>
    <w:rsid w:val="00744242"/>
    <w:rsid w:val="007442C8"/>
    <w:rsid w:val="0074450F"/>
    <w:rsid w:val="00744AEF"/>
    <w:rsid w:val="00744F2E"/>
    <w:rsid w:val="00744F56"/>
    <w:rsid w:val="00744F5A"/>
    <w:rsid w:val="00744FB3"/>
    <w:rsid w:val="00745019"/>
    <w:rsid w:val="007450A6"/>
    <w:rsid w:val="007451AA"/>
    <w:rsid w:val="0074526D"/>
    <w:rsid w:val="007454A3"/>
    <w:rsid w:val="00745693"/>
    <w:rsid w:val="00745B12"/>
    <w:rsid w:val="00745C79"/>
    <w:rsid w:val="00745EAF"/>
    <w:rsid w:val="00745EB8"/>
    <w:rsid w:val="00746063"/>
    <w:rsid w:val="0074607A"/>
    <w:rsid w:val="00746460"/>
    <w:rsid w:val="007464FE"/>
    <w:rsid w:val="007465B2"/>
    <w:rsid w:val="00746B35"/>
    <w:rsid w:val="00746B3F"/>
    <w:rsid w:val="00746B9A"/>
    <w:rsid w:val="00746CD8"/>
    <w:rsid w:val="00746D89"/>
    <w:rsid w:val="00747177"/>
    <w:rsid w:val="00747311"/>
    <w:rsid w:val="00747354"/>
    <w:rsid w:val="00747432"/>
    <w:rsid w:val="00747479"/>
    <w:rsid w:val="007474FB"/>
    <w:rsid w:val="00747530"/>
    <w:rsid w:val="00747576"/>
    <w:rsid w:val="00747AE5"/>
    <w:rsid w:val="00747B43"/>
    <w:rsid w:val="00747B7C"/>
    <w:rsid w:val="00747DC7"/>
    <w:rsid w:val="00747EF9"/>
    <w:rsid w:val="0075002E"/>
    <w:rsid w:val="007501BE"/>
    <w:rsid w:val="00750288"/>
    <w:rsid w:val="007502EA"/>
    <w:rsid w:val="00750383"/>
    <w:rsid w:val="007505D6"/>
    <w:rsid w:val="007505FA"/>
    <w:rsid w:val="00750821"/>
    <w:rsid w:val="007508BE"/>
    <w:rsid w:val="00750EC8"/>
    <w:rsid w:val="00750F88"/>
    <w:rsid w:val="00750F8C"/>
    <w:rsid w:val="00750F8D"/>
    <w:rsid w:val="0075134F"/>
    <w:rsid w:val="0075157E"/>
    <w:rsid w:val="00751AAC"/>
    <w:rsid w:val="00751C52"/>
    <w:rsid w:val="00751F20"/>
    <w:rsid w:val="00751FE9"/>
    <w:rsid w:val="00752029"/>
    <w:rsid w:val="0075213C"/>
    <w:rsid w:val="007521FC"/>
    <w:rsid w:val="007525AC"/>
    <w:rsid w:val="007525B8"/>
    <w:rsid w:val="007525C4"/>
    <w:rsid w:val="00752600"/>
    <w:rsid w:val="00752892"/>
    <w:rsid w:val="00752C56"/>
    <w:rsid w:val="00753225"/>
    <w:rsid w:val="00753269"/>
    <w:rsid w:val="00753362"/>
    <w:rsid w:val="00753637"/>
    <w:rsid w:val="0075365D"/>
    <w:rsid w:val="00753687"/>
    <w:rsid w:val="00753A59"/>
    <w:rsid w:val="00753B84"/>
    <w:rsid w:val="00753CA4"/>
    <w:rsid w:val="00753DEB"/>
    <w:rsid w:val="00753E07"/>
    <w:rsid w:val="00754003"/>
    <w:rsid w:val="0075402F"/>
    <w:rsid w:val="00754107"/>
    <w:rsid w:val="007541CB"/>
    <w:rsid w:val="00754435"/>
    <w:rsid w:val="00754509"/>
    <w:rsid w:val="00754688"/>
    <w:rsid w:val="00754994"/>
    <w:rsid w:val="00754B90"/>
    <w:rsid w:val="00754ED8"/>
    <w:rsid w:val="00754F28"/>
    <w:rsid w:val="00755047"/>
    <w:rsid w:val="00755210"/>
    <w:rsid w:val="007553B2"/>
    <w:rsid w:val="00755920"/>
    <w:rsid w:val="00755A58"/>
    <w:rsid w:val="00755B85"/>
    <w:rsid w:val="00755BE2"/>
    <w:rsid w:val="00755C0D"/>
    <w:rsid w:val="00755E13"/>
    <w:rsid w:val="00755F75"/>
    <w:rsid w:val="00756139"/>
    <w:rsid w:val="00756334"/>
    <w:rsid w:val="00756564"/>
    <w:rsid w:val="00756A25"/>
    <w:rsid w:val="00756FCA"/>
    <w:rsid w:val="00757032"/>
    <w:rsid w:val="007572B5"/>
    <w:rsid w:val="0075795F"/>
    <w:rsid w:val="00757AE1"/>
    <w:rsid w:val="00757C06"/>
    <w:rsid w:val="00757CE6"/>
    <w:rsid w:val="00760145"/>
    <w:rsid w:val="007601A2"/>
    <w:rsid w:val="0076031D"/>
    <w:rsid w:val="00760486"/>
    <w:rsid w:val="00760705"/>
    <w:rsid w:val="0076075F"/>
    <w:rsid w:val="007609DB"/>
    <w:rsid w:val="00760F6D"/>
    <w:rsid w:val="007612EE"/>
    <w:rsid w:val="00761B40"/>
    <w:rsid w:val="00762088"/>
    <w:rsid w:val="007622A2"/>
    <w:rsid w:val="00762FFD"/>
    <w:rsid w:val="007631D3"/>
    <w:rsid w:val="00763221"/>
    <w:rsid w:val="00763278"/>
    <w:rsid w:val="007634AE"/>
    <w:rsid w:val="007635FE"/>
    <w:rsid w:val="00763747"/>
    <w:rsid w:val="0076390E"/>
    <w:rsid w:val="00763B12"/>
    <w:rsid w:val="00763BA2"/>
    <w:rsid w:val="00763DFC"/>
    <w:rsid w:val="00763EDC"/>
    <w:rsid w:val="00764159"/>
    <w:rsid w:val="00764180"/>
    <w:rsid w:val="00764238"/>
    <w:rsid w:val="00764310"/>
    <w:rsid w:val="007646AA"/>
    <w:rsid w:val="007648C5"/>
    <w:rsid w:val="007648D4"/>
    <w:rsid w:val="00764CB3"/>
    <w:rsid w:val="00764F43"/>
    <w:rsid w:val="00764FF6"/>
    <w:rsid w:val="0076507E"/>
    <w:rsid w:val="00765444"/>
    <w:rsid w:val="00765625"/>
    <w:rsid w:val="00765807"/>
    <w:rsid w:val="0076585C"/>
    <w:rsid w:val="00765B48"/>
    <w:rsid w:val="00765D69"/>
    <w:rsid w:val="0076608E"/>
    <w:rsid w:val="007660F8"/>
    <w:rsid w:val="00766370"/>
    <w:rsid w:val="00766448"/>
    <w:rsid w:val="00766461"/>
    <w:rsid w:val="007666A1"/>
    <w:rsid w:val="007666C8"/>
    <w:rsid w:val="007667DB"/>
    <w:rsid w:val="0076686E"/>
    <w:rsid w:val="0076696D"/>
    <w:rsid w:val="00766A13"/>
    <w:rsid w:val="00766D5F"/>
    <w:rsid w:val="00766DB8"/>
    <w:rsid w:val="00766EA5"/>
    <w:rsid w:val="00766F3D"/>
    <w:rsid w:val="007673BF"/>
    <w:rsid w:val="007674B5"/>
    <w:rsid w:val="0076751C"/>
    <w:rsid w:val="00767748"/>
    <w:rsid w:val="007678A1"/>
    <w:rsid w:val="00767AED"/>
    <w:rsid w:val="00767D62"/>
    <w:rsid w:val="00767E25"/>
    <w:rsid w:val="0077019E"/>
    <w:rsid w:val="00770265"/>
    <w:rsid w:val="00770455"/>
    <w:rsid w:val="007704E8"/>
    <w:rsid w:val="00770530"/>
    <w:rsid w:val="00770791"/>
    <w:rsid w:val="00770C52"/>
    <w:rsid w:val="00770D51"/>
    <w:rsid w:val="00770DDB"/>
    <w:rsid w:val="00770E59"/>
    <w:rsid w:val="00770E7C"/>
    <w:rsid w:val="00771018"/>
    <w:rsid w:val="0077119C"/>
    <w:rsid w:val="007718AC"/>
    <w:rsid w:val="00771AC5"/>
    <w:rsid w:val="00771BB4"/>
    <w:rsid w:val="00771C85"/>
    <w:rsid w:val="00771EB8"/>
    <w:rsid w:val="00772073"/>
    <w:rsid w:val="0077236D"/>
    <w:rsid w:val="007726D3"/>
    <w:rsid w:val="007726D9"/>
    <w:rsid w:val="007727C2"/>
    <w:rsid w:val="007727D4"/>
    <w:rsid w:val="007729B7"/>
    <w:rsid w:val="00772A64"/>
    <w:rsid w:val="00772CB5"/>
    <w:rsid w:val="00772D55"/>
    <w:rsid w:val="00772FE0"/>
    <w:rsid w:val="00773559"/>
    <w:rsid w:val="007737C1"/>
    <w:rsid w:val="00773959"/>
    <w:rsid w:val="00773B13"/>
    <w:rsid w:val="00773B76"/>
    <w:rsid w:val="00773E40"/>
    <w:rsid w:val="007742CB"/>
    <w:rsid w:val="00774317"/>
    <w:rsid w:val="00774667"/>
    <w:rsid w:val="00774B50"/>
    <w:rsid w:val="00774DE9"/>
    <w:rsid w:val="00775044"/>
    <w:rsid w:val="007750F0"/>
    <w:rsid w:val="00775F89"/>
    <w:rsid w:val="0077647D"/>
    <w:rsid w:val="00776563"/>
    <w:rsid w:val="007768EB"/>
    <w:rsid w:val="007769D8"/>
    <w:rsid w:val="00776AC6"/>
    <w:rsid w:val="00776B3B"/>
    <w:rsid w:val="00776B7A"/>
    <w:rsid w:val="00776CC3"/>
    <w:rsid w:val="00776D43"/>
    <w:rsid w:val="00776F31"/>
    <w:rsid w:val="00776FA1"/>
    <w:rsid w:val="0077712C"/>
    <w:rsid w:val="0077721E"/>
    <w:rsid w:val="007773A2"/>
    <w:rsid w:val="0077740F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BAE"/>
    <w:rsid w:val="00780F60"/>
    <w:rsid w:val="0078108B"/>
    <w:rsid w:val="007810C2"/>
    <w:rsid w:val="00781252"/>
    <w:rsid w:val="0078137C"/>
    <w:rsid w:val="007814B0"/>
    <w:rsid w:val="00781772"/>
    <w:rsid w:val="00781945"/>
    <w:rsid w:val="00781983"/>
    <w:rsid w:val="00781A08"/>
    <w:rsid w:val="00781A7B"/>
    <w:rsid w:val="00781AA9"/>
    <w:rsid w:val="00781BE8"/>
    <w:rsid w:val="00781C7F"/>
    <w:rsid w:val="00781FEE"/>
    <w:rsid w:val="00782068"/>
    <w:rsid w:val="007822BD"/>
    <w:rsid w:val="007824C2"/>
    <w:rsid w:val="007827DB"/>
    <w:rsid w:val="007827F8"/>
    <w:rsid w:val="007828E2"/>
    <w:rsid w:val="00782A30"/>
    <w:rsid w:val="00782A8D"/>
    <w:rsid w:val="00782C2F"/>
    <w:rsid w:val="00782D48"/>
    <w:rsid w:val="00782F26"/>
    <w:rsid w:val="00782F39"/>
    <w:rsid w:val="007832B8"/>
    <w:rsid w:val="0078350B"/>
    <w:rsid w:val="00783603"/>
    <w:rsid w:val="007839BA"/>
    <w:rsid w:val="00783AA0"/>
    <w:rsid w:val="00783E27"/>
    <w:rsid w:val="00783F3B"/>
    <w:rsid w:val="007842B8"/>
    <w:rsid w:val="00784329"/>
    <w:rsid w:val="00784567"/>
    <w:rsid w:val="00784589"/>
    <w:rsid w:val="007845FA"/>
    <w:rsid w:val="007846D6"/>
    <w:rsid w:val="007846F4"/>
    <w:rsid w:val="0078471C"/>
    <w:rsid w:val="00784761"/>
    <w:rsid w:val="00784B1D"/>
    <w:rsid w:val="00784B23"/>
    <w:rsid w:val="00784B7E"/>
    <w:rsid w:val="00784F8F"/>
    <w:rsid w:val="00784FBC"/>
    <w:rsid w:val="00785003"/>
    <w:rsid w:val="00785295"/>
    <w:rsid w:val="007852C0"/>
    <w:rsid w:val="00785417"/>
    <w:rsid w:val="007854C1"/>
    <w:rsid w:val="0078558E"/>
    <w:rsid w:val="00785619"/>
    <w:rsid w:val="00785632"/>
    <w:rsid w:val="0078577E"/>
    <w:rsid w:val="0078580D"/>
    <w:rsid w:val="00785B91"/>
    <w:rsid w:val="00785F12"/>
    <w:rsid w:val="007860CB"/>
    <w:rsid w:val="0078614E"/>
    <w:rsid w:val="0078617D"/>
    <w:rsid w:val="007863C2"/>
    <w:rsid w:val="007863D2"/>
    <w:rsid w:val="00786603"/>
    <w:rsid w:val="0078666A"/>
    <w:rsid w:val="00786BC6"/>
    <w:rsid w:val="0078704D"/>
    <w:rsid w:val="007870C9"/>
    <w:rsid w:val="00787244"/>
    <w:rsid w:val="007872E8"/>
    <w:rsid w:val="00787741"/>
    <w:rsid w:val="007877CC"/>
    <w:rsid w:val="00787819"/>
    <w:rsid w:val="007878FB"/>
    <w:rsid w:val="00787B37"/>
    <w:rsid w:val="00787C6A"/>
    <w:rsid w:val="00787CF9"/>
    <w:rsid w:val="00787D49"/>
    <w:rsid w:val="00787E78"/>
    <w:rsid w:val="00790074"/>
    <w:rsid w:val="0079063C"/>
    <w:rsid w:val="00790652"/>
    <w:rsid w:val="007907BD"/>
    <w:rsid w:val="0079091D"/>
    <w:rsid w:val="0079098D"/>
    <w:rsid w:val="00790A0F"/>
    <w:rsid w:val="00790C2A"/>
    <w:rsid w:val="00790DE2"/>
    <w:rsid w:val="00790E20"/>
    <w:rsid w:val="007910E4"/>
    <w:rsid w:val="00791165"/>
    <w:rsid w:val="0079120C"/>
    <w:rsid w:val="00791546"/>
    <w:rsid w:val="0079166A"/>
    <w:rsid w:val="0079177F"/>
    <w:rsid w:val="007917F8"/>
    <w:rsid w:val="00791860"/>
    <w:rsid w:val="007918B7"/>
    <w:rsid w:val="00791A08"/>
    <w:rsid w:val="00791AB9"/>
    <w:rsid w:val="00791BC2"/>
    <w:rsid w:val="00791BC3"/>
    <w:rsid w:val="00791D05"/>
    <w:rsid w:val="00791E0A"/>
    <w:rsid w:val="007923F7"/>
    <w:rsid w:val="00792497"/>
    <w:rsid w:val="00792649"/>
    <w:rsid w:val="00792969"/>
    <w:rsid w:val="00792DA5"/>
    <w:rsid w:val="00792F24"/>
    <w:rsid w:val="007930DC"/>
    <w:rsid w:val="007932A6"/>
    <w:rsid w:val="00793638"/>
    <w:rsid w:val="00793671"/>
    <w:rsid w:val="00793AC0"/>
    <w:rsid w:val="00793C65"/>
    <w:rsid w:val="00793F58"/>
    <w:rsid w:val="00793F86"/>
    <w:rsid w:val="007941B2"/>
    <w:rsid w:val="007941B7"/>
    <w:rsid w:val="00794343"/>
    <w:rsid w:val="00794849"/>
    <w:rsid w:val="0079486C"/>
    <w:rsid w:val="007949E7"/>
    <w:rsid w:val="00794B54"/>
    <w:rsid w:val="00794BCC"/>
    <w:rsid w:val="00794DE8"/>
    <w:rsid w:val="00795001"/>
    <w:rsid w:val="007953F0"/>
    <w:rsid w:val="0079571D"/>
    <w:rsid w:val="00795AB9"/>
    <w:rsid w:val="007961D3"/>
    <w:rsid w:val="00796320"/>
    <w:rsid w:val="0079647D"/>
    <w:rsid w:val="007964F3"/>
    <w:rsid w:val="00796593"/>
    <w:rsid w:val="00796808"/>
    <w:rsid w:val="0079688F"/>
    <w:rsid w:val="00796B22"/>
    <w:rsid w:val="00796CDA"/>
    <w:rsid w:val="00796FB4"/>
    <w:rsid w:val="007975BA"/>
    <w:rsid w:val="007976BF"/>
    <w:rsid w:val="0079789D"/>
    <w:rsid w:val="0079793D"/>
    <w:rsid w:val="00797C2F"/>
    <w:rsid w:val="007A00C1"/>
    <w:rsid w:val="007A0120"/>
    <w:rsid w:val="007A015F"/>
    <w:rsid w:val="007A03BA"/>
    <w:rsid w:val="007A041D"/>
    <w:rsid w:val="007A042F"/>
    <w:rsid w:val="007A045F"/>
    <w:rsid w:val="007A084F"/>
    <w:rsid w:val="007A0A98"/>
    <w:rsid w:val="007A0C8B"/>
    <w:rsid w:val="007A0FDE"/>
    <w:rsid w:val="007A10B4"/>
    <w:rsid w:val="007A10F4"/>
    <w:rsid w:val="007A111C"/>
    <w:rsid w:val="007A118A"/>
    <w:rsid w:val="007A129B"/>
    <w:rsid w:val="007A1352"/>
    <w:rsid w:val="007A15BF"/>
    <w:rsid w:val="007A18F1"/>
    <w:rsid w:val="007A193A"/>
    <w:rsid w:val="007A1AE9"/>
    <w:rsid w:val="007A1C68"/>
    <w:rsid w:val="007A1CAF"/>
    <w:rsid w:val="007A1DA3"/>
    <w:rsid w:val="007A1E3C"/>
    <w:rsid w:val="007A2120"/>
    <w:rsid w:val="007A23D9"/>
    <w:rsid w:val="007A24D6"/>
    <w:rsid w:val="007A26A5"/>
    <w:rsid w:val="007A2B8A"/>
    <w:rsid w:val="007A2BED"/>
    <w:rsid w:val="007A3028"/>
    <w:rsid w:val="007A32DB"/>
    <w:rsid w:val="007A3503"/>
    <w:rsid w:val="007A3927"/>
    <w:rsid w:val="007A396F"/>
    <w:rsid w:val="007A39AB"/>
    <w:rsid w:val="007A3BA2"/>
    <w:rsid w:val="007A3DD1"/>
    <w:rsid w:val="007A3EEA"/>
    <w:rsid w:val="007A3FDE"/>
    <w:rsid w:val="007A4010"/>
    <w:rsid w:val="007A4112"/>
    <w:rsid w:val="007A42DD"/>
    <w:rsid w:val="007A48BE"/>
    <w:rsid w:val="007A494A"/>
    <w:rsid w:val="007A4B48"/>
    <w:rsid w:val="007A4B5A"/>
    <w:rsid w:val="007A4C22"/>
    <w:rsid w:val="007A4C2E"/>
    <w:rsid w:val="007A4C79"/>
    <w:rsid w:val="007A4D05"/>
    <w:rsid w:val="007A4DCF"/>
    <w:rsid w:val="007A4DE2"/>
    <w:rsid w:val="007A4E58"/>
    <w:rsid w:val="007A4F00"/>
    <w:rsid w:val="007A4FFD"/>
    <w:rsid w:val="007A552A"/>
    <w:rsid w:val="007A572E"/>
    <w:rsid w:val="007A575B"/>
    <w:rsid w:val="007A576E"/>
    <w:rsid w:val="007A5ACD"/>
    <w:rsid w:val="007A5BC2"/>
    <w:rsid w:val="007A5CDC"/>
    <w:rsid w:val="007A5CE7"/>
    <w:rsid w:val="007A5FC5"/>
    <w:rsid w:val="007A6044"/>
    <w:rsid w:val="007A6092"/>
    <w:rsid w:val="007A629F"/>
    <w:rsid w:val="007A6359"/>
    <w:rsid w:val="007A6395"/>
    <w:rsid w:val="007A64D6"/>
    <w:rsid w:val="007A6742"/>
    <w:rsid w:val="007A67DB"/>
    <w:rsid w:val="007A6B33"/>
    <w:rsid w:val="007A6C95"/>
    <w:rsid w:val="007A6F71"/>
    <w:rsid w:val="007A706B"/>
    <w:rsid w:val="007A7177"/>
    <w:rsid w:val="007A75A5"/>
    <w:rsid w:val="007A7608"/>
    <w:rsid w:val="007A7715"/>
    <w:rsid w:val="007A7819"/>
    <w:rsid w:val="007A78A9"/>
    <w:rsid w:val="007A792E"/>
    <w:rsid w:val="007A7A0D"/>
    <w:rsid w:val="007A7A19"/>
    <w:rsid w:val="007A7D80"/>
    <w:rsid w:val="007A7F21"/>
    <w:rsid w:val="007A7F6F"/>
    <w:rsid w:val="007B0102"/>
    <w:rsid w:val="007B064F"/>
    <w:rsid w:val="007B0790"/>
    <w:rsid w:val="007B084E"/>
    <w:rsid w:val="007B0C20"/>
    <w:rsid w:val="007B0C2F"/>
    <w:rsid w:val="007B0CD9"/>
    <w:rsid w:val="007B0FF7"/>
    <w:rsid w:val="007B10BF"/>
    <w:rsid w:val="007B116E"/>
    <w:rsid w:val="007B1292"/>
    <w:rsid w:val="007B13DD"/>
    <w:rsid w:val="007B16AA"/>
    <w:rsid w:val="007B176E"/>
    <w:rsid w:val="007B1777"/>
    <w:rsid w:val="007B1877"/>
    <w:rsid w:val="007B197D"/>
    <w:rsid w:val="007B1AA9"/>
    <w:rsid w:val="007B1BCF"/>
    <w:rsid w:val="007B1C96"/>
    <w:rsid w:val="007B1D0C"/>
    <w:rsid w:val="007B217A"/>
    <w:rsid w:val="007B2633"/>
    <w:rsid w:val="007B2956"/>
    <w:rsid w:val="007B2A67"/>
    <w:rsid w:val="007B2AC7"/>
    <w:rsid w:val="007B2AE8"/>
    <w:rsid w:val="007B2BF0"/>
    <w:rsid w:val="007B2C28"/>
    <w:rsid w:val="007B2F58"/>
    <w:rsid w:val="007B3507"/>
    <w:rsid w:val="007B3556"/>
    <w:rsid w:val="007B35C0"/>
    <w:rsid w:val="007B3643"/>
    <w:rsid w:val="007B37DD"/>
    <w:rsid w:val="007B3B86"/>
    <w:rsid w:val="007B3C05"/>
    <w:rsid w:val="007B3DC1"/>
    <w:rsid w:val="007B3E2C"/>
    <w:rsid w:val="007B3E38"/>
    <w:rsid w:val="007B3F1D"/>
    <w:rsid w:val="007B3FC7"/>
    <w:rsid w:val="007B40AB"/>
    <w:rsid w:val="007B4202"/>
    <w:rsid w:val="007B46AC"/>
    <w:rsid w:val="007B4943"/>
    <w:rsid w:val="007B4AEF"/>
    <w:rsid w:val="007B4BAA"/>
    <w:rsid w:val="007B4C50"/>
    <w:rsid w:val="007B4C74"/>
    <w:rsid w:val="007B4D45"/>
    <w:rsid w:val="007B4E4D"/>
    <w:rsid w:val="007B4FC4"/>
    <w:rsid w:val="007B4FD5"/>
    <w:rsid w:val="007B56CA"/>
    <w:rsid w:val="007B5787"/>
    <w:rsid w:val="007B5A56"/>
    <w:rsid w:val="007B5DD6"/>
    <w:rsid w:val="007B60A8"/>
    <w:rsid w:val="007B63BE"/>
    <w:rsid w:val="007B6413"/>
    <w:rsid w:val="007B6658"/>
    <w:rsid w:val="007B66E9"/>
    <w:rsid w:val="007B67A1"/>
    <w:rsid w:val="007B6961"/>
    <w:rsid w:val="007B6996"/>
    <w:rsid w:val="007B6C44"/>
    <w:rsid w:val="007B70C3"/>
    <w:rsid w:val="007B7431"/>
    <w:rsid w:val="007B7487"/>
    <w:rsid w:val="007B74B1"/>
    <w:rsid w:val="007B755E"/>
    <w:rsid w:val="007B763E"/>
    <w:rsid w:val="007B79B5"/>
    <w:rsid w:val="007B7D6C"/>
    <w:rsid w:val="007B7D9D"/>
    <w:rsid w:val="007B7F35"/>
    <w:rsid w:val="007C02B4"/>
    <w:rsid w:val="007C031C"/>
    <w:rsid w:val="007C0444"/>
    <w:rsid w:val="007C05EA"/>
    <w:rsid w:val="007C0830"/>
    <w:rsid w:val="007C08D9"/>
    <w:rsid w:val="007C0957"/>
    <w:rsid w:val="007C096D"/>
    <w:rsid w:val="007C0B89"/>
    <w:rsid w:val="007C0C79"/>
    <w:rsid w:val="007C0D6F"/>
    <w:rsid w:val="007C1438"/>
    <w:rsid w:val="007C173C"/>
    <w:rsid w:val="007C1A21"/>
    <w:rsid w:val="007C1AB5"/>
    <w:rsid w:val="007C1CB2"/>
    <w:rsid w:val="007C1E97"/>
    <w:rsid w:val="007C201B"/>
    <w:rsid w:val="007C2344"/>
    <w:rsid w:val="007C2502"/>
    <w:rsid w:val="007C25F8"/>
    <w:rsid w:val="007C267D"/>
    <w:rsid w:val="007C27DC"/>
    <w:rsid w:val="007C2E33"/>
    <w:rsid w:val="007C3287"/>
    <w:rsid w:val="007C3559"/>
    <w:rsid w:val="007C361D"/>
    <w:rsid w:val="007C39C4"/>
    <w:rsid w:val="007C3B91"/>
    <w:rsid w:val="007C3E23"/>
    <w:rsid w:val="007C3E7B"/>
    <w:rsid w:val="007C412E"/>
    <w:rsid w:val="007C4470"/>
    <w:rsid w:val="007C44B3"/>
    <w:rsid w:val="007C4650"/>
    <w:rsid w:val="007C47DC"/>
    <w:rsid w:val="007C484B"/>
    <w:rsid w:val="007C48A3"/>
    <w:rsid w:val="007C4B81"/>
    <w:rsid w:val="007C4BD0"/>
    <w:rsid w:val="007C4CB0"/>
    <w:rsid w:val="007C4F67"/>
    <w:rsid w:val="007C522A"/>
    <w:rsid w:val="007C5519"/>
    <w:rsid w:val="007C5613"/>
    <w:rsid w:val="007C5B58"/>
    <w:rsid w:val="007C5DF4"/>
    <w:rsid w:val="007C6382"/>
    <w:rsid w:val="007C64B5"/>
    <w:rsid w:val="007C6666"/>
    <w:rsid w:val="007C682A"/>
    <w:rsid w:val="007C69F6"/>
    <w:rsid w:val="007C6A34"/>
    <w:rsid w:val="007C6C60"/>
    <w:rsid w:val="007C6EB3"/>
    <w:rsid w:val="007C6EE1"/>
    <w:rsid w:val="007C70EF"/>
    <w:rsid w:val="007C71F8"/>
    <w:rsid w:val="007C7225"/>
    <w:rsid w:val="007C7466"/>
    <w:rsid w:val="007C7688"/>
    <w:rsid w:val="007C790A"/>
    <w:rsid w:val="007C7991"/>
    <w:rsid w:val="007C7A4B"/>
    <w:rsid w:val="007C7A8E"/>
    <w:rsid w:val="007C7B10"/>
    <w:rsid w:val="007C7B2B"/>
    <w:rsid w:val="007C7B92"/>
    <w:rsid w:val="007C7CC6"/>
    <w:rsid w:val="007D01F5"/>
    <w:rsid w:val="007D0297"/>
    <w:rsid w:val="007D0472"/>
    <w:rsid w:val="007D048E"/>
    <w:rsid w:val="007D07F0"/>
    <w:rsid w:val="007D0BBB"/>
    <w:rsid w:val="007D0BC4"/>
    <w:rsid w:val="007D0FB2"/>
    <w:rsid w:val="007D0FFA"/>
    <w:rsid w:val="007D108F"/>
    <w:rsid w:val="007D11CC"/>
    <w:rsid w:val="007D153C"/>
    <w:rsid w:val="007D19D8"/>
    <w:rsid w:val="007D1A12"/>
    <w:rsid w:val="007D1AEB"/>
    <w:rsid w:val="007D1B87"/>
    <w:rsid w:val="007D1BE0"/>
    <w:rsid w:val="007D1CCB"/>
    <w:rsid w:val="007D1D48"/>
    <w:rsid w:val="007D1D93"/>
    <w:rsid w:val="007D1FE2"/>
    <w:rsid w:val="007D20F3"/>
    <w:rsid w:val="007D2247"/>
    <w:rsid w:val="007D22E8"/>
    <w:rsid w:val="007D235D"/>
    <w:rsid w:val="007D2531"/>
    <w:rsid w:val="007D26C2"/>
    <w:rsid w:val="007D26E5"/>
    <w:rsid w:val="007D2840"/>
    <w:rsid w:val="007D2900"/>
    <w:rsid w:val="007D2A85"/>
    <w:rsid w:val="007D2B9C"/>
    <w:rsid w:val="007D2BF9"/>
    <w:rsid w:val="007D2C97"/>
    <w:rsid w:val="007D2D08"/>
    <w:rsid w:val="007D2E78"/>
    <w:rsid w:val="007D2F61"/>
    <w:rsid w:val="007D30B2"/>
    <w:rsid w:val="007D336B"/>
    <w:rsid w:val="007D3404"/>
    <w:rsid w:val="007D34EC"/>
    <w:rsid w:val="007D34FF"/>
    <w:rsid w:val="007D3506"/>
    <w:rsid w:val="007D351C"/>
    <w:rsid w:val="007D352B"/>
    <w:rsid w:val="007D3C2B"/>
    <w:rsid w:val="007D3CA7"/>
    <w:rsid w:val="007D3E91"/>
    <w:rsid w:val="007D3F2A"/>
    <w:rsid w:val="007D40AE"/>
    <w:rsid w:val="007D40B6"/>
    <w:rsid w:val="007D4155"/>
    <w:rsid w:val="007D41A1"/>
    <w:rsid w:val="007D42FF"/>
    <w:rsid w:val="007D4382"/>
    <w:rsid w:val="007D43B5"/>
    <w:rsid w:val="007D4667"/>
    <w:rsid w:val="007D4698"/>
    <w:rsid w:val="007D492A"/>
    <w:rsid w:val="007D49F0"/>
    <w:rsid w:val="007D49FA"/>
    <w:rsid w:val="007D4B09"/>
    <w:rsid w:val="007D4BC3"/>
    <w:rsid w:val="007D4FAD"/>
    <w:rsid w:val="007D50E3"/>
    <w:rsid w:val="007D5193"/>
    <w:rsid w:val="007D51DE"/>
    <w:rsid w:val="007D5445"/>
    <w:rsid w:val="007D5548"/>
    <w:rsid w:val="007D57F0"/>
    <w:rsid w:val="007D5A28"/>
    <w:rsid w:val="007D5B63"/>
    <w:rsid w:val="007D5C6D"/>
    <w:rsid w:val="007D5CC9"/>
    <w:rsid w:val="007D6501"/>
    <w:rsid w:val="007D6620"/>
    <w:rsid w:val="007D68D8"/>
    <w:rsid w:val="007D6E3A"/>
    <w:rsid w:val="007D6F58"/>
    <w:rsid w:val="007D6F67"/>
    <w:rsid w:val="007D6F9B"/>
    <w:rsid w:val="007D7027"/>
    <w:rsid w:val="007D7362"/>
    <w:rsid w:val="007D7545"/>
    <w:rsid w:val="007D77A0"/>
    <w:rsid w:val="007D781E"/>
    <w:rsid w:val="007D78E9"/>
    <w:rsid w:val="007D7C4E"/>
    <w:rsid w:val="007E02FE"/>
    <w:rsid w:val="007E03AA"/>
    <w:rsid w:val="007E08E8"/>
    <w:rsid w:val="007E0CB4"/>
    <w:rsid w:val="007E0D6D"/>
    <w:rsid w:val="007E0EA6"/>
    <w:rsid w:val="007E0EE8"/>
    <w:rsid w:val="007E0F48"/>
    <w:rsid w:val="007E1016"/>
    <w:rsid w:val="007E1331"/>
    <w:rsid w:val="007E133E"/>
    <w:rsid w:val="007E1388"/>
    <w:rsid w:val="007E1746"/>
    <w:rsid w:val="007E1C3F"/>
    <w:rsid w:val="007E1E4A"/>
    <w:rsid w:val="007E1F1F"/>
    <w:rsid w:val="007E2179"/>
    <w:rsid w:val="007E2566"/>
    <w:rsid w:val="007E2894"/>
    <w:rsid w:val="007E2C52"/>
    <w:rsid w:val="007E2D99"/>
    <w:rsid w:val="007E2F7E"/>
    <w:rsid w:val="007E2FF3"/>
    <w:rsid w:val="007E3102"/>
    <w:rsid w:val="007E31BF"/>
    <w:rsid w:val="007E3308"/>
    <w:rsid w:val="007E36F5"/>
    <w:rsid w:val="007E3955"/>
    <w:rsid w:val="007E3977"/>
    <w:rsid w:val="007E3C5B"/>
    <w:rsid w:val="007E3D3D"/>
    <w:rsid w:val="007E40FC"/>
    <w:rsid w:val="007E43AE"/>
    <w:rsid w:val="007E45D0"/>
    <w:rsid w:val="007E498C"/>
    <w:rsid w:val="007E4B07"/>
    <w:rsid w:val="007E4BF1"/>
    <w:rsid w:val="007E4BF2"/>
    <w:rsid w:val="007E506B"/>
    <w:rsid w:val="007E5077"/>
    <w:rsid w:val="007E557A"/>
    <w:rsid w:val="007E55ED"/>
    <w:rsid w:val="007E59C0"/>
    <w:rsid w:val="007E5BC6"/>
    <w:rsid w:val="007E5C1A"/>
    <w:rsid w:val="007E5D9B"/>
    <w:rsid w:val="007E60C2"/>
    <w:rsid w:val="007E612C"/>
    <w:rsid w:val="007E6199"/>
    <w:rsid w:val="007E63AD"/>
    <w:rsid w:val="007E63F8"/>
    <w:rsid w:val="007E652B"/>
    <w:rsid w:val="007E67F9"/>
    <w:rsid w:val="007E6E02"/>
    <w:rsid w:val="007E6F26"/>
    <w:rsid w:val="007E70BE"/>
    <w:rsid w:val="007E7272"/>
    <w:rsid w:val="007E74AC"/>
    <w:rsid w:val="007E7559"/>
    <w:rsid w:val="007E796C"/>
    <w:rsid w:val="007E7A01"/>
    <w:rsid w:val="007E7E29"/>
    <w:rsid w:val="007E7FA4"/>
    <w:rsid w:val="007F0109"/>
    <w:rsid w:val="007F0315"/>
    <w:rsid w:val="007F0573"/>
    <w:rsid w:val="007F0635"/>
    <w:rsid w:val="007F075D"/>
    <w:rsid w:val="007F07FF"/>
    <w:rsid w:val="007F09BF"/>
    <w:rsid w:val="007F0A1B"/>
    <w:rsid w:val="007F0A2D"/>
    <w:rsid w:val="007F0A69"/>
    <w:rsid w:val="007F0AC6"/>
    <w:rsid w:val="007F0B5C"/>
    <w:rsid w:val="007F0ED8"/>
    <w:rsid w:val="007F104A"/>
    <w:rsid w:val="007F10D2"/>
    <w:rsid w:val="007F121B"/>
    <w:rsid w:val="007F1290"/>
    <w:rsid w:val="007F1446"/>
    <w:rsid w:val="007F1560"/>
    <w:rsid w:val="007F1778"/>
    <w:rsid w:val="007F1906"/>
    <w:rsid w:val="007F1914"/>
    <w:rsid w:val="007F1968"/>
    <w:rsid w:val="007F1A24"/>
    <w:rsid w:val="007F1B70"/>
    <w:rsid w:val="007F1D60"/>
    <w:rsid w:val="007F1DCA"/>
    <w:rsid w:val="007F1EDB"/>
    <w:rsid w:val="007F1FD9"/>
    <w:rsid w:val="007F2319"/>
    <w:rsid w:val="007F2429"/>
    <w:rsid w:val="007F24D5"/>
    <w:rsid w:val="007F26E3"/>
    <w:rsid w:val="007F26FD"/>
    <w:rsid w:val="007F28E9"/>
    <w:rsid w:val="007F2B4E"/>
    <w:rsid w:val="007F2BD7"/>
    <w:rsid w:val="007F2CA4"/>
    <w:rsid w:val="007F2EA4"/>
    <w:rsid w:val="007F2F3F"/>
    <w:rsid w:val="007F3103"/>
    <w:rsid w:val="007F38DD"/>
    <w:rsid w:val="007F3C25"/>
    <w:rsid w:val="007F3E08"/>
    <w:rsid w:val="007F415C"/>
    <w:rsid w:val="007F42CF"/>
    <w:rsid w:val="007F45EA"/>
    <w:rsid w:val="007F4624"/>
    <w:rsid w:val="007F48CC"/>
    <w:rsid w:val="007F4ACF"/>
    <w:rsid w:val="007F4B4C"/>
    <w:rsid w:val="007F4C54"/>
    <w:rsid w:val="007F4CF9"/>
    <w:rsid w:val="007F5003"/>
    <w:rsid w:val="007F5006"/>
    <w:rsid w:val="007F560E"/>
    <w:rsid w:val="007F5872"/>
    <w:rsid w:val="007F58DF"/>
    <w:rsid w:val="007F5A0F"/>
    <w:rsid w:val="007F5C24"/>
    <w:rsid w:val="007F5E4E"/>
    <w:rsid w:val="007F625E"/>
    <w:rsid w:val="007F64CC"/>
    <w:rsid w:val="007F65E5"/>
    <w:rsid w:val="007F6D90"/>
    <w:rsid w:val="007F6DA7"/>
    <w:rsid w:val="007F6E89"/>
    <w:rsid w:val="007F7068"/>
    <w:rsid w:val="007F7107"/>
    <w:rsid w:val="007F7424"/>
    <w:rsid w:val="007F74AC"/>
    <w:rsid w:val="007F74D0"/>
    <w:rsid w:val="007F7844"/>
    <w:rsid w:val="007F7B2F"/>
    <w:rsid w:val="007F7B4F"/>
    <w:rsid w:val="007F7CBD"/>
    <w:rsid w:val="007F7F4E"/>
    <w:rsid w:val="007F7FAA"/>
    <w:rsid w:val="008000D1"/>
    <w:rsid w:val="0080056F"/>
    <w:rsid w:val="00800623"/>
    <w:rsid w:val="00800666"/>
    <w:rsid w:val="008009C2"/>
    <w:rsid w:val="008009CF"/>
    <w:rsid w:val="00800A46"/>
    <w:rsid w:val="00800BF4"/>
    <w:rsid w:val="0080104C"/>
    <w:rsid w:val="0080119B"/>
    <w:rsid w:val="00801432"/>
    <w:rsid w:val="00801581"/>
    <w:rsid w:val="00801683"/>
    <w:rsid w:val="00801925"/>
    <w:rsid w:val="008019E8"/>
    <w:rsid w:val="00801A65"/>
    <w:rsid w:val="00801D27"/>
    <w:rsid w:val="00801EFF"/>
    <w:rsid w:val="008022B0"/>
    <w:rsid w:val="0080231E"/>
    <w:rsid w:val="00802449"/>
    <w:rsid w:val="00802886"/>
    <w:rsid w:val="00802AC6"/>
    <w:rsid w:val="00802FE8"/>
    <w:rsid w:val="008030BD"/>
    <w:rsid w:val="00803122"/>
    <w:rsid w:val="00803148"/>
    <w:rsid w:val="00803167"/>
    <w:rsid w:val="00803262"/>
    <w:rsid w:val="00803389"/>
    <w:rsid w:val="0080345D"/>
    <w:rsid w:val="0080349C"/>
    <w:rsid w:val="00803691"/>
    <w:rsid w:val="00803A17"/>
    <w:rsid w:val="00803A47"/>
    <w:rsid w:val="00803A6D"/>
    <w:rsid w:val="00803B74"/>
    <w:rsid w:val="00803C21"/>
    <w:rsid w:val="00803C41"/>
    <w:rsid w:val="00803F72"/>
    <w:rsid w:val="00804137"/>
    <w:rsid w:val="00804152"/>
    <w:rsid w:val="008043BC"/>
    <w:rsid w:val="00804884"/>
    <w:rsid w:val="008048C0"/>
    <w:rsid w:val="00804B0D"/>
    <w:rsid w:val="00804B7B"/>
    <w:rsid w:val="00804FC6"/>
    <w:rsid w:val="00805153"/>
    <w:rsid w:val="00805299"/>
    <w:rsid w:val="0080541F"/>
    <w:rsid w:val="008054BA"/>
    <w:rsid w:val="008054E7"/>
    <w:rsid w:val="00805649"/>
    <w:rsid w:val="008059D8"/>
    <w:rsid w:val="00805EDD"/>
    <w:rsid w:val="00806027"/>
    <w:rsid w:val="00806114"/>
    <w:rsid w:val="00806129"/>
    <w:rsid w:val="00806493"/>
    <w:rsid w:val="0080663D"/>
    <w:rsid w:val="0080673A"/>
    <w:rsid w:val="00806AA5"/>
    <w:rsid w:val="00806B54"/>
    <w:rsid w:val="00806C40"/>
    <w:rsid w:val="00806E28"/>
    <w:rsid w:val="00806F1B"/>
    <w:rsid w:val="008075FC"/>
    <w:rsid w:val="00807798"/>
    <w:rsid w:val="00807864"/>
    <w:rsid w:val="008078F0"/>
    <w:rsid w:val="00807B5A"/>
    <w:rsid w:val="00807C62"/>
    <w:rsid w:val="00810022"/>
    <w:rsid w:val="0081002B"/>
    <w:rsid w:val="0081018D"/>
    <w:rsid w:val="008101DC"/>
    <w:rsid w:val="0081028F"/>
    <w:rsid w:val="00810400"/>
    <w:rsid w:val="0081046B"/>
    <w:rsid w:val="008104B3"/>
    <w:rsid w:val="008104C0"/>
    <w:rsid w:val="008105CD"/>
    <w:rsid w:val="00810633"/>
    <w:rsid w:val="008106A9"/>
    <w:rsid w:val="00810943"/>
    <w:rsid w:val="0081107A"/>
    <w:rsid w:val="0081145F"/>
    <w:rsid w:val="0081152E"/>
    <w:rsid w:val="00811ABE"/>
    <w:rsid w:val="00811C08"/>
    <w:rsid w:val="00811C85"/>
    <w:rsid w:val="00811DBD"/>
    <w:rsid w:val="00811E64"/>
    <w:rsid w:val="00811F5F"/>
    <w:rsid w:val="0081214C"/>
    <w:rsid w:val="008123EE"/>
    <w:rsid w:val="00812548"/>
    <w:rsid w:val="00812613"/>
    <w:rsid w:val="00812B1B"/>
    <w:rsid w:val="00812C3D"/>
    <w:rsid w:val="00812E96"/>
    <w:rsid w:val="00812F66"/>
    <w:rsid w:val="0081309F"/>
    <w:rsid w:val="0081349C"/>
    <w:rsid w:val="00813800"/>
    <w:rsid w:val="00813F5B"/>
    <w:rsid w:val="00814080"/>
    <w:rsid w:val="008140F5"/>
    <w:rsid w:val="008141B3"/>
    <w:rsid w:val="008142C2"/>
    <w:rsid w:val="00814435"/>
    <w:rsid w:val="008144AC"/>
    <w:rsid w:val="008146A7"/>
    <w:rsid w:val="008147A7"/>
    <w:rsid w:val="008147F4"/>
    <w:rsid w:val="00814B57"/>
    <w:rsid w:val="00814BD8"/>
    <w:rsid w:val="00814CDF"/>
    <w:rsid w:val="00814DE5"/>
    <w:rsid w:val="00815005"/>
    <w:rsid w:val="0081507C"/>
    <w:rsid w:val="0081509C"/>
    <w:rsid w:val="0081522D"/>
    <w:rsid w:val="00815311"/>
    <w:rsid w:val="008153F1"/>
    <w:rsid w:val="0081555F"/>
    <w:rsid w:val="008155BE"/>
    <w:rsid w:val="008159F4"/>
    <w:rsid w:val="00815AE1"/>
    <w:rsid w:val="00815BE1"/>
    <w:rsid w:val="00815C86"/>
    <w:rsid w:val="00816019"/>
    <w:rsid w:val="00816692"/>
    <w:rsid w:val="00816782"/>
    <w:rsid w:val="008167D6"/>
    <w:rsid w:val="00816857"/>
    <w:rsid w:val="00816D77"/>
    <w:rsid w:val="00816F80"/>
    <w:rsid w:val="00817116"/>
    <w:rsid w:val="008173D6"/>
    <w:rsid w:val="008177BC"/>
    <w:rsid w:val="0081792E"/>
    <w:rsid w:val="00817AD0"/>
    <w:rsid w:val="00817D29"/>
    <w:rsid w:val="00817DB6"/>
    <w:rsid w:val="00817E24"/>
    <w:rsid w:val="00817FA0"/>
    <w:rsid w:val="00820065"/>
    <w:rsid w:val="00820098"/>
    <w:rsid w:val="00820553"/>
    <w:rsid w:val="00820573"/>
    <w:rsid w:val="008206DE"/>
    <w:rsid w:val="00820C71"/>
    <w:rsid w:val="00820C99"/>
    <w:rsid w:val="00820D18"/>
    <w:rsid w:val="00820DA4"/>
    <w:rsid w:val="00820DCC"/>
    <w:rsid w:val="0082143C"/>
    <w:rsid w:val="008216A7"/>
    <w:rsid w:val="008216EC"/>
    <w:rsid w:val="008218E0"/>
    <w:rsid w:val="00821C9F"/>
    <w:rsid w:val="00821D59"/>
    <w:rsid w:val="00821E98"/>
    <w:rsid w:val="00821F2F"/>
    <w:rsid w:val="008221D4"/>
    <w:rsid w:val="008223BC"/>
    <w:rsid w:val="008223D5"/>
    <w:rsid w:val="0082248C"/>
    <w:rsid w:val="00822663"/>
    <w:rsid w:val="0082266A"/>
    <w:rsid w:val="00822BC2"/>
    <w:rsid w:val="00822C72"/>
    <w:rsid w:val="00822E0D"/>
    <w:rsid w:val="00822E36"/>
    <w:rsid w:val="00823021"/>
    <w:rsid w:val="008231A2"/>
    <w:rsid w:val="008231D4"/>
    <w:rsid w:val="00823309"/>
    <w:rsid w:val="00823388"/>
    <w:rsid w:val="00823473"/>
    <w:rsid w:val="0082349F"/>
    <w:rsid w:val="0082357C"/>
    <w:rsid w:val="00823692"/>
    <w:rsid w:val="00823928"/>
    <w:rsid w:val="00823AF1"/>
    <w:rsid w:val="00823DB1"/>
    <w:rsid w:val="00823EB4"/>
    <w:rsid w:val="00823EF9"/>
    <w:rsid w:val="00824119"/>
    <w:rsid w:val="00824220"/>
    <w:rsid w:val="008244B7"/>
    <w:rsid w:val="00824547"/>
    <w:rsid w:val="00824693"/>
    <w:rsid w:val="00824763"/>
    <w:rsid w:val="00824DC9"/>
    <w:rsid w:val="0082522B"/>
    <w:rsid w:val="008256A2"/>
    <w:rsid w:val="008256D1"/>
    <w:rsid w:val="00825705"/>
    <w:rsid w:val="008258F7"/>
    <w:rsid w:val="00825A28"/>
    <w:rsid w:val="00825A43"/>
    <w:rsid w:val="00825B27"/>
    <w:rsid w:val="00825BF3"/>
    <w:rsid w:val="00825C8D"/>
    <w:rsid w:val="00825DA6"/>
    <w:rsid w:val="008261E4"/>
    <w:rsid w:val="00826366"/>
    <w:rsid w:val="00826800"/>
    <w:rsid w:val="00826AC8"/>
    <w:rsid w:val="00826C97"/>
    <w:rsid w:val="00826DE7"/>
    <w:rsid w:val="00826F1E"/>
    <w:rsid w:val="00827207"/>
    <w:rsid w:val="00827300"/>
    <w:rsid w:val="0082734E"/>
    <w:rsid w:val="00827638"/>
    <w:rsid w:val="00827735"/>
    <w:rsid w:val="008277E1"/>
    <w:rsid w:val="00827A0C"/>
    <w:rsid w:val="00827AA0"/>
    <w:rsid w:val="00827BDD"/>
    <w:rsid w:val="00827D68"/>
    <w:rsid w:val="00827E60"/>
    <w:rsid w:val="0083010B"/>
    <w:rsid w:val="00830177"/>
    <w:rsid w:val="0083039C"/>
    <w:rsid w:val="0083043F"/>
    <w:rsid w:val="0083057F"/>
    <w:rsid w:val="00830667"/>
    <w:rsid w:val="0083067E"/>
    <w:rsid w:val="008306FA"/>
    <w:rsid w:val="008307BA"/>
    <w:rsid w:val="008309A0"/>
    <w:rsid w:val="00830A94"/>
    <w:rsid w:val="00830B56"/>
    <w:rsid w:val="00830FA1"/>
    <w:rsid w:val="00830FD0"/>
    <w:rsid w:val="008311B6"/>
    <w:rsid w:val="008312AF"/>
    <w:rsid w:val="008313DC"/>
    <w:rsid w:val="008313F3"/>
    <w:rsid w:val="00831419"/>
    <w:rsid w:val="00831462"/>
    <w:rsid w:val="0083149B"/>
    <w:rsid w:val="008316D0"/>
    <w:rsid w:val="0083172A"/>
    <w:rsid w:val="00831801"/>
    <w:rsid w:val="00831B80"/>
    <w:rsid w:val="00831C2E"/>
    <w:rsid w:val="00831F24"/>
    <w:rsid w:val="00832085"/>
    <w:rsid w:val="008322E0"/>
    <w:rsid w:val="008322F7"/>
    <w:rsid w:val="008324D3"/>
    <w:rsid w:val="00832883"/>
    <w:rsid w:val="00832945"/>
    <w:rsid w:val="00832DCF"/>
    <w:rsid w:val="00832EE3"/>
    <w:rsid w:val="00832F15"/>
    <w:rsid w:val="00832F29"/>
    <w:rsid w:val="00833068"/>
    <w:rsid w:val="008330E3"/>
    <w:rsid w:val="00833140"/>
    <w:rsid w:val="0083331D"/>
    <w:rsid w:val="008333B0"/>
    <w:rsid w:val="00833E2B"/>
    <w:rsid w:val="00833E3F"/>
    <w:rsid w:val="00833F8C"/>
    <w:rsid w:val="008347AA"/>
    <w:rsid w:val="0083491F"/>
    <w:rsid w:val="00834AE7"/>
    <w:rsid w:val="00834B1D"/>
    <w:rsid w:val="00834BAE"/>
    <w:rsid w:val="0083518C"/>
    <w:rsid w:val="008351F1"/>
    <w:rsid w:val="0083534C"/>
    <w:rsid w:val="0083539E"/>
    <w:rsid w:val="0083549F"/>
    <w:rsid w:val="008354E5"/>
    <w:rsid w:val="008355C0"/>
    <w:rsid w:val="008356C0"/>
    <w:rsid w:val="008356F0"/>
    <w:rsid w:val="00835E62"/>
    <w:rsid w:val="0083625E"/>
    <w:rsid w:val="00836416"/>
    <w:rsid w:val="00836799"/>
    <w:rsid w:val="00836AC0"/>
    <w:rsid w:val="00836B71"/>
    <w:rsid w:val="00836B9C"/>
    <w:rsid w:val="00836DAD"/>
    <w:rsid w:val="00836E80"/>
    <w:rsid w:val="00836FAE"/>
    <w:rsid w:val="008371E3"/>
    <w:rsid w:val="0083724C"/>
    <w:rsid w:val="0083767C"/>
    <w:rsid w:val="008377E6"/>
    <w:rsid w:val="0083786E"/>
    <w:rsid w:val="00837984"/>
    <w:rsid w:val="00837B41"/>
    <w:rsid w:val="00837BC0"/>
    <w:rsid w:val="00837C41"/>
    <w:rsid w:val="00837C6F"/>
    <w:rsid w:val="00837E0F"/>
    <w:rsid w:val="00837EFE"/>
    <w:rsid w:val="008401B5"/>
    <w:rsid w:val="008401D0"/>
    <w:rsid w:val="0084020C"/>
    <w:rsid w:val="008402A8"/>
    <w:rsid w:val="008403CB"/>
    <w:rsid w:val="0084099D"/>
    <w:rsid w:val="00840CC6"/>
    <w:rsid w:val="00841065"/>
    <w:rsid w:val="0084117A"/>
    <w:rsid w:val="00841316"/>
    <w:rsid w:val="008413B1"/>
    <w:rsid w:val="0084158F"/>
    <w:rsid w:val="00841636"/>
    <w:rsid w:val="00841B5F"/>
    <w:rsid w:val="00841B92"/>
    <w:rsid w:val="00841BC4"/>
    <w:rsid w:val="00841D12"/>
    <w:rsid w:val="00841EB9"/>
    <w:rsid w:val="00841EEB"/>
    <w:rsid w:val="008420EE"/>
    <w:rsid w:val="0084220C"/>
    <w:rsid w:val="0084225B"/>
    <w:rsid w:val="00842687"/>
    <w:rsid w:val="00842A0D"/>
    <w:rsid w:val="00842A1B"/>
    <w:rsid w:val="00842A73"/>
    <w:rsid w:val="00842C3C"/>
    <w:rsid w:val="00842C91"/>
    <w:rsid w:val="00842D3A"/>
    <w:rsid w:val="00842D63"/>
    <w:rsid w:val="00842F0A"/>
    <w:rsid w:val="00842F60"/>
    <w:rsid w:val="00843191"/>
    <w:rsid w:val="008432D6"/>
    <w:rsid w:val="008433BF"/>
    <w:rsid w:val="0084341D"/>
    <w:rsid w:val="00843461"/>
    <w:rsid w:val="008434FF"/>
    <w:rsid w:val="008435C5"/>
    <w:rsid w:val="00843B2E"/>
    <w:rsid w:val="00843C90"/>
    <w:rsid w:val="00843F84"/>
    <w:rsid w:val="00844145"/>
    <w:rsid w:val="008441D8"/>
    <w:rsid w:val="008444E4"/>
    <w:rsid w:val="00844699"/>
    <w:rsid w:val="0084478E"/>
    <w:rsid w:val="0084486C"/>
    <w:rsid w:val="0084490E"/>
    <w:rsid w:val="00844B75"/>
    <w:rsid w:val="00844B99"/>
    <w:rsid w:val="00844C66"/>
    <w:rsid w:val="00844D87"/>
    <w:rsid w:val="0084533F"/>
    <w:rsid w:val="008454CE"/>
    <w:rsid w:val="00845737"/>
    <w:rsid w:val="008457BE"/>
    <w:rsid w:val="0084593A"/>
    <w:rsid w:val="00845964"/>
    <w:rsid w:val="0084596E"/>
    <w:rsid w:val="008459B1"/>
    <w:rsid w:val="00845B39"/>
    <w:rsid w:val="00845C03"/>
    <w:rsid w:val="00845CBE"/>
    <w:rsid w:val="00845DBF"/>
    <w:rsid w:val="00846153"/>
    <w:rsid w:val="00846165"/>
    <w:rsid w:val="0084638C"/>
    <w:rsid w:val="008464C5"/>
    <w:rsid w:val="008464F4"/>
    <w:rsid w:val="00846506"/>
    <w:rsid w:val="00846900"/>
    <w:rsid w:val="00846AA1"/>
    <w:rsid w:val="00846AC6"/>
    <w:rsid w:val="00846C88"/>
    <w:rsid w:val="00846D1D"/>
    <w:rsid w:val="00846F28"/>
    <w:rsid w:val="00846FCF"/>
    <w:rsid w:val="008470F8"/>
    <w:rsid w:val="008471B5"/>
    <w:rsid w:val="00847369"/>
    <w:rsid w:val="00847790"/>
    <w:rsid w:val="00847797"/>
    <w:rsid w:val="00847836"/>
    <w:rsid w:val="00847B02"/>
    <w:rsid w:val="00847D8F"/>
    <w:rsid w:val="00850091"/>
    <w:rsid w:val="008501C9"/>
    <w:rsid w:val="00850292"/>
    <w:rsid w:val="0085042D"/>
    <w:rsid w:val="0085057C"/>
    <w:rsid w:val="008506A0"/>
    <w:rsid w:val="0085095C"/>
    <w:rsid w:val="008509AD"/>
    <w:rsid w:val="008509B3"/>
    <w:rsid w:val="00850A35"/>
    <w:rsid w:val="00850D3B"/>
    <w:rsid w:val="00850E89"/>
    <w:rsid w:val="0085135E"/>
    <w:rsid w:val="00851494"/>
    <w:rsid w:val="0085150F"/>
    <w:rsid w:val="0085170A"/>
    <w:rsid w:val="00851816"/>
    <w:rsid w:val="00851859"/>
    <w:rsid w:val="008518F3"/>
    <w:rsid w:val="0085192C"/>
    <w:rsid w:val="00851942"/>
    <w:rsid w:val="00851A14"/>
    <w:rsid w:val="00851AFD"/>
    <w:rsid w:val="00851BAF"/>
    <w:rsid w:val="00851D9B"/>
    <w:rsid w:val="008520C0"/>
    <w:rsid w:val="008521B9"/>
    <w:rsid w:val="0085237F"/>
    <w:rsid w:val="008523BA"/>
    <w:rsid w:val="008528D7"/>
    <w:rsid w:val="00852982"/>
    <w:rsid w:val="008529A4"/>
    <w:rsid w:val="00852C35"/>
    <w:rsid w:val="00852C9C"/>
    <w:rsid w:val="00852EDB"/>
    <w:rsid w:val="00852F06"/>
    <w:rsid w:val="008530B1"/>
    <w:rsid w:val="008531E7"/>
    <w:rsid w:val="00853218"/>
    <w:rsid w:val="008532C0"/>
    <w:rsid w:val="00853388"/>
    <w:rsid w:val="008533CB"/>
    <w:rsid w:val="008536F8"/>
    <w:rsid w:val="0085380A"/>
    <w:rsid w:val="00853F5F"/>
    <w:rsid w:val="00853FAE"/>
    <w:rsid w:val="008542D6"/>
    <w:rsid w:val="008543C1"/>
    <w:rsid w:val="0085452E"/>
    <w:rsid w:val="00854751"/>
    <w:rsid w:val="008547C2"/>
    <w:rsid w:val="008548D8"/>
    <w:rsid w:val="008549C5"/>
    <w:rsid w:val="00854B17"/>
    <w:rsid w:val="00854BAB"/>
    <w:rsid w:val="00854C72"/>
    <w:rsid w:val="00855175"/>
    <w:rsid w:val="00855393"/>
    <w:rsid w:val="008556F5"/>
    <w:rsid w:val="008556FE"/>
    <w:rsid w:val="00855742"/>
    <w:rsid w:val="00855918"/>
    <w:rsid w:val="008559C4"/>
    <w:rsid w:val="00855BEC"/>
    <w:rsid w:val="00855D02"/>
    <w:rsid w:val="00856040"/>
    <w:rsid w:val="008560F8"/>
    <w:rsid w:val="00856270"/>
    <w:rsid w:val="0085633A"/>
    <w:rsid w:val="00856390"/>
    <w:rsid w:val="00856436"/>
    <w:rsid w:val="0085643B"/>
    <w:rsid w:val="0085663D"/>
    <w:rsid w:val="0085695D"/>
    <w:rsid w:val="00856F27"/>
    <w:rsid w:val="008571A2"/>
    <w:rsid w:val="008571AF"/>
    <w:rsid w:val="0085736E"/>
    <w:rsid w:val="008576DA"/>
    <w:rsid w:val="00857834"/>
    <w:rsid w:val="00857A03"/>
    <w:rsid w:val="00857BA0"/>
    <w:rsid w:val="00857F0D"/>
    <w:rsid w:val="00860220"/>
    <w:rsid w:val="008604B0"/>
    <w:rsid w:val="0086050C"/>
    <w:rsid w:val="008606D7"/>
    <w:rsid w:val="008608CB"/>
    <w:rsid w:val="00860A9C"/>
    <w:rsid w:val="00860C6B"/>
    <w:rsid w:val="00860EBC"/>
    <w:rsid w:val="00860ECA"/>
    <w:rsid w:val="00860FA4"/>
    <w:rsid w:val="00861479"/>
    <w:rsid w:val="00861530"/>
    <w:rsid w:val="00861575"/>
    <w:rsid w:val="0086164E"/>
    <w:rsid w:val="00861836"/>
    <w:rsid w:val="00861967"/>
    <w:rsid w:val="008619B7"/>
    <w:rsid w:val="00861D63"/>
    <w:rsid w:val="00861DAB"/>
    <w:rsid w:val="008620A9"/>
    <w:rsid w:val="00862291"/>
    <w:rsid w:val="00862309"/>
    <w:rsid w:val="0086247E"/>
    <w:rsid w:val="008624F6"/>
    <w:rsid w:val="00862516"/>
    <w:rsid w:val="0086256C"/>
    <w:rsid w:val="00862581"/>
    <w:rsid w:val="008625AC"/>
    <w:rsid w:val="0086298F"/>
    <w:rsid w:val="00862A8A"/>
    <w:rsid w:val="00862EE4"/>
    <w:rsid w:val="00862EF0"/>
    <w:rsid w:val="008630E0"/>
    <w:rsid w:val="008636C0"/>
    <w:rsid w:val="008636FD"/>
    <w:rsid w:val="00863BD0"/>
    <w:rsid w:val="008641B4"/>
    <w:rsid w:val="0086428F"/>
    <w:rsid w:val="00864631"/>
    <w:rsid w:val="0086465D"/>
    <w:rsid w:val="00864750"/>
    <w:rsid w:val="00864E4E"/>
    <w:rsid w:val="0086506D"/>
    <w:rsid w:val="00865215"/>
    <w:rsid w:val="00865371"/>
    <w:rsid w:val="008653D6"/>
    <w:rsid w:val="008653E5"/>
    <w:rsid w:val="008655BB"/>
    <w:rsid w:val="008656E3"/>
    <w:rsid w:val="0086586C"/>
    <w:rsid w:val="008658A9"/>
    <w:rsid w:val="00865921"/>
    <w:rsid w:val="008659BC"/>
    <w:rsid w:val="00865C00"/>
    <w:rsid w:val="00865CC8"/>
    <w:rsid w:val="00865CEB"/>
    <w:rsid w:val="00865D22"/>
    <w:rsid w:val="008660C9"/>
    <w:rsid w:val="0086629C"/>
    <w:rsid w:val="008665EB"/>
    <w:rsid w:val="00866991"/>
    <w:rsid w:val="00866F94"/>
    <w:rsid w:val="00866FCD"/>
    <w:rsid w:val="0086701D"/>
    <w:rsid w:val="008671A1"/>
    <w:rsid w:val="0086753A"/>
    <w:rsid w:val="00867612"/>
    <w:rsid w:val="00867954"/>
    <w:rsid w:val="008679B5"/>
    <w:rsid w:val="00867E32"/>
    <w:rsid w:val="008700C4"/>
    <w:rsid w:val="00870197"/>
    <w:rsid w:val="00870244"/>
    <w:rsid w:val="00870248"/>
    <w:rsid w:val="00870318"/>
    <w:rsid w:val="008703DB"/>
    <w:rsid w:val="00870580"/>
    <w:rsid w:val="008706CA"/>
    <w:rsid w:val="008707D3"/>
    <w:rsid w:val="0087088F"/>
    <w:rsid w:val="00870CCC"/>
    <w:rsid w:val="00870E4E"/>
    <w:rsid w:val="00870F48"/>
    <w:rsid w:val="0087125E"/>
    <w:rsid w:val="00871323"/>
    <w:rsid w:val="0087137D"/>
    <w:rsid w:val="008713E9"/>
    <w:rsid w:val="008714D3"/>
    <w:rsid w:val="00871711"/>
    <w:rsid w:val="00871910"/>
    <w:rsid w:val="008719F2"/>
    <w:rsid w:val="00871E41"/>
    <w:rsid w:val="00871FA1"/>
    <w:rsid w:val="0087217A"/>
    <w:rsid w:val="00872779"/>
    <w:rsid w:val="008727F5"/>
    <w:rsid w:val="00872AB2"/>
    <w:rsid w:val="00872E0D"/>
    <w:rsid w:val="008731BF"/>
    <w:rsid w:val="00873205"/>
    <w:rsid w:val="00873241"/>
    <w:rsid w:val="008733C9"/>
    <w:rsid w:val="00873609"/>
    <w:rsid w:val="00873A17"/>
    <w:rsid w:val="00873AE4"/>
    <w:rsid w:val="00873CE1"/>
    <w:rsid w:val="00873F96"/>
    <w:rsid w:val="0087423A"/>
    <w:rsid w:val="00874260"/>
    <w:rsid w:val="00874324"/>
    <w:rsid w:val="00874496"/>
    <w:rsid w:val="008744A9"/>
    <w:rsid w:val="00874503"/>
    <w:rsid w:val="00874536"/>
    <w:rsid w:val="00874609"/>
    <w:rsid w:val="008748EA"/>
    <w:rsid w:val="00874B54"/>
    <w:rsid w:val="00874B7B"/>
    <w:rsid w:val="00874BE3"/>
    <w:rsid w:val="00874CB4"/>
    <w:rsid w:val="00874E1C"/>
    <w:rsid w:val="00874F5C"/>
    <w:rsid w:val="00875020"/>
    <w:rsid w:val="008751BA"/>
    <w:rsid w:val="008753E6"/>
    <w:rsid w:val="00875EB0"/>
    <w:rsid w:val="00875EF4"/>
    <w:rsid w:val="00875FCB"/>
    <w:rsid w:val="00875FF7"/>
    <w:rsid w:val="00876082"/>
    <w:rsid w:val="00876442"/>
    <w:rsid w:val="008764DE"/>
    <w:rsid w:val="00876526"/>
    <w:rsid w:val="00876653"/>
    <w:rsid w:val="00876867"/>
    <w:rsid w:val="00876876"/>
    <w:rsid w:val="008768BA"/>
    <w:rsid w:val="00876A26"/>
    <w:rsid w:val="00876BCB"/>
    <w:rsid w:val="00876C86"/>
    <w:rsid w:val="00876CC6"/>
    <w:rsid w:val="00876E06"/>
    <w:rsid w:val="00876E73"/>
    <w:rsid w:val="008773D2"/>
    <w:rsid w:val="0087758E"/>
    <w:rsid w:val="008775A6"/>
    <w:rsid w:val="008775E8"/>
    <w:rsid w:val="008776A4"/>
    <w:rsid w:val="008777AD"/>
    <w:rsid w:val="00877A2B"/>
    <w:rsid w:val="00877BCA"/>
    <w:rsid w:val="00877C0F"/>
    <w:rsid w:val="00877F05"/>
    <w:rsid w:val="00877FAD"/>
    <w:rsid w:val="0088027B"/>
    <w:rsid w:val="008804C6"/>
    <w:rsid w:val="0088069F"/>
    <w:rsid w:val="00880ABF"/>
    <w:rsid w:val="00880B7B"/>
    <w:rsid w:val="00880C19"/>
    <w:rsid w:val="00880CBA"/>
    <w:rsid w:val="00880CE9"/>
    <w:rsid w:val="00880F33"/>
    <w:rsid w:val="00881076"/>
    <w:rsid w:val="00881441"/>
    <w:rsid w:val="008816E6"/>
    <w:rsid w:val="00881760"/>
    <w:rsid w:val="00881785"/>
    <w:rsid w:val="00881A7F"/>
    <w:rsid w:val="00881AAB"/>
    <w:rsid w:val="00881ED8"/>
    <w:rsid w:val="00881EF4"/>
    <w:rsid w:val="00882082"/>
    <w:rsid w:val="00882119"/>
    <w:rsid w:val="008822F9"/>
    <w:rsid w:val="00882488"/>
    <w:rsid w:val="0088250B"/>
    <w:rsid w:val="00882975"/>
    <w:rsid w:val="00882A2A"/>
    <w:rsid w:val="00882BF0"/>
    <w:rsid w:val="00882BFE"/>
    <w:rsid w:val="00882C93"/>
    <w:rsid w:val="00882DB2"/>
    <w:rsid w:val="008831F7"/>
    <w:rsid w:val="008832E2"/>
    <w:rsid w:val="00883375"/>
    <w:rsid w:val="00883739"/>
    <w:rsid w:val="0088374E"/>
    <w:rsid w:val="0088378F"/>
    <w:rsid w:val="008837B9"/>
    <w:rsid w:val="00883AF3"/>
    <w:rsid w:val="00883CDC"/>
    <w:rsid w:val="00883F85"/>
    <w:rsid w:val="00883FB1"/>
    <w:rsid w:val="00884283"/>
    <w:rsid w:val="0088444A"/>
    <w:rsid w:val="00884900"/>
    <w:rsid w:val="008849A1"/>
    <w:rsid w:val="00884A1B"/>
    <w:rsid w:val="00884BC6"/>
    <w:rsid w:val="00884C55"/>
    <w:rsid w:val="00884ED4"/>
    <w:rsid w:val="00885012"/>
    <w:rsid w:val="00885093"/>
    <w:rsid w:val="008851A0"/>
    <w:rsid w:val="008852FA"/>
    <w:rsid w:val="00885626"/>
    <w:rsid w:val="00885799"/>
    <w:rsid w:val="00885D90"/>
    <w:rsid w:val="008863C7"/>
    <w:rsid w:val="008864B8"/>
    <w:rsid w:val="008866A8"/>
    <w:rsid w:val="0088671A"/>
    <w:rsid w:val="00886AC2"/>
    <w:rsid w:val="00886CBA"/>
    <w:rsid w:val="00886DD8"/>
    <w:rsid w:val="00887048"/>
    <w:rsid w:val="008870E9"/>
    <w:rsid w:val="0088715A"/>
    <w:rsid w:val="0088729B"/>
    <w:rsid w:val="00887419"/>
    <w:rsid w:val="00887476"/>
    <w:rsid w:val="008874FD"/>
    <w:rsid w:val="008876A2"/>
    <w:rsid w:val="0088772E"/>
    <w:rsid w:val="00890058"/>
    <w:rsid w:val="008900B3"/>
    <w:rsid w:val="00890167"/>
    <w:rsid w:val="008902C8"/>
    <w:rsid w:val="008907B0"/>
    <w:rsid w:val="00890857"/>
    <w:rsid w:val="00890905"/>
    <w:rsid w:val="00890A3B"/>
    <w:rsid w:val="00890DCE"/>
    <w:rsid w:val="00890EFB"/>
    <w:rsid w:val="00890F6D"/>
    <w:rsid w:val="0089121A"/>
    <w:rsid w:val="008912F2"/>
    <w:rsid w:val="008915AE"/>
    <w:rsid w:val="0089188D"/>
    <w:rsid w:val="008918CF"/>
    <w:rsid w:val="0089195B"/>
    <w:rsid w:val="00891BBA"/>
    <w:rsid w:val="00891D73"/>
    <w:rsid w:val="00891DAA"/>
    <w:rsid w:val="00891EC5"/>
    <w:rsid w:val="00891FBC"/>
    <w:rsid w:val="00892284"/>
    <w:rsid w:val="008923D6"/>
    <w:rsid w:val="0089260B"/>
    <w:rsid w:val="008926A4"/>
    <w:rsid w:val="008927AD"/>
    <w:rsid w:val="00892A9F"/>
    <w:rsid w:val="00892B06"/>
    <w:rsid w:val="00892CFE"/>
    <w:rsid w:val="008930F4"/>
    <w:rsid w:val="00893139"/>
    <w:rsid w:val="008932A0"/>
    <w:rsid w:val="00893568"/>
    <w:rsid w:val="00893C76"/>
    <w:rsid w:val="00893D2F"/>
    <w:rsid w:val="00893D9D"/>
    <w:rsid w:val="00893E9A"/>
    <w:rsid w:val="00893FCD"/>
    <w:rsid w:val="00894097"/>
    <w:rsid w:val="00894342"/>
    <w:rsid w:val="008945A7"/>
    <w:rsid w:val="008945E6"/>
    <w:rsid w:val="008948DC"/>
    <w:rsid w:val="008949F7"/>
    <w:rsid w:val="00894AC0"/>
    <w:rsid w:val="00894B20"/>
    <w:rsid w:val="00894B2A"/>
    <w:rsid w:val="00894B75"/>
    <w:rsid w:val="00894FDD"/>
    <w:rsid w:val="008951C9"/>
    <w:rsid w:val="00895262"/>
    <w:rsid w:val="00895305"/>
    <w:rsid w:val="008953C6"/>
    <w:rsid w:val="008954C7"/>
    <w:rsid w:val="00895502"/>
    <w:rsid w:val="008955E4"/>
    <w:rsid w:val="00895713"/>
    <w:rsid w:val="008958A1"/>
    <w:rsid w:val="00895A7E"/>
    <w:rsid w:val="00895ABC"/>
    <w:rsid w:val="00895B6B"/>
    <w:rsid w:val="00895C1C"/>
    <w:rsid w:val="00895DFE"/>
    <w:rsid w:val="00895E3B"/>
    <w:rsid w:val="00895E7F"/>
    <w:rsid w:val="00895EB7"/>
    <w:rsid w:val="00896087"/>
    <w:rsid w:val="0089621A"/>
    <w:rsid w:val="00896272"/>
    <w:rsid w:val="008962A3"/>
    <w:rsid w:val="00896444"/>
    <w:rsid w:val="00896445"/>
    <w:rsid w:val="00896465"/>
    <w:rsid w:val="008965CB"/>
    <w:rsid w:val="00896693"/>
    <w:rsid w:val="008968EF"/>
    <w:rsid w:val="00896AF4"/>
    <w:rsid w:val="00896B98"/>
    <w:rsid w:val="00896C83"/>
    <w:rsid w:val="00896CA1"/>
    <w:rsid w:val="00897237"/>
    <w:rsid w:val="0089725B"/>
    <w:rsid w:val="00897277"/>
    <w:rsid w:val="008973FD"/>
    <w:rsid w:val="00897444"/>
    <w:rsid w:val="00897795"/>
    <w:rsid w:val="00897798"/>
    <w:rsid w:val="00897B88"/>
    <w:rsid w:val="00897C33"/>
    <w:rsid w:val="00897D0C"/>
    <w:rsid w:val="00897E36"/>
    <w:rsid w:val="00897EF0"/>
    <w:rsid w:val="008A00AE"/>
    <w:rsid w:val="008A020D"/>
    <w:rsid w:val="008A02BB"/>
    <w:rsid w:val="008A02CC"/>
    <w:rsid w:val="008A043E"/>
    <w:rsid w:val="008A04F0"/>
    <w:rsid w:val="008A058E"/>
    <w:rsid w:val="008A0883"/>
    <w:rsid w:val="008A0A0A"/>
    <w:rsid w:val="008A0B30"/>
    <w:rsid w:val="008A0E81"/>
    <w:rsid w:val="008A0E92"/>
    <w:rsid w:val="008A1181"/>
    <w:rsid w:val="008A1189"/>
    <w:rsid w:val="008A1256"/>
    <w:rsid w:val="008A13EE"/>
    <w:rsid w:val="008A1410"/>
    <w:rsid w:val="008A1754"/>
    <w:rsid w:val="008A1951"/>
    <w:rsid w:val="008A19E1"/>
    <w:rsid w:val="008A1BF4"/>
    <w:rsid w:val="008A1F1C"/>
    <w:rsid w:val="008A1F27"/>
    <w:rsid w:val="008A2385"/>
    <w:rsid w:val="008A2AD0"/>
    <w:rsid w:val="008A2ADA"/>
    <w:rsid w:val="008A2BC7"/>
    <w:rsid w:val="008A2F25"/>
    <w:rsid w:val="008A336D"/>
    <w:rsid w:val="008A3629"/>
    <w:rsid w:val="008A36A3"/>
    <w:rsid w:val="008A391D"/>
    <w:rsid w:val="008A3B9A"/>
    <w:rsid w:val="008A3C13"/>
    <w:rsid w:val="008A3CDB"/>
    <w:rsid w:val="008A3D55"/>
    <w:rsid w:val="008A3E98"/>
    <w:rsid w:val="008A3F84"/>
    <w:rsid w:val="008A40CB"/>
    <w:rsid w:val="008A4397"/>
    <w:rsid w:val="008A4604"/>
    <w:rsid w:val="008A47F0"/>
    <w:rsid w:val="008A4806"/>
    <w:rsid w:val="008A4960"/>
    <w:rsid w:val="008A4A2E"/>
    <w:rsid w:val="008A4ABA"/>
    <w:rsid w:val="008A4ACB"/>
    <w:rsid w:val="008A4D50"/>
    <w:rsid w:val="008A4DA2"/>
    <w:rsid w:val="008A4E59"/>
    <w:rsid w:val="008A542C"/>
    <w:rsid w:val="008A548A"/>
    <w:rsid w:val="008A582F"/>
    <w:rsid w:val="008A58C8"/>
    <w:rsid w:val="008A5C47"/>
    <w:rsid w:val="008A5C7C"/>
    <w:rsid w:val="008A663B"/>
    <w:rsid w:val="008A681C"/>
    <w:rsid w:val="008A6A6E"/>
    <w:rsid w:val="008A6B85"/>
    <w:rsid w:val="008A6DEC"/>
    <w:rsid w:val="008A74AC"/>
    <w:rsid w:val="008A7740"/>
    <w:rsid w:val="008A790C"/>
    <w:rsid w:val="008A7938"/>
    <w:rsid w:val="008A7ABC"/>
    <w:rsid w:val="008A7B2A"/>
    <w:rsid w:val="008A7B82"/>
    <w:rsid w:val="008A7C44"/>
    <w:rsid w:val="008A7CB5"/>
    <w:rsid w:val="008A7D7A"/>
    <w:rsid w:val="008A7DA0"/>
    <w:rsid w:val="008B0328"/>
    <w:rsid w:val="008B0690"/>
    <w:rsid w:val="008B07B9"/>
    <w:rsid w:val="008B09E4"/>
    <w:rsid w:val="008B0AB1"/>
    <w:rsid w:val="008B0B23"/>
    <w:rsid w:val="008B0BCC"/>
    <w:rsid w:val="008B0F41"/>
    <w:rsid w:val="008B10F1"/>
    <w:rsid w:val="008B1176"/>
    <w:rsid w:val="008B1274"/>
    <w:rsid w:val="008B12D4"/>
    <w:rsid w:val="008B135E"/>
    <w:rsid w:val="008B1559"/>
    <w:rsid w:val="008B16BA"/>
    <w:rsid w:val="008B176E"/>
    <w:rsid w:val="008B1804"/>
    <w:rsid w:val="008B184E"/>
    <w:rsid w:val="008B1AF6"/>
    <w:rsid w:val="008B1F92"/>
    <w:rsid w:val="008B2124"/>
    <w:rsid w:val="008B2148"/>
    <w:rsid w:val="008B233B"/>
    <w:rsid w:val="008B24BC"/>
    <w:rsid w:val="008B25BE"/>
    <w:rsid w:val="008B25C1"/>
    <w:rsid w:val="008B27F1"/>
    <w:rsid w:val="008B2864"/>
    <w:rsid w:val="008B28BF"/>
    <w:rsid w:val="008B29BD"/>
    <w:rsid w:val="008B29FD"/>
    <w:rsid w:val="008B2E04"/>
    <w:rsid w:val="008B2F82"/>
    <w:rsid w:val="008B3644"/>
    <w:rsid w:val="008B36F0"/>
    <w:rsid w:val="008B386B"/>
    <w:rsid w:val="008B394F"/>
    <w:rsid w:val="008B397B"/>
    <w:rsid w:val="008B3A28"/>
    <w:rsid w:val="008B3A33"/>
    <w:rsid w:val="008B3DF9"/>
    <w:rsid w:val="008B3FA1"/>
    <w:rsid w:val="008B40B6"/>
    <w:rsid w:val="008B4316"/>
    <w:rsid w:val="008B4853"/>
    <w:rsid w:val="008B48E1"/>
    <w:rsid w:val="008B490D"/>
    <w:rsid w:val="008B4975"/>
    <w:rsid w:val="008B4AA0"/>
    <w:rsid w:val="008B4AE7"/>
    <w:rsid w:val="008B4B98"/>
    <w:rsid w:val="008B50E6"/>
    <w:rsid w:val="008B536A"/>
    <w:rsid w:val="008B579A"/>
    <w:rsid w:val="008B59DC"/>
    <w:rsid w:val="008B5D39"/>
    <w:rsid w:val="008B60E0"/>
    <w:rsid w:val="008B62BC"/>
    <w:rsid w:val="008B6794"/>
    <w:rsid w:val="008B69EB"/>
    <w:rsid w:val="008B719D"/>
    <w:rsid w:val="008B721B"/>
    <w:rsid w:val="008B7301"/>
    <w:rsid w:val="008B7329"/>
    <w:rsid w:val="008B73EC"/>
    <w:rsid w:val="008B747C"/>
    <w:rsid w:val="008B76C8"/>
    <w:rsid w:val="008B7819"/>
    <w:rsid w:val="008B7DA2"/>
    <w:rsid w:val="008B7ECC"/>
    <w:rsid w:val="008C03C3"/>
    <w:rsid w:val="008C0846"/>
    <w:rsid w:val="008C08D7"/>
    <w:rsid w:val="008C0938"/>
    <w:rsid w:val="008C0D59"/>
    <w:rsid w:val="008C0F3C"/>
    <w:rsid w:val="008C1031"/>
    <w:rsid w:val="008C11B3"/>
    <w:rsid w:val="008C11BA"/>
    <w:rsid w:val="008C138D"/>
    <w:rsid w:val="008C1946"/>
    <w:rsid w:val="008C1C02"/>
    <w:rsid w:val="008C22AD"/>
    <w:rsid w:val="008C2442"/>
    <w:rsid w:val="008C2490"/>
    <w:rsid w:val="008C2984"/>
    <w:rsid w:val="008C2C19"/>
    <w:rsid w:val="008C2E86"/>
    <w:rsid w:val="008C3472"/>
    <w:rsid w:val="008C349B"/>
    <w:rsid w:val="008C3510"/>
    <w:rsid w:val="008C3515"/>
    <w:rsid w:val="008C3640"/>
    <w:rsid w:val="008C3676"/>
    <w:rsid w:val="008C3688"/>
    <w:rsid w:val="008C36FA"/>
    <w:rsid w:val="008C37B9"/>
    <w:rsid w:val="008C3845"/>
    <w:rsid w:val="008C388F"/>
    <w:rsid w:val="008C3B34"/>
    <w:rsid w:val="008C3EA9"/>
    <w:rsid w:val="008C40F8"/>
    <w:rsid w:val="008C4580"/>
    <w:rsid w:val="008C473B"/>
    <w:rsid w:val="008C4811"/>
    <w:rsid w:val="008C4860"/>
    <w:rsid w:val="008C49F0"/>
    <w:rsid w:val="008C4BEF"/>
    <w:rsid w:val="008C5098"/>
    <w:rsid w:val="008C52E7"/>
    <w:rsid w:val="008C54CB"/>
    <w:rsid w:val="008C54FC"/>
    <w:rsid w:val="008C5610"/>
    <w:rsid w:val="008C5689"/>
    <w:rsid w:val="008C6358"/>
    <w:rsid w:val="008C6435"/>
    <w:rsid w:val="008C653D"/>
    <w:rsid w:val="008C656A"/>
    <w:rsid w:val="008C6780"/>
    <w:rsid w:val="008C69E3"/>
    <w:rsid w:val="008C6ABC"/>
    <w:rsid w:val="008C6B39"/>
    <w:rsid w:val="008C6B48"/>
    <w:rsid w:val="008C6B54"/>
    <w:rsid w:val="008C6D40"/>
    <w:rsid w:val="008C6DF3"/>
    <w:rsid w:val="008C6F59"/>
    <w:rsid w:val="008C7110"/>
    <w:rsid w:val="008C73BD"/>
    <w:rsid w:val="008C7420"/>
    <w:rsid w:val="008C787B"/>
    <w:rsid w:val="008C7987"/>
    <w:rsid w:val="008C7A17"/>
    <w:rsid w:val="008C7AF2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6FF"/>
    <w:rsid w:val="008D078E"/>
    <w:rsid w:val="008D09C5"/>
    <w:rsid w:val="008D0C8F"/>
    <w:rsid w:val="008D108B"/>
    <w:rsid w:val="008D10DE"/>
    <w:rsid w:val="008D11F2"/>
    <w:rsid w:val="008D146A"/>
    <w:rsid w:val="008D14EB"/>
    <w:rsid w:val="008D1504"/>
    <w:rsid w:val="008D1571"/>
    <w:rsid w:val="008D1781"/>
    <w:rsid w:val="008D17B4"/>
    <w:rsid w:val="008D1822"/>
    <w:rsid w:val="008D18B4"/>
    <w:rsid w:val="008D19FC"/>
    <w:rsid w:val="008D1B42"/>
    <w:rsid w:val="008D1BB1"/>
    <w:rsid w:val="008D1BF8"/>
    <w:rsid w:val="008D1C0A"/>
    <w:rsid w:val="008D1CE8"/>
    <w:rsid w:val="008D1F64"/>
    <w:rsid w:val="008D1F81"/>
    <w:rsid w:val="008D1FDE"/>
    <w:rsid w:val="008D2134"/>
    <w:rsid w:val="008D23CE"/>
    <w:rsid w:val="008D23E0"/>
    <w:rsid w:val="008D2856"/>
    <w:rsid w:val="008D290F"/>
    <w:rsid w:val="008D2D11"/>
    <w:rsid w:val="008D2EBE"/>
    <w:rsid w:val="008D3080"/>
    <w:rsid w:val="008D39A8"/>
    <w:rsid w:val="008D3C9D"/>
    <w:rsid w:val="008D3D91"/>
    <w:rsid w:val="008D3E3D"/>
    <w:rsid w:val="008D3FEB"/>
    <w:rsid w:val="008D4058"/>
    <w:rsid w:val="008D4457"/>
    <w:rsid w:val="008D44CF"/>
    <w:rsid w:val="008D455A"/>
    <w:rsid w:val="008D4599"/>
    <w:rsid w:val="008D4747"/>
    <w:rsid w:val="008D47E8"/>
    <w:rsid w:val="008D48DA"/>
    <w:rsid w:val="008D4C48"/>
    <w:rsid w:val="008D4EAE"/>
    <w:rsid w:val="008D4FA9"/>
    <w:rsid w:val="008D50D0"/>
    <w:rsid w:val="008D513D"/>
    <w:rsid w:val="008D5170"/>
    <w:rsid w:val="008D517B"/>
    <w:rsid w:val="008D519D"/>
    <w:rsid w:val="008D52D5"/>
    <w:rsid w:val="008D5424"/>
    <w:rsid w:val="008D5498"/>
    <w:rsid w:val="008D5551"/>
    <w:rsid w:val="008D58E5"/>
    <w:rsid w:val="008D59E5"/>
    <w:rsid w:val="008D5F5F"/>
    <w:rsid w:val="008D5FF8"/>
    <w:rsid w:val="008D6331"/>
    <w:rsid w:val="008D6386"/>
    <w:rsid w:val="008D6387"/>
    <w:rsid w:val="008D6842"/>
    <w:rsid w:val="008D69B0"/>
    <w:rsid w:val="008D7129"/>
    <w:rsid w:val="008D7235"/>
    <w:rsid w:val="008D7376"/>
    <w:rsid w:val="008D7901"/>
    <w:rsid w:val="008D792B"/>
    <w:rsid w:val="008D7B82"/>
    <w:rsid w:val="008D7CB6"/>
    <w:rsid w:val="008D7F4E"/>
    <w:rsid w:val="008E02B5"/>
    <w:rsid w:val="008E045C"/>
    <w:rsid w:val="008E04D2"/>
    <w:rsid w:val="008E058F"/>
    <w:rsid w:val="008E0767"/>
    <w:rsid w:val="008E0AAE"/>
    <w:rsid w:val="008E0B98"/>
    <w:rsid w:val="008E0D4B"/>
    <w:rsid w:val="008E0F51"/>
    <w:rsid w:val="008E0F56"/>
    <w:rsid w:val="008E0F7A"/>
    <w:rsid w:val="008E1266"/>
    <w:rsid w:val="008E1439"/>
    <w:rsid w:val="008E1740"/>
    <w:rsid w:val="008E17C8"/>
    <w:rsid w:val="008E1B3F"/>
    <w:rsid w:val="008E1BFB"/>
    <w:rsid w:val="008E1CAC"/>
    <w:rsid w:val="008E1CF9"/>
    <w:rsid w:val="008E1E2D"/>
    <w:rsid w:val="008E1E70"/>
    <w:rsid w:val="008E1EE8"/>
    <w:rsid w:val="008E2205"/>
    <w:rsid w:val="008E2245"/>
    <w:rsid w:val="008E238C"/>
    <w:rsid w:val="008E2441"/>
    <w:rsid w:val="008E244E"/>
    <w:rsid w:val="008E25B5"/>
    <w:rsid w:val="008E25F7"/>
    <w:rsid w:val="008E26F6"/>
    <w:rsid w:val="008E2806"/>
    <w:rsid w:val="008E28E9"/>
    <w:rsid w:val="008E2979"/>
    <w:rsid w:val="008E29E9"/>
    <w:rsid w:val="008E2AFD"/>
    <w:rsid w:val="008E2B13"/>
    <w:rsid w:val="008E2B68"/>
    <w:rsid w:val="008E2BF8"/>
    <w:rsid w:val="008E2D43"/>
    <w:rsid w:val="008E2E2F"/>
    <w:rsid w:val="008E2E67"/>
    <w:rsid w:val="008E3082"/>
    <w:rsid w:val="008E3157"/>
    <w:rsid w:val="008E34AF"/>
    <w:rsid w:val="008E3553"/>
    <w:rsid w:val="008E355A"/>
    <w:rsid w:val="008E3713"/>
    <w:rsid w:val="008E3778"/>
    <w:rsid w:val="008E38C6"/>
    <w:rsid w:val="008E38CB"/>
    <w:rsid w:val="008E3967"/>
    <w:rsid w:val="008E398D"/>
    <w:rsid w:val="008E3AF7"/>
    <w:rsid w:val="008E3C1A"/>
    <w:rsid w:val="008E3FF6"/>
    <w:rsid w:val="008E4210"/>
    <w:rsid w:val="008E42AB"/>
    <w:rsid w:val="008E4309"/>
    <w:rsid w:val="008E43F9"/>
    <w:rsid w:val="008E443A"/>
    <w:rsid w:val="008E4510"/>
    <w:rsid w:val="008E45FD"/>
    <w:rsid w:val="008E4613"/>
    <w:rsid w:val="008E4677"/>
    <w:rsid w:val="008E5215"/>
    <w:rsid w:val="008E55C8"/>
    <w:rsid w:val="008E5745"/>
    <w:rsid w:val="008E58C0"/>
    <w:rsid w:val="008E590C"/>
    <w:rsid w:val="008E5A9F"/>
    <w:rsid w:val="008E5AA3"/>
    <w:rsid w:val="008E629F"/>
    <w:rsid w:val="008E64DF"/>
    <w:rsid w:val="008E67BF"/>
    <w:rsid w:val="008E6847"/>
    <w:rsid w:val="008E68A5"/>
    <w:rsid w:val="008E6909"/>
    <w:rsid w:val="008E69B4"/>
    <w:rsid w:val="008E6C3E"/>
    <w:rsid w:val="008E6CA5"/>
    <w:rsid w:val="008E6D28"/>
    <w:rsid w:val="008E6E0F"/>
    <w:rsid w:val="008E7165"/>
    <w:rsid w:val="008E716F"/>
    <w:rsid w:val="008E7333"/>
    <w:rsid w:val="008E7392"/>
    <w:rsid w:val="008E763B"/>
    <w:rsid w:val="008E7640"/>
    <w:rsid w:val="008E76FD"/>
    <w:rsid w:val="008E770A"/>
    <w:rsid w:val="008E77FC"/>
    <w:rsid w:val="008E787A"/>
    <w:rsid w:val="008E7B85"/>
    <w:rsid w:val="008E7B9F"/>
    <w:rsid w:val="008E7C59"/>
    <w:rsid w:val="008E7E16"/>
    <w:rsid w:val="008E7FB0"/>
    <w:rsid w:val="008F0294"/>
    <w:rsid w:val="008F0366"/>
    <w:rsid w:val="008F040D"/>
    <w:rsid w:val="008F0418"/>
    <w:rsid w:val="008F0604"/>
    <w:rsid w:val="008F07A8"/>
    <w:rsid w:val="008F0B59"/>
    <w:rsid w:val="008F0BC4"/>
    <w:rsid w:val="008F0D49"/>
    <w:rsid w:val="008F0DCA"/>
    <w:rsid w:val="008F0ED8"/>
    <w:rsid w:val="008F1171"/>
    <w:rsid w:val="008F1265"/>
    <w:rsid w:val="008F127A"/>
    <w:rsid w:val="008F14D7"/>
    <w:rsid w:val="008F14DC"/>
    <w:rsid w:val="008F1724"/>
    <w:rsid w:val="008F193A"/>
    <w:rsid w:val="008F197A"/>
    <w:rsid w:val="008F19DA"/>
    <w:rsid w:val="008F1A16"/>
    <w:rsid w:val="008F1A1A"/>
    <w:rsid w:val="008F1BB7"/>
    <w:rsid w:val="008F1C78"/>
    <w:rsid w:val="008F1FAA"/>
    <w:rsid w:val="008F2148"/>
    <w:rsid w:val="008F2153"/>
    <w:rsid w:val="008F21FC"/>
    <w:rsid w:val="008F227A"/>
    <w:rsid w:val="008F2767"/>
    <w:rsid w:val="008F27DD"/>
    <w:rsid w:val="008F292A"/>
    <w:rsid w:val="008F2B62"/>
    <w:rsid w:val="008F2C12"/>
    <w:rsid w:val="008F2C6C"/>
    <w:rsid w:val="008F2CC0"/>
    <w:rsid w:val="008F2D10"/>
    <w:rsid w:val="008F2D95"/>
    <w:rsid w:val="008F2E51"/>
    <w:rsid w:val="008F3101"/>
    <w:rsid w:val="008F3347"/>
    <w:rsid w:val="008F37A2"/>
    <w:rsid w:val="008F391E"/>
    <w:rsid w:val="008F39B8"/>
    <w:rsid w:val="008F3B07"/>
    <w:rsid w:val="008F3B0B"/>
    <w:rsid w:val="008F3D3D"/>
    <w:rsid w:val="008F3DE5"/>
    <w:rsid w:val="008F3DEC"/>
    <w:rsid w:val="008F3F48"/>
    <w:rsid w:val="008F3F5D"/>
    <w:rsid w:val="008F433A"/>
    <w:rsid w:val="008F4561"/>
    <w:rsid w:val="008F4B79"/>
    <w:rsid w:val="008F4C0D"/>
    <w:rsid w:val="008F4DF2"/>
    <w:rsid w:val="008F4FB2"/>
    <w:rsid w:val="008F5072"/>
    <w:rsid w:val="008F5249"/>
    <w:rsid w:val="008F52B0"/>
    <w:rsid w:val="008F544B"/>
    <w:rsid w:val="008F546D"/>
    <w:rsid w:val="008F546F"/>
    <w:rsid w:val="008F5824"/>
    <w:rsid w:val="008F58D9"/>
    <w:rsid w:val="008F58FE"/>
    <w:rsid w:val="008F5C00"/>
    <w:rsid w:val="008F5E12"/>
    <w:rsid w:val="008F6139"/>
    <w:rsid w:val="008F62A3"/>
    <w:rsid w:val="008F63D9"/>
    <w:rsid w:val="008F6514"/>
    <w:rsid w:val="008F656C"/>
    <w:rsid w:val="008F657D"/>
    <w:rsid w:val="008F6613"/>
    <w:rsid w:val="008F67C4"/>
    <w:rsid w:val="008F68E6"/>
    <w:rsid w:val="008F6CF7"/>
    <w:rsid w:val="008F6E9C"/>
    <w:rsid w:val="008F6F20"/>
    <w:rsid w:val="008F7089"/>
    <w:rsid w:val="008F718C"/>
    <w:rsid w:val="008F71C5"/>
    <w:rsid w:val="008F7208"/>
    <w:rsid w:val="008F7670"/>
    <w:rsid w:val="008F779C"/>
    <w:rsid w:val="008F7C0F"/>
    <w:rsid w:val="00900066"/>
    <w:rsid w:val="009000D0"/>
    <w:rsid w:val="009005B7"/>
    <w:rsid w:val="009006E0"/>
    <w:rsid w:val="009009EF"/>
    <w:rsid w:val="00900E87"/>
    <w:rsid w:val="00901086"/>
    <w:rsid w:val="00901438"/>
    <w:rsid w:val="009014A9"/>
    <w:rsid w:val="0090156D"/>
    <w:rsid w:val="009016D2"/>
    <w:rsid w:val="009016EF"/>
    <w:rsid w:val="00901736"/>
    <w:rsid w:val="00901CA1"/>
    <w:rsid w:val="00901F07"/>
    <w:rsid w:val="00901FCF"/>
    <w:rsid w:val="00902039"/>
    <w:rsid w:val="009020CC"/>
    <w:rsid w:val="009020ED"/>
    <w:rsid w:val="00902531"/>
    <w:rsid w:val="00902540"/>
    <w:rsid w:val="00902583"/>
    <w:rsid w:val="009025FD"/>
    <w:rsid w:val="0090289E"/>
    <w:rsid w:val="00902FD9"/>
    <w:rsid w:val="00903001"/>
    <w:rsid w:val="009031BA"/>
    <w:rsid w:val="0090325D"/>
    <w:rsid w:val="00903293"/>
    <w:rsid w:val="0090340E"/>
    <w:rsid w:val="0090375E"/>
    <w:rsid w:val="0090398E"/>
    <w:rsid w:val="00903B15"/>
    <w:rsid w:val="00903B87"/>
    <w:rsid w:val="00903D0C"/>
    <w:rsid w:val="00903D1F"/>
    <w:rsid w:val="00903D4F"/>
    <w:rsid w:val="00903E11"/>
    <w:rsid w:val="00903F61"/>
    <w:rsid w:val="00904150"/>
    <w:rsid w:val="0090451C"/>
    <w:rsid w:val="00904593"/>
    <w:rsid w:val="009045AA"/>
    <w:rsid w:val="00904639"/>
    <w:rsid w:val="00904759"/>
    <w:rsid w:val="00904B00"/>
    <w:rsid w:val="00904C94"/>
    <w:rsid w:val="00904DF7"/>
    <w:rsid w:val="00904F2D"/>
    <w:rsid w:val="00905206"/>
    <w:rsid w:val="009052BE"/>
    <w:rsid w:val="00905D48"/>
    <w:rsid w:val="00905F3C"/>
    <w:rsid w:val="00905F9B"/>
    <w:rsid w:val="00906403"/>
    <w:rsid w:val="0090664A"/>
    <w:rsid w:val="009066FA"/>
    <w:rsid w:val="009067EA"/>
    <w:rsid w:val="00906A48"/>
    <w:rsid w:val="00906C2F"/>
    <w:rsid w:val="00906C4B"/>
    <w:rsid w:val="00906D99"/>
    <w:rsid w:val="00906E6C"/>
    <w:rsid w:val="00907111"/>
    <w:rsid w:val="009072BE"/>
    <w:rsid w:val="00907537"/>
    <w:rsid w:val="0090753C"/>
    <w:rsid w:val="00907566"/>
    <w:rsid w:val="009076D9"/>
    <w:rsid w:val="009077D2"/>
    <w:rsid w:val="009078ED"/>
    <w:rsid w:val="009079E5"/>
    <w:rsid w:val="00907B02"/>
    <w:rsid w:val="00907B5F"/>
    <w:rsid w:val="00907E9C"/>
    <w:rsid w:val="00907F69"/>
    <w:rsid w:val="00907F95"/>
    <w:rsid w:val="0091018E"/>
    <w:rsid w:val="009104F8"/>
    <w:rsid w:val="00910920"/>
    <w:rsid w:val="00910A1A"/>
    <w:rsid w:val="00910B30"/>
    <w:rsid w:val="00910CAA"/>
    <w:rsid w:val="00910D59"/>
    <w:rsid w:val="00911101"/>
    <w:rsid w:val="0091153D"/>
    <w:rsid w:val="00911699"/>
    <w:rsid w:val="009116A3"/>
    <w:rsid w:val="009116E2"/>
    <w:rsid w:val="00911890"/>
    <w:rsid w:val="00911D99"/>
    <w:rsid w:val="00911DB1"/>
    <w:rsid w:val="00911E55"/>
    <w:rsid w:val="00911EC9"/>
    <w:rsid w:val="0091273B"/>
    <w:rsid w:val="00912796"/>
    <w:rsid w:val="00912891"/>
    <w:rsid w:val="00912B91"/>
    <w:rsid w:val="00912C07"/>
    <w:rsid w:val="00912CB3"/>
    <w:rsid w:val="00912DCB"/>
    <w:rsid w:val="00912E01"/>
    <w:rsid w:val="00912E75"/>
    <w:rsid w:val="00912F38"/>
    <w:rsid w:val="00912FBD"/>
    <w:rsid w:val="00912FC4"/>
    <w:rsid w:val="0091311D"/>
    <w:rsid w:val="009132A6"/>
    <w:rsid w:val="00913447"/>
    <w:rsid w:val="00913530"/>
    <w:rsid w:val="009139D5"/>
    <w:rsid w:val="00913A13"/>
    <w:rsid w:val="00913A2E"/>
    <w:rsid w:val="00913AD6"/>
    <w:rsid w:val="00913FD6"/>
    <w:rsid w:val="00914194"/>
    <w:rsid w:val="0091439A"/>
    <w:rsid w:val="00914417"/>
    <w:rsid w:val="00914520"/>
    <w:rsid w:val="009146AA"/>
    <w:rsid w:val="00914907"/>
    <w:rsid w:val="00914B57"/>
    <w:rsid w:val="00914BA7"/>
    <w:rsid w:val="00914C69"/>
    <w:rsid w:val="00914DA9"/>
    <w:rsid w:val="00914EFA"/>
    <w:rsid w:val="00915153"/>
    <w:rsid w:val="00915297"/>
    <w:rsid w:val="00915334"/>
    <w:rsid w:val="00915392"/>
    <w:rsid w:val="009153C6"/>
    <w:rsid w:val="009154F0"/>
    <w:rsid w:val="00915626"/>
    <w:rsid w:val="00915B12"/>
    <w:rsid w:val="00915BE3"/>
    <w:rsid w:val="00915D60"/>
    <w:rsid w:val="00915F77"/>
    <w:rsid w:val="00915F9C"/>
    <w:rsid w:val="009162CD"/>
    <w:rsid w:val="0091674D"/>
    <w:rsid w:val="00916B48"/>
    <w:rsid w:val="00916CD4"/>
    <w:rsid w:val="00916E6F"/>
    <w:rsid w:val="00916F22"/>
    <w:rsid w:val="00916F88"/>
    <w:rsid w:val="00917169"/>
    <w:rsid w:val="009172BB"/>
    <w:rsid w:val="0091748E"/>
    <w:rsid w:val="009174A4"/>
    <w:rsid w:val="00917778"/>
    <w:rsid w:val="009177D0"/>
    <w:rsid w:val="009177EF"/>
    <w:rsid w:val="00917866"/>
    <w:rsid w:val="0091790C"/>
    <w:rsid w:val="00917C43"/>
    <w:rsid w:val="00917C91"/>
    <w:rsid w:val="00917DBA"/>
    <w:rsid w:val="00917EFD"/>
    <w:rsid w:val="00917F5E"/>
    <w:rsid w:val="00917F7A"/>
    <w:rsid w:val="009202D4"/>
    <w:rsid w:val="00920432"/>
    <w:rsid w:val="0092049B"/>
    <w:rsid w:val="0092049F"/>
    <w:rsid w:val="009204C9"/>
    <w:rsid w:val="009204DC"/>
    <w:rsid w:val="009205AA"/>
    <w:rsid w:val="009205E2"/>
    <w:rsid w:val="00920770"/>
    <w:rsid w:val="009207BB"/>
    <w:rsid w:val="009207F6"/>
    <w:rsid w:val="0092099B"/>
    <w:rsid w:val="009209E7"/>
    <w:rsid w:val="00920B99"/>
    <w:rsid w:val="00920EB2"/>
    <w:rsid w:val="00920F75"/>
    <w:rsid w:val="009210EE"/>
    <w:rsid w:val="00921175"/>
    <w:rsid w:val="009211ED"/>
    <w:rsid w:val="0092121A"/>
    <w:rsid w:val="009215D8"/>
    <w:rsid w:val="009216C3"/>
    <w:rsid w:val="0092176A"/>
    <w:rsid w:val="00921AE6"/>
    <w:rsid w:val="00921B0B"/>
    <w:rsid w:val="00921C4D"/>
    <w:rsid w:val="00921FBF"/>
    <w:rsid w:val="0092203A"/>
    <w:rsid w:val="00922094"/>
    <w:rsid w:val="00922243"/>
    <w:rsid w:val="0092228D"/>
    <w:rsid w:val="00922569"/>
    <w:rsid w:val="0092269E"/>
    <w:rsid w:val="00922740"/>
    <w:rsid w:val="0092278E"/>
    <w:rsid w:val="009228C5"/>
    <w:rsid w:val="00922E64"/>
    <w:rsid w:val="00923167"/>
    <w:rsid w:val="0092339F"/>
    <w:rsid w:val="00923529"/>
    <w:rsid w:val="009237AD"/>
    <w:rsid w:val="00923802"/>
    <w:rsid w:val="00923B54"/>
    <w:rsid w:val="00923BE4"/>
    <w:rsid w:val="00923D69"/>
    <w:rsid w:val="00923DA6"/>
    <w:rsid w:val="00923DAE"/>
    <w:rsid w:val="00923DF3"/>
    <w:rsid w:val="009240C4"/>
    <w:rsid w:val="00924365"/>
    <w:rsid w:val="0092483D"/>
    <w:rsid w:val="009248A9"/>
    <w:rsid w:val="00924913"/>
    <w:rsid w:val="00924C29"/>
    <w:rsid w:val="00924D33"/>
    <w:rsid w:val="009251AD"/>
    <w:rsid w:val="00925588"/>
    <w:rsid w:val="0092564C"/>
    <w:rsid w:val="009256B4"/>
    <w:rsid w:val="00925757"/>
    <w:rsid w:val="00925969"/>
    <w:rsid w:val="009259B7"/>
    <w:rsid w:val="00925A99"/>
    <w:rsid w:val="00925AFE"/>
    <w:rsid w:val="00925DA5"/>
    <w:rsid w:val="00925EE7"/>
    <w:rsid w:val="009260AA"/>
    <w:rsid w:val="0092655C"/>
    <w:rsid w:val="009265E1"/>
    <w:rsid w:val="00926914"/>
    <w:rsid w:val="00926ADA"/>
    <w:rsid w:val="00926BAA"/>
    <w:rsid w:val="00926C4C"/>
    <w:rsid w:val="00926D92"/>
    <w:rsid w:val="0092715A"/>
    <w:rsid w:val="0092727E"/>
    <w:rsid w:val="00927575"/>
    <w:rsid w:val="009275AF"/>
    <w:rsid w:val="009275B1"/>
    <w:rsid w:val="009276D0"/>
    <w:rsid w:val="009278F0"/>
    <w:rsid w:val="00927915"/>
    <w:rsid w:val="009279C6"/>
    <w:rsid w:val="00927A69"/>
    <w:rsid w:val="00927B17"/>
    <w:rsid w:val="00927C00"/>
    <w:rsid w:val="00927C96"/>
    <w:rsid w:val="00927F30"/>
    <w:rsid w:val="00927F49"/>
    <w:rsid w:val="00927FC5"/>
    <w:rsid w:val="009300A8"/>
    <w:rsid w:val="009301C1"/>
    <w:rsid w:val="00930349"/>
    <w:rsid w:val="0093034D"/>
    <w:rsid w:val="009305AF"/>
    <w:rsid w:val="00930645"/>
    <w:rsid w:val="00930AFC"/>
    <w:rsid w:val="00930C13"/>
    <w:rsid w:val="00930CD2"/>
    <w:rsid w:val="00930CDA"/>
    <w:rsid w:val="00930E8E"/>
    <w:rsid w:val="00930FBE"/>
    <w:rsid w:val="0093105A"/>
    <w:rsid w:val="0093112E"/>
    <w:rsid w:val="0093166D"/>
    <w:rsid w:val="009316E9"/>
    <w:rsid w:val="009317D0"/>
    <w:rsid w:val="009317D2"/>
    <w:rsid w:val="009318DC"/>
    <w:rsid w:val="009318F5"/>
    <w:rsid w:val="0093191D"/>
    <w:rsid w:val="009319AB"/>
    <w:rsid w:val="00931AF9"/>
    <w:rsid w:val="00931CA3"/>
    <w:rsid w:val="00931CAF"/>
    <w:rsid w:val="00931EA2"/>
    <w:rsid w:val="0093204A"/>
    <w:rsid w:val="00932138"/>
    <w:rsid w:val="0093222F"/>
    <w:rsid w:val="00932249"/>
    <w:rsid w:val="009325B0"/>
    <w:rsid w:val="009325BD"/>
    <w:rsid w:val="00932634"/>
    <w:rsid w:val="00932705"/>
    <w:rsid w:val="0093285F"/>
    <w:rsid w:val="0093286A"/>
    <w:rsid w:val="009329B3"/>
    <w:rsid w:val="009329EC"/>
    <w:rsid w:val="009329F1"/>
    <w:rsid w:val="00932B0F"/>
    <w:rsid w:val="0093315B"/>
    <w:rsid w:val="009331B7"/>
    <w:rsid w:val="00933437"/>
    <w:rsid w:val="00933C98"/>
    <w:rsid w:val="00933E0D"/>
    <w:rsid w:val="00933E61"/>
    <w:rsid w:val="00933F13"/>
    <w:rsid w:val="00933F62"/>
    <w:rsid w:val="0093402E"/>
    <w:rsid w:val="00934074"/>
    <w:rsid w:val="00934090"/>
    <w:rsid w:val="0093416E"/>
    <w:rsid w:val="0093418F"/>
    <w:rsid w:val="00934612"/>
    <w:rsid w:val="00934715"/>
    <w:rsid w:val="00934A20"/>
    <w:rsid w:val="00934A22"/>
    <w:rsid w:val="00934B50"/>
    <w:rsid w:val="00934C60"/>
    <w:rsid w:val="00934E6B"/>
    <w:rsid w:val="009350DA"/>
    <w:rsid w:val="009352D7"/>
    <w:rsid w:val="009352DC"/>
    <w:rsid w:val="00935441"/>
    <w:rsid w:val="0093565D"/>
    <w:rsid w:val="009356D0"/>
    <w:rsid w:val="00935D10"/>
    <w:rsid w:val="00935D1B"/>
    <w:rsid w:val="00935E54"/>
    <w:rsid w:val="0093614C"/>
    <w:rsid w:val="0093614D"/>
    <w:rsid w:val="00936177"/>
    <w:rsid w:val="009361B8"/>
    <w:rsid w:val="00936272"/>
    <w:rsid w:val="009362BA"/>
    <w:rsid w:val="009364CB"/>
    <w:rsid w:val="009366EC"/>
    <w:rsid w:val="00936731"/>
    <w:rsid w:val="00936742"/>
    <w:rsid w:val="00936764"/>
    <w:rsid w:val="00936856"/>
    <w:rsid w:val="00936896"/>
    <w:rsid w:val="00936941"/>
    <w:rsid w:val="00936B42"/>
    <w:rsid w:val="00936DA4"/>
    <w:rsid w:val="0093702E"/>
    <w:rsid w:val="009370F1"/>
    <w:rsid w:val="0093758E"/>
    <w:rsid w:val="00937786"/>
    <w:rsid w:val="009377B3"/>
    <w:rsid w:val="0093784F"/>
    <w:rsid w:val="00937C61"/>
    <w:rsid w:val="00937DBF"/>
    <w:rsid w:val="00937F80"/>
    <w:rsid w:val="009402D0"/>
    <w:rsid w:val="00940589"/>
    <w:rsid w:val="00940627"/>
    <w:rsid w:val="0094098E"/>
    <w:rsid w:val="00940B31"/>
    <w:rsid w:val="00940C42"/>
    <w:rsid w:val="00941099"/>
    <w:rsid w:val="00941161"/>
    <w:rsid w:val="009411B6"/>
    <w:rsid w:val="00941342"/>
    <w:rsid w:val="0094140D"/>
    <w:rsid w:val="009415A2"/>
    <w:rsid w:val="009419F9"/>
    <w:rsid w:val="00941A1A"/>
    <w:rsid w:val="00941C0E"/>
    <w:rsid w:val="00941E20"/>
    <w:rsid w:val="00941E8A"/>
    <w:rsid w:val="00941FE5"/>
    <w:rsid w:val="00942085"/>
    <w:rsid w:val="00942195"/>
    <w:rsid w:val="009422D3"/>
    <w:rsid w:val="00942347"/>
    <w:rsid w:val="009424DF"/>
    <w:rsid w:val="00942647"/>
    <w:rsid w:val="00942648"/>
    <w:rsid w:val="009426AF"/>
    <w:rsid w:val="00942892"/>
    <w:rsid w:val="009428BE"/>
    <w:rsid w:val="00942AE3"/>
    <w:rsid w:val="00942B70"/>
    <w:rsid w:val="00942D21"/>
    <w:rsid w:val="00942D81"/>
    <w:rsid w:val="00943092"/>
    <w:rsid w:val="00943307"/>
    <w:rsid w:val="0094331A"/>
    <w:rsid w:val="0094336C"/>
    <w:rsid w:val="009433D0"/>
    <w:rsid w:val="0094378B"/>
    <w:rsid w:val="00943875"/>
    <w:rsid w:val="00943905"/>
    <w:rsid w:val="00943D11"/>
    <w:rsid w:val="00943F25"/>
    <w:rsid w:val="0094402A"/>
    <w:rsid w:val="00944037"/>
    <w:rsid w:val="009440B5"/>
    <w:rsid w:val="009440C8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C22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6483"/>
    <w:rsid w:val="009469A2"/>
    <w:rsid w:val="00946A27"/>
    <w:rsid w:val="00946B25"/>
    <w:rsid w:val="00946D34"/>
    <w:rsid w:val="00946ED5"/>
    <w:rsid w:val="00946F4A"/>
    <w:rsid w:val="00947000"/>
    <w:rsid w:val="00947118"/>
    <w:rsid w:val="009471FF"/>
    <w:rsid w:val="009472C5"/>
    <w:rsid w:val="009473A2"/>
    <w:rsid w:val="0094749A"/>
    <w:rsid w:val="009474B2"/>
    <w:rsid w:val="009478B0"/>
    <w:rsid w:val="009478B3"/>
    <w:rsid w:val="009479CA"/>
    <w:rsid w:val="00947A3E"/>
    <w:rsid w:val="00947ACE"/>
    <w:rsid w:val="00947AF8"/>
    <w:rsid w:val="00947C95"/>
    <w:rsid w:val="00947CBF"/>
    <w:rsid w:val="00947D20"/>
    <w:rsid w:val="00947F7F"/>
    <w:rsid w:val="00947FDA"/>
    <w:rsid w:val="00950045"/>
    <w:rsid w:val="009500FE"/>
    <w:rsid w:val="009501DD"/>
    <w:rsid w:val="009501F7"/>
    <w:rsid w:val="0095032A"/>
    <w:rsid w:val="009503A1"/>
    <w:rsid w:val="009503BE"/>
    <w:rsid w:val="0095073E"/>
    <w:rsid w:val="00950881"/>
    <w:rsid w:val="00950950"/>
    <w:rsid w:val="009509CF"/>
    <w:rsid w:val="00950A5F"/>
    <w:rsid w:val="00950E35"/>
    <w:rsid w:val="00950F30"/>
    <w:rsid w:val="00951236"/>
    <w:rsid w:val="00951370"/>
    <w:rsid w:val="00951373"/>
    <w:rsid w:val="00951545"/>
    <w:rsid w:val="009515DA"/>
    <w:rsid w:val="00951658"/>
    <w:rsid w:val="00951AFB"/>
    <w:rsid w:val="00951B50"/>
    <w:rsid w:val="00951B69"/>
    <w:rsid w:val="00951B74"/>
    <w:rsid w:val="00951C48"/>
    <w:rsid w:val="00951CCF"/>
    <w:rsid w:val="00951F45"/>
    <w:rsid w:val="00952050"/>
    <w:rsid w:val="0095206C"/>
    <w:rsid w:val="00952146"/>
    <w:rsid w:val="0095246C"/>
    <w:rsid w:val="00952499"/>
    <w:rsid w:val="00952B2F"/>
    <w:rsid w:val="00952C20"/>
    <w:rsid w:val="00952CB8"/>
    <w:rsid w:val="00952E1C"/>
    <w:rsid w:val="00952E7B"/>
    <w:rsid w:val="00952ED1"/>
    <w:rsid w:val="0095322E"/>
    <w:rsid w:val="00953319"/>
    <w:rsid w:val="009534DE"/>
    <w:rsid w:val="00953CC5"/>
    <w:rsid w:val="00953E73"/>
    <w:rsid w:val="0095404A"/>
    <w:rsid w:val="009540AE"/>
    <w:rsid w:val="009542B3"/>
    <w:rsid w:val="00954384"/>
    <w:rsid w:val="0095445E"/>
    <w:rsid w:val="0095454D"/>
    <w:rsid w:val="009545DC"/>
    <w:rsid w:val="009547CF"/>
    <w:rsid w:val="0095488F"/>
    <w:rsid w:val="00954970"/>
    <w:rsid w:val="00954A30"/>
    <w:rsid w:val="00954AFB"/>
    <w:rsid w:val="00954B49"/>
    <w:rsid w:val="00954BB2"/>
    <w:rsid w:val="00954DB7"/>
    <w:rsid w:val="009553B2"/>
    <w:rsid w:val="009553D8"/>
    <w:rsid w:val="00955420"/>
    <w:rsid w:val="009556A5"/>
    <w:rsid w:val="009557A5"/>
    <w:rsid w:val="00955CB9"/>
    <w:rsid w:val="00955D63"/>
    <w:rsid w:val="00955E1C"/>
    <w:rsid w:val="00955FA4"/>
    <w:rsid w:val="0095603C"/>
    <w:rsid w:val="00956367"/>
    <w:rsid w:val="0095675D"/>
    <w:rsid w:val="009567EE"/>
    <w:rsid w:val="0095687E"/>
    <w:rsid w:val="00956B0B"/>
    <w:rsid w:val="00956F13"/>
    <w:rsid w:val="0095704E"/>
    <w:rsid w:val="0095708C"/>
    <w:rsid w:val="00957228"/>
    <w:rsid w:val="00957403"/>
    <w:rsid w:val="0095741B"/>
    <w:rsid w:val="00957775"/>
    <w:rsid w:val="009577E5"/>
    <w:rsid w:val="009577EB"/>
    <w:rsid w:val="009577F0"/>
    <w:rsid w:val="00957A07"/>
    <w:rsid w:val="00957AF4"/>
    <w:rsid w:val="00957DFF"/>
    <w:rsid w:val="00960095"/>
    <w:rsid w:val="00960108"/>
    <w:rsid w:val="009607FF"/>
    <w:rsid w:val="00960851"/>
    <w:rsid w:val="00960965"/>
    <w:rsid w:val="00960C55"/>
    <w:rsid w:val="00960DB6"/>
    <w:rsid w:val="00960F40"/>
    <w:rsid w:val="00961222"/>
    <w:rsid w:val="00961361"/>
    <w:rsid w:val="0096158B"/>
    <w:rsid w:val="00961781"/>
    <w:rsid w:val="00961BA5"/>
    <w:rsid w:val="00961BFE"/>
    <w:rsid w:val="00961C44"/>
    <w:rsid w:val="00962027"/>
    <w:rsid w:val="009621D5"/>
    <w:rsid w:val="00962A67"/>
    <w:rsid w:val="00962B8D"/>
    <w:rsid w:val="00962D28"/>
    <w:rsid w:val="00962D99"/>
    <w:rsid w:val="0096349B"/>
    <w:rsid w:val="00963693"/>
    <w:rsid w:val="0096388C"/>
    <w:rsid w:val="00963A49"/>
    <w:rsid w:val="00963D0F"/>
    <w:rsid w:val="00963DE5"/>
    <w:rsid w:val="009641A3"/>
    <w:rsid w:val="009642B4"/>
    <w:rsid w:val="00964430"/>
    <w:rsid w:val="0096472A"/>
    <w:rsid w:val="00964783"/>
    <w:rsid w:val="0096491B"/>
    <w:rsid w:val="009649C4"/>
    <w:rsid w:val="00964C8E"/>
    <w:rsid w:val="00964DBD"/>
    <w:rsid w:val="00964DDC"/>
    <w:rsid w:val="00964FEF"/>
    <w:rsid w:val="009655A8"/>
    <w:rsid w:val="009656B4"/>
    <w:rsid w:val="0096584F"/>
    <w:rsid w:val="00965A4E"/>
    <w:rsid w:val="00965D24"/>
    <w:rsid w:val="00965E31"/>
    <w:rsid w:val="009660D3"/>
    <w:rsid w:val="009663F1"/>
    <w:rsid w:val="00966485"/>
    <w:rsid w:val="009664C6"/>
    <w:rsid w:val="00966A06"/>
    <w:rsid w:val="00966ABA"/>
    <w:rsid w:val="00966E92"/>
    <w:rsid w:val="00966F99"/>
    <w:rsid w:val="0096701E"/>
    <w:rsid w:val="00967099"/>
    <w:rsid w:val="00967301"/>
    <w:rsid w:val="00967476"/>
    <w:rsid w:val="009674A5"/>
    <w:rsid w:val="00967839"/>
    <w:rsid w:val="00967996"/>
    <w:rsid w:val="009679BE"/>
    <w:rsid w:val="0097020D"/>
    <w:rsid w:val="00970472"/>
    <w:rsid w:val="0097049F"/>
    <w:rsid w:val="00970538"/>
    <w:rsid w:val="00970783"/>
    <w:rsid w:val="0097093A"/>
    <w:rsid w:val="00970FBB"/>
    <w:rsid w:val="00970FF0"/>
    <w:rsid w:val="009711CD"/>
    <w:rsid w:val="00971320"/>
    <w:rsid w:val="00971443"/>
    <w:rsid w:val="009714D5"/>
    <w:rsid w:val="00971536"/>
    <w:rsid w:val="00971637"/>
    <w:rsid w:val="0097164D"/>
    <w:rsid w:val="009717D2"/>
    <w:rsid w:val="009718E9"/>
    <w:rsid w:val="009718F2"/>
    <w:rsid w:val="009719E5"/>
    <w:rsid w:val="00971B29"/>
    <w:rsid w:val="00971E29"/>
    <w:rsid w:val="00971EF1"/>
    <w:rsid w:val="00971FE0"/>
    <w:rsid w:val="00972245"/>
    <w:rsid w:val="0097242A"/>
    <w:rsid w:val="00972473"/>
    <w:rsid w:val="0097267F"/>
    <w:rsid w:val="00972B0C"/>
    <w:rsid w:val="00972B5A"/>
    <w:rsid w:val="00972B6F"/>
    <w:rsid w:val="00972BBF"/>
    <w:rsid w:val="00972C6F"/>
    <w:rsid w:val="00972EBA"/>
    <w:rsid w:val="009734E4"/>
    <w:rsid w:val="0097386E"/>
    <w:rsid w:val="00973926"/>
    <w:rsid w:val="00973A52"/>
    <w:rsid w:val="00973A74"/>
    <w:rsid w:val="00973AC7"/>
    <w:rsid w:val="00973E14"/>
    <w:rsid w:val="00973E5A"/>
    <w:rsid w:val="009740B6"/>
    <w:rsid w:val="00974180"/>
    <w:rsid w:val="00974335"/>
    <w:rsid w:val="0097435C"/>
    <w:rsid w:val="00974371"/>
    <w:rsid w:val="00974380"/>
    <w:rsid w:val="0097452C"/>
    <w:rsid w:val="00974779"/>
    <w:rsid w:val="00974A4C"/>
    <w:rsid w:val="00974B5C"/>
    <w:rsid w:val="00974D6E"/>
    <w:rsid w:val="00974F7F"/>
    <w:rsid w:val="0097505C"/>
    <w:rsid w:val="009750DC"/>
    <w:rsid w:val="009751D5"/>
    <w:rsid w:val="00975927"/>
    <w:rsid w:val="00975A9A"/>
    <w:rsid w:val="00976011"/>
    <w:rsid w:val="00976062"/>
    <w:rsid w:val="009761A4"/>
    <w:rsid w:val="00976746"/>
    <w:rsid w:val="00976938"/>
    <w:rsid w:val="00976BD4"/>
    <w:rsid w:val="009773C3"/>
    <w:rsid w:val="009775F0"/>
    <w:rsid w:val="00977783"/>
    <w:rsid w:val="00977844"/>
    <w:rsid w:val="0097784A"/>
    <w:rsid w:val="009779CB"/>
    <w:rsid w:val="00977B31"/>
    <w:rsid w:val="00977DD0"/>
    <w:rsid w:val="009801C6"/>
    <w:rsid w:val="009804F5"/>
    <w:rsid w:val="00980645"/>
    <w:rsid w:val="0098090B"/>
    <w:rsid w:val="00980A71"/>
    <w:rsid w:val="00980BC6"/>
    <w:rsid w:val="00980EB8"/>
    <w:rsid w:val="009811C2"/>
    <w:rsid w:val="00981398"/>
    <w:rsid w:val="009813DD"/>
    <w:rsid w:val="009818D3"/>
    <w:rsid w:val="00981A56"/>
    <w:rsid w:val="00981B9E"/>
    <w:rsid w:val="00981BEC"/>
    <w:rsid w:val="00981C45"/>
    <w:rsid w:val="00981E4B"/>
    <w:rsid w:val="00981F60"/>
    <w:rsid w:val="0098217F"/>
    <w:rsid w:val="00982385"/>
    <w:rsid w:val="009829E5"/>
    <w:rsid w:val="00982BF6"/>
    <w:rsid w:val="00982C20"/>
    <w:rsid w:val="009830B2"/>
    <w:rsid w:val="009831BD"/>
    <w:rsid w:val="009833C7"/>
    <w:rsid w:val="00983576"/>
    <w:rsid w:val="00983675"/>
    <w:rsid w:val="009836A2"/>
    <w:rsid w:val="00983918"/>
    <w:rsid w:val="00984087"/>
    <w:rsid w:val="00984123"/>
    <w:rsid w:val="009842F5"/>
    <w:rsid w:val="0098434A"/>
    <w:rsid w:val="0098444B"/>
    <w:rsid w:val="0098449A"/>
    <w:rsid w:val="00984620"/>
    <w:rsid w:val="00984801"/>
    <w:rsid w:val="00984AC4"/>
    <w:rsid w:val="00984CEA"/>
    <w:rsid w:val="00984DD7"/>
    <w:rsid w:val="00984F31"/>
    <w:rsid w:val="00984F66"/>
    <w:rsid w:val="009850E4"/>
    <w:rsid w:val="0098519E"/>
    <w:rsid w:val="0098547B"/>
    <w:rsid w:val="0098558F"/>
    <w:rsid w:val="0098566E"/>
    <w:rsid w:val="00985708"/>
    <w:rsid w:val="0098570E"/>
    <w:rsid w:val="009859ED"/>
    <w:rsid w:val="00985B3C"/>
    <w:rsid w:val="00985E44"/>
    <w:rsid w:val="00985EEF"/>
    <w:rsid w:val="00985F40"/>
    <w:rsid w:val="00985F89"/>
    <w:rsid w:val="00986152"/>
    <w:rsid w:val="009862E1"/>
    <w:rsid w:val="00986410"/>
    <w:rsid w:val="009865CB"/>
    <w:rsid w:val="009869D7"/>
    <w:rsid w:val="00986D0F"/>
    <w:rsid w:val="00986FF2"/>
    <w:rsid w:val="0098701D"/>
    <w:rsid w:val="00987270"/>
    <w:rsid w:val="0098767D"/>
    <w:rsid w:val="00987697"/>
    <w:rsid w:val="0098773F"/>
    <w:rsid w:val="00987969"/>
    <w:rsid w:val="009879A2"/>
    <w:rsid w:val="00987DE3"/>
    <w:rsid w:val="00987EDC"/>
    <w:rsid w:val="00990199"/>
    <w:rsid w:val="009902B1"/>
    <w:rsid w:val="009904B8"/>
    <w:rsid w:val="009904EB"/>
    <w:rsid w:val="00990571"/>
    <w:rsid w:val="009905D0"/>
    <w:rsid w:val="0099071A"/>
    <w:rsid w:val="0099080F"/>
    <w:rsid w:val="00990A5D"/>
    <w:rsid w:val="00990A60"/>
    <w:rsid w:val="00990CDA"/>
    <w:rsid w:val="00990D60"/>
    <w:rsid w:val="0099101E"/>
    <w:rsid w:val="00991141"/>
    <w:rsid w:val="0099130D"/>
    <w:rsid w:val="00991442"/>
    <w:rsid w:val="0099147D"/>
    <w:rsid w:val="00991554"/>
    <w:rsid w:val="009918C8"/>
    <w:rsid w:val="009918E3"/>
    <w:rsid w:val="00991BD4"/>
    <w:rsid w:val="00991CE6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8DF"/>
    <w:rsid w:val="00992C27"/>
    <w:rsid w:val="00992C83"/>
    <w:rsid w:val="00992CB0"/>
    <w:rsid w:val="00992F60"/>
    <w:rsid w:val="0099306C"/>
    <w:rsid w:val="009930BC"/>
    <w:rsid w:val="009930D9"/>
    <w:rsid w:val="00993C53"/>
    <w:rsid w:val="00993D2B"/>
    <w:rsid w:val="00994067"/>
    <w:rsid w:val="009941CF"/>
    <w:rsid w:val="00994593"/>
    <w:rsid w:val="00994663"/>
    <w:rsid w:val="0099496E"/>
    <w:rsid w:val="009949AA"/>
    <w:rsid w:val="00994DBB"/>
    <w:rsid w:val="00994FEC"/>
    <w:rsid w:val="009950D9"/>
    <w:rsid w:val="0099538F"/>
    <w:rsid w:val="00995407"/>
    <w:rsid w:val="009954F4"/>
    <w:rsid w:val="00995560"/>
    <w:rsid w:val="0099585F"/>
    <w:rsid w:val="009959A2"/>
    <w:rsid w:val="00995B88"/>
    <w:rsid w:val="00995E57"/>
    <w:rsid w:val="009961CB"/>
    <w:rsid w:val="009962E9"/>
    <w:rsid w:val="00996A8E"/>
    <w:rsid w:val="00996ADA"/>
    <w:rsid w:val="00996BAF"/>
    <w:rsid w:val="00996EDF"/>
    <w:rsid w:val="0099731C"/>
    <w:rsid w:val="0099757A"/>
    <w:rsid w:val="00997731"/>
    <w:rsid w:val="009978BD"/>
    <w:rsid w:val="0099792A"/>
    <w:rsid w:val="0099797D"/>
    <w:rsid w:val="00997997"/>
    <w:rsid w:val="00997BC6"/>
    <w:rsid w:val="00997FB5"/>
    <w:rsid w:val="009A0068"/>
    <w:rsid w:val="009A00A7"/>
    <w:rsid w:val="009A04DE"/>
    <w:rsid w:val="009A0569"/>
    <w:rsid w:val="009A0650"/>
    <w:rsid w:val="009A0659"/>
    <w:rsid w:val="009A089E"/>
    <w:rsid w:val="009A0944"/>
    <w:rsid w:val="009A0D5F"/>
    <w:rsid w:val="009A0E1E"/>
    <w:rsid w:val="009A0F8F"/>
    <w:rsid w:val="009A1616"/>
    <w:rsid w:val="009A16E9"/>
    <w:rsid w:val="009A173D"/>
    <w:rsid w:val="009A178C"/>
    <w:rsid w:val="009A191A"/>
    <w:rsid w:val="009A19FB"/>
    <w:rsid w:val="009A1AEA"/>
    <w:rsid w:val="009A1CB5"/>
    <w:rsid w:val="009A1E50"/>
    <w:rsid w:val="009A21DA"/>
    <w:rsid w:val="009A2259"/>
    <w:rsid w:val="009A2310"/>
    <w:rsid w:val="009A23D4"/>
    <w:rsid w:val="009A267F"/>
    <w:rsid w:val="009A2BF1"/>
    <w:rsid w:val="009A2C48"/>
    <w:rsid w:val="009A2C82"/>
    <w:rsid w:val="009A2E3F"/>
    <w:rsid w:val="009A3039"/>
    <w:rsid w:val="009A3078"/>
    <w:rsid w:val="009A3143"/>
    <w:rsid w:val="009A3387"/>
    <w:rsid w:val="009A338A"/>
    <w:rsid w:val="009A35F2"/>
    <w:rsid w:val="009A372C"/>
    <w:rsid w:val="009A3971"/>
    <w:rsid w:val="009A3A96"/>
    <w:rsid w:val="009A3B04"/>
    <w:rsid w:val="009A3B8B"/>
    <w:rsid w:val="009A3D46"/>
    <w:rsid w:val="009A428A"/>
    <w:rsid w:val="009A4612"/>
    <w:rsid w:val="009A4617"/>
    <w:rsid w:val="009A48FA"/>
    <w:rsid w:val="009A49BF"/>
    <w:rsid w:val="009A4A8F"/>
    <w:rsid w:val="009A4B0B"/>
    <w:rsid w:val="009A4C14"/>
    <w:rsid w:val="009A4C26"/>
    <w:rsid w:val="009A4CD3"/>
    <w:rsid w:val="009A4E61"/>
    <w:rsid w:val="009A5077"/>
    <w:rsid w:val="009A50F4"/>
    <w:rsid w:val="009A52C0"/>
    <w:rsid w:val="009A550B"/>
    <w:rsid w:val="009A5729"/>
    <w:rsid w:val="009A57AE"/>
    <w:rsid w:val="009A5844"/>
    <w:rsid w:val="009A59EF"/>
    <w:rsid w:val="009A5B68"/>
    <w:rsid w:val="009A5B8A"/>
    <w:rsid w:val="009A5B9C"/>
    <w:rsid w:val="009A5F04"/>
    <w:rsid w:val="009A616F"/>
    <w:rsid w:val="009A6189"/>
    <w:rsid w:val="009A66C8"/>
    <w:rsid w:val="009A68EE"/>
    <w:rsid w:val="009A6B75"/>
    <w:rsid w:val="009A6F7C"/>
    <w:rsid w:val="009A71E9"/>
    <w:rsid w:val="009A795F"/>
    <w:rsid w:val="009A796D"/>
    <w:rsid w:val="009A797F"/>
    <w:rsid w:val="009A7EF8"/>
    <w:rsid w:val="009A7F19"/>
    <w:rsid w:val="009A7F1E"/>
    <w:rsid w:val="009A7F23"/>
    <w:rsid w:val="009A7F55"/>
    <w:rsid w:val="009B0006"/>
    <w:rsid w:val="009B0351"/>
    <w:rsid w:val="009B0357"/>
    <w:rsid w:val="009B0674"/>
    <w:rsid w:val="009B06A3"/>
    <w:rsid w:val="009B073D"/>
    <w:rsid w:val="009B0D80"/>
    <w:rsid w:val="009B0E6B"/>
    <w:rsid w:val="009B0FF4"/>
    <w:rsid w:val="009B107B"/>
    <w:rsid w:val="009B10D9"/>
    <w:rsid w:val="009B11B8"/>
    <w:rsid w:val="009B12C6"/>
    <w:rsid w:val="009B1361"/>
    <w:rsid w:val="009B136D"/>
    <w:rsid w:val="009B1465"/>
    <w:rsid w:val="009B162E"/>
    <w:rsid w:val="009B1655"/>
    <w:rsid w:val="009B1689"/>
    <w:rsid w:val="009B168B"/>
    <w:rsid w:val="009B196F"/>
    <w:rsid w:val="009B1A73"/>
    <w:rsid w:val="009B1C6B"/>
    <w:rsid w:val="009B1D88"/>
    <w:rsid w:val="009B1FCD"/>
    <w:rsid w:val="009B23A7"/>
    <w:rsid w:val="009B247D"/>
    <w:rsid w:val="009B24CA"/>
    <w:rsid w:val="009B2789"/>
    <w:rsid w:val="009B278C"/>
    <w:rsid w:val="009B27B3"/>
    <w:rsid w:val="009B283D"/>
    <w:rsid w:val="009B2991"/>
    <w:rsid w:val="009B2A89"/>
    <w:rsid w:val="009B2AB1"/>
    <w:rsid w:val="009B2DF3"/>
    <w:rsid w:val="009B30FC"/>
    <w:rsid w:val="009B32BA"/>
    <w:rsid w:val="009B36B3"/>
    <w:rsid w:val="009B37BB"/>
    <w:rsid w:val="009B39D0"/>
    <w:rsid w:val="009B41DF"/>
    <w:rsid w:val="009B4212"/>
    <w:rsid w:val="009B43F3"/>
    <w:rsid w:val="009B4542"/>
    <w:rsid w:val="009B45BC"/>
    <w:rsid w:val="009B4AE8"/>
    <w:rsid w:val="009B4B7C"/>
    <w:rsid w:val="009B4BCC"/>
    <w:rsid w:val="009B4C09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41"/>
    <w:rsid w:val="009B5A9F"/>
    <w:rsid w:val="009B5F0C"/>
    <w:rsid w:val="009B5F1D"/>
    <w:rsid w:val="009B61C3"/>
    <w:rsid w:val="009B6219"/>
    <w:rsid w:val="009B655B"/>
    <w:rsid w:val="009B6582"/>
    <w:rsid w:val="009B680A"/>
    <w:rsid w:val="009B6880"/>
    <w:rsid w:val="009B69B3"/>
    <w:rsid w:val="009B6E67"/>
    <w:rsid w:val="009B6EF6"/>
    <w:rsid w:val="009B7195"/>
    <w:rsid w:val="009B75D4"/>
    <w:rsid w:val="009B781C"/>
    <w:rsid w:val="009B78D5"/>
    <w:rsid w:val="009B7A49"/>
    <w:rsid w:val="009B7AD7"/>
    <w:rsid w:val="009B7BCB"/>
    <w:rsid w:val="009B7D3D"/>
    <w:rsid w:val="009C00D5"/>
    <w:rsid w:val="009C0117"/>
    <w:rsid w:val="009C03F2"/>
    <w:rsid w:val="009C046F"/>
    <w:rsid w:val="009C0526"/>
    <w:rsid w:val="009C07C8"/>
    <w:rsid w:val="009C080D"/>
    <w:rsid w:val="009C0A63"/>
    <w:rsid w:val="009C0CFC"/>
    <w:rsid w:val="009C0D03"/>
    <w:rsid w:val="009C0E8F"/>
    <w:rsid w:val="009C103A"/>
    <w:rsid w:val="009C1531"/>
    <w:rsid w:val="009C1558"/>
    <w:rsid w:val="009C16BE"/>
    <w:rsid w:val="009C17D3"/>
    <w:rsid w:val="009C18F3"/>
    <w:rsid w:val="009C19E2"/>
    <w:rsid w:val="009C1C22"/>
    <w:rsid w:val="009C1C2E"/>
    <w:rsid w:val="009C2148"/>
    <w:rsid w:val="009C22C3"/>
    <w:rsid w:val="009C23BF"/>
    <w:rsid w:val="009C2979"/>
    <w:rsid w:val="009C29C4"/>
    <w:rsid w:val="009C2EE4"/>
    <w:rsid w:val="009C2F0A"/>
    <w:rsid w:val="009C2F19"/>
    <w:rsid w:val="009C32E4"/>
    <w:rsid w:val="009C3317"/>
    <w:rsid w:val="009C356A"/>
    <w:rsid w:val="009C367D"/>
    <w:rsid w:val="009C3691"/>
    <w:rsid w:val="009C37C4"/>
    <w:rsid w:val="009C3859"/>
    <w:rsid w:val="009C389D"/>
    <w:rsid w:val="009C3B42"/>
    <w:rsid w:val="009C3C5D"/>
    <w:rsid w:val="009C3DE7"/>
    <w:rsid w:val="009C3F92"/>
    <w:rsid w:val="009C41ED"/>
    <w:rsid w:val="009C467F"/>
    <w:rsid w:val="009C46CE"/>
    <w:rsid w:val="009C4B5F"/>
    <w:rsid w:val="009C4C2A"/>
    <w:rsid w:val="009C4CD9"/>
    <w:rsid w:val="009C4E8C"/>
    <w:rsid w:val="009C4FA2"/>
    <w:rsid w:val="009C5172"/>
    <w:rsid w:val="009C5416"/>
    <w:rsid w:val="009C5436"/>
    <w:rsid w:val="009C5719"/>
    <w:rsid w:val="009C57F3"/>
    <w:rsid w:val="009C5AA6"/>
    <w:rsid w:val="009C5E21"/>
    <w:rsid w:val="009C6397"/>
    <w:rsid w:val="009C6563"/>
    <w:rsid w:val="009C66D0"/>
    <w:rsid w:val="009C6840"/>
    <w:rsid w:val="009C6A30"/>
    <w:rsid w:val="009C6AB8"/>
    <w:rsid w:val="009C6C9A"/>
    <w:rsid w:val="009C6D09"/>
    <w:rsid w:val="009C6EDA"/>
    <w:rsid w:val="009C7026"/>
    <w:rsid w:val="009C7294"/>
    <w:rsid w:val="009C736B"/>
    <w:rsid w:val="009C77C7"/>
    <w:rsid w:val="009C7A32"/>
    <w:rsid w:val="009C7B8B"/>
    <w:rsid w:val="009C7D6E"/>
    <w:rsid w:val="009C7DC1"/>
    <w:rsid w:val="009C7F3F"/>
    <w:rsid w:val="009D0114"/>
    <w:rsid w:val="009D0124"/>
    <w:rsid w:val="009D02F5"/>
    <w:rsid w:val="009D06C2"/>
    <w:rsid w:val="009D06F0"/>
    <w:rsid w:val="009D072D"/>
    <w:rsid w:val="009D07F8"/>
    <w:rsid w:val="009D07F9"/>
    <w:rsid w:val="009D0AF5"/>
    <w:rsid w:val="009D0BDD"/>
    <w:rsid w:val="009D0CFC"/>
    <w:rsid w:val="009D0D06"/>
    <w:rsid w:val="009D0D76"/>
    <w:rsid w:val="009D0F02"/>
    <w:rsid w:val="009D1381"/>
    <w:rsid w:val="009D146A"/>
    <w:rsid w:val="009D1593"/>
    <w:rsid w:val="009D15F5"/>
    <w:rsid w:val="009D16A3"/>
    <w:rsid w:val="009D177A"/>
    <w:rsid w:val="009D1B42"/>
    <w:rsid w:val="009D1BA4"/>
    <w:rsid w:val="009D1C5F"/>
    <w:rsid w:val="009D1E86"/>
    <w:rsid w:val="009D1E98"/>
    <w:rsid w:val="009D2080"/>
    <w:rsid w:val="009D21AB"/>
    <w:rsid w:val="009D2335"/>
    <w:rsid w:val="009D236F"/>
    <w:rsid w:val="009D24A9"/>
    <w:rsid w:val="009D274C"/>
    <w:rsid w:val="009D2A46"/>
    <w:rsid w:val="009D2E0E"/>
    <w:rsid w:val="009D2EBD"/>
    <w:rsid w:val="009D2FA2"/>
    <w:rsid w:val="009D2FFF"/>
    <w:rsid w:val="009D30F4"/>
    <w:rsid w:val="009D3359"/>
    <w:rsid w:val="009D33F1"/>
    <w:rsid w:val="009D35E7"/>
    <w:rsid w:val="009D3639"/>
    <w:rsid w:val="009D37A0"/>
    <w:rsid w:val="009D3A1D"/>
    <w:rsid w:val="009D3B51"/>
    <w:rsid w:val="009D3BD3"/>
    <w:rsid w:val="009D3BFA"/>
    <w:rsid w:val="009D3CE6"/>
    <w:rsid w:val="009D3D96"/>
    <w:rsid w:val="009D44A4"/>
    <w:rsid w:val="009D4607"/>
    <w:rsid w:val="009D49E7"/>
    <w:rsid w:val="009D50A5"/>
    <w:rsid w:val="009D52B2"/>
    <w:rsid w:val="009D53A2"/>
    <w:rsid w:val="009D55BE"/>
    <w:rsid w:val="009D5711"/>
    <w:rsid w:val="009D575B"/>
    <w:rsid w:val="009D575D"/>
    <w:rsid w:val="009D5965"/>
    <w:rsid w:val="009D5AD0"/>
    <w:rsid w:val="009D5B8D"/>
    <w:rsid w:val="009D5C1C"/>
    <w:rsid w:val="009D5D00"/>
    <w:rsid w:val="009D5D7B"/>
    <w:rsid w:val="009D5DF9"/>
    <w:rsid w:val="009D5F34"/>
    <w:rsid w:val="009D60E5"/>
    <w:rsid w:val="009D646F"/>
    <w:rsid w:val="009D6669"/>
    <w:rsid w:val="009D6B8A"/>
    <w:rsid w:val="009D6FBE"/>
    <w:rsid w:val="009D7190"/>
    <w:rsid w:val="009D72D0"/>
    <w:rsid w:val="009D7357"/>
    <w:rsid w:val="009D7363"/>
    <w:rsid w:val="009D73C5"/>
    <w:rsid w:val="009D7822"/>
    <w:rsid w:val="009D7A92"/>
    <w:rsid w:val="009D7AFC"/>
    <w:rsid w:val="009D7C7F"/>
    <w:rsid w:val="009D7ED9"/>
    <w:rsid w:val="009E00D0"/>
    <w:rsid w:val="009E023A"/>
    <w:rsid w:val="009E02D0"/>
    <w:rsid w:val="009E03BA"/>
    <w:rsid w:val="009E0642"/>
    <w:rsid w:val="009E06E8"/>
    <w:rsid w:val="009E0A34"/>
    <w:rsid w:val="009E0A4C"/>
    <w:rsid w:val="009E0ADA"/>
    <w:rsid w:val="009E0F99"/>
    <w:rsid w:val="009E0FE9"/>
    <w:rsid w:val="009E102B"/>
    <w:rsid w:val="009E1284"/>
    <w:rsid w:val="009E13EE"/>
    <w:rsid w:val="009E14B8"/>
    <w:rsid w:val="009E1521"/>
    <w:rsid w:val="009E18DA"/>
    <w:rsid w:val="009E19A2"/>
    <w:rsid w:val="009E1A12"/>
    <w:rsid w:val="009E1D22"/>
    <w:rsid w:val="009E1E09"/>
    <w:rsid w:val="009E1E56"/>
    <w:rsid w:val="009E222D"/>
    <w:rsid w:val="009E242F"/>
    <w:rsid w:val="009E2558"/>
    <w:rsid w:val="009E2641"/>
    <w:rsid w:val="009E279F"/>
    <w:rsid w:val="009E2B6F"/>
    <w:rsid w:val="009E2CC1"/>
    <w:rsid w:val="009E2D29"/>
    <w:rsid w:val="009E2E46"/>
    <w:rsid w:val="009E2F0C"/>
    <w:rsid w:val="009E2F60"/>
    <w:rsid w:val="009E2FA3"/>
    <w:rsid w:val="009E3146"/>
    <w:rsid w:val="009E31D7"/>
    <w:rsid w:val="009E32F2"/>
    <w:rsid w:val="009E3368"/>
    <w:rsid w:val="009E33DA"/>
    <w:rsid w:val="009E37C8"/>
    <w:rsid w:val="009E384E"/>
    <w:rsid w:val="009E39CC"/>
    <w:rsid w:val="009E3A1E"/>
    <w:rsid w:val="009E3B96"/>
    <w:rsid w:val="009E400B"/>
    <w:rsid w:val="009E41FD"/>
    <w:rsid w:val="009E4205"/>
    <w:rsid w:val="009E4221"/>
    <w:rsid w:val="009E4225"/>
    <w:rsid w:val="009E425A"/>
    <w:rsid w:val="009E43E0"/>
    <w:rsid w:val="009E4571"/>
    <w:rsid w:val="009E45D4"/>
    <w:rsid w:val="009E4754"/>
    <w:rsid w:val="009E478E"/>
    <w:rsid w:val="009E47BD"/>
    <w:rsid w:val="009E480E"/>
    <w:rsid w:val="009E4999"/>
    <w:rsid w:val="009E4C0E"/>
    <w:rsid w:val="009E4E6E"/>
    <w:rsid w:val="009E518E"/>
    <w:rsid w:val="009E53A0"/>
    <w:rsid w:val="009E53D1"/>
    <w:rsid w:val="009E5613"/>
    <w:rsid w:val="009E579E"/>
    <w:rsid w:val="009E593B"/>
    <w:rsid w:val="009E5BC7"/>
    <w:rsid w:val="009E5BEC"/>
    <w:rsid w:val="009E5DF8"/>
    <w:rsid w:val="009E5E4F"/>
    <w:rsid w:val="009E6517"/>
    <w:rsid w:val="009E66F1"/>
    <w:rsid w:val="009E679E"/>
    <w:rsid w:val="009E689A"/>
    <w:rsid w:val="009E6EE9"/>
    <w:rsid w:val="009E6F03"/>
    <w:rsid w:val="009E70F5"/>
    <w:rsid w:val="009E7114"/>
    <w:rsid w:val="009E72AC"/>
    <w:rsid w:val="009E7844"/>
    <w:rsid w:val="009E7A27"/>
    <w:rsid w:val="009E7A6A"/>
    <w:rsid w:val="009E7F57"/>
    <w:rsid w:val="009F03FC"/>
    <w:rsid w:val="009F0516"/>
    <w:rsid w:val="009F09AA"/>
    <w:rsid w:val="009F0C6E"/>
    <w:rsid w:val="009F1319"/>
    <w:rsid w:val="009F145E"/>
    <w:rsid w:val="009F16D6"/>
    <w:rsid w:val="009F18AB"/>
    <w:rsid w:val="009F1971"/>
    <w:rsid w:val="009F1A2E"/>
    <w:rsid w:val="009F1D38"/>
    <w:rsid w:val="009F2321"/>
    <w:rsid w:val="009F2572"/>
    <w:rsid w:val="009F2598"/>
    <w:rsid w:val="009F29A5"/>
    <w:rsid w:val="009F2A9C"/>
    <w:rsid w:val="009F2BA8"/>
    <w:rsid w:val="009F2BDA"/>
    <w:rsid w:val="009F2C5C"/>
    <w:rsid w:val="009F2E71"/>
    <w:rsid w:val="009F3188"/>
    <w:rsid w:val="009F34FC"/>
    <w:rsid w:val="009F3588"/>
    <w:rsid w:val="009F3638"/>
    <w:rsid w:val="009F394E"/>
    <w:rsid w:val="009F3A09"/>
    <w:rsid w:val="009F40B9"/>
    <w:rsid w:val="009F419F"/>
    <w:rsid w:val="009F41C0"/>
    <w:rsid w:val="009F46A7"/>
    <w:rsid w:val="009F46AA"/>
    <w:rsid w:val="009F4AD7"/>
    <w:rsid w:val="009F4C50"/>
    <w:rsid w:val="009F4CDA"/>
    <w:rsid w:val="009F5051"/>
    <w:rsid w:val="009F5067"/>
    <w:rsid w:val="009F51E8"/>
    <w:rsid w:val="009F5779"/>
    <w:rsid w:val="009F580A"/>
    <w:rsid w:val="009F5B03"/>
    <w:rsid w:val="009F5C65"/>
    <w:rsid w:val="009F5DA2"/>
    <w:rsid w:val="009F6061"/>
    <w:rsid w:val="009F60E3"/>
    <w:rsid w:val="009F613F"/>
    <w:rsid w:val="009F635A"/>
    <w:rsid w:val="009F6483"/>
    <w:rsid w:val="009F6763"/>
    <w:rsid w:val="009F67E7"/>
    <w:rsid w:val="009F686A"/>
    <w:rsid w:val="009F68AD"/>
    <w:rsid w:val="009F69F6"/>
    <w:rsid w:val="009F6A28"/>
    <w:rsid w:val="009F6AD9"/>
    <w:rsid w:val="009F6CA5"/>
    <w:rsid w:val="009F6CC1"/>
    <w:rsid w:val="009F6DAA"/>
    <w:rsid w:val="009F6E14"/>
    <w:rsid w:val="009F6F03"/>
    <w:rsid w:val="009F73A5"/>
    <w:rsid w:val="009F7547"/>
    <w:rsid w:val="009F7659"/>
    <w:rsid w:val="009F78AE"/>
    <w:rsid w:val="009F7CB9"/>
    <w:rsid w:val="009F7E7F"/>
    <w:rsid w:val="009F7FB6"/>
    <w:rsid w:val="00A0010C"/>
    <w:rsid w:val="00A0010D"/>
    <w:rsid w:val="00A00403"/>
    <w:rsid w:val="00A00598"/>
    <w:rsid w:val="00A008DB"/>
    <w:rsid w:val="00A00902"/>
    <w:rsid w:val="00A00A02"/>
    <w:rsid w:val="00A00ABD"/>
    <w:rsid w:val="00A00D62"/>
    <w:rsid w:val="00A00DCF"/>
    <w:rsid w:val="00A00E6D"/>
    <w:rsid w:val="00A00EE5"/>
    <w:rsid w:val="00A010D2"/>
    <w:rsid w:val="00A010DE"/>
    <w:rsid w:val="00A01166"/>
    <w:rsid w:val="00A01170"/>
    <w:rsid w:val="00A01458"/>
    <w:rsid w:val="00A019CF"/>
    <w:rsid w:val="00A01CC8"/>
    <w:rsid w:val="00A01F02"/>
    <w:rsid w:val="00A02580"/>
    <w:rsid w:val="00A025D1"/>
    <w:rsid w:val="00A0276E"/>
    <w:rsid w:val="00A02794"/>
    <w:rsid w:val="00A0290B"/>
    <w:rsid w:val="00A02B0F"/>
    <w:rsid w:val="00A02D1A"/>
    <w:rsid w:val="00A02E50"/>
    <w:rsid w:val="00A0309E"/>
    <w:rsid w:val="00A03176"/>
    <w:rsid w:val="00A031E2"/>
    <w:rsid w:val="00A031E9"/>
    <w:rsid w:val="00A03525"/>
    <w:rsid w:val="00A03598"/>
    <w:rsid w:val="00A0375C"/>
    <w:rsid w:val="00A039D3"/>
    <w:rsid w:val="00A03AFF"/>
    <w:rsid w:val="00A03B5A"/>
    <w:rsid w:val="00A03B5B"/>
    <w:rsid w:val="00A03BDE"/>
    <w:rsid w:val="00A03CDA"/>
    <w:rsid w:val="00A03CF5"/>
    <w:rsid w:val="00A03DAA"/>
    <w:rsid w:val="00A043DB"/>
    <w:rsid w:val="00A04683"/>
    <w:rsid w:val="00A048ED"/>
    <w:rsid w:val="00A049D1"/>
    <w:rsid w:val="00A04AAB"/>
    <w:rsid w:val="00A04BAD"/>
    <w:rsid w:val="00A04BEC"/>
    <w:rsid w:val="00A04C7C"/>
    <w:rsid w:val="00A04C9E"/>
    <w:rsid w:val="00A04FA6"/>
    <w:rsid w:val="00A0501E"/>
    <w:rsid w:val="00A0532C"/>
    <w:rsid w:val="00A0540B"/>
    <w:rsid w:val="00A057D8"/>
    <w:rsid w:val="00A059B7"/>
    <w:rsid w:val="00A059ED"/>
    <w:rsid w:val="00A05BC3"/>
    <w:rsid w:val="00A05C76"/>
    <w:rsid w:val="00A0609F"/>
    <w:rsid w:val="00A061C2"/>
    <w:rsid w:val="00A06201"/>
    <w:rsid w:val="00A06226"/>
    <w:rsid w:val="00A06402"/>
    <w:rsid w:val="00A064BA"/>
    <w:rsid w:val="00A06630"/>
    <w:rsid w:val="00A06731"/>
    <w:rsid w:val="00A06BE3"/>
    <w:rsid w:val="00A06C3D"/>
    <w:rsid w:val="00A06E14"/>
    <w:rsid w:val="00A06E9A"/>
    <w:rsid w:val="00A07116"/>
    <w:rsid w:val="00A0713C"/>
    <w:rsid w:val="00A071D9"/>
    <w:rsid w:val="00A07223"/>
    <w:rsid w:val="00A0764B"/>
    <w:rsid w:val="00A077E3"/>
    <w:rsid w:val="00A07928"/>
    <w:rsid w:val="00A0794C"/>
    <w:rsid w:val="00A079AA"/>
    <w:rsid w:val="00A07CBA"/>
    <w:rsid w:val="00A07E77"/>
    <w:rsid w:val="00A10021"/>
    <w:rsid w:val="00A102C1"/>
    <w:rsid w:val="00A102D5"/>
    <w:rsid w:val="00A104D6"/>
    <w:rsid w:val="00A10511"/>
    <w:rsid w:val="00A10562"/>
    <w:rsid w:val="00A105D8"/>
    <w:rsid w:val="00A107C9"/>
    <w:rsid w:val="00A10C23"/>
    <w:rsid w:val="00A10C6F"/>
    <w:rsid w:val="00A110D4"/>
    <w:rsid w:val="00A11365"/>
    <w:rsid w:val="00A1138C"/>
    <w:rsid w:val="00A115D6"/>
    <w:rsid w:val="00A117EC"/>
    <w:rsid w:val="00A120A3"/>
    <w:rsid w:val="00A12319"/>
    <w:rsid w:val="00A12337"/>
    <w:rsid w:val="00A123A3"/>
    <w:rsid w:val="00A12599"/>
    <w:rsid w:val="00A12788"/>
    <w:rsid w:val="00A128BE"/>
    <w:rsid w:val="00A12B33"/>
    <w:rsid w:val="00A12B84"/>
    <w:rsid w:val="00A12C91"/>
    <w:rsid w:val="00A12F6D"/>
    <w:rsid w:val="00A12F72"/>
    <w:rsid w:val="00A13307"/>
    <w:rsid w:val="00A13477"/>
    <w:rsid w:val="00A134D3"/>
    <w:rsid w:val="00A13515"/>
    <w:rsid w:val="00A13797"/>
    <w:rsid w:val="00A13930"/>
    <w:rsid w:val="00A13B8B"/>
    <w:rsid w:val="00A1415E"/>
    <w:rsid w:val="00A141F0"/>
    <w:rsid w:val="00A14339"/>
    <w:rsid w:val="00A143B6"/>
    <w:rsid w:val="00A14613"/>
    <w:rsid w:val="00A149AE"/>
    <w:rsid w:val="00A14DEA"/>
    <w:rsid w:val="00A14EDE"/>
    <w:rsid w:val="00A1509A"/>
    <w:rsid w:val="00A1516F"/>
    <w:rsid w:val="00A152A2"/>
    <w:rsid w:val="00A1532D"/>
    <w:rsid w:val="00A154B7"/>
    <w:rsid w:val="00A1552A"/>
    <w:rsid w:val="00A15691"/>
    <w:rsid w:val="00A15857"/>
    <w:rsid w:val="00A15D78"/>
    <w:rsid w:val="00A16092"/>
    <w:rsid w:val="00A1620F"/>
    <w:rsid w:val="00A16304"/>
    <w:rsid w:val="00A16537"/>
    <w:rsid w:val="00A165A9"/>
    <w:rsid w:val="00A16611"/>
    <w:rsid w:val="00A1668B"/>
    <w:rsid w:val="00A16798"/>
    <w:rsid w:val="00A16AEB"/>
    <w:rsid w:val="00A16DDE"/>
    <w:rsid w:val="00A16DF7"/>
    <w:rsid w:val="00A16E87"/>
    <w:rsid w:val="00A16F53"/>
    <w:rsid w:val="00A1705A"/>
    <w:rsid w:val="00A1752C"/>
    <w:rsid w:val="00A177A0"/>
    <w:rsid w:val="00A177DB"/>
    <w:rsid w:val="00A178CA"/>
    <w:rsid w:val="00A178FE"/>
    <w:rsid w:val="00A20140"/>
    <w:rsid w:val="00A20431"/>
    <w:rsid w:val="00A2047E"/>
    <w:rsid w:val="00A2051E"/>
    <w:rsid w:val="00A205FD"/>
    <w:rsid w:val="00A2062A"/>
    <w:rsid w:val="00A20652"/>
    <w:rsid w:val="00A20844"/>
    <w:rsid w:val="00A208B8"/>
    <w:rsid w:val="00A20B88"/>
    <w:rsid w:val="00A20DDD"/>
    <w:rsid w:val="00A210AC"/>
    <w:rsid w:val="00A2125A"/>
    <w:rsid w:val="00A215EB"/>
    <w:rsid w:val="00A21611"/>
    <w:rsid w:val="00A21650"/>
    <w:rsid w:val="00A21674"/>
    <w:rsid w:val="00A21737"/>
    <w:rsid w:val="00A2178A"/>
    <w:rsid w:val="00A21A56"/>
    <w:rsid w:val="00A21AE4"/>
    <w:rsid w:val="00A21BB1"/>
    <w:rsid w:val="00A21C12"/>
    <w:rsid w:val="00A21C3B"/>
    <w:rsid w:val="00A21CF7"/>
    <w:rsid w:val="00A21D4E"/>
    <w:rsid w:val="00A21F3F"/>
    <w:rsid w:val="00A21FC3"/>
    <w:rsid w:val="00A22091"/>
    <w:rsid w:val="00A220A5"/>
    <w:rsid w:val="00A223B8"/>
    <w:rsid w:val="00A22430"/>
    <w:rsid w:val="00A2244E"/>
    <w:rsid w:val="00A224A4"/>
    <w:rsid w:val="00A22F07"/>
    <w:rsid w:val="00A23238"/>
    <w:rsid w:val="00A2349B"/>
    <w:rsid w:val="00A234A7"/>
    <w:rsid w:val="00A234F3"/>
    <w:rsid w:val="00A23580"/>
    <w:rsid w:val="00A23690"/>
    <w:rsid w:val="00A237DB"/>
    <w:rsid w:val="00A238E5"/>
    <w:rsid w:val="00A238F0"/>
    <w:rsid w:val="00A23938"/>
    <w:rsid w:val="00A23957"/>
    <w:rsid w:val="00A23B0D"/>
    <w:rsid w:val="00A23E9A"/>
    <w:rsid w:val="00A23EF8"/>
    <w:rsid w:val="00A24107"/>
    <w:rsid w:val="00A243D3"/>
    <w:rsid w:val="00A243DE"/>
    <w:rsid w:val="00A24850"/>
    <w:rsid w:val="00A248FB"/>
    <w:rsid w:val="00A249C2"/>
    <w:rsid w:val="00A24AC0"/>
    <w:rsid w:val="00A24C52"/>
    <w:rsid w:val="00A24D55"/>
    <w:rsid w:val="00A24E1B"/>
    <w:rsid w:val="00A24EA0"/>
    <w:rsid w:val="00A24ED9"/>
    <w:rsid w:val="00A24F14"/>
    <w:rsid w:val="00A24F91"/>
    <w:rsid w:val="00A24FA2"/>
    <w:rsid w:val="00A25039"/>
    <w:rsid w:val="00A2507D"/>
    <w:rsid w:val="00A25369"/>
    <w:rsid w:val="00A254F7"/>
    <w:rsid w:val="00A256BB"/>
    <w:rsid w:val="00A25812"/>
    <w:rsid w:val="00A25936"/>
    <w:rsid w:val="00A25CD8"/>
    <w:rsid w:val="00A25D14"/>
    <w:rsid w:val="00A26006"/>
    <w:rsid w:val="00A2600E"/>
    <w:rsid w:val="00A261C7"/>
    <w:rsid w:val="00A261C9"/>
    <w:rsid w:val="00A26295"/>
    <w:rsid w:val="00A26296"/>
    <w:rsid w:val="00A262E5"/>
    <w:rsid w:val="00A266B8"/>
    <w:rsid w:val="00A267CF"/>
    <w:rsid w:val="00A26809"/>
    <w:rsid w:val="00A26A22"/>
    <w:rsid w:val="00A26C75"/>
    <w:rsid w:val="00A27342"/>
    <w:rsid w:val="00A273E6"/>
    <w:rsid w:val="00A275F8"/>
    <w:rsid w:val="00A27913"/>
    <w:rsid w:val="00A27C2C"/>
    <w:rsid w:val="00A27D0A"/>
    <w:rsid w:val="00A27E62"/>
    <w:rsid w:val="00A27EAA"/>
    <w:rsid w:val="00A27F77"/>
    <w:rsid w:val="00A3003D"/>
    <w:rsid w:val="00A3008D"/>
    <w:rsid w:val="00A30343"/>
    <w:rsid w:val="00A304D2"/>
    <w:rsid w:val="00A305A1"/>
    <w:rsid w:val="00A3082A"/>
    <w:rsid w:val="00A30870"/>
    <w:rsid w:val="00A308B0"/>
    <w:rsid w:val="00A30925"/>
    <w:rsid w:val="00A30AC6"/>
    <w:rsid w:val="00A30D01"/>
    <w:rsid w:val="00A30EBE"/>
    <w:rsid w:val="00A30ECB"/>
    <w:rsid w:val="00A3103F"/>
    <w:rsid w:val="00A3120F"/>
    <w:rsid w:val="00A3125E"/>
    <w:rsid w:val="00A313EF"/>
    <w:rsid w:val="00A3173D"/>
    <w:rsid w:val="00A317AC"/>
    <w:rsid w:val="00A317C5"/>
    <w:rsid w:val="00A31842"/>
    <w:rsid w:val="00A31A58"/>
    <w:rsid w:val="00A31AD6"/>
    <w:rsid w:val="00A31E64"/>
    <w:rsid w:val="00A31F3C"/>
    <w:rsid w:val="00A32122"/>
    <w:rsid w:val="00A32243"/>
    <w:rsid w:val="00A3243F"/>
    <w:rsid w:val="00A324F0"/>
    <w:rsid w:val="00A3262D"/>
    <w:rsid w:val="00A328E3"/>
    <w:rsid w:val="00A329FE"/>
    <w:rsid w:val="00A32A84"/>
    <w:rsid w:val="00A32D16"/>
    <w:rsid w:val="00A32EAE"/>
    <w:rsid w:val="00A33044"/>
    <w:rsid w:val="00A3306E"/>
    <w:rsid w:val="00A330E7"/>
    <w:rsid w:val="00A33180"/>
    <w:rsid w:val="00A3320D"/>
    <w:rsid w:val="00A3327D"/>
    <w:rsid w:val="00A33442"/>
    <w:rsid w:val="00A33612"/>
    <w:rsid w:val="00A3367E"/>
    <w:rsid w:val="00A337EE"/>
    <w:rsid w:val="00A338E7"/>
    <w:rsid w:val="00A339EF"/>
    <w:rsid w:val="00A33C1A"/>
    <w:rsid w:val="00A33EA5"/>
    <w:rsid w:val="00A34279"/>
    <w:rsid w:val="00A342CD"/>
    <w:rsid w:val="00A34333"/>
    <w:rsid w:val="00A343F5"/>
    <w:rsid w:val="00A34CD1"/>
    <w:rsid w:val="00A34CD6"/>
    <w:rsid w:val="00A34DBB"/>
    <w:rsid w:val="00A3514A"/>
    <w:rsid w:val="00A3542D"/>
    <w:rsid w:val="00A354AC"/>
    <w:rsid w:val="00A355A3"/>
    <w:rsid w:val="00A35950"/>
    <w:rsid w:val="00A359C4"/>
    <w:rsid w:val="00A35C47"/>
    <w:rsid w:val="00A35E33"/>
    <w:rsid w:val="00A35EC5"/>
    <w:rsid w:val="00A3619F"/>
    <w:rsid w:val="00A363B6"/>
    <w:rsid w:val="00A3649D"/>
    <w:rsid w:val="00A364EA"/>
    <w:rsid w:val="00A367EF"/>
    <w:rsid w:val="00A36AE9"/>
    <w:rsid w:val="00A36B48"/>
    <w:rsid w:val="00A36CC5"/>
    <w:rsid w:val="00A36D7C"/>
    <w:rsid w:val="00A36D8E"/>
    <w:rsid w:val="00A36F7A"/>
    <w:rsid w:val="00A36F99"/>
    <w:rsid w:val="00A370DC"/>
    <w:rsid w:val="00A372CC"/>
    <w:rsid w:val="00A3737A"/>
    <w:rsid w:val="00A375CA"/>
    <w:rsid w:val="00A3764D"/>
    <w:rsid w:val="00A377C2"/>
    <w:rsid w:val="00A37A10"/>
    <w:rsid w:val="00A37B8C"/>
    <w:rsid w:val="00A37BC1"/>
    <w:rsid w:val="00A37C7F"/>
    <w:rsid w:val="00A37DEC"/>
    <w:rsid w:val="00A37EDA"/>
    <w:rsid w:val="00A402BC"/>
    <w:rsid w:val="00A404C4"/>
    <w:rsid w:val="00A40535"/>
    <w:rsid w:val="00A405B1"/>
    <w:rsid w:val="00A408D6"/>
    <w:rsid w:val="00A40959"/>
    <w:rsid w:val="00A40C44"/>
    <w:rsid w:val="00A40D15"/>
    <w:rsid w:val="00A411E1"/>
    <w:rsid w:val="00A41233"/>
    <w:rsid w:val="00A41245"/>
    <w:rsid w:val="00A416C2"/>
    <w:rsid w:val="00A418FF"/>
    <w:rsid w:val="00A41CBE"/>
    <w:rsid w:val="00A41F3C"/>
    <w:rsid w:val="00A4215F"/>
    <w:rsid w:val="00A422F3"/>
    <w:rsid w:val="00A42690"/>
    <w:rsid w:val="00A4283A"/>
    <w:rsid w:val="00A4284C"/>
    <w:rsid w:val="00A429D1"/>
    <w:rsid w:val="00A42E42"/>
    <w:rsid w:val="00A430A5"/>
    <w:rsid w:val="00A43106"/>
    <w:rsid w:val="00A4337D"/>
    <w:rsid w:val="00A43AD3"/>
    <w:rsid w:val="00A43ADA"/>
    <w:rsid w:val="00A43B13"/>
    <w:rsid w:val="00A43C7D"/>
    <w:rsid w:val="00A43ED9"/>
    <w:rsid w:val="00A44134"/>
    <w:rsid w:val="00A44536"/>
    <w:rsid w:val="00A4464A"/>
    <w:rsid w:val="00A44727"/>
    <w:rsid w:val="00A4487B"/>
    <w:rsid w:val="00A4488B"/>
    <w:rsid w:val="00A44A0B"/>
    <w:rsid w:val="00A44AA2"/>
    <w:rsid w:val="00A44B54"/>
    <w:rsid w:val="00A44C1D"/>
    <w:rsid w:val="00A44C52"/>
    <w:rsid w:val="00A44D68"/>
    <w:rsid w:val="00A4519A"/>
    <w:rsid w:val="00A4524D"/>
    <w:rsid w:val="00A45403"/>
    <w:rsid w:val="00A45492"/>
    <w:rsid w:val="00A45586"/>
    <w:rsid w:val="00A4584D"/>
    <w:rsid w:val="00A45958"/>
    <w:rsid w:val="00A45C52"/>
    <w:rsid w:val="00A45CAA"/>
    <w:rsid w:val="00A45D2D"/>
    <w:rsid w:val="00A45E88"/>
    <w:rsid w:val="00A46001"/>
    <w:rsid w:val="00A4649A"/>
    <w:rsid w:val="00A465D7"/>
    <w:rsid w:val="00A46640"/>
    <w:rsid w:val="00A4695B"/>
    <w:rsid w:val="00A469FC"/>
    <w:rsid w:val="00A46A30"/>
    <w:rsid w:val="00A46C58"/>
    <w:rsid w:val="00A46D9E"/>
    <w:rsid w:val="00A46E0B"/>
    <w:rsid w:val="00A46EAE"/>
    <w:rsid w:val="00A470D2"/>
    <w:rsid w:val="00A47186"/>
    <w:rsid w:val="00A4742B"/>
    <w:rsid w:val="00A4773A"/>
    <w:rsid w:val="00A478FF"/>
    <w:rsid w:val="00A4793F"/>
    <w:rsid w:val="00A47991"/>
    <w:rsid w:val="00A4799C"/>
    <w:rsid w:val="00A479B8"/>
    <w:rsid w:val="00A47A42"/>
    <w:rsid w:val="00A50151"/>
    <w:rsid w:val="00A501C8"/>
    <w:rsid w:val="00A50331"/>
    <w:rsid w:val="00A5034C"/>
    <w:rsid w:val="00A50766"/>
    <w:rsid w:val="00A50810"/>
    <w:rsid w:val="00A5097D"/>
    <w:rsid w:val="00A50AE2"/>
    <w:rsid w:val="00A50B5B"/>
    <w:rsid w:val="00A50D8E"/>
    <w:rsid w:val="00A50DCB"/>
    <w:rsid w:val="00A5119D"/>
    <w:rsid w:val="00A5158D"/>
    <w:rsid w:val="00A51819"/>
    <w:rsid w:val="00A519EB"/>
    <w:rsid w:val="00A51ABC"/>
    <w:rsid w:val="00A51B65"/>
    <w:rsid w:val="00A51DB0"/>
    <w:rsid w:val="00A52139"/>
    <w:rsid w:val="00A52165"/>
    <w:rsid w:val="00A5241E"/>
    <w:rsid w:val="00A5247D"/>
    <w:rsid w:val="00A528C8"/>
    <w:rsid w:val="00A52AB3"/>
    <w:rsid w:val="00A52C6C"/>
    <w:rsid w:val="00A52DF6"/>
    <w:rsid w:val="00A52E1C"/>
    <w:rsid w:val="00A52FA3"/>
    <w:rsid w:val="00A52FC9"/>
    <w:rsid w:val="00A530D4"/>
    <w:rsid w:val="00A53109"/>
    <w:rsid w:val="00A53291"/>
    <w:rsid w:val="00A53385"/>
    <w:rsid w:val="00A534AE"/>
    <w:rsid w:val="00A535B8"/>
    <w:rsid w:val="00A537C9"/>
    <w:rsid w:val="00A53817"/>
    <w:rsid w:val="00A53860"/>
    <w:rsid w:val="00A53BC7"/>
    <w:rsid w:val="00A53DC4"/>
    <w:rsid w:val="00A53EEB"/>
    <w:rsid w:val="00A544A5"/>
    <w:rsid w:val="00A545FC"/>
    <w:rsid w:val="00A54BD9"/>
    <w:rsid w:val="00A55061"/>
    <w:rsid w:val="00A5519A"/>
    <w:rsid w:val="00A556AC"/>
    <w:rsid w:val="00A557D5"/>
    <w:rsid w:val="00A557D8"/>
    <w:rsid w:val="00A55800"/>
    <w:rsid w:val="00A55A95"/>
    <w:rsid w:val="00A55AC6"/>
    <w:rsid w:val="00A55C0D"/>
    <w:rsid w:val="00A55E00"/>
    <w:rsid w:val="00A55E43"/>
    <w:rsid w:val="00A5619E"/>
    <w:rsid w:val="00A56251"/>
    <w:rsid w:val="00A56325"/>
    <w:rsid w:val="00A5637E"/>
    <w:rsid w:val="00A56490"/>
    <w:rsid w:val="00A56701"/>
    <w:rsid w:val="00A5691D"/>
    <w:rsid w:val="00A56966"/>
    <w:rsid w:val="00A56A43"/>
    <w:rsid w:val="00A56B5F"/>
    <w:rsid w:val="00A56BAB"/>
    <w:rsid w:val="00A56C11"/>
    <w:rsid w:val="00A56CA8"/>
    <w:rsid w:val="00A56DC2"/>
    <w:rsid w:val="00A56F2E"/>
    <w:rsid w:val="00A56FC2"/>
    <w:rsid w:val="00A56FE0"/>
    <w:rsid w:val="00A57007"/>
    <w:rsid w:val="00A570AF"/>
    <w:rsid w:val="00A572F0"/>
    <w:rsid w:val="00A573BD"/>
    <w:rsid w:val="00A57405"/>
    <w:rsid w:val="00A57583"/>
    <w:rsid w:val="00A575B9"/>
    <w:rsid w:val="00A57622"/>
    <w:rsid w:val="00A57837"/>
    <w:rsid w:val="00A60069"/>
    <w:rsid w:val="00A6006E"/>
    <w:rsid w:val="00A600E9"/>
    <w:rsid w:val="00A601BA"/>
    <w:rsid w:val="00A601FA"/>
    <w:rsid w:val="00A603DE"/>
    <w:rsid w:val="00A604CB"/>
    <w:rsid w:val="00A60A27"/>
    <w:rsid w:val="00A60B75"/>
    <w:rsid w:val="00A60DA2"/>
    <w:rsid w:val="00A60EF6"/>
    <w:rsid w:val="00A60FE1"/>
    <w:rsid w:val="00A61009"/>
    <w:rsid w:val="00A612DB"/>
    <w:rsid w:val="00A6145B"/>
    <w:rsid w:val="00A614F2"/>
    <w:rsid w:val="00A6150B"/>
    <w:rsid w:val="00A61A88"/>
    <w:rsid w:val="00A61F2D"/>
    <w:rsid w:val="00A61F33"/>
    <w:rsid w:val="00A62020"/>
    <w:rsid w:val="00A623E1"/>
    <w:rsid w:val="00A628AA"/>
    <w:rsid w:val="00A62AD1"/>
    <w:rsid w:val="00A62BA6"/>
    <w:rsid w:val="00A62C4C"/>
    <w:rsid w:val="00A62C6A"/>
    <w:rsid w:val="00A62D35"/>
    <w:rsid w:val="00A62DCC"/>
    <w:rsid w:val="00A62F34"/>
    <w:rsid w:val="00A6300C"/>
    <w:rsid w:val="00A63041"/>
    <w:rsid w:val="00A6313F"/>
    <w:rsid w:val="00A6327A"/>
    <w:rsid w:val="00A632D4"/>
    <w:rsid w:val="00A634FC"/>
    <w:rsid w:val="00A63697"/>
    <w:rsid w:val="00A638B9"/>
    <w:rsid w:val="00A639D3"/>
    <w:rsid w:val="00A63D98"/>
    <w:rsid w:val="00A63D9E"/>
    <w:rsid w:val="00A63E4E"/>
    <w:rsid w:val="00A640A3"/>
    <w:rsid w:val="00A64138"/>
    <w:rsid w:val="00A642CA"/>
    <w:rsid w:val="00A6445D"/>
    <w:rsid w:val="00A6467A"/>
    <w:rsid w:val="00A646C3"/>
    <w:rsid w:val="00A646F4"/>
    <w:rsid w:val="00A64B1F"/>
    <w:rsid w:val="00A64B6A"/>
    <w:rsid w:val="00A64BA3"/>
    <w:rsid w:val="00A64C64"/>
    <w:rsid w:val="00A64D76"/>
    <w:rsid w:val="00A64DE3"/>
    <w:rsid w:val="00A650BB"/>
    <w:rsid w:val="00A65193"/>
    <w:rsid w:val="00A65485"/>
    <w:rsid w:val="00A655FD"/>
    <w:rsid w:val="00A65759"/>
    <w:rsid w:val="00A657C7"/>
    <w:rsid w:val="00A65830"/>
    <w:rsid w:val="00A65971"/>
    <w:rsid w:val="00A65AAD"/>
    <w:rsid w:val="00A65AE1"/>
    <w:rsid w:val="00A65B4B"/>
    <w:rsid w:val="00A65C5D"/>
    <w:rsid w:val="00A65FF3"/>
    <w:rsid w:val="00A6601F"/>
    <w:rsid w:val="00A66232"/>
    <w:rsid w:val="00A66327"/>
    <w:rsid w:val="00A66386"/>
    <w:rsid w:val="00A66402"/>
    <w:rsid w:val="00A665DB"/>
    <w:rsid w:val="00A6672A"/>
    <w:rsid w:val="00A667A8"/>
    <w:rsid w:val="00A66925"/>
    <w:rsid w:val="00A66A84"/>
    <w:rsid w:val="00A66BB3"/>
    <w:rsid w:val="00A67162"/>
    <w:rsid w:val="00A67195"/>
    <w:rsid w:val="00A671B4"/>
    <w:rsid w:val="00A6726A"/>
    <w:rsid w:val="00A672A9"/>
    <w:rsid w:val="00A673CC"/>
    <w:rsid w:val="00A67546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67F03"/>
    <w:rsid w:val="00A7013A"/>
    <w:rsid w:val="00A70295"/>
    <w:rsid w:val="00A702AE"/>
    <w:rsid w:val="00A70318"/>
    <w:rsid w:val="00A7046C"/>
    <w:rsid w:val="00A705CB"/>
    <w:rsid w:val="00A70711"/>
    <w:rsid w:val="00A7076C"/>
    <w:rsid w:val="00A70829"/>
    <w:rsid w:val="00A70A73"/>
    <w:rsid w:val="00A70DC8"/>
    <w:rsid w:val="00A710E7"/>
    <w:rsid w:val="00A71266"/>
    <w:rsid w:val="00A71294"/>
    <w:rsid w:val="00A71389"/>
    <w:rsid w:val="00A7144D"/>
    <w:rsid w:val="00A71738"/>
    <w:rsid w:val="00A7182D"/>
    <w:rsid w:val="00A71886"/>
    <w:rsid w:val="00A718DC"/>
    <w:rsid w:val="00A719B4"/>
    <w:rsid w:val="00A72297"/>
    <w:rsid w:val="00A726E7"/>
    <w:rsid w:val="00A7282B"/>
    <w:rsid w:val="00A728A4"/>
    <w:rsid w:val="00A72CE0"/>
    <w:rsid w:val="00A72D19"/>
    <w:rsid w:val="00A72E37"/>
    <w:rsid w:val="00A73328"/>
    <w:rsid w:val="00A736E7"/>
    <w:rsid w:val="00A73718"/>
    <w:rsid w:val="00A738F9"/>
    <w:rsid w:val="00A73BFF"/>
    <w:rsid w:val="00A73C6E"/>
    <w:rsid w:val="00A740FC"/>
    <w:rsid w:val="00A74247"/>
    <w:rsid w:val="00A74251"/>
    <w:rsid w:val="00A74461"/>
    <w:rsid w:val="00A74C42"/>
    <w:rsid w:val="00A74D0E"/>
    <w:rsid w:val="00A74F12"/>
    <w:rsid w:val="00A74F6C"/>
    <w:rsid w:val="00A74F86"/>
    <w:rsid w:val="00A7522F"/>
    <w:rsid w:val="00A75258"/>
    <w:rsid w:val="00A752D1"/>
    <w:rsid w:val="00A7549A"/>
    <w:rsid w:val="00A75709"/>
    <w:rsid w:val="00A7591D"/>
    <w:rsid w:val="00A759EC"/>
    <w:rsid w:val="00A75B25"/>
    <w:rsid w:val="00A75B43"/>
    <w:rsid w:val="00A75EA1"/>
    <w:rsid w:val="00A76046"/>
    <w:rsid w:val="00A7655A"/>
    <w:rsid w:val="00A765E1"/>
    <w:rsid w:val="00A7673D"/>
    <w:rsid w:val="00A7684E"/>
    <w:rsid w:val="00A7697C"/>
    <w:rsid w:val="00A76B63"/>
    <w:rsid w:val="00A76BCC"/>
    <w:rsid w:val="00A76C63"/>
    <w:rsid w:val="00A76D04"/>
    <w:rsid w:val="00A77324"/>
    <w:rsid w:val="00A7733D"/>
    <w:rsid w:val="00A775F6"/>
    <w:rsid w:val="00A77662"/>
    <w:rsid w:val="00A77826"/>
    <w:rsid w:val="00A77A3B"/>
    <w:rsid w:val="00A77E54"/>
    <w:rsid w:val="00A77F73"/>
    <w:rsid w:val="00A8022C"/>
    <w:rsid w:val="00A80ABD"/>
    <w:rsid w:val="00A80DF4"/>
    <w:rsid w:val="00A810FC"/>
    <w:rsid w:val="00A81142"/>
    <w:rsid w:val="00A8138B"/>
    <w:rsid w:val="00A81564"/>
    <w:rsid w:val="00A818BB"/>
    <w:rsid w:val="00A818F9"/>
    <w:rsid w:val="00A81955"/>
    <w:rsid w:val="00A81962"/>
    <w:rsid w:val="00A81995"/>
    <w:rsid w:val="00A81C68"/>
    <w:rsid w:val="00A81D43"/>
    <w:rsid w:val="00A81EE4"/>
    <w:rsid w:val="00A82007"/>
    <w:rsid w:val="00A820F7"/>
    <w:rsid w:val="00A82122"/>
    <w:rsid w:val="00A821B5"/>
    <w:rsid w:val="00A82433"/>
    <w:rsid w:val="00A82542"/>
    <w:rsid w:val="00A828F1"/>
    <w:rsid w:val="00A82B8C"/>
    <w:rsid w:val="00A82E64"/>
    <w:rsid w:val="00A82FB1"/>
    <w:rsid w:val="00A834AA"/>
    <w:rsid w:val="00A834B0"/>
    <w:rsid w:val="00A834FE"/>
    <w:rsid w:val="00A836C8"/>
    <w:rsid w:val="00A8377B"/>
    <w:rsid w:val="00A838C1"/>
    <w:rsid w:val="00A83C9E"/>
    <w:rsid w:val="00A83E9B"/>
    <w:rsid w:val="00A83F42"/>
    <w:rsid w:val="00A841AE"/>
    <w:rsid w:val="00A84313"/>
    <w:rsid w:val="00A8445D"/>
    <w:rsid w:val="00A845A8"/>
    <w:rsid w:val="00A84706"/>
    <w:rsid w:val="00A84A42"/>
    <w:rsid w:val="00A84BFA"/>
    <w:rsid w:val="00A84E27"/>
    <w:rsid w:val="00A84EA8"/>
    <w:rsid w:val="00A84EB2"/>
    <w:rsid w:val="00A85085"/>
    <w:rsid w:val="00A8535E"/>
    <w:rsid w:val="00A85751"/>
    <w:rsid w:val="00A8588E"/>
    <w:rsid w:val="00A85AEE"/>
    <w:rsid w:val="00A85BDE"/>
    <w:rsid w:val="00A86126"/>
    <w:rsid w:val="00A861C2"/>
    <w:rsid w:val="00A86299"/>
    <w:rsid w:val="00A86378"/>
    <w:rsid w:val="00A8642A"/>
    <w:rsid w:val="00A864B9"/>
    <w:rsid w:val="00A865E7"/>
    <w:rsid w:val="00A866E3"/>
    <w:rsid w:val="00A8670E"/>
    <w:rsid w:val="00A86C1B"/>
    <w:rsid w:val="00A86D9A"/>
    <w:rsid w:val="00A86E16"/>
    <w:rsid w:val="00A871AB"/>
    <w:rsid w:val="00A872CD"/>
    <w:rsid w:val="00A876A6"/>
    <w:rsid w:val="00A876A9"/>
    <w:rsid w:val="00A879C7"/>
    <w:rsid w:val="00A87A31"/>
    <w:rsid w:val="00A87AB5"/>
    <w:rsid w:val="00A87C54"/>
    <w:rsid w:val="00A90310"/>
    <w:rsid w:val="00A904BB"/>
    <w:rsid w:val="00A90552"/>
    <w:rsid w:val="00A90806"/>
    <w:rsid w:val="00A909E5"/>
    <w:rsid w:val="00A909F1"/>
    <w:rsid w:val="00A90AAB"/>
    <w:rsid w:val="00A90ED4"/>
    <w:rsid w:val="00A910EB"/>
    <w:rsid w:val="00A91134"/>
    <w:rsid w:val="00A91492"/>
    <w:rsid w:val="00A915A2"/>
    <w:rsid w:val="00A915EF"/>
    <w:rsid w:val="00A91705"/>
    <w:rsid w:val="00A917C3"/>
    <w:rsid w:val="00A91808"/>
    <w:rsid w:val="00A918AF"/>
    <w:rsid w:val="00A91A85"/>
    <w:rsid w:val="00A91BBC"/>
    <w:rsid w:val="00A91C59"/>
    <w:rsid w:val="00A91E98"/>
    <w:rsid w:val="00A9203E"/>
    <w:rsid w:val="00A920BE"/>
    <w:rsid w:val="00A9236F"/>
    <w:rsid w:val="00A923B0"/>
    <w:rsid w:val="00A923F3"/>
    <w:rsid w:val="00A923F9"/>
    <w:rsid w:val="00A92431"/>
    <w:rsid w:val="00A924B6"/>
    <w:rsid w:val="00A9269C"/>
    <w:rsid w:val="00A92745"/>
    <w:rsid w:val="00A92911"/>
    <w:rsid w:val="00A929A0"/>
    <w:rsid w:val="00A929E6"/>
    <w:rsid w:val="00A92A11"/>
    <w:rsid w:val="00A92EA7"/>
    <w:rsid w:val="00A92F5C"/>
    <w:rsid w:val="00A931A7"/>
    <w:rsid w:val="00A93212"/>
    <w:rsid w:val="00A93406"/>
    <w:rsid w:val="00A93429"/>
    <w:rsid w:val="00A9366C"/>
    <w:rsid w:val="00A93698"/>
    <w:rsid w:val="00A93784"/>
    <w:rsid w:val="00A939EE"/>
    <w:rsid w:val="00A93B63"/>
    <w:rsid w:val="00A93C6B"/>
    <w:rsid w:val="00A93E35"/>
    <w:rsid w:val="00A94042"/>
    <w:rsid w:val="00A94072"/>
    <w:rsid w:val="00A94178"/>
    <w:rsid w:val="00A941C8"/>
    <w:rsid w:val="00A943AC"/>
    <w:rsid w:val="00A944A2"/>
    <w:rsid w:val="00A944F2"/>
    <w:rsid w:val="00A9453E"/>
    <w:rsid w:val="00A94656"/>
    <w:rsid w:val="00A947D5"/>
    <w:rsid w:val="00A948D8"/>
    <w:rsid w:val="00A94946"/>
    <w:rsid w:val="00A94AB0"/>
    <w:rsid w:val="00A94AEE"/>
    <w:rsid w:val="00A94C02"/>
    <w:rsid w:val="00A94E9D"/>
    <w:rsid w:val="00A9523E"/>
    <w:rsid w:val="00A953C1"/>
    <w:rsid w:val="00A954BA"/>
    <w:rsid w:val="00A95554"/>
    <w:rsid w:val="00A95654"/>
    <w:rsid w:val="00A956FD"/>
    <w:rsid w:val="00A95D86"/>
    <w:rsid w:val="00A95FAC"/>
    <w:rsid w:val="00A961B6"/>
    <w:rsid w:val="00A96239"/>
    <w:rsid w:val="00A9636D"/>
    <w:rsid w:val="00A96401"/>
    <w:rsid w:val="00A9640E"/>
    <w:rsid w:val="00A96442"/>
    <w:rsid w:val="00A964E3"/>
    <w:rsid w:val="00A964F9"/>
    <w:rsid w:val="00A96609"/>
    <w:rsid w:val="00A96762"/>
    <w:rsid w:val="00A967B1"/>
    <w:rsid w:val="00A96A14"/>
    <w:rsid w:val="00A96BBE"/>
    <w:rsid w:val="00A96DB3"/>
    <w:rsid w:val="00A96DE3"/>
    <w:rsid w:val="00A96EAE"/>
    <w:rsid w:val="00A97010"/>
    <w:rsid w:val="00A97042"/>
    <w:rsid w:val="00A97273"/>
    <w:rsid w:val="00A973D4"/>
    <w:rsid w:val="00A979FE"/>
    <w:rsid w:val="00A97B39"/>
    <w:rsid w:val="00A97BF2"/>
    <w:rsid w:val="00A97C0E"/>
    <w:rsid w:val="00A97CAC"/>
    <w:rsid w:val="00AA0117"/>
    <w:rsid w:val="00AA0140"/>
    <w:rsid w:val="00AA0408"/>
    <w:rsid w:val="00AA0606"/>
    <w:rsid w:val="00AA0660"/>
    <w:rsid w:val="00AA0876"/>
    <w:rsid w:val="00AA0CAD"/>
    <w:rsid w:val="00AA0F76"/>
    <w:rsid w:val="00AA1332"/>
    <w:rsid w:val="00AA15B2"/>
    <w:rsid w:val="00AA188A"/>
    <w:rsid w:val="00AA19E2"/>
    <w:rsid w:val="00AA1A60"/>
    <w:rsid w:val="00AA1A6D"/>
    <w:rsid w:val="00AA216E"/>
    <w:rsid w:val="00AA22BB"/>
    <w:rsid w:val="00AA237C"/>
    <w:rsid w:val="00AA2425"/>
    <w:rsid w:val="00AA2471"/>
    <w:rsid w:val="00AA2552"/>
    <w:rsid w:val="00AA2629"/>
    <w:rsid w:val="00AA2756"/>
    <w:rsid w:val="00AA2987"/>
    <w:rsid w:val="00AA2B1E"/>
    <w:rsid w:val="00AA2C52"/>
    <w:rsid w:val="00AA2E66"/>
    <w:rsid w:val="00AA2EA7"/>
    <w:rsid w:val="00AA304B"/>
    <w:rsid w:val="00AA39DF"/>
    <w:rsid w:val="00AA3B6C"/>
    <w:rsid w:val="00AA3DB8"/>
    <w:rsid w:val="00AA425B"/>
    <w:rsid w:val="00AA4427"/>
    <w:rsid w:val="00AA4787"/>
    <w:rsid w:val="00AA4866"/>
    <w:rsid w:val="00AA4E85"/>
    <w:rsid w:val="00AA4E87"/>
    <w:rsid w:val="00AA4F8C"/>
    <w:rsid w:val="00AA50AE"/>
    <w:rsid w:val="00AA50D6"/>
    <w:rsid w:val="00AA526A"/>
    <w:rsid w:val="00AA536C"/>
    <w:rsid w:val="00AA54F6"/>
    <w:rsid w:val="00AA5553"/>
    <w:rsid w:val="00AA55B2"/>
    <w:rsid w:val="00AA55D8"/>
    <w:rsid w:val="00AA566B"/>
    <w:rsid w:val="00AA58EE"/>
    <w:rsid w:val="00AA5AEB"/>
    <w:rsid w:val="00AA5AF5"/>
    <w:rsid w:val="00AA5D2A"/>
    <w:rsid w:val="00AA5F37"/>
    <w:rsid w:val="00AA5FC5"/>
    <w:rsid w:val="00AA6225"/>
    <w:rsid w:val="00AA62DD"/>
    <w:rsid w:val="00AA632E"/>
    <w:rsid w:val="00AA661D"/>
    <w:rsid w:val="00AA672E"/>
    <w:rsid w:val="00AA7189"/>
    <w:rsid w:val="00AA7225"/>
    <w:rsid w:val="00AA760C"/>
    <w:rsid w:val="00AA788E"/>
    <w:rsid w:val="00AA79F1"/>
    <w:rsid w:val="00AA7B05"/>
    <w:rsid w:val="00AA7DB7"/>
    <w:rsid w:val="00AA7DD5"/>
    <w:rsid w:val="00AA7E6E"/>
    <w:rsid w:val="00AB01BD"/>
    <w:rsid w:val="00AB02C2"/>
    <w:rsid w:val="00AB0319"/>
    <w:rsid w:val="00AB035A"/>
    <w:rsid w:val="00AB0530"/>
    <w:rsid w:val="00AB0686"/>
    <w:rsid w:val="00AB06C4"/>
    <w:rsid w:val="00AB081C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673"/>
    <w:rsid w:val="00AB1844"/>
    <w:rsid w:val="00AB1B3F"/>
    <w:rsid w:val="00AB1D0E"/>
    <w:rsid w:val="00AB1F15"/>
    <w:rsid w:val="00AB2219"/>
    <w:rsid w:val="00AB2667"/>
    <w:rsid w:val="00AB276E"/>
    <w:rsid w:val="00AB27EF"/>
    <w:rsid w:val="00AB28FF"/>
    <w:rsid w:val="00AB2AC7"/>
    <w:rsid w:val="00AB2CF4"/>
    <w:rsid w:val="00AB32B7"/>
    <w:rsid w:val="00AB3450"/>
    <w:rsid w:val="00AB348A"/>
    <w:rsid w:val="00AB37AA"/>
    <w:rsid w:val="00AB37FC"/>
    <w:rsid w:val="00AB3856"/>
    <w:rsid w:val="00AB39B8"/>
    <w:rsid w:val="00AB3FD8"/>
    <w:rsid w:val="00AB4279"/>
    <w:rsid w:val="00AB460C"/>
    <w:rsid w:val="00AB4733"/>
    <w:rsid w:val="00AB479E"/>
    <w:rsid w:val="00AB48CA"/>
    <w:rsid w:val="00AB498A"/>
    <w:rsid w:val="00AB4998"/>
    <w:rsid w:val="00AB4ACF"/>
    <w:rsid w:val="00AB4C6A"/>
    <w:rsid w:val="00AB4EC7"/>
    <w:rsid w:val="00AB4EFA"/>
    <w:rsid w:val="00AB528C"/>
    <w:rsid w:val="00AB53F7"/>
    <w:rsid w:val="00AB53FB"/>
    <w:rsid w:val="00AB540C"/>
    <w:rsid w:val="00AB5554"/>
    <w:rsid w:val="00AB557A"/>
    <w:rsid w:val="00AB5AD3"/>
    <w:rsid w:val="00AB5E33"/>
    <w:rsid w:val="00AB5E88"/>
    <w:rsid w:val="00AB5EA2"/>
    <w:rsid w:val="00AB61C0"/>
    <w:rsid w:val="00AB6574"/>
    <w:rsid w:val="00AB6740"/>
    <w:rsid w:val="00AB6AFE"/>
    <w:rsid w:val="00AB6C80"/>
    <w:rsid w:val="00AB6E92"/>
    <w:rsid w:val="00AB70A2"/>
    <w:rsid w:val="00AB7267"/>
    <w:rsid w:val="00AB73AF"/>
    <w:rsid w:val="00AB75D0"/>
    <w:rsid w:val="00AB76E0"/>
    <w:rsid w:val="00AB76FA"/>
    <w:rsid w:val="00AB7AC3"/>
    <w:rsid w:val="00AB7B13"/>
    <w:rsid w:val="00AB7B76"/>
    <w:rsid w:val="00AB7C37"/>
    <w:rsid w:val="00AB7C6A"/>
    <w:rsid w:val="00AB7E89"/>
    <w:rsid w:val="00AC00F5"/>
    <w:rsid w:val="00AC03E7"/>
    <w:rsid w:val="00AC0600"/>
    <w:rsid w:val="00AC06C9"/>
    <w:rsid w:val="00AC07FA"/>
    <w:rsid w:val="00AC08C1"/>
    <w:rsid w:val="00AC09E6"/>
    <w:rsid w:val="00AC0AFB"/>
    <w:rsid w:val="00AC0F67"/>
    <w:rsid w:val="00AC14F3"/>
    <w:rsid w:val="00AC182E"/>
    <w:rsid w:val="00AC190F"/>
    <w:rsid w:val="00AC1A93"/>
    <w:rsid w:val="00AC208A"/>
    <w:rsid w:val="00AC21EF"/>
    <w:rsid w:val="00AC2252"/>
    <w:rsid w:val="00AC238E"/>
    <w:rsid w:val="00AC2BFC"/>
    <w:rsid w:val="00AC2C97"/>
    <w:rsid w:val="00AC2CEE"/>
    <w:rsid w:val="00AC2ED0"/>
    <w:rsid w:val="00AC3074"/>
    <w:rsid w:val="00AC318B"/>
    <w:rsid w:val="00AC3265"/>
    <w:rsid w:val="00AC33E1"/>
    <w:rsid w:val="00AC3592"/>
    <w:rsid w:val="00AC379C"/>
    <w:rsid w:val="00AC3860"/>
    <w:rsid w:val="00AC3C4A"/>
    <w:rsid w:val="00AC3CCD"/>
    <w:rsid w:val="00AC3D06"/>
    <w:rsid w:val="00AC42BF"/>
    <w:rsid w:val="00AC44EF"/>
    <w:rsid w:val="00AC465A"/>
    <w:rsid w:val="00AC4686"/>
    <w:rsid w:val="00AC471F"/>
    <w:rsid w:val="00AC47D8"/>
    <w:rsid w:val="00AC47F2"/>
    <w:rsid w:val="00AC4997"/>
    <w:rsid w:val="00AC4C30"/>
    <w:rsid w:val="00AC4C4E"/>
    <w:rsid w:val="00AC4DC5"/>
    <w:rsid w:val="00AC50A5"/>
    <w:rsid w:val="00AC5227"/>
    <w:rsid w:val="00AC5456"/>
    <w:rsid w:val="00AC5581"/>
    <w:rsid w:val="00AC562A"/>
    <w:rsid w:val="00AC5673"/>
    <w:rsid w:val="00AC57CD"/>
    <w:rsid w:val="00AC5A65"/>
    <w:rsid w:val="00AC5ADC"/>
    <w:rsid w:val="00AC5AEE"/>
    <w:rsid w:val="00AC5B83"/>
    <w:rsid w:val="00AC5DBF"/>
    <w:rsid w:val="00AC5EC3"/>
    <w:rsid w:val="00AC5F56"/>
    <w:rsid w:val="00AC5FAC"/>
    <w:rsid w:val="00AC6147"/>
    <w:rsid w:val="00AC62C2"/>
    <w:rsid w:val="00AC64C3"/>
    <w:rsid w:val="00AC6533"/>
    <w:rsid w:val="00AC6629"/>
    <w:rsid w:val="00AC67AB"/>
    <w:rsid w:val="00AC681B"/>
    <w:rsid w:val="00AC6826"/>
    <w:rsid w:val="00AC698D"/>
    <w:rsid w:val="00AC6CD2"/>
    <w:rsid w:val="00AC6CD7"/>
    <w:rsid w:val="00AC6D94"/>
    <w:rsid w:val="00AC721A"/>
    <w:rsid w:val="00AC7417"/>
    <w:rsid w:val="00AC7503"/>
    <w:rsid w:val="00AC7764"/>
    <w:rsid w:val="00AC7A6A"/>
    <w:rsid w:val="00AC7E84"/>
    <w:rsid w:val="00AD0007"/>
    <w:rsid w:val="00AD01F8"/>
    <w:rsid w:val="00AD0250"/>
    <w:rsid w:val="00AD04A2"/>
    <w:rsid w:val="00AD0591"/>
    <w:rsid w:val="00AD0C61"/>
    <w:rsid w:val="00AD0E32"/>
    <w:rsid w:val="00AD0EAE"/>
    <w:rsid w:val="00AD100B"/>
    <w:rsid w:val="00AD138A"/>
    <w:rsid w:val="00AD13D4"/>
    <w:rsid w:val="00AD149B"/>
    <w:rsid w:val="00AD1585"/>
    <w:rsid w:val="00AD1634"/>
    <w:rsid w:val="00AD191D"/>
    <w:rsid w:val="00AD1A1A"/>
    <w:rsid w:val="00AD1B19"/>
    <w:rsid w:val="00AD1C70"/>
    <w:rsid w:val="00AD1C99"/>
    <w:rsid w:val="00AD1D39"/>
    <w:rsid w:val="00AD1E26"/>
    <w:rsid w:val="00AD1E73"/>
    <w:rsid w:val="00AD2837"/>
    <w:rsid w:val="00AD2924"/>
    <w:rsid w:val="00AD2ABF"/>
    <w:rsid w:val="00AD2CF6"/>
    <w:rsid w:val="00AD2D32"/>
    <w:rsid w:val="00AD2E22"/>
    <w:rsid w:val="00AD3023"/>
    <w:rsid w:val="00AD31F9"/>
    <w:rsid w:val="00AD3260"/>
    <w:rsid w:val="00AD34A8"/>
    <w:rsid w:val="00AD35D0"/>
    <w:rsid w:val="00AD3632"/>
    <w:rsid w:val="00AD3749"/>
    <w:rsid w:val="00AD3832"/>
    <w:rsid w:val="00AD3C6F"/>
    <w:rsid w:val="00AD3FE3"/>
    <w:rsid w:val="00AD4109"/>
    <w:rsid w:val="00AD43AC"/>
    <w:rsid w:val="00AD45B8"/>
    <w:rsid w:val="00AD49C6"/>
    <w:rsid w:val="00AD4BDA"/>
    <w:rsid w:val="00AD4F8F"/>
    <w:rsid w:val="00AD5039"/>
    <w:rsid w:val="00AD508A"/>
    <w:rsid w:val="00AD5497"/>
    <w:rsid w:val="00AD5707"/>
    <w:rsid w:val="00AD573E"/>
    <w:rsid w:val="00AD5806"/>
    <w:rsid w:val="00AD5B3F"/>
    <w:rsid w:val="00AD5BFF"/>
    <w:rsid w:val="00AD5C55"/>
    <w:rsid w:val="00AD5DE4"/>
    <w:rsid w:val="00AD5E33"/>
    <w:rsid w:val="00AD5F63"/>
    <w:rsid w:val="00AD5F7D"/>
    <w:rsid w:val="00AD5F99"/>
    <w:rsid w:val="00AD5FFF"/>
    <w:rsid w:val="00AD6013"/>
    <w:rsid w:val="00AD60FB"/>
    <w:rsid w:val="00AD6147"/>
    <w:rsid w:val="00AD6181"/>
    <w:rsid w:val="00AD626A"/>
    <w:rsid w:val="00AD62EC"/>
    <w:rsid w:val="00AD6530"/>
    <w:rsid w:val="00AD6797"/>
    <w:rsid w:val="00AD67E7"/>
    <w:rsid w:val="00AD6C3B"/>
    <w:rsid w:val="00AD6CC3"/>
    <w:rsid w:val="00AD6EE4"/>
    <w:rsid w:val="00AD7177"/>
    <w:rsid w:val="00AD717C"/>
    <w:rsid w:val="00AD7329"/>
    <w:rsid w:val="00AD762B"/>
    <w:rsid w:val="00AD7847"/>
    <w:rsid w:val="00AD797C"/>
    <w:rsid w:val="00AD79D9"/>
    <w:rsid w:val="00AD7AC6"/>
    <w:rsid w:val="00AD7B3C"/>
    <w:rsid w:val="00AD7D71"/>
    <w:rsid w:val="00AE018D"/>
    <w:rsid w:val="00AE0254"/>
    <w:rsid w:val="00AE02DE"/>
    <w:rsid w:val="00AE0379"/>
    <w:rsid w:val="00AE0428"/>
    <w:rsid w:val="00AE077E"/>
    <w:rsid w:val="00AE08A4"/>
    <w:rsid w:val="00AE0E21"/>
    <w:rsid w:val="00AE0F93"/>
    <w:rsid w:val="00AE101A"/>
    <w:rsid w:val="00AE10AB"/>
    <w:rsid w:val="00AE10C5"/>
    <w:rsid w:val="00AE1232"/>
    <w:rsid w:val="00AE129A"/>
    <w:rsid w:val="00AE1390"/>
    <w:rsid w:val="00AE14F9"/>
    <w:rsid w:val="00AE152D"/>
    <w:rsid w:val="00AE1650"/>
    <w:rsid w:val="00AE1A08"/>
    <w:rsid w:val="00AE1AE9"/>
    <w:rsid w:val="00AE1C90"/>
    <w:rsid w:val="00AE1E8E"/>
    <w:rsid w:val="00AE2045"/>
    <w:rsid w:val="00AE2222"/>
    <w:rsid w:val="00AE2241"/>
    <w:rsid w:val="00AE231D"/>
    <w:rsid w:val="00AE297C"/>
    <w:rsid w:val="00AE2AEA"/>
    <w:rsid w:val="00AE2CF2"/>
    <w:rsid w:val="00AE2F02"/>
    <w:rsid w:val="00AE2F5B"/>
    <w:rsid w:val="00AE2FD8"/>
    <w:rsid w:val="00AE3044"/>
    <w:rsid w:val="00AE329A"/>
    <w:rsid w:val="00AE36CC"/>
    <w:rsid w:val="00AE3B0A"/>
    <w:rsid w:val="00AE3B5F"/>
    <w:rsid w:val="00AE3CAD"/>
    <w:rsid w:val="00AE3E27"/>
    <w:rsid w:val="00AE3E3A"/>
    <w:rsid w:val="00AE3F4A"/>
    <w:rsid w:val="00AE4333"/>
    <w:rsid w:val="00AE4396"/>
    <w:rsid w:val="00AE440F"/>
    <w:rsid w:val="00AE4521"/>
    <w:rsid w:val="00AE46C9"/>
    <w:rsid w:val="00AE4BC3"/>
    <w:rsid w:val="00AE4FFB"/>
    <w:rsid w:val="00AE5001"/>
    <w:rsid w:val="00AE5108"/>
    <w:rsid w:val="00AE51E7"/>
    <w:rsid w:val="00AE5C1B"/>
    <w:rsid w:val="00AE5C41"/>
    <w:rsid w:val="00AE5EEB"/>
    <w:rsid w:val="00AE6183"/>
    <w:rsid w:val="00AE62BF"/>
    <w:rsid w:val="00AE6590"/>
    <w:rsid w:val="00AE6599"/>
    <w:rsid w:val="00AE682D"/>
    <w:rsid w:val="00AE6DEB"/>
    <w:rsid w:val="00AE74C2"/>
    <w:rsid w:val="00AE7A80"/>
    <w:rsid w:val="00AE7C62"/>
    <w:rsid w:val="00AE7CA1"/>
    <w:rsid w:val="00AE7DB4"/>
    <w:rsid w:val="00AE7E8D"/>
    <w:rsid w:val="00AF0260"/>
    <w:rsid w:val="00AF0583"/>
    <w:rsid w:val="00AF0687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EB8"/>
    <w:rsid w:val="00AF21D2"/>
    <w:rsid w:val="00AF21F7"/>
    <w:rsid w:val="00AF224D"/>
    <w:rsid w:val="00AF23AE"/>
    <w:rsid w:val="00AF23E3"/>
    <w:rsid w:val="00AF256D"/>
    <w:rsid w:val="00AF2590"/>
    <w:rsid w:val="00AF2621"/>
    <w:rsid w:val="00AF2796"/>
    <w:rsid w:val="00AF27D6"/>
    <w:rsid w:val="00AF290E"/>
    <w:rsid w:val="00AF29F2"/>
    <w:rsid w:val="00AF2A28"/>
    <w:rsid w:val="00AF2D68"/>
    <w:rsid w:val="00AF2E5C"/>
    <w:rsid w:val="00AF3014"/>
    <w:rsid w:val="00AF30D3"/>
    <w:rsid w:val="00AF3114"/>
    <w:rsid w:val="00AF3207"/>
    <w:rsid w:val="00AF367B"/>
    <w:rsid w:val="00AF39F2"/>
    <w:rsid w:val="00AF3E34"/>
    <w:rsid w:val="00AF415F"/>
    <w:rsid w:val="00AF41FA"/>
    <w:rsid w:val="00AF446C"/>
    <w:rsid w:val="00AF4924"/>
    <w:rsid w:val="00AF4AB8"/>
    <w:rsid w:val="00AF4AD7"/>
    <w:rsid w:val="00AF4DC7"/>
    <w:rsid w:val="00AF5267"/>
    <w:rsid w:val="00AF53DE"/>
    <w:rsid w:val="00AF5464"/>
    <w:rsid w:val="00AF54E7"/>
    <w:rsid w:val="00AF57F5"/>
    <w:rsid w:val="00AF5D29"/>
    <w:rsid w:val="00AF5D60"/>
    <w:rsid w:val="00AF5D73"/>
    <w:rsid w:val="00AF5EE0"/>
    <w:rsid w:val="00AF5EE4"/>
    <w:rsid w:val="00AF605D"/>
    <w:rsid w:val="00AF60C0"/>
    <w:rsid w:val="00AF6134"/>
    <w:rsid w:val="00AF619D"/>
    <w:rsid w:val="00AF65A0"/>
    <w:rsid w:val="00AF6801"/>
    <w:rsid w:val="00AF682C"/>
    <w:rsid w:val="00AF6AE6"/>
    <w:rsid w:val="00AF6F87"/>
    <w:rsid w:val="00AF7735"/>
    <w:rsid w:val="00AF77DC"/>
    <w:rsid w:val="00AF77EF"/>
    <w:rsid w:val="00AF7A7B"/>
    <w:rsid w:val="00AF7C20"/>
    <w:rsid w:val="00AF7D14"/>
    <w:rsid w:val="00B0007A"/>
    <w:rsid w:val="00B000B7"/>
    <w:rsid w:val="00B00473"/>
    <w:rsid w:val="00B0050A"/>
    <w:rsid w:val="00B0059F"/>
    <w:rsid w:val="00B00667"/>
    <w:rsid w:val="00B0090F"/>
    <w:rsid w:val="00B00979"/>
    <w:rsid w:val="00B00D3F"/>
    <w:rsid w:val="00B00D8F"/>
    <w:rsid w:val="00B00FC1"/>
    <w:rsid w:val="00B0101B"/>
    <w:rsid w:val="00B011A9"/>
    <w:rsid w:val="00B011FE"/>
    <w:rsid w:val="00B013DC"/>
    <w:rsid w:val="00B01751"/>
    <w:rsid w:val="00B0195A"/>
    <w:rsid w:val="00B019C3"/>
    <w:rsid w:val="00B01FD4"/>
    <w:rsid w:val="00B021D2"/>
    <w:rsid w:val="00B02C4D"/>
    <w:rsid w:val="00B032CD"/>
    <w:rsid w:val="00B033F7"/>
    <w:rsid w:val="00B036C2"/>
    <w:rsid w:val="00B037B9"/>
    <w:rsid w:val="00B03883"/>
    <w:rsid w:val="00B03A08"/>
    <w:rsid w:val="00B03C03"/>
    <w:rsid w:val="00B03E60"/>
    <w:rsid w:val="00B03EF6"/>
    <w:rsid w:val="00B03EF7"/>
    <w:rsid w:val="00B042FA"/>
    <w:rsid w:val="00B0485C"/>
    <w:rsid w:val="00B04A67"/>
    <w:rsid w:val="00B04B21"/>
    <w:rsid w:val="00B050D0"/>
    <w:rsid w:val="00B0511F"/>
    <w:rsid w:val="00B051F5"/>
    <w:rsid w:val="00B052D0"/>
    <w:rsid w:val="00B055B7"/>
    <w:rsid w:val="00B056FA"/>
    <w:rsid w:val="00B05AB8"/>
    <w:rsid w:val="00B05DF0"/>
    <w:rsid w:val="00B05E92"/>
    <w:rsid w:val="00B05F86"/>
    <w:rsid w:val="00B06278"/>
    <w:rsid w:val="00B064B6"/>
    <w:rsid w:val="00B06506"/>
    <w:rsid w:val="00B06602"/>
    <w:rsid w:val="00B066C3"/>
    <w:rsid w:val="00B06819"/>
    <w:rsid w:val="00B068DE"/>
    <w:rsid w:val="00B06B7A"/>
    <w:rsid w:val="00B06DD1"/>
    <w:rsid w:val="00B072FB"/>
    <w:rsid w:val="00B0733E"/>
    <w:rsid w:val="00B0737F"/>
    <w:rsid w:val="00B073C9"/>
    <w:rsid w:val="00B0741B"/>
    <w:rsid w:val="00B07484"/>
    <w:rsid w:val="00B077EF"/>
    <w:rsid w:val="00B0788D"/>
    <w:rsid w:val="00B07978"/>
    <w:rsid w:val="00B07D20"/>
    <w:rsid w:val="00B07F90"/>
    <w:rsid w:val="00B101AE"/>
    <w:rsid w:val="00B101C3"/>
    <w:rsid w:val="00B1020A"/>
    <w:rsid w:val="00B102FA"/>
    <w:rsid w:val="00B1078B"/>
    <w:rsid w:val="00B10957"/>
    <w:rsid w:val="00B10A4D"/>
    <w:rsid w:val="00B10AAC"/>
    <w:rsid w:val="00B10F4D"/>
    <w:rsid w:val="00B10F94"/>
    <w:rsid w:val="00B110D4"/>
    <w:rsid w:val="00B111E3"/>
    <w:rsid w:val="00B1122D"/>
    <w:rsid w:val="00B11405"/>
    <w:rsid w:val="00B11885"/>
    <w:rsid w:val="00B1199B"/>
    <w:rsid w:val="00B11A89"/>
    <w:rsid w:val="00B11AB0"/>
    <w:rsid w:val="00B11B5D"/>
    <w:rsid w:val="00B11C80"/>
    <w:rsid w:val="00B11E7E"/>
    <w:rsid w:val="00B11EEF"/>
    <w:rsid w:val="00B12045"/>
    <w:rsid w:val="00B12066"/>
    <w:rsid w:val="00B122BF"/>
    <w:rsid w:val="00B12319"/>
    <w:rsid w:val="00B12387"/>
    <w:rsid w:val="00B124A7"/>
    <w:rsid w:val="00B126D8"/>
    <w:rsid w:val="00B1296D"/>
    <w:rsid w:val="00B12B3F"/>
    <w:rsid w:val="00B12F32"/>
    <w:rsid w:val="00B12FCF"/>
    <w:rsid w:val="00B1312C"/>
    <w:rsid w:val="00B13381"/>
    <w:rsid w:val="00B1391E"/>
    <w:rsid w:val="00B139FB"/>
    <w:rsid w:val="00B13AF4"/>
    <w:rsid w:val="00B13D58"/>
    <w:rsid w:val="00B13EE0"/>
    <w:rsid w:val="00B14354"/>
    <w:rsid w:val="00B144F8"/>
    <w:rsid w:val="00B14E82"/>
    <w:rsid w:val="00B14EB1"/>
    <w:rsid w:val="00B14FF7"/>
    <w:rsid w:val="00B15239"/>
    <w:rsid w:val="00B15299"/>
    <w:rsid w:val="00B15593"/>
    <w:rsid w:val="00B15991"/>
    <w:rsid w:val="00B1599C"/>
    <w:rsid w:val="00B159EE"/>
    <w:rsid w:val="00B15CC3"/>
    <w:rsid w:val="00B15D16"/>
    <w:rsid w:val="00B15DF1"/>
    <w:rsid w:val="00B15E35"/>
    <w:rsid w:val="00B1626C"/>
    <w:rsid w:val="00B1628D"/>
    <w:rsid w:val="00B1645C"/>
    <w:rsid w:val="00B1660E"/>
    <w:rsid w:val="00B1674A"/>
    <w:rsid w:val="00B167F3"/>
    <w:rsid w:val="00B16898"/>
    <w:rsid w:val="00B16C82"/>
    <w:rsid w:val="00B16EB2"/>
    <w:rsid w:val="00B1712F"/>
    <w:rsid w:val="00B172E7"/>
    <w:rsid w:val="00B174FE"/>
    <w:rsid w:val="00B17594"/>
    <w:rsid w:val="00B1767A"/>
    <w:rsid w:val="00B17681"/>
    <w:rsid w:val="00B17722"/>
    <w:rsid w:val="00B179F9"/>
    <w:rsid w:val="00B17B31"/>
    <w:rsid w:val="00B17D53"/>
    <w:rsid w:val="00B17D62"/>
    <w:rsid w:val="00B17E47"/>
    <w:rsid w:val="00B17E78"/>
    <w:rsid w:val="00B17F33"/>
    <w:rsid w:val="00B2021E"/>
    <w:rsid w:val="00B20665"/>
    <w:rsid w:val="00B206E3"/>
    <w:rsid w:val="00B20E10"/>
    <w:rsid w:val="00B21430"/>
    <w:rsid w:val="00B218B4"/>
    <w:rsid w:val="00B21B3A"/>
    <w:rsid w:val="00B21C36"/>
    <w:rsid w:val="00B21CEB"/>
    <w:rsid w:val="00B2237E"/>
    <w:rsid w:val="00B224C7"/>
    <w:rsid w:val="00B227F1"/>
    <w:rsid w:val="00B2282D"/>
    <w:rsid w:val="00B22C27"/>
    <w:rsid w:val="00B22C36"/>
    <w:rsid w:val="00B22ED6"/>
    <w:rsid w:val="00B22F21"/>
    <w:rsid w:val="00B23081"/>
    <w:rsid w:val="00B23173"/>
    <w:rsid w:val="00B2320B"/>
    <w:rsid w:val="00B234C4"/>
    <w:rsid w:val="00B234ED"/>
    <w:rsid w:val="00B239C1"/>
    <w:rsid w:val="00B23A2C"/>
    <w:rsid w:val="00B23A90"/>
    <w:rsid w:val="00B23D3C"/>
    <w:rsid w:val="00B2403D"/>
    <w:rsid w:val="00B240FA"/>
    <w:rsid w:val="00B2437E"/>
    <w:rsid w:val="00B2444C"/>
    <w:rsid w:val="00B246C2"/>
    <w:rsid w:val="00B24721"/>
    <w:rsid w:val="00B24D73"/>
    <w:rsid w:val="00B24DE2"/>
    <w:rsid w:val="00B24F05"/>
    <w:rsid w:val="00B24F82"/>
    <w:rsid w:val="00B25000"/>
    <w:rsid w:val="00B2531C"/>
    <w:rsid w:val="00B25512"/>
    <w:rsid w:val="00B2584A"/>
    <w:rsid w:val="00B259BF"/>
    <w:rsid w:val="00B259C2"/>
    <w:rsid w:val="00B25AEA"/>
    <w:rsid w:val="00B25FDC"/>
    <w:rsid w:val="00B2601C"/>
    <w:rsid w:val="00B2629D"/>
    <w:rsid w:val="00B26458"/>
    <w:rsid w:val="00B268BF"/>
    <w:rsid w:val="00B26A9A"/>
    <w:rsid w:val="00B26CC4"/>
    <w:rsid w:val="00B27069"/>
    <w:rsid w:val="00B273A5"/>
    <w:rsid w:val="00B274DB"/>
    <w:rsid w:val="00B27837"/>
    <w:rsid w:val="00B27867"/>
    <w:rsid w:val="00B27931"/>
    <w:rsid w:val="00B279B4"/>
    <w:rsid w:val="00B27BE0"/>
    <w:rsid w:val="00B27C61"/>
    <w:rsid w:val="00B27D43"/>
    <w:rsid w:val="00B27DFC"/>
    <w:rsid w:val="00B27EB7"/>
    <w:rsid w:val="00B27FA0"/>
    <w:rsid w:val="00B27FA1"/>
    <w:rsid w:val="00B30240"/>
    <w:rsid w:val="00B3030C"/>
    <w:rsid w:val="00B30342"/>
    <w:rsid w:val="00B304E2"/>
    <w:rsid w:val="00B30539"/>
    <w:rsid w:val="00B30679"/>
    <w:rsid w:val="00B30912"/>
    <w:rsid w:val="00B309DF"/>
    <w:rsid w:val="00B30BC7"/>
    <w:rsid w:val="00B30DE6"/>
    <w:rsid w:val="00B3109A"/>
    <w:rsid w:val="00B3113C"/>
    <w:rsid w:val="00B31182"/>
    <w:rsid w:val="00B311AF"/>
    <w:rsid w:val="00B3128D"/>
    <w:rsid w:val="00B31546"/>
    <w:rsid w:val="00B316FC"/>
    <w:rsid w:val="00B317D8"/>
    <w:rsid w:val="00B31959"/>
    <w:rsid w:val="00B319EB"/>
    <w:rsid w:val="00B31ACB"/>
    <w:rsid w:val="00B31AEF"/>
    <w:rsid w:val="00B320B3"/>
    <w:rsid w:val="00B3225E"/>
    <w:rsid w:val="00B323DF"/>
    <w:rsid w:val="00B32733"/>
    <w:rsid w:val="00B32891"/>
    <w:rsid w:val="00B32B69"/>
    <w:rsid w:val="00B32F63"/>
    <w:rsid w:val="00B335AA"/>
    <w:rsid w:val="00B33610"/>
    <w:rsid w:val="00B33802"/>
    <w:rsid w:val="00B3380B"/>
    <w:rsid w:val="00B33936"/>
    <w:rsid w:val="00B33AFC"/>
    <w:rsid w:val="00B33D48"/>
    <w:rsid w:val="00B3418D"/>
    <w:rsid w:val="00B34842"/>
    <w:rsid w:val="00B34947"/>
    <w:rsid w:val="00B34D12"/>
    <w:rsid w:val="00B34E39"/>
    <w:rsid w:val="00B351EF"/>
    <w:rsid w:val="00B3529A"/>
    <w:rsid w:val="00B352C2"/>
    <w:rsid w:val="00B35373"/>
    <w:rsid w:val="00B35389"/>
    <w:rsid w:val="00B356FB"/>
    <w:rsid w:val="00B35908"/>
    <w:rsid w:val="00B35927"/>
    <w:rsid w:val="00B359A7"/>
    <w:rsid w:val="00B35B12"/>
    <w:rsid w:val="00B35BA0"/>
    <w:rsid w:val="00B35D5C"/>
    <w:rsid w:val="00B36013"/>
    <w:rsid w:val="00B3613F"/>
    <w:rsid w:val="00B3627C"/>
    <w:rsid w:val="00B3646F"/>
    <w:rsid w:val="00B364A6"/>
    <w:rsid w:val="00B36605"/>
    <w:rsid w:val="00B367A7"/>
    <w:rsid w:val="00B367CC"/>
    <w:rsid w:val="00B36A89"/>
    <w:rsid w:val="00B36AD2"/>
    <w:rsid w:val="00B37197"/>
    <w:rsid w:val="00B3746C"/>
    <w:rsid w:val="00B37526"/>
    <w:rsid w:val="00B3776C"/>
    <w:rsid w:val="00B377AF"/>
    <w:rsid w:val="00B37CC6"/>
    <w:rsid w:val="00B400E8"/>
    <w:rsid w:val="00B40348"/>
    <w:rsid w:val="00B4041C"/>
    <w:rsid w:val="00B404E7"/>
    <w:rsid w:val="00B4060B"/>
    <w:rsid w:val="00B406BC"/>
    <w:rsid w:val="00B40787"/>
    <w:rsid w:val="00B4087C"/>
    <w:rsid w:val="00B40AED"/>
    <w:rsid w:val="00B40B08"/>
    <w:rsid w:val="00B40B1D"/>
    <w:rsid w:val="00B413C0"/>
    <w:rsid w:val="00B41587"/>
    <w:rsid w:val="00B416EE"/>
    <w:rsid w:val="00B41A0F"/>
    <w:rsid w:val="00B41C04"/>
    <w:rsid w:val="00B41CF8"/>
    <w:rsid w:val="00B4263D"/>
    <w:rsid w:val="00B426DE"/>
    <w:rsid w:val="00B42785"/>
    <w:rsid w:val="00B428B9"/>
    <w:rsid w:val="00B42C37"/>
    <w:rsid w:val="00B43393"/>
    <w:rsid w:val="00B43457"/>
    <w:rsid w:val="00B4358B"/>
    <w:rsid w:val="00B43683"/>
    <w:rsid w:val="00B436AA"/>
    <w:rsid w:val="00B43CDD"/>
    <w:rsid w:val="00B43E90"/>
    <w:rsid w:val="00B43EB3"/>
    <w:rsid w:val="00B43EE5"/>
    <w:rsid w:val="00B44296"/>
    <w:rsid w:val="00B44425"/>
    <w:rsid w:val="00B448B1"/>
    <w:rsid w:val="00B448BE"/>
    <w:rsid w:val="00B44998"/>
    <w:rsid w:val="00B44A93"/>
    <w:rsid w:val="00B44C33"/>
    <w:rsid w:val="00B44D29"/>
    <w:rsid w:val="00B44FBF"/>
    <w:rsid w:val="00B450C7"/>
    <w:rsid w:val="00B45193"/>
    <w:rsid w:val="00B45291"/>
    <w:rsid w:val="00B453E3"/>
    <w:rsid w:val="00B453EF"/>
    <w:rsid w:val="00B4545D"/>
    <w:rsid w:val="00B45581"/>
    <w:rsid w:val="00B455E0"/>
    <w:rsid w:val="00B45671"/>
    <w:rsid w:val="00B45707"/>
    <w:rsid w:val="00B4570F"/>
    <w:rsid w:val="00B4577E"/>
    <w:rsid w:val="00B4598A"/>
    <w:rsid w:val="00B45B32"/>
    <w:rsid w:val="00B4611E"/>
    <w:rsid w:val="00B46457"/>
    <w:rsid w:val="00B467AE"/>
    <w:rsid w:val="00B46A8A"/>
    <w:rsid w:val="00B46B00"/>
    <w:rsid w:val="00B46E94"/>
    <w:rsid w:val="00B472A0"/>
    <w:rsid w:val="00B47A3C"/>
    <w:rsid w:val="00B47B82"/>
    <w:rsid w:val="00B47D19"/>
    <w:rsid w:val="00B47E9D"/>
    <w:rsid w:val="00B500A3"/>
    <w:rsid w:val="00B50195"/>
    <w:rsid w:val="00B50212"/>
    <w:rsid w:val="00B50225"/>
    <w:rsid w:val="00B5025F"/>
    <w:rsid w:val="00B503ED"/>
    <w:rsid w:val="00B50642"/>
    <w:rsid w:val="00B50ABE"/>
    <w:rsid w:val="00B50D2D"/>
    <w:rsid w:val="00B51010"/>
    <w:rsid w:val="00B513A8"/>
    <w:rsid w:val="00B515C9"/>
    <w:rsid w:val="00B51B18"/>
    <w:rsid w:val="00B51F22"/>
    <w:rsid w:val="00B521F3"/>
    <w:rsid w:val="00B522DD"/>
    <w:rsid w:val="00B526FF"/>
    <w:rsid w:val="00B5274C"/>
    <w:rsid w:val="00B52759"/>
    <w:rsid w:val="00B528FA"/>
    <w:rsid w:val="00B52B3E"/>
    <w:rsid w:val="00B52C45"/>
    <w:rsid w:val="00B52D00"/>
    <w:rsid w:val="00B52D22"/>
    <w:rsid w:val="00B52D42"/>
    <w:rsid w:val="00B52F3A"/>
    <w:rsid w:val="00B53311"/>
    <w:rsid w:val="00B533A5"/>
    <w:rsid w:val="00B53479"/>
    <w:rsid w:val="00B53485"/>
    <w:rsid w:val="00B536A8"/>
    <w:rsid w:val="00B53930"/>
    <w:rsid w:val="00B53AF4"/>
    <w:rsid w:val="00B53B12"/>
    <w:rsid w:val="00B53CFD"/>
    <w:rsid w:val="00B53CFF"/>
    <w:rsid w:val="00B53D1F"/>
    <w:rsid w:val="00B541CD"/>
    <w:rsid w:val="00B54561"/>
    <w:rsid w:val="00B5485C"/>
    <w:rsid w:val="00B54A5C"/>
    <w:rsid w:val="00B54B79"/>
    <w:rsid w:val="00B54EB4"/>
    <w:rsid w:val="00B54F04"/>
    <w:rsid w:val="00B54F59"/>
    <w:rsid w:val="00B55036"/>
    <w:rsid w:val="00B5511A"/>
    <w:rsid w:val="00B553DB"/>
    <w:rsid w:val="00B55596"/>
    <w:rsid w:val="00B5563F"/>
    <w:rsid w:val="00B55865"/>
    <w:rsid w:val="00B55A53"/>
    <w:rsid w:val="00B55A67"/>
    <w:rsid w:val="00B55D1D"/>
    <w:rsid w:val="00B55DCF"/>
    <w:rsid w:val="00B55E82"/>
    <w:rsid w:val="00B560A0"/>
    <w:rsid w:val="00B562A4"/>
    <w:rsid w:val="00B564E1"/>
    <w:rsid w:val="00B56C1A"/>
    <w:rsid w:val="00B56F54"/>
    <w:rsid w:val="00B5705F"/>
    <w:rsid w:val="00B57085"/>
    <w:rsid w:val="00B57360"/>
    <w:rsid w:val="00B573AD"/>
    <w:rsid w:val="00B577EA"/>
    <w:rsid w:val="00B57895"/>
    <w:rsid w:val="00B57CC1"/>
    <w:rsid w:val="00B57FC2"/>
    <w:rsid w:val="00B600E4"/>
    <w:rsid w:val="00B60380"/>
    <w:rsid w:val="00B60561"/>
    <w:rsid w:val="00B60741"/>
    <w:rsid w:val="00B608A7"/>
    <w:rsid w:val="00B60905"/>
    <w:rsid w:val="00B60934"/>
    <w:rsid w:val="00B60A42"/>
    <w:rsid w:val="00B60AF1"/>
    <w:rsid w:val="00B60CD8"/>
    <w:rsid w:val="00B60D97"/>
    <w:rsid w:val="00B6112B"/>
    <w:rsid w:val="00B61177"/>
    <w:rsid w:val="00B6120B"/>
    <w:rsid w:val="00B6127C"/>
    <w:rsid w:val="00B61375"/>
    <w:rsid w:val="00B6166D"/>
    <w:rsid w:val="00B61E85"/>
    <w:rsid w:val="00B61FF1"/>
    <w:rsid w:val="00B62102"/>
    <w:rsid w:val="00B62317"/>
    <w:rsid w:val="00B6240E"/>
    <w:rsid w:val="00B62472"/>
    <w:rsid w:val="00B62B00"/>
    <w:rsid w:val="00B62C65"/>
    <w:rsid w:val="00B63126"/>
    <w:rsid w:val="00B63234"/>
    <w:rsid w:val="00B632FF"/>
    <w:rsid w:val="00B63590"/>
    <w:rsid w:val="00B635DF"/>
    <w:rsid w:val="00B6381C"/>
    <w:rsid w:val="00B639F8"/>
    <w:rsid w:val="00B63ABC"/>
    <w:rsid w:val="00B63D28"/>
    <w:rsid w:val="00B63D70"/>
    <w:rsid w:val="00B63F23"/>
    <w:rsid w:val="00B6429C"/>
    <w:rsid w:val="00B643E2"/>
    <w:rsid w:val="00B6446B"/>
    <w:rsid w:val="00B645F0"/>
    <w:rsid w:val="00B646BF"/>
    <w:rsid w:val="00B6489C"/>
    <w:rsid w:val="00B64918"/>
    <w:rsid w:val="00B649A2"/>
    <w:rsid w:val="00B64CAE"/>
    <w:rsid w:val="00B64CFF"/>
    <w:rsid w:val="00B64D8F"/>
    <w:rsid w:val="00B64E11"/>
    <w:rsid w:val="00B6524B"/>
    <w:rsid w:val="00B652AE"/>
    <w:rsid w:val="00B6533A"/>
    <w:rsid w:val="00B65426"/>
    <w:rsid w:val="00B654DA"/>
    <w:rsid w:val="00B654E0"/>
    <w:rsid w:val="00B65682"/>
    <w:rsid w:val="00B65D4F"/>
    <w:rsid w:val="00B65E04"/>
    <w:rsid w:val="00B65F1C"/>
    <w:rsid w:val="00B661E1"/>
    <w:rsid w:val="00B66302"/>
    <w:rsid w:val="00B66391"/>
    <w:rsid w:val="00B664B2"/>
    <w:rsid w:val="00B6674E"/>
    <w:rsid w:val="00B66A25"/>
    <w:rsid w:val="00B670AC"/>
    <w:rsid w:val="00B67322"/>
    <w:rsid w:val="00B674EC"/>
    <w:rsid w:val="00B676B6"/>
    <w:rsid w:val="00B67710"/>
    <w:rsid w:val="00B677A1"/>
    <w:rsid w:val="00B67B00"/>
    <w:rsid w:val="00B67B9D"/>
    <w:rsid w:val="00B67F3D"/>
    <w:rsid w:val="00B70092"/>
    <w:rsid w:val="00B705CF"/>
    <w:rsid w:val="00B708DC"/>
    <w:rsid w:val="00B70963"/>
    <w:rsid w:val="00B70A25"/>
    <w:rsid w:val="00B70A3C"/>
    <w:rsid w:val="00B70A5E"/>
    <w:rsid w:val="00B70BD4"/>
    <w:rsid w:val="00B70D1F"/>
    <w:rsid w:val="00B710AA"/>
    <w:rsid w:val="00B714C7"/>
    <w:rsid w:val="00B71526"/>
    <w:rsid w:val="00B71663"/>
    <w:rsid w:val="00B71AAD"/>
    <w:rsid w:val="00B71FA5"/>
    <w:rsid w:val="00B720C2"/>
    <w:rsid w:val="00B720F8"/>
    <w:rsid w:val="00B72271"/>
    <w:rsid w:val="00B724E9"/>
    <w:rsid w:val="00B728E4"/>
    <w:rsid w:val="00B728FA"/>
    <w:rsid w:val="00B72A49"/>
    <w:rsid w:val="00B72B4C"/>
    <w:rsid w:val="00B72B7F"/>
    <w:rsid w:val="00B72D17"/>
    <w:rsid w:val="00B72DC8"/>
    <w:rsid w:val="00B72FA8"/>
    <w:rsid w:val="00B73051"/>
    <w:rsid w:val="00B73908"/>
    <w:rsid w:val="00B73BB4"/>
    <w:rsid w:val="00B73ECD"/>
    <w:rsid w:val="00B73FF6"/>
    <w:rsid w:val="00B74766"/>
    <w:rsid w:val="00B74847"/>
    <w:rsid w:val="00B74FB7"/>
    <w:rsid w:val="00B75300"/>
    <w:rsid w:val="00B75324"/>
    <w:rsid w:val="00B7537D"/>
    <w:rsid w:val="00B7556A"/>
    <w:rsid w:val="00B755F5"/>
    <w:rsid w:val="00B75B6C"/>
    <w:rsid w:val="00B75BE9"/>
    <w:rsid w:val="00B75C02"/>
    <w:rsid w:val="00B75D36"/>
    <w:rsid w:val="00B75DDC"/>
    <w:rsid w:val="00B76380"/>
    <w:rsid w:val="00B76702"/>
    <w:rsid w:val="00B767DF"/>
    <w:rsid w:val="00B76A16"/>
    <w:rsid w:val="00B76E71"/>
    <w:rsid w:val="00B7714B"/>
    <w:rsid w:val="00B7729F"/>
    <w:rsid w:val="00B77466"/>
    <w:rsid w:val="00B774DA"/>
    <w:rsid w:val="00B7753C"/>
    <w:rsid w:val="00B7759B"/>
    <w:rsid w:val="00B777B1"/>
    <w:rsid w:val="00B779AE"/>
    <w:rsid w:val="00B77AA5"/>
    <w:rsid w:val="00B77D49"/>
    <w:rsid w:val="00B800FA"/>
    <w:rsid w:val="00B80194"/>
    <w:rsid w:val="00B803CC"/>
    <w:rsid w:val="00B80441"/>
    <w:rsid w:val="00B80594"/>
    <w:rsid w:val="00B805EB"/>
    <w:rsid w:val="00B80774"/>
    <w:rsid w:val="00B8082A"/>
    <w:rsid w:val="00B8085E"/>
    <w:rsid w:val="00B80887"/>
    <w:rsid w:val="00B808B8"/>
    <w:rsid w:val="00B80973"/>
    <w:rsid w:val="00B80C63"/>
    <w:rsid w:val="00B80CFD"/>
    <w:rsid w:val="00B80F7E"/>
    <w:rsid w:val="00B8121E"/>
    <w:rsid w:val="00B81261"/>
    <w:rsid w:val="00B8140B"/>
    <w:rsid w:val="00B81756"/>
    <w:rsid w:val="00B81786"/>
    <w:rsid w:val="00B817F6"/>
    <w:rsid w:val="00B81E13"/>
    <w:rsid w:val="00B81EA6"/>
    <w:rsid w:val="00B81FCA"/>
    <w:rsid w:val="00B8208D"/>
    <w:rsid w:val="00B827D5"/>
    <w:rsid w:val="00B827E7"/>
    <w:rsid w:val="00B82887"/>
    <w:rsid w:val="00B82E0D"/>
    <w:rsid w:val="00B82F2C"/>
    <w:rsid w:val="00B82FEB"/>
    <w:rsid w:val="00B830DB"/>
    <w:rsid w:val="00B833B4"/>
    <w:rsid w:val="00B833FF"/>
    <w:rsid w:val="00B8341E"/>
    <w:rsid w:val="00B836AD"/>
    <w:rsid w:val="00B83A3D"/>
    <w:rsid w:val="00B83A7B"/>
    <w:rsid w:val="00B83D02"/>
    <w:rsid w:val="00B842E5"/>
    <w:rsid w:val="00B8432C"/>
    <w:rsid w:val="00B84452"/>
    <w:rsid w:val="00B84952"/>
    <w:rsid w:val="00B84F2F"/>
    <w:rsid w:val="00B8509E"/>
    <w:rsid w:val="00B85298"/>
    <w:rsid w:val="00B854B7"/>
    <w:rsid w:val="00B8558C"/>
    <w:rsid w:val="00B85792"/>
    <w:rsid w:val="00B85820"/>
    <w:rsid w:val="00B85BB4"/>
    <w:rsid w:val="00B8604D"/>
    <w:rsid w:val="00B861A7"/>
    <w:rsid w:val="00B861FF"/>
    <w:rsid w:val="00B864FF"/>
    <w:rsid w:val="00B86567"/>
    <w:rsid w:val="00B8662B"/>
    <w:rsid w:val="00B8673D"/>
    <w:rsid w:val="00B868FB"/>
    <w:rsid w:val="00B8693C"/>
    <w:rsid w:val="00B86AF7"/>
    <w:rsid w:val="00B86BDE"/>
    <w:rsid w:val="00B86CF7"/>
    <w:rsid w:val="00B86F76"/>
    <w:rsid w:val="00B87079"/>
    <w:rsid w:val="00B872C3"/>
    <w:rsid w:val="00B873C4"/>
    <w:rsid w:val="00B87593"/>
    <w:rsid w:val="00B875E4"/>
    <w:rsid w:val="00B87A90"/>
    <w:rsid w:val="00B87B9E"/>
    <w:rsid w:val="00B87D39"/>
    <w:rsid w:val="00B87E2B"/>
    <w:rsid w:val="00B87E71"/>
    <w:rsid w:val="00B90217"/>
    <w:rsid w:val="00B9043A"/>
    <w:rsid w:val="00B9072D"/>
    <w:rsid w:val="00B9073E"/>
    <w:rsid w:val="00B90804"/>
    <w:rsid w:val="00B909E8"/>
    <w:rsid w:val="00B90A63"/>
    <w:rsid w:val="00B90D00"/>
    <w:rsid w:val="00B90DA4"/>
    <w:rsid w:val="00B913A8"/>
    <w:rsid w:val="00B916B8"/>
    <w:rsid w:val="00B91721"/>
    <w:rsid w:val="00B91730"/>
    <w:rsid w:val="00B91AEF"/>
    <w:rsid w:val="00B91C13"/>
    <w:rsid w:val="00B91E6B"/>
    <w:rsid w:val="00B91F98"/>
    <w:rsid w:val="00B920A2"/>
    <w:rsid w:val="00B92195"/>
    <w:rsid w:val="00B92496"/>
    <w:rsid w:val="00B92512"/>
    <w:rsid w:val="00B927BF"/>
    <w:rsid w:val="00B92B9E"/>
    <w:rsid w:val="00B92C3D"/>
    <w:rsid w:val="00B92CD0"/>
    <w:rsid w:val="00B92D6B"/>
    <w:rsid w:val="00B92F08"/>
    <w:rsid w:val="00B92F42"/>
    <w:rsid w:val="00B9309E"/>
    <w:rsid w:val="00B931CC"/>
    <w:rsid w:val="00B931E9"/>
    <w:rsid w:val="00B9368D"/>
    <w:rsid w:val="00B937A0"/>
    <w:rsid w:val="00B937F4"/>
    <w:rsid w:val="00B9383D"/>
    <w:rsid w:val="00B93BCE"/>
    <w:rsid w:val="00B93C18"/>
    <w:rsid w:val="00B93E3E"/>
    <w:rsid w:val="00B93F43"/>
    <w:rsid w:val="00B940D7"/>
    <w:rsid w:val="00B94111"/>
    <w:rsid w:val="00B94445"/>
    <w:rsid w:val="00B945E5"/>
    <w:rsid w:val="00B94658"/>
    <w:rsid w:val="00B94801"/>
    <w:rsid w:val="00B94868"/>
    <w:rsid w:val="00B949C8"/>
    <w:rsid w:val="00B94ACC"/>
    <w:rsid w:val="00B94AEE"/>
    <w:rsid w:val="00B94BE5"/>
    <w:rsid w:val="00B94CE8"/>
    <w:rsid w:val="00B94D32"/>
    <w:rsid w:val="00B94EE9"/>
    <w:rsid w:val="00B95295"/>
    <w:rsid w:val="00B95368"/>
    <w:rsid w:val="00B95406"/>
    <w:rsid w:val="00B9543F"/>
    <w:rsid w:val="00B95500"/>
    <w:rsid w:val="00B95517"/>
    <w:rsid w:val="00B958AD"/>
    <w:rsid w:val="00B95A15"/>
    <w:rsid w:val="00B95F47"/>
    <w:rsid w:val="00B95F69"/>
    <w:rsid w:val="00B9602E"/>
    <w:rsid w:val="00B9613D"/>
    <w:rsid w:val="00B9634E"/>
    <w:rsid w:val="00B96417"/>
    <w:rsid w:val="00B96496"/>
    <w:rsid w:val="00B96662"/>
    <w:rsid w:val="00B96A58"/>
    <w:rsid w:val="00B96AE7"/>
    <w:rsid w:val="00B97010"/>
    <w:rsid w:val="00B971B9"/>
    <w:rsid w:val="00B97241"/>
    <w:rsid w:val="00B9742E"/>
    <w:rsid w:val="00B97439"/>
    <w:rsid w:val="00B9761D"/>
    <w:rsid w:val="00B977E4"/>
    <w:rsid w:val="00B97811"/>
    <w:rsid w:val="00B97BDE"/>
    <w:rsid w:val="00B97D0D"/>
    <w:rsid w:val="00B97E61"/>
    <w:rsid w:val="00BA0146"/>
    <w:rsid w:val="00BA01AC"/>
    <w:rsid w:val="00BA0223"/>
    <w:rsid w:val="00BA088C"/>
    <w:rsid w:val="00BA0920"/>
    <w:rsid w:val="00BA09C1"/>
    <w:rsid w:val="00BA1002"/>
    <w:rsid w:val="00BA11AC"/>
    <w:rsid w:val="00BA11FC"/>
    <w:rsid w:val="00BA1351"/>
    <w:rsid w:val="00BA18CF"/>
    <w:rsid w:val="00BA1910"/>
    <w:rsid w:val="00BA1BBF"/>
    <w:rsid w:val="00BA1BEB"/>
    <w:rsid w:val="00BA1C8D"/>
    <w:rsid w:val="00BA1FC0"/>
    <w:rsid w:val="00BA2008"/>
    <w:rsid w:val="00BA2172"/>
    <w:rsid w:val="00BA21A5"/>
    <w:rsid w:val="00BA2298"/>
    <w:rsid w:val="00BA2440"/>
    <w:rsid w:val="00BA25D7"/>
    <w:rsid w:val="00BA25E9"/>
    <w:rsid w:val="00BA285A"/>
    <w:rsid w:val="00BA2A02"/>
    <w:rsid w:val="00BA2A8E"/>
    <w:rsid w:val="00BA2C0B"/>
    <w:rsid w:val="00BA2D32"/>
    <w:rsid w:val="00BA2D6B"/>
    <w:rsid w:val="00BA3056"/>
    <w:rsid w:val="00BA305A"/>
    <w:rsid w:val="00BA3448"/>
    <w:rsid w:val="00BA3B50"/>
    <w:rsid w:val="00BA42AB"/>
    <w:rsid w:val="00BA4418"/>
    <w:rsid w:val="00BA457D"/>
    <w:rsid w:val="00BA4609"/>
    <w:rsid w:val="00BA4618"/>
    <w:rsid w:val="00BA4635"/>
    <w:rsid w:val="00BA4664"/>
    <w:rsid w:val="00BA4820"/>
    <w:rsid w:val="00BA4AD9"/>
    <w:rsid w:val="00BA4B64"/>
    <w:rsid w:val="00BA4C49"/>
    <w:rsid w:val="00BA4C69"/>
    <w:rsid w:val="00BA4D5F"/>
    <w:rsid w:val="00BA513D"/>
    <w:rsid w:val="00BA5252"/>
    <w:rsid w:val="00BA5285"/>
    <w:rsid w:val="00BA555C"/>
    <w:rsid w:val="00BA558D"/>
    <w:rsid w:val="00BA5663"/>
    <w:rsid w:val="00BA577A"/>
    <w:rsid w:val="00BA5791"/>
    <w:rsid w:val="00BA5873"/>
    <w:rsid w:val="00BA597F"/>
    <w:rsid w:val="00BA5A02"/>
    <w:rsid w:val="00BA5BAC"/>
    <w:rsid w:val="00BA5BF6"/>
    <w:rsid w:val="00BA5CA7"/>
    <w:rsid w:val="00BA5D55"/>
    <w:rsid w:val="00BA5F28"/>
    <w:rsid w:val="00BA605D"/>
    <w:rsid w:val="00BA60CF"/>
    <w:rsid w:val="00BA6165"/>
    <w:rsid w:val="00BA62BC"/>
    <w:rsid w:val="00BA62CA"/>
    <w:rsid w:val="00BA647E"/>
    <w:rsid w:val="00BA6494"/>
    <w:rsid w:val="00BA67B7"/>
    <w:rsid w:val="00BA699B"/>
    <w:rsid w:val="00BA6A43"/>
    <w:rsid w:val="00BA6C6B"/>
    <w:rsid w:val="00BA6D03"/>
    <w:rsid w:val="00BA71F4"/>
    <w:rsid w:val="00BA7320"/>
    <w:rsid w:val="00BA7475"/>
    <w:rsid w:val="00BA74FF"/>
    <w:rsid w:val="00BA7575"/>
    <w:rsid w:val="00BA75B0"/>
    <w:rsid w:val="00BA7645"/>
    <w:rsid w:val="00BA779D"/>
    <w:rsid w:val="00BA7862"/>
    <w:rsid w:val="00BA7A53"/>
    <w:rsid w:val="00BA7D8E"/>
    <w:rsid w:val="00BA7E5A"/>
    <w:rsid w:val="00BB039B"/>
    <w:rsid w:val="00BB0487"/>
    <w:rsid w:val="00BB0527"/>
    <w:rsid w:val="00BB0625"/>
    <w:rsid w:val="00BB082A"/>
    <w:rsid w:val="00BB0AB7"/>
    <w:rsid w:val="00BB0E0C"/>
    <w:rsid w:val="00BB0E28"/>
    <w:rsid w:val="00BB15E6"/>
    <w:rsid w:val="00BB1EA8"/>
    <w:rsid w:val="00BB2058"/>
    <w:rsid w:val="00BB2072"/>
    <w:rsid w:val="00BB20E6"/>
    <w:rsid w:val="00BB20EF"/>
    <w:rsid w:val="00BB2113"/>
    <w:rsid w:val="00BB2337"/>
    <w:rsid w:val="00BB24D9"/>
    <w:rsid w:val="00BB2518"/>
    <w:rsid w:val="00BB26B5"/>
    <w:rsid w:val="00BB26C8"/>
    <w:rsid w:val="00BB28DC"/>
    <w:rsid w:val="00BB2ADD"/>
    <w:rsid w:val="00BB2AE2"/>
    <w:rsid w:val="00BB2B18"/>
    <w:rsid w:val="00BB2BBC"/>
    <w:rsid w:val="00BB2C3B"/>
    <w:rsid w:val="00BB2EA4"/>
    <w:rsid w:val="00BB31E3"/>
    <w:rsid w:val="00BB32E1"/>
    <w:rsid w:val="00BB3BAF"/>
    <w:rsid w:val="00BB3CA0"/>
    <w:rsid w:val="00BB4164"/>
    <w:rsid w:val="00BB45BB"/>
    <w:rsid w:val="00BB4604"/>
    <w:rsid w:val="00BB461E"/>
    <w:rsid w:val="00BB463C"/>
    <w:rsid w:val="00BB46DE"/>
    <w:rsid w:val="00BB4813"/>
    <w:rsid w:val="00BB4892"/>
    <w:rsid w:val="00BB48A4"/>
    <w:rsid w:val="00BB4CA7"/>
    <w:rsid w:val="00BB4D57"/>
    <w:rsid w:val="00BB505E"/>
    <w:rsid w:val="00BB53EA"/>
    <w:rsid w:val="00BB54E9"/>
    <w:rsid w:val="00BB572F"/>
    <w:rsid w:val="00BB5895"/>
    <w:rsid w:val="00BB5A18"/>
    <w:rsid w:val="00BB5A4D"/>
    <w:rsid w:val="00BB5BAA"/>
    <w:rsid w:val="00BB5BC8"/>
    <w:rsid w:val="00BB5EA5"/>
    <w:rsid w:val="00BB5EC8"/>
    <w:rsid w:val="00BB6015"/>
    <w:rsid w:val="00BB61EB"/>
    <w:rsid w:val="00BB6205"/>
    <w:rsid w:val="00BB622F"/>
    <w:rsid w:val="00BB63DD"/>
    <w:rsid w:val="00BB647D"/>
    <w:rsid w:val="00BB6581"/>
    <w:rsid w:val="00BB69E4"/>
    <w:rsid w:val="00BB6C90"/>
    <w:rsid w:val="00BB6CAE"/>
    <w:rsid w:val="00BB6EC4"/>
    <w:rsid w:val="00BB6F77"/>
    <w:rsid w:val="00BB6F8E"/>
    <w:rsid w:val="00BB6FFD"/>
    <w:rsid w:val="00BB7119"/>
    <w:rsid w:val="00BB724C"/>
    <w:rsid w:val="00BB7345"/>
    <w:rsid w:val="00BB734A"/>
    <w:rsid w:val="00BB739C"/>
    <w:rsid w:val="00BB739D"/>
    <w:rsid w:val="00BB7644"/>
    <w:rsid w:val="00BB765A"/>
    <w:rsid w:val="00BB7924"/>
    <w:rsid w:val="00BB7AB3"/>
    <w:rsid w:val="00BB7AF1"/>
    <w:rsid w:val="00BC0038"/>
    <w:rsid w:val="00BC047D"/>
    <w:rsid w:val="00BC0581"/>
    <w:rsid w:val="00BC0776"/>
    <w:rsid w:val="00BC0886"/>
    <w:rsid w:val="00BC0CCC"/>
    <w:rsid w:val="00BC0F21"/>
    <w:rsid w:val="00BC121F"/>
    <w:rsid w:val="00BC13E0"/>
    <w:rsid w:val="00BC14B3"/>
    <w:rsid w:val="00BC159A"/>
    <w:rsid w:val="00BC15F5"/>
    <w:rsid w:val="00BC1A58"/>
    <w:rsid w:val="00BC1C0D"/>
    <w:rsid w:val="00BC1D90"/>
    <w:rsid w:val="00BC1E5E"/>
    <w:rsid w:val="00BC2318"/>
    <w:rsid w:val="00BC24B0"/>
    <w:rsid w:val="00BC24C3"/>
    <w:rsid w:val="00BC2665"/>
    <w:rsid w:val="00BC26D0"/>
    <w:rsid w:val="00BC271F"/>
    <w:rsid w:val="00BC2AF8"/>
    <w:rsid w:val="00BC2D14"/>
    <w:rsid w:val="00BC2DBF"/>
    <w:rsid w:val="00BC2E1F"/>
    <w:rsid w:val="00BC2EBF"/>
    <w:rsid w:val="00BC2FC0"/>
    <w:rsid w:val="00BC3098"/>
    <w:rsid w:val="00BC31F6"/>
    <w:rsid w:val="00BC321B"/>
    <w:rsid w:val="00BC3226"/>
    <w:rsid w:val="00BC33F1"/>
    <w:rsid w:val="00BC3D9C"/>
    <w:rsid w:val="00BC3F21"/>
    <w:rsid w:val="00BC4068"/>
    <w:rsid w:val="00BC422F"/>
    <w:rsid w:val="00BC4487"/>
    <w:rsid w:val="00BC463D"/>
    <w:rsid w:val="00BC4714"/>
    <w:rsid w:val="00BC4DF0"/>
    <w:rsid w:val="00BC4FFF"/>
    <w:rsid w:val="00BC51BD"/>
    <w:rsid w:val="00BC5304"/>
    <w:rsid w:val="00BC53AE"/>
    <w:rsid w:val="00BC5486"/>
    <w:rsid w:val="00BC5505"/>
    <w:rsid w:val="00BC5962"/>
    <w:rsid w:val="00BC5A27"/>
    <w:rsid w:val="00BC5CCC"/>
    <w:rsid w:val="00BC5F77"/>
    <w:rsid w:val="00BC600F"/>
    <w:rsid w:val="00BC6180"/>
    <w:rsid w:val="00BC6590"/>
    <w:rsid w:val="00BC66CC"/>
    <w:rsid w:val="00BC681D"/>
    <w:rsid w:val="00BC6838"/>
    <w:rsid w:val="00BC68E2"/>
    <w:rsid w:val="00BC6931"/>
    <w:rsid w:val="00BC6A2E"/>
    <w:rsid w:val="00BC6AEB"/>
    <w:rsid w:val="00BC6B04"/>
    <w:rsid w:val="00BC6B68"/>
    <w:rsid w:val="00BC6EF5"/>
    <w:rsid w:val="00BC6F45"/>
    <w:rsid w:val="00BC78AC"/>
    <w:rsid w:val="00BC7DA7"/>
    <w:rsid w:val="00BC7F1E"/>
    <w:rsid w:val="00BC7F3C"/>
    <w:rsid w:val="00BD00EA"/>
    <w:rsid w:val="00BD0525"/>
    <w:rsid w:val="00BD06C6"/>
    <w:rsid w:val="00BD0794"/>
    <w:rsid w:val="00BD0B21"/>
    <w:rsid w:val="00BD0BED"/>
    <w:rsid w:val="00BD0CF7"/>
    <w:rsid w:val="00BD0DB3"/>
    <w:rsid w:val="00BD0F93"/>
    <w:rsid w:val="00BD1244"/>
    <w:rsid w:val="00BD1390"/>
    <w:rsid w:val="00BD1420"/>
    <w:rsid w:val="00BD15E9"/>
    <w:rsid w:val="00BD16BB"/>
    <w:rsid w:val="00BD17E6"/>
    <w:rsid w:val="00BD18D3"/>
    <w:rsid w:val="00BD196E"/>
    <w:rsid w:val="00BD1A75"/>
    <w:rsid w:val="00BD1AE6"/>
    <w:rsid w:val="00BD1AF8"/>
    <w:rsid w:val="00BD200A"/>
    <w:rsid w:val="00BD203F"/>
    <w:rsid w:val="00BD213A"/>
    <w:rsid w:val="00BD2391"/>
    <w:rsid w:val="00BD239F"/>
    <w:rsid w:val="00BD24EC"/>
    <w:rsid w:val="00BD26D3"/>
    <w:rsid w:val="00BD2772"/>
    <w:rsid w:val="00BD28F2"/>
    <w:rsid w:val="00BD2DCD"/>
    <w:rsid w:val="00BD2EE1"/>
    <w:rsid w:val="00BD3166"/>
    <w:rsid w:val="00BD3376"/>
    <w:rsid w:val="00BD3377"/>
    <w:rsid w:val="00BD338A"/>
    <w:rsid w:val="00BD3390"/>
    <w:rsid w:val="00BD36B2"/>
    <w:rsid w:val="00BD3AAE"/>
    <w:rsid w:val="00BD3B4D"/>
    <w:rsid w:val="00BD3C2D"/>
    <w:rsid w:val="00BD3C33"/>
    <w:rsid w:val="00BD3E14"/>
    <w:rsid w:val="00BD3E1F"/>
    <w:rsid w:val="00BD4053"/>
    <w:rsid w:val="00BD417D"/>
    <w:rsid w:val="00BD4507"/>
    <w:rsid w:val="00BD4708"/>
    <w:rsid w:val="00BD4790"/>
    <w:rsid w:val="00BD496A"/>
    <w:rsid w:val="00BD4C84"/>
    <w:rsid w:val="00BD4CD9"/>
    <w:rsid w:val="00BD4E6D"/>
    <w:rsid w:val="00BD4FA7"/>
    <w:rsid w:val="00BD51DE"/>
    <w:rsid w:val="00BD5597"/>
    <w:rsid w:val="00BD5669"/>
    <w:rsid w:val="00BD5B4D"/>
    <w:rsid w:val="00BD5B86"/>
    <w:rsid w:val="00BD5BF7"/>
    <w:rsid w:val="00BD5C4F"/>
    <w:rsid w:val="00BD6079"/>
    <w:rsid w:val="00BD64B0"/>
    <w:rsid w:val="00BD653E"/>
    <w:rsid w:val="00BD6707"/>
    <w:rsid w:val="00BD6930"/>
    <w:rsid w:val="00BD6C50"/>
    <w:rsid w:val="00BD6C75"/>
    <w:rsid w:val="00BD6D62"/>
    <w:rsid w:val="00BD6E50"/>
    <w:rsid w:val="00BD6E9C"/>
    <w:rsid w:val="00BD717C"/>
    <w:rsid w:val="00BD728F"/>
    <w:rsid w:val="00BD74CC"/>
    <w:rsid w:val="00BD785F"/>
    <w:rsid w:val="00BD7A3B"/>
    <w:rsid w:val="00BD7B87"/>
    <w:rsid w:val="00BD7CB5"/>
    <w:rsid w:val="00BD7DFC"/>
    <w:rsid w:val="00BD7E52"/>
    <w:rsid w:val="00BD7E92"/>
    <w:rsid w:val="00BD7F3D"/>
    <w:rsid w:val="00BD7F86"/>
    <w:rsid w:val="00BE0024"/>
    <w:rsid w:val="00BE00B9"/>
    <w:rsid w:val="00BE015C"/>
    <w:rsid w:val="00BE04B5"/>
    <w:rsid w:val="00BE0639"/>
    <w:rsid w:val="00BE0806"/>
    <w:rsid w:val="00BE0825"/>
    <w:rsid w:val="00BE08DD"/>
    <w:rsid w:val="00BE097B"/>
    <w:rsid w:val="00BE0AE6"/>
    <w:rsid w:val="00BE0AED"/>
    <w:rsid w:val="00BE0BDF"/>
    <w:rsid w:val="00BE0BE7"/>
    <w:rsid w:val="00BE0E6B"/>
    <w:rsid w:val="00BE0EAD"/>
    <w:rsid w:val="00BE0ECD"/>
    <w:rsid w:val="00BE105B"/>
    <w:rsid w:val="00BE11AD"/>
    <w:rsid w:val="00BE14F7"/>
    <w:rsid w:val="00BE177D"/>
    <w:rsid w:val="00BE1904"/>
    <w:rsid w:val="00BE1B55"/>
    <w:rsid w:val="00BE1FBE"/>
    <w:rsid w:val="00BE1FC9"/>
    <w:rsid w:val="00BE22C5"/>
    <w:rsid w:val="00BE23EA"/>
    <w:rsid w:val="00BE25A0"/>
    <w:rsid w:val="00BE26BB"/>
    <w:rsid w:val="00BE29CF"/>
    <w:rsid w:val="00BE2AA0"/>
    <w:rsid w:val="00BE2ABA"/>
    <w:rsid w:val="00BE2AC1"/>
    <w:rsid w:val="00BE2F4F"/>
    <w:rsid w:val="00BE320E"/>
    <w:rsid w:val="00BE3234"/>
    <w:rsid w:val="00BE32C3"/>
    <w:rsid w:val="00BE36DF"/>
    <w:rsid w:val="00BE3906"/>
    <w:rsid w:val="00BE39FD"/>
    <w:rsid w:val="00BE3C89"/>
    <w:rsid w:val="00BE3CAA"/>
    <w:rsid w:val="00BE3E7F"/>
    <w:rsid w:val="00BE3F07"/>
    <w:rsid w:val="00BE3FD4"/>
    <w:rsid w:val="00BE4054"/>
    <w:rsid w:val="00BE408F"/>
    <w:rsid w:val="00BE4170"/>
    <w:rsid w:val="00BE4379"/>
    <w:rsid w:val="00BE4707"/>
    <w:rsid w:val="00BE4860"/>
    <w:rsid w:val="00BE4989"/>
    <w:rsid w:val="00BE4A20"/>
    <w:rsid w:val="00BE4EB7"/>
    <w:rsid w:val="00BE51D3"/>
    <w:rsid w:val="00BE520B"/>
    <w:rsid w:val="00BE554B"/>
    <w:rsid w:val="00BE55D9"/>
    <w:rsid w:val="00BE566B"/>
    <w:rsid w:val="00BE575E"/>
    <w:rsid w:val="00BE5877"/>
    <w:rsid w:val="00BE5AED"/>
    <w:rsid w:val="00BE5CA9"/>
    <w:rsid w:val="00BE5CEC"/>
    <w:rsid w:val="00BE5ED4"/>
    <w:rsid w:val="00BE5F78"/>
    <w:rsid w:val="00BE5FFA"/>
    <w:rsid w:val="00BE61BF"/>
    <w:rsid w:val="00BE62B3"/>
    <w:rsid w:val="00BE6378"/>
    <w:rsid w:val="00BE64EA"/>
    <w:rsid w:val="00BE67B8"/>
    <w:rsid w:val="00BE6802"/>
    <w:rsid w:val="00BE6878"/>
    <w:rsid w:val="00BE6C47"/>
    <w:rsid w:val="00BE6E9C"/>
    <w:rsid w:val="00BE6F5E"/>
    <w:rsid w:val="00BE7422"/>
    <w:rsid w:val="00BE752A"/>
    <w:rsid w:val="00BE779C"/>
    <w:rsid w:val="00BE7892"/>
    <w:rsid w:val="00BE794C"/>
    <w:rsid w:val="00BE7B64"/>
    <w:rsid w:val="00BE7B6D"/>
    <w:rsid w:val="00BE7BD9"/>
    <w:rsid w:val="00BE7C5A"/>
    <w:rsid w:val="00BE7D6D"/>
    <w:rsid w:val="00BE7ED1"/>
    <w:rsid w:val="00BF01C8"/>
    <w:rsid w:val="00BF0871"/>
    <w:rsid w:val="00BF092A"/>
    <w:rsid w:val="00BF0BA4"/>
    <w:rsid w:val="00BF0C02"/>
    <w:rsid w:val="00BF0DB6"/>
    <w:rsid w:val="00BF1013"/>
    <w:rsid w:val="00BF125E"/>
    <w:rsid w:val="00BF1313"/>
    <w:rsid w:val="00BF141F"/>
    <w:rsid w:val="00BF1490"/>
    <w:rsid w:val="00BF1738"/>
    <w:rsid w:val="00BF19EA"/>
    <w:rsid w:val="00BF1BAD"/>
    <w:rsid w:val="00BF1C7E"/>
    <w:rsid w:val="00BF21AE"/>
    <w:rsid w:val="00BF23EA"/>
    <w:rsid w:val="00BF248A"/>
    <w:rsid w:val="00BF27B9"/>
    <w:rsid w:val="00BF289E"/>
    <w:rsid w:val="00BF2AA1"/>
    <w:rsid w:val="00BF2E2C"/>
    <w:rsid w:val="00BF31EA"/>
    <w:rsid w:val="00BF321E"/>
    <w:rsid w:val="00BF3508"/>
    <w:rsid w:val="00BF3545"/>
    <w:rsid w:val="00BF37FD"/>
    <w:rsid w:val="00BF3980"/>
    <w:rsid w:val="00BF3C9D"/>
    <w:rsid w:val="00BF3E92"/>
    <w:rsid w:val="00BF4267"/>
    <w:rsid w:val="00BF433A"/>
    <w:rsid w:val="00BF44FE"/>
    <w:rsid w:val="00BF45DE"/>
    <w:rsid w:val="00BF4845"/>
    <w:rsid w:val="00BF4C57"/>
    <w:rsid w:val="00BF4E7E"/>
    <w:rsid w:val="00BF4ECB"/>
    <w:rsid w:val="00BF4FBD"/>
    <w:rsid w:val="00BF5111"/>
    <w:rsid w:val="00BF51D3"/>
    <w:rsid w:val="00BF535E"/>
    <w:rsid w:val="00BF5406"/>
    <w:rsid w:val="00BF545E"/>
    <w:rsid w:val="00BF54AA"/>
    <w:rsid w:val="00BF5544"/>
    <w:rsid w:val="00BF55F0"/>
    <w:rsid w:val="00BF56B5"/>
    <w:rsid w:val="00BF570F"/>
    <w:rsid w:val="00BF5825"/>
    <w:rsid w:val="00BF584E"/>
    <w:rsid w:val="00BF58E7"/>
    <w:rsid w:val="00BF5A0A"/>
    <w:rsid w:val="00BF5BDE"/>
    <w:rsid w:val="00BF5E8B"/>
    <w:rsid w:val="00BF5F39"/>
    <w:rsid w:val="00BF5F4A"/>
    <w:rsid w:val="00BF62C2"/>
    <w:rsid w:val="00BF62F9"/>
    <w:rsid w:val="00BF68CF"/>
    <w:rsid w:val="00BF6B3E"/>
    <w:rsid w:val="00BF6D56"/>
    <w:rsid w:val="00BF7155"/>
    <w:rsid w:val="00BF74F2"/>
    <w:rsid w:val="00BF75B3"/>
    <w:rsid w:val="00BF7A9D"/>
    <w:rsid w:val="00BF7F70"/>
    <w:rsid w:val="00C000D3"/>
    <w:rsid w:val="00C0036E"/>
    <w:rsid w:val="00C00436"/>
    <w:rsid w:val="00C0068D"/>
    <w:rsid w:val="00C008B0"/>
    <w:rsid w:val="00C00A46"/>
    <w:rsid w:val="00C00A97"/>
    <w:rsid w:val="00C00AB6"/>
    <w:rsid w:val="00C00AD9"/>
    <w:rsid w:val="00C00B0A"/>
    <w:rsid w:val="00C00CD2"/>
    <w:rsid w:val="00C00F49"/>
    <w:rsid w:val="00C00F67"/>
    <w:rsid w:val="00C014CF"/>
    <w:rsid w:val="00C01726"/>
    <w:rsid w:val="00C01C59"/>
    <w:rsid w:val="00C01C9D"/>
    <w:rsid w:val="00C01F37"/>
    <w:rsid w:val="00C020C5"/>
    <w:rsid w:val="00C024CA"/>
    <w:rsid w:val="00C024D4"/>
    <w:rsid w:val="00C02848"/>
    <w:rsid w:val="00C02881"/>
    <w:rsid w:val="00C02A9D"/>
    <w:rsid w:val="00C02D43"/>
    <w:rsid w:val="00C02F66"/>
    <w:rsid w:val="00C03020"/>
    <w:rsid w:val="00C030EB"/>
    <w:rsid w:val="00C034EC"/>
    <w:rsid w:val="00C03789"/>
    <w:rsid w:val="00C03821"/>
    <w:rsid w:val="00C03AD8"/>
    <w:rsid w:val="00C03BB4"/>
    <w:rsid w:val="00C03C8F"/>
    <w:rsid w:val="00C03CA0"/>
    <w:rsid w:val="00C03D34"/>
    <w:rsid w:val="00C03FF8"/>
    <w:rsid w:val="00C0403B"/>
    <w:rsid w:val="00C04269"/>
    <w:rsid w:val="00C0481D"/>
    <w:rsid w:val="00C04834"/>
    <w:rsid w:val="00C04983"/>
    <w:rsid w:val="00C04993"/>
    <w:rsid w:val="00C04DE0"/>
    <w:rsid w:val="00C04E97"/>
    <w:rsid w:val="00C05861"/>
    <w:rsid w:val="00C05BFE"/>
    <w:rsid w:val="00C05CA9"/>
    <w:rsid w:val="00C0603E"/>
    <w:rsid w:val="00C063AC"/>
    <w:rsid w:val="00C06501"/>
    <w:rsid w:val="00C06843"/>
    <w:rsid w:val="00C06AAE"/>
    <w:rsid w:val="00C06E4B"/>
    <w:rsid w:val="00C06FFF"/>
    <w:rsid w:val="00C070E4"/>
    <w:rsid w:val="00C07153"/>
    <w:rsid w:val="00C071DF"/>
    <w:rsid w:val="00C0730D"/>
    <w:rsid w:val="00C0742C"/>
    <w:rsid w:val="00C074BD"/>
    <w:rsid w:val="00C07B24"/>
    <w:rsid w:val="00C07B49"/>
    <w:rsid w:val="00C07CE9"/>
    <w:rsid w:val="00C07E84"/>
    <w:rsid w:val="00C07FF8"/>
    <w:rsid w:val="00C10639"/>
    <w:rsid w:val="00C107B8"/>
    <w:rsid w:val="00C10988"/>
    <w:rsid w:val="00C1098A"/>
    <w:rsid w:val="00C10AAF"/>
    <w:rsid w:val="00C10B7D"/>
    <w:rsid w:val="00C10EB2"/>
    <w:rsid w:val="00C10F8F"/>
    <w:rsid w:val="00C1106C"/>
    <w:rsid w:val="00C11131"/>
    <w:rsid w:val="00C111FB"/>
    <w:rsid w:val="00C11313"/>
    <w:rsid w:val="00C115F5"/>
    <w:rsid w:val="00C117F0"/>
    <w:rsid w:val="00C1184C"/>
    <w:rsid w:val="00C11FBB"/>
    <w:rsid w:val="00C1212A"/>
    <w:rsid w:val="00C1219E"/>
    <w:rsid w:val="00C122CC"/>
    <w:rsid w:val="00C1240A"/>
    <w:rsid w:val="00C12694"/>
    <w:rsid w:val="00C12720"/>
    <w:rsid w:val="00C12810"/>
    <w:rsid w:val="00C1292D"/>
    <w:rsid w:val="00C12941"/>
    <w:rsid w:val="00C12C33"/>
    <w:rsid w:val="00C12DEB"/>
    <w:rsid w:val="00C12E02"/>
    <w:rsid w:val="00C12E07"/>
    <w:rsid w:val="00C12E5A"/>
    <w:rsid w:val="00C12F7E"/>
    <w:rsid w:val="00C12FB6"/>
    <w:rsid w:val="00C13078"/>
    <w:rsid w:val="00C13150"/>
    <w:rsid w:val="00C1317A"/>
    <w:rsid w:val="00C131A9"/>
    <w:rsid w:val="00C13252"/>
    <w:rsid w:val="00C133BB"/>
    <w:rsid w:val="00C13565"/>
    <w:rsid w:val="00C13768"/>
    <w:rsid w:val="00C138FF"/>
    <w:rsid w:val="00C13A13"/>
    <w:rsid w:val="00C13C45"/>
    <w:rsid w:val="00C13F93"/>
    <w:rsid w:val="00C13FFA"/>
    <w:rsid w:val="00C1453F"/>
    <w:rsid w:val="00C14572"/>
    <w:rsid w:val="00C1461C"/>
    <w:rsid w:val="00C14890"/>
    <w:rsid w:val="00C14AF8"/>
    <w:rsid w:val="00C14B7A"/>
    <w:rsid w:val="00C14CE3"/>
    <w:rsid w:val="00C14DBF"/>
    <w:rsid w:val="00C14FCB"/>
    <w:rsid w:val="00C14FCF"/>
    <w:rsid w:val="00C1513A"/>
    <w:rsid w:val="00C154FE"/>
    <w:rsid w:val="00C155E7"/>
    <w:rsid w:val="00C15752"/>
    <w:rsid w:val="00C15818"/>
    <w:rsid w:val="00C15952"/>
    <w:rsid w:val="00C16100"/>
    <w:rsid w:val="00C161A6"/>
    <w:rsid w:val="00C161B7"/>
    <w:rsid w:val="00C166DE"/>
    <w:rsid w:val="00C167DC"/>
    <w:rsid w:val="00C167E8"/>
    <w:rsid w:val="00C16EF0"/>
    <w:rsid w:val="00C16F7F"/>
    <w:rsid w:val="00C1715F"/>
    <w:rsid w:val="00C172A7"/>
    <w:rsid w:val="00C1753E"/>
    <w:rsid w:val="00C175BD"/>
    <w:rsid w:val="00C1768F"/>
    <w:rsid w:val="00C179A9"/>
    <w:rsid w:val="00C17EAA"/>
    <w:rsid w:val="00C2019E"/>
    <w:rsid w:val="00C2028D"/>
    <w:rsid w:val="00C2029D"/>
    <w:rsid w:val="00C20328"/>
    <w:rsid w:val="00C205C1"/>
    <w:rsid w:val="00C207FC"/>
    <w:rsid w:val="00C2083D"/>
    <w:rsid w:val="00C20843"/>
    <w:rsid w:val="00C20A13"/>
    <w:rsid w:val="00C20B30"/>
    <w:rsid w:val="00C20B5D"/>
    <w:rsid w:val="00C20E17"/>
    <w:rsid w:val="00C20E61"/>
    <w:rsid w:val="00C20EA4"/>
    <w:rsid w:val="00C21314"/>
    <w:rsid w:val="00C21739"/>
    <w:rsid w:val="00C217B6"/>
    <w:rsid w:val="00C21D4D"/>
    <w:rsid w:val="00C21DEF"/>
    <w:rsid w:val="00C21E40"/>
    <w:rsid w:val="00C22239"/>
    <w:rsid w:val="00C222C1"/>
    <w:rsid w:val="00C222CA"/>
    <w:rsid w:val="00C2265C"/>
    <w:rsid w:val="00C22762"/>
    <w:rsid w:val="00C228E4"/>
    <w:rsid w:val="00C22E4B"/>
    <w:rsid w:val="00C22F4D"/>
    <w:rsid w:val="00C23078"/>
    <w:rsid w:val="00C23145"/>
    <w:rsid w:val="00C2324A"/>
    <w:rsid w:val="00C232C7"/>
    <w:rsid w:val="00C233AA"/>
    <w:rsid w:val="00C23540"/>
    <w:rsid w:val="00C237B9"/>
    <w:rsid w:val="00C23861"/>
    <w:rsid w:val="00C23881"/>
    <w:rsid w:val="00C23894"/>
    <w:rsid w:val="00C23C09"/>
    <w:rsid w:val="00C23E07"/>
    <w:rsid w:val="00C23F37"/>
    <w:rsid w:val="00C2400D"/>
    <w:rsid w:val="00C240AD"/>
    <w:rsid w:val="00C24349"/>
    <w:rsid w:val="00C245DD"/>
    <w:rsid w:val="00C246D6"/>
    <w:rsid w:val="00C24A9F"/>
    <w:rsid w:val="00C24B99"/>
    <w:rsid w:val="00C24ED8"/>
    <w:rsid w:val="00C2503F"/>
    <w:rsid w:val="00C25356"/>
    <w:rsid w:val="00C25392"/>
    <w:rsid w:val="00C25681"/>
    <w:rsid w:val="00C258E6"/>
    <w:rsid w:val="00C25A35"/>
    <w:rsid w:val="00C25BF3"/>
    <w:rsid w:val="00C25DEC"/>
    <w:rsid w:val="00C25E77"/>
    <w:rsid w:val="00C25F85"/>
    <w:rsid w:val="00C261A0"/>
    <w:rsid w:val="00C26376"/>
    <w:rsid w:val="00C26905"/>
    <w:rsid w:val="00C26992"/>
    <w:rsid w:val="00C26DFE"/>
    <w:rsid w:val="00C26EDC"/>
    <w:rsid w:val="00C27235"/>
    <w:rsid w:val="00C27399"/>
    <w:rsid w:val="00C27734"/>
    <w:rsid w:val="00C277E8"/>
    <w:rsid w:val="00C278AA"/>
    <w:rsid w:val="00C279BC"/>
    <w:rsid w:val="00C279E2"/>
    <w:rsid w:val="00C27CC4"/>
    <w:rsid w:val="00C27F5C"/>
    <w:rsid w:val="00C27F75"/>
    <w:rsid w:val="00C300F0"/>
    <w:rsid w:val="00C30191"/>
    <w:rsid w:val="00C30226"/>
    <w:rsid w:val="00C30412"/>
    <w:rsid w:val="00C30585"/>
    <w:rsid w:val="00C30655"/>
    <w:rsid w:val="00C307C9"/>
    <w:rsid w:val="00C308A2"/>
    <w:rsid w:val="00C308E1"/>
    <w:rsid w:val="00C30A16"/>
    <w:rsid w:val="00C30CDC"/>
    <w:rsid w:val="00C30F59"/>
    <w:rsid w:val="00C3131C"/>
    <w:rsid w:val="00C31326"/>
    <w:rsid w:val="00C316FE"/>
    <w:rsid w:val="00C31BAD"/>
    <w:rsid w:val="00C31F07"/>
    <w:rsid w:val="00C31FB6"/>
    <w:rsid w:val="00C320AA"/>
    <w:rsid w:val="00C320C4"/>
    <w:rsid w:val="00C3217C"/>
    <w:rsid w:val="00C322E4"/>
    <w:rsid w:val="00C3248E"/>
    <w:rsid w:val="00C3258F"/>
    <w:rsid w:val="00C325B5"/>
    <w:rsid w:val="00C32773"/>
    <w:rsid w:val="00C32C3C"/>
    <w:rsid w:val="00C32D3E"/>
    <w:rsid w:val="00C32DBF"/>
    <w:rsid w:val="00C33074"/>
    <w:rsid w:val="00C332E6"/>
    <w:rsid w:val="00C33336"/>
    <w:rsid w:val="00C3345C"/>
    <w:rsid w:val="00C33470"/>
    <w:rsid w:val="00C33799"/>
    <w:rsid w:val="00C33893"/>
    <w:rsid w:val="00C338D4"/>
    <w:rsid w:val="00C33B42"/>
    <w:rsid w:val="00C33C37"/>
    <w:rsid w:val="00C33C72"/>
    <w:rsid w:val="00C33DB2"/>
    <w:rsid w:val="00C34028"/>
    <w:rsid w:val="00C3402B"/>
    <w:rsid w:val="00C340D1"/>
    <w:rsid w:val="00C341A5"/>
    <w:rsid w:val="00C34496"/>
    <w:rsid w:val="00C34583"/>
    <w:rsid w:val="00C345F5"/>
    <w:rsid w:val="00C34878"/>
    <w:rsid w:val="00C34DD2"/>
    <w:rsid w:val="00C35089"/>
    <w:rsid w:val="00C35166"/>
    <w:rsid w:val="00C356E7"/>
    <w:rsid w:val="00C3573F"/>
    <w:rsid w:val="00C361E0"/>
    <w:rsid w:val="00C362E8"/>
    <w:rsid w:val="00C363F5"/>
    <w:rsid w:val="00C364C9"/>
    <w:rsid w:val="00C36595"/>
    <w:rsid w:val="00C36642"/>
    <w:rsid w:val="00C36AEC"/>
    <w:rsid w:val="00C36CB1"/>
    <w:rsid w:val="00C36CC4"/>
    <w:rsid w:val="00C37090"/>
    <w:rsid w:val="00C37376"/>
    <w:rsid w:val="00C3749E"/>
    <w:rsid w:val="00C37892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89"/>
    <w:rsid w:val="00C40191"/>
    <w:rsid w:val="00C4026B"/>
    <w:rsid w:val="00C4037F"/>
    <w:rsid w:val="00C40477"/>
    <w:rsid w:val="00C40679"/>
    <w:rsid w:val="00C407B2"/>
    <w:rsid w:val="00C40853"/>
    <w:rsid w:val="00C408AF"/>
    <w:rsid w:val="00C40B16"/>
    <w:rsid w:val="00C40D68"/>
    <w:rsid w:val="00C40D6B"/>
    <w:rsid w:val="00C41093"/>
    <w:rsid w:val="00C41397"/>
    <w:rsid w:val="00C4144D"/>
    <w:rsid w:val="00C41A02"/>
    <w:rsid w:val="00C41B9A"/>
    <w:rsid w:val="00C41C1A"/>
    <w:rsid w:val="00C41C27"/>
    <w:rsid w:val="00C41F82"/>
    <w:rsid w:val="00C424A6"/>
    <w:rsid w:val="00C4261B"/>
    <w:rsid w:val="00C4267C"/>
    <w:rsid w:val="00C42F26"/>
    <w:rsid w:val="00C42F4A"/>
    <w:rsid w:val="00C42F7A"/>
    <w:rsid w:val="00C43262"/>
    <w:rsid w:val="00C432E7"/>
    <w:rsid w:val="00C43418"/>
    <w:rsid w:val="00C43560"/>
    <w:rsid w:val="00C4375C"/>
    <w:rsid w:val="00C43AD4"/>
    <w:rsid w:val="00C43DF2"/>
    <w:rsid w:val="00C43E43"/>
    <w:rsid w:val="00C44003"/>
    <w:rsid w:val="00C440FD"/>
    <w:rsid w:val="00C44542"/>
    <w:rsid w:val="00C44622"/>
    <w:rsid w:val="00C446DD"/>
    <w:rsid w:val="00C449A0"/>
    <w:rsid w:val="00C44AB3"/>
    <w:rsid w:val="00C44B45"/>
    <w:rsid w:val="00C44D1D"/>
    <w:rsid w:val="00C44E67"/>
    <w:rsid w:val="00C44EAF"/>
    <w:rsid w:val="00C44EE2"/>
    <w:rsid w:val="00C44F0E"/>
    <w:rsid w:val="00C44F99"/>
    <w:rsid w:val="00C4506B"/>
    <w:rsid w:val="00C456BD"/>
    <w:rsid w:val="00C459EF"/>
    <w:rsid w:val="00C45B58"/>
    <w:rsid w:val="00C45D2C"/>
    <w:rsid w:val="00C45D3A"/>
    <w:rsid w:val="00C46107"/>
    <w:rsid w:val="00C46194"/>
    <w:rsid w:val="00C461D9"/>
    <w:rsid w:val="00C4642A"/>
    <w:rsid w:val="00C46453"/>
    <w:rsid w:val="00C4646B"/>
    <w:rsid w:val="00C46503"/>
    <w:rsid w:val="00C46509"/>
    <w:rsid w:val="00C46682"/>
    <w:rsid w:val="00C467D4"/>
    <w:rsid w:val="00C46919"/>
    <w:rsid w:val="00C46E15"/>
    <w:rsid w:val="00C46F3D"/>
    <w:rsid w:val="00C46FAC"/>
    <w:rsid w:val="00C47072"/>
    <w:rsid w:val="00C47192"/>
    <w:rsid w:val="00C478C6"/>
    <w:rsid w:val="00C478D0"/>
    <w:rsid w:val="00C47C3A"/>
    <w:rsid w:val="00C47CD1"/>
    <w:rsid w:val="00C47F4D"/>
    <w:rsid w:val="00C50391"/>
    <w:rsid w:val="00C5058E"/>
    <w:rsid w:val="00C505CF"/>
    <w:rsid w:val="00C506A5"/>
    <w:rsid w:val="00C507D0"/>
    <w:rsid w:val="00C50828"/>
    <w:rsid w:val="00C50897"/>
    <w:rsid w:val="00C508D2"/>
    <w:rsid w:val="00C50931"/>
    <w:rsid w:val="00C50AF4"/>
    <w:rsid w:val="00C50BD2"/>
    <w:rsid w:val="00C50CDB"/>
    <w:rsid w:val="00C50E1A"/>
    <w:rsid w:val="00C50FFB"/>
    <w:rsid w:val="00C5107A"/>
    <w:rsid w:val="00C512AC"/>
    <w:rsid w:val="00C515FD"/>
    <w:rsid w:val="00C51944"/>
    <w:rsid w:val="00C519BE"/>
    <w:rsid w:val="00C51B91"/>
    <w:rsid w:val="00C51D1E"/>
    <w:rsid w:val="00C51E26"/>
    <w:rsid w:val="00C51F5A"/>
    <w:rsid w:val="00C5212D"/>
    <w:rsid w:val="00C521E9"/>
    <w:rsid w:val="00C52280"/>
    <w:rsid w:val="00C52300"/>
    <w:rsid w:val="00C52308"/>
    <w:rsid w:val="00C525AF"/>
    <w:rsid w:val="00C52683"/>
    <w:rsid w:val="00C52814"/>
    <w:rsid w:val="00C52950"/>
    <w:rsid w:val="00C52A4C"/>
    <w:rsid w:val="00C52EA9"/>
    <w:rsid w:val="00C5300B"/>
    <w:rsid w:val="00C530B1"/>
    <w:rsid w:val="00C5312B"/>
    <w:rsid w:val="00C53472"/>
    <w:rsid w:val="00C53541"/>
    <w:rsid w:val="00C53615"/>
    <w:rsid w:val="00C5373D"/>
    <w:rsid w:val="00C53C21"/>
    <w:rsid w:val="00C53EB6"/>
    <w:rsid w:val="00C53F2B"/>
    <w:rsid w:val="00C54350"/>
    <w:rsid w:val="00C54586"/>
    <w:rsid w:val="00C547B6"/>
    <w:rsid w:val="00C54D4D"/>
    <w:rsid w:val="00C54EAF"/>
    <w:rsid w:val="00C54F01"/>
    <w:rsid w:val="00C54F96"/>
    <w:rsid w:val="00C55029"/>
    <w:rsid w:val="00C55079"/>
    <w:rsid w:val="00C55221"/>
    <w:rsid w:val="00C552C7"/>
    <w:rsid w:val="00C554BB"/>
    <w:rsid w:val="00C55519"/>
    <w:rsid w:val="00C556A2"/>
    <w:rsid w:val="00C55730"/>
    <w:rsid w:val="00C55857"/>
    <w:rsid w:val="00C55A74"/>
    <w:rsid w:val="00C55B0F"/>
    <w:rsid w:val="00C55BA0"/>
    <w:rsid w:val="00C56012"/>
    <w:rsid w:val="00C5619B"/>
    <w:rsid w:val="00C56572"/>
    <w:rsid w:val="00C5657C"/>
    <w:rsid w:val="00C567EA"/>
    <w:rsid w:val="00C567FE"/>
    <w:rsid w:val="00C56A2B"/>
    <w:rsid w:val="00C56B55"/>
    <w:rsid w:val="00C56FD6"/>
    <w:rsid w:val="00C57050"/>
    <w:rsid w:val="00C57113"/>
    <w:rsid w:val="00C571D5"/>
    <w:rsid w:val="00C573AC"/>
    <w:rsid w:val="00C574A9"/>
    <w:rsid w:val="00C57574"/>
    <w:rsid w:val="00C576CF"/>
    <w:rsid w:val="00C5788D"/>
    <w:rsid w:val="00C57949"/>
    <w:rsid w:val="00C57AD0"/>
    <w:rsid w:val="00C57B57"/>
    <w:rsid w:val="00C57F14"/>
    <w:rsid w:val="00C60353"/>
    <w:rsid w:val="00C6039A"/>
    <w:rsid w:val="00C603F7"/>
    <w:rsid w:val="00C60A8B"/>
    <w:rsid w:val="00C60CBC"/>
    <w:rsid w:val="00C60D34"/>
    <w:rsid w:val="00C60ECC"/>
    <w:rsid w:val="00C61426"/>
    <w:rsid w:val="00C61975"/>
    <w:rsid w:val="00C619B7"/>
    <w:rsid w:val="00C61A69"/>
    <w:rsid w:val="00C61AC6"/>
    <w:rsid w:val="00C61AD7"/>
    <w:rsid w:val="00C61D1D"/>
    <w:rsid w:val="00C61FE5"/>
    <w:rsid w:val="00C625A4"/>
    <w:rsid w:val="00C62610"/>
    <w:rsid w:val="00C62778"/>
    <w:rsid w:val="00C62875"/>
    <w:rsid w:val="00C62AF0"/>
    <w:rsid w:val="00C62B80"/>
    <w:rsid w:val="00C62D54"/>
    <w:rsid w:val="00C63152"/>
    <w:rsid w:val="00C6321C"/>
    <w:rsid w:val="00C63585"/>
    <w:rsid w:val="00C639E0"/>
    <w:rsid w:val="00C63B5F"/>
    <w:rsid w:val="00C63DDC"/>
    <w:rsid w:val="00C63F5F"/>
    <w:rsid w:val="00C64044"/>
    <w:rsid w:val="00C6410A"/>
    <w:rsid w:val="00C642ED"/>
    <w:rsid w:val="00C64330"/>
    <w:rsid w:val="00C646CB"/>
    <w:rsid w:val="00C64712"/>
    <w:rsid w:val="00C64A1E"/>
    <w:rsid w:val="00C64A2A"/>
    <w:rsid w:val="00C64B45"/>
    <w:rsid w:val="00C64D92"/>
    <w:rsid w:val="00C64E3D"/>
    <w:rsid w:val="00C64F45"/>
    <w:rsid w:val="00C64FA5"/>
    <w:rsid w:val="00C64FC5"/>
    <w:rsid w:val="00C65089"/>
    <w:rsid w:val="00C654A7"/>
    <w:rsid w:val="00C654AC"/>
    <w:rsid w:val="00C656D8"/>
    <w:rsid w:val="00C657EF"/>
    <w:rsid w:val="00C65A25"/>
    <w:rsid w:val="00C65D4D"/>
    <w:rsid w:val="00C65DCF"/>
    <w:rsid w:val="00C6610E"/>
    <w:rsid w:val="00C6618C"/>
    <w:rsid w:val="00C663C4"/>
    <w:rsid w:val="00C66746"/>
    <w:rsid w:val="00C66927"/>
    <w:rsid w:val="00C669BF"/>
    <w:rsid w:val="00C66A64"/>
    <w:rsid w:val="00C66BC9"/>
    <w:rsid w:val="00C66C38"/>
    <w:rsid w:val="00C66C4F"/>
    <w:rsid w:val="00C6702E"/>
    <w:rsid w:val="00C6743F"/>
    <w:rsid w:val="00C67598"/>
    <w:rsid w:val="00C67B0B"/>
    <w:rsid w:val="00C67BBB"/>
    <w:rsid w:val="00C67C66"/>
    <w:rsid w:val="00C67D57"/>
    <w:rsid w:val="00C67FE9"/>
    <w:rsid w:val="00C702AC"/>
    <w:rsid w:val="00C70639"/>
    <w:rsid w:val="00C708C8"/>
    <w:rsid w:val="00C708F5"/>
    <w:rsid w:val="00C709E6"/>
    <w:rsid w:val="00C70F6F"/>
    <w:rsid w:val="00C712CE"/>
    <w:rsid w:val="00C7140A"/>
    <w:rsid w:val="00C7183D"/>
    <w:rsid w:val="00C718F0"/>
    <w:rsid w:val="00C71929"/>
    <w:rsid w:val="00C72057"/>
    <w:rsid w:val="00C723CC"/>
    <w:rsid w:val="00C72431"/>
    <w:rsid w:val="00C7260F"/>
    <w:rsid w:val="00C7291D"/>
    <w:rsid w:val="00C729D1"/>
    <w:rsid w:val="00C72A43"/>
    <w:rsid w:val="00C72AD4"/>
    <w:rsid w:val="00C72B67"/>
    <w:rsid w:val="00C72BAB"/>
    <w:rsid w:val="00C72C6E"/>
    <w:rsid w:val="00C72E39"/>
    <w:rsid w:val="00C73398"/>
    <w:rsid w:val="00C734BD"/>
    <w:rsid w:val="00C737E8"/>
    <w:rsid w:val="00C73811"/>
    <w:rsid w:val="00C73A4F"/>
    <w:rsid w:val="00C73D16"/>
    <w:rsid w:val="00C73D83"/>
    <w:rsid w:val="00C73DEC"/>
    <w:rsid w:val="00C73E81"/>
    <w:rsid w:val="00C7420C"/>
    <w:rsid w:val="00C743B6"/>
    <w:rsid w:val="00C743EB"/>
    <w:rsid w:val="00C744B4"/>
    <w:rsid w:val="00C745B6"/>
    <w:rsid w:val="00C74844"/>
    <w:rsid w:val="00C749C5"/>
    <w:rsid w:val="00C74A14"/>
    <w:rsid w:val="00C74D41"/>
    <w:rsid w:val="00C74F40"/>
    <w:rsid w:val="00C7582E"/>
    <w:rsid w:val="00C7595A"/>
    <w:rsid w:val="00C75BA5"/>
    <w:rsid w:val="00C75BCF"/>
    <w:rsid w:val="00C75BF8"/>
    <w:rsid w:val="00C75CC4"/>
    <w:rsid w:val="00C75D9D"/>
    <w:rsid w:val="00C760DC"/>
    <w:rsid w:val="00C76161"/>
    <w:rsid w:val="00C7681C"/>
    <w:rsid w:val="00C76850"/>
    <w:rsid w:val="00C76B20"/>
    <w:rsid w:val="00C76B66"/>
    <w:rsid w:val="00C76F4C"/>
    <w:rsid w:val="00C76FC0"/>
    <w:rsid w:val="00C7717B"/>
    <w:rsid w:val="00C7742D"/>
    <w:rsid w:val="00C77621"/>
    <w:rsid w:val="00C7767C"/>
    <w:rsid w:val="00C77931"/>
    <w:rsid w:val="00C77A08"/>
    <w:rsid w:val="00C77A33"/>
    <w:rsid w:val="00C77A4F"/>
    <w:rsid w:val="00C77B39"/>
    <w:rsid w:val="00C77C1C"/>
    <w:rsid w:val="00C77CB3"/>
    <w:rsid w:val="00C77D6C"/>
    <w:rsid w:val="00C80256"/>
    <w:rsid w:val="00C802D6"/>
    <w:rsid w:val="00C80428"/>
    <w:rsid w:val="00C804AB"/>
    <w:rsid w:val="00C80570"/>
    <w:rsid w:val="00C805D4"/>
    <w:rsid w:val="00C808FE"/>
    <w:rsid w:val="00C80915"/>
    <w:rsid w:val="00C80C91"/>
    <w:rsid w:val="00C80DBE"/>
    <w:rsid w:val="00C80E33"/>
    <w:rsid w:val="00C80E98"/>
    <w:rsid w:val="00C8115E"/>
    <w:rsid w:val="00C8125D"/>
    <w:rsid w:val="00C81268"/>
    <w:rsid w:val="00C81345"/>
    <w:rsid w:val="00C813E6"/>
    <w:rsid w:val="00C817A8"/>
    <w:rsid w:val="00C819DA"/>
    <w:rsid w:val="00C81BE2"/>
    <w:rsid w:val="00C81E38"/>
    <w:rsid w:val="00C81E9B"/>
    <w:rsid w:val="00C820C5"/>
    <w:rsid w:val="00C820F5"/>
    <w:rsid w:val="00C82DDB"/>
    <w:rsid w:val="00C82EE6"/>
    <w:rsid w:val="00C82EF8"/>
    <w:rsid w:val="00C830E4"/>
    <w:rsid w:val="00C832C5"/>
    <w:rsid w:val="00C83459"/>
    <w:rsid w:val="00C835B4"/>
    <w:rsid w:val="00C83A77"/>
    <w:rsid w:val="00C83E05"/>
    <w:rsid w:val="00C83E76"/>
    <w:rsid w:val="00C84363"/>
    <w:rsid w:val="00C843A6"/>
    <w:rsid w:val="00C8440A"/>
    <w:rsid w:val="00C84803"/>
    <w:rsid w:val="00C848C5"/>
    <w:rsid w:val="00C85043"/>
    <w:rsid w:val="00C850A0"/>
    <w:rsid w:val="00C850F0"/>
    <w:rsid w:val="00C854A8"/>
    <w:rsid w:val="00C85742"/>
    <w:rsid w:val="00C859B8"/>
    <w:rsid w:val="00C85A15"/>
    <w:rsid w:val="00C85AD3"/>
    <w:rsid w:val="00C85AFF"/>
    <w:rsid w:val="00C85C2B"/>
    <w:rsid w:val="00C860AD"/>
    <w:rsid w:val="00C8626E"/>
    <w:rsid w:val="00C8640F"/>
    <w:rsid w:val="00C868E7"/>
    <w:rsid w:val="00C868ED"/>
    <w:rsid w:val="00C86C8F"/>
    <w:rsid w:val="00C86C9A"/>
    <w:rsid w:val="00C86FEE"/>
    <w:rsid w:val="00C87231"/>
    <w:rsid w:val="00C8723D"/>
    <w:rsid w:val="00C87702"/>
    <w:rsid w:val="00C8770A"/>
    <w:rsid w:val="00C8784E"/>
    <w:rsid w:val="00C878A5"/>
    <w:rsid w:val="00C87956"/>
    <w:rsid w:val="00C87B84"/>
    <w:rsid w:val="00C87DC0"/>
    <w:rsid w:val="00C87E65"/>
    <w:rsid w:val="00C87F68"/>
    <w:rsid w:val="00C87F7E"/>
    <w:rsid w:val="00C90071"/>
    <w:rsid w:val="00C9029A"/>
    <w:rsid w:val="00C9045D"/>
    <w:rsid w:val="00C904E9"/>
    <w:rsid w:val="00C905B6"/>
    <w:rsid w:val="00C9084D"/>
    <w:rsid w:val="00C909BF"/>
    <w:rsid w:val="00C90B2D"/>
    <w:rsid w:val="00C90C48"/>
    <w:rsid w:val="00C90C88"/>
    <w:rsid w:val="00C90C93"/>
    <w:rsid w:val="00C90D36"/>
    <w:rsid w:val="00C91083"/>
    <w:rsid w:val="00C9109C"/>
    <w:rsid w:val="00C91247"/>
    <w:rsid w:val="00C91580"/>
    <w:rsid w:val="00C916E0"/>
    <w:rsid w:val="00C917C1"/>
    <w:rsid w:val="00C91996"/>
    <w:rsid w:val="00C91A70"/>
    <w:rsid w:val="00C91A96"/>
    <w:rsid w:val="00C91A9B"/>
    <w:rsid w:val="00C91ADF"/>
    <w:rsid w:val="00C91BC0"/>
    <w:rsid w:val="00C91E27"/>
    <w:rsid w:val="00C91FA8"/>
    <w:rsid w:val="00C92974"/>
    <w:rsid w:val="00C92A68"/>
    <w:rsid w:val="00C92D3E"/>
    <w:rsid w:val="00C92DBC"/>
    <w:rsid w:val="00C9314E"/>
    <w:rsid w:val="00C933BE"/>
    <w:rsid w:val="00C934D5"/>
    <w:rsid w:val="00C9357A"/>
    <w:rsid w:val="00C93714"/>
    <w:rsid w:val="00C93B01"/>
    <w:rsid w:val="00C93BB1"/>
    <w:rsid w:val="00C93BC5"/>
    <w:rsid w:val="00C93C20"/>
    <w:rsid w:val="00C93C2F"/>
    <w:rsid w:val="00C93CB6"/>
    <w:rsid w:val="00C93E0E"/>
    <w:rsid w:val="00C93E5E"/>
    <w:rsid w:val="00C93E63"/>
    <w:rsid w:val="00C93FA7"/>
    <w:rsid w:val="00C94217"/>
    <w:rsid w:val="00C9455F"/>
    <w:rsid w:val="00C947C9"/>
    <w:rsid w:val="00C9490F"/>
    <w:rsid w:val="00C94993"/>
    <w:rsid w:val="00C94DAD"/>
    <w:rsid w:val="00C94E68"/>
    <w:rsid w:val="00C94FC2"/>
    <w:rsid w:val="00C94FEE"/>
    <w:rsid w:val="00C95064"/>
    <w:rsid w:val="00C95099"/>
    <w:rsid w:val="00C9516B"/>
    <w:rsid w:val="00C9516D"/>
    <w:rsid w:val="00C95254"/>
    <w:rsid w:val="00C95469"/>
    <w:rsid w:val="00C954F3"/>
    <w:rsid w:val="00C95632"/>
    <w:rsid w:val="00C95637"/>
    <w:rsid w:val="00C95680"/>
    <w:rsid w:val="00C95714"/>
    <w:rsid w:val="00C95896"/>
    <w:rsid w:val="00C95A69"/>
    <w:rsid w:val="00C95B52"/>
    <w:rsid w:val="00C95D8E"/>
    <w:rsid w:val="00C95E3F"/>
    <w:rsid w:val="00C961A8"/>
    <w:rsid w:val="00C961EF"/>
    <w:rsid w:val="00C962A6"/>
    <w:rsid w:val="00C963A8"/>
    <w:rsid w:val="00C96565"/>
    <w:rsid w:val="00C9663D"/>
    <w:rsid w:val="00C96686"/>
    <w:rsid w:val="00C96830"/>
    <w:rsid w:val="00C968CA"/>
    <w:rsid w:val="00C96ABA"/>
    <w:rsid w:val="00C96B33"/>
    <w:rsid w:val="00C96CC6"/>
    <w:rsid w:val="00C96F92"/>
    <w:rsid w:val="00C97357"/>
    <w:rsid w:val="00C9738F"/>
    <w:rsid w:val="00C973ED"/>
    <w:rsid w:val="00C97564"/>
    <w:rsid w:val="00C9767A"/>
    <w:rsid w:val="00C97B85"/>
    <w:rsid w:val="00C97BB9"/>
    <w:rsid w:val="00C97C14"/>
    <w:rsid w:val="00C97CF9"/>
    <w:rsid w:val="00C97E31"/>
    <w:rsid w:val="00C97F73"/>
    <w:rsid w:val="00CA026E"/>
    <w:rsid w:val="00CA02AB"/>
    <w:rsid w:val="00CA035B"/>
    <w:rsid w:val="00CA06ED"/>
    <w:rsid w:val="00CA0872"/>
    <w:rsid w:val="00CA0873"/>
    <w:rsid w:val="00CA09F5"/>
    <w:rsid w:val="00CA0D12"/>
    <w:rsid w:val="00CA0F34"/>
    <w:rsid w:val="00CA1081"/>
    <w:rsid w:val="00CA1124"/>
    <w:rsid w:val="00CA11D5"/>
    <w:rsid w:val="00CA1252"/>
    <w:rsid w:val="00CA1305"/>
    <w:rsid w:val="00CA1330"/>
    <w:rsid w:val="00CA169F"/>
    <w:rsid w:val="00CA16D6"/>
    <w:rsid w:val="00CA1807"/>
    <w:rsid w:val="00CA18CC"/>
    <w:rsid w:val="00CA1AC9"/>
    <w:rsid w:val="00CA1E10"/>
    <w:rsid w:val="00CA1E6E"/>
    <w:rsid w:val="00CA20D8"/>
    <w:rsid w:val="00CA2337"/>
    <w:rsid w:val="00CA2469"/>
    <w:rsid w:val="00CA25C4"/>
    <w:rsid w:val="00CA271D"/>
    <w:rsid w:val="00CA2756"/>
    <w:rsid w:val="00CA298D"/>
    <w:rsid w:val="00CA2B74"/>
    <w:rsid w:val="00CA2D15"/>
    <w:rsid w:val="00CA2D93"/>
    <w:rsid w:val="00CA2F06"/>
    <w:rsid w:val="00CA2FE3"/>
    <w:rsid w:val="00CA3469"/>
    <w:rsid w:val="00CA384A"/>
    <w:rsid w:val="00CA3950"/>
    <w:rsid w:val="00CA3AF0"/>
    <w:rsid w:val="00CA3B9F"/>
    <w:rsid w:val="00CA3C10"/>
    <w:rsid w:val="00CA3D65"/>
    <w:rsid w:val="00CA4144"/>
    <w:rsid w:val="00CA4459"/>
    <w:rsid w:val="00CA44BF"/>
    <w:rsid w:val="00CA4587"/>
    <w:rsid w:val="00CA45EE"/>
    <w:rsid w:val="00CA45F1"/>
    <w:rsid w:val="00CA45FC"/>
    <w:rsid w:val="00CA4756"/>
    <w:rsid w:val="00CA4768"/>
    <w:rsid w:val="00CA47CB"/>
    <w:rsid w:val="00CA4974"/>
    <w:rsid w:val="00CA4A9D"/>
    <w:rsid w:val="00CA4E09"/>
    <w:rsid w:val="00CA54FB"/>
    <w:rsid w:val="00CA5554"/>
    <w:rsid w:val="00CA55AE"/>
    <w:rsid w:val="00CA59BE"/>
    <w:rsid w:val="00CA59F3"/>
    <w:rsid w:val="00CA5A14"/>
    <w:rsid w:val="00CA5A79"/>
    <w:rsid w:val="00CA5AFC"/>
    <w:rsid w:val="00CA609B"/>
    <w:rsid w:val="00CA60FF"/>
    <w:rsid w:val="00CA61BA"/>
    <w:rsid w:val="00CA62FB"/>
    <w:rsid w:val="00CA6B93"/>
    <w:rsid w:val="00CA6CA2"/>
    <w:rsid w:val="00CA6D16"/>
    <w:rsid w:val="00CA72EF"/>
    <w:rsid w:val="00CA7319"/>
    <w:rsid w:val="00CA7421"/>
    <w:rsid w:val="00CA7787"/>
    <w:rsid w:val="00CA7908"/>
    <w:rsid w:val="00CA79E2"/>
    <w:rsid w:val="00CA7A18"/>
    <w:rsid w:val="00CA7DEB"/>
    <w:rsid w:val="00CA7F55"/>
    <w:rsid w:val="00CB003B"/>
    <w:rsid w:val="00CB0140"/>
    <w:rsid w:val="00CB018B"/>
    <w:rsid w:val="00CB0619"/>
    <w:rsid w:val="00CB07A3"/>
    <w:rsid w:val="00CB08F1"/>
    <w:rsid w:val="00CB0B6D"/>
    <w:rsid w:val="00CB0F48"/>
    <w:rsid w:val="00CB0F91"/>
    <w:rsid w:val="00CB12CE"/>
    <w:rsid w:val="00CB1444"/>
    <w:rsid w:val="00CB15C7"/>
    <w:rsid w:val="00CB1675"/>
    <w:rsid w:val="00CB17C6"/>
    <w:rsid w:val="00CB1828"/>
    <w:rsid w:val="00CB18DF"/>
    <w:rsid w:val="00CB1B4C"/>
    <w:rsid w:val="00CB1BF0"/>
    <w:rsid w:val="00CB1C58"/>
    <w:rsid w:val="00CB224C"/>
    <w:rsid w:val="00CB2253"/>
    <w:rsid w:val="00CB2358"/>
    <w:rsid w:val="00CB24DF"/>
    <w:rsid w:val="00CB2516"/>
    <w:rsid w:val="00CB2719"/>
    <w:rsid w:val="00CB2795"/>
    <w:rsid w:val="00CB2BDE"/>
    <w:rsid w:val="00CB3179"/>
    <w:rsid w:val="00CB32AF"/>
    <w:rsid w:val="00CB3428"/>
    <w:rsid w:val="00CB3A09"/>
    <w:rsid w:val="00CB3A34"/>
    <w:rsid w:val="00CB3A60"/>
    <w:rsid w:val="00CB3C35"/>
    <w:rsid w:val="00CB3C4D"/>
    <w:rsid w:val="00CB3F6F"/>
    <w:rsid w:val="00CB400A"/>
    <w:rsid w:val="00CB403E"/>
    <w:rsid w:val="00CB4046"/>
    <w:rsid w:val="00CB4150"/>
    <w:rsid w:val="00CB417D"/>
    <w:rsid w:val="00CB4309"/>
    <w:rsid w:val="00CB48BA"/>
    <w:rsid w:val="00CB4C72"/>
    <w:rsid w:val="00CB51A7"/>
    <w:rsid w:val="00CB51BD"/>
    <w:rsid w:val="00CB52B6"/>
    <w:rsid w:val="00CB5314"/>
    <w:rsid w:val="00CB5BA5"/>
    <w:rsid w:val="00CB5DAB"/>
    <w:rsid w:val="00CB5E54"/>
    <w:rsid w:val="00CB616D"/>
    <w:rsid w:val="00CB61D9"/>
    <w:rsid w:val="00CB6666"/>
    <w:rsid w:val="00CB6890"/>
    <w:rsid w:val="00CB68E5"/>
    <w:rsid w:val="00CB6A64"/>
    <w:rsid w:val="00CB6D05"/>
    <w:rsid w:val="00CB6E03"/>
    <w:rsid w:val="00CB6F54"/>
    <w:rsid w:val="00CB6FD1"/>
    <w:rsid w:val="00CB724F"/>
    <w:rsid w:val="00CB7256"/>
    <w:rsid w:val="00CB757C"/>
    <w:rsid w:val="00CB7926"/>
    <w:rsid w:val="00CB799E"/>
    <w:rsid w:val="00CB7CA1"/>
    <w:rsid w:val="00CB7E11"/>
    <w:rsid w:val="00CC0213"/>
    <w:rsid w:val="00CC024F"/>
    <w:rsid w:val="00CC0556"/>
    <w:rsid w:val="00CC0598"/>
    <w:rsid w:val="00CC0D46"/>
    <w:rsid w:val="00CC0DF0"/>
    <w:rsid w:val="00CC0EA6"/>
    <w:rsid w:val="00CC0F40"/>
    <w:rsid w:val="00CC12D4"/>
    <w:rsid w:val="00CC1360"/>
    <w:rsid w:val="00CC13EF"/>
    <w:rsid w:val="00CC14E1"/>
    <w:rsid w:val="00CC1797"/>
    <w:rsid w:val="00CC1A07"/>
    <w:rsid w:val="00CC1AFC"/>
    <w:rsid w:val="00CC1C71"/>
    <w:rsid w:val="00CC1E08"/>
    <w:rsid w:val="00CC1E37"/>
    <w:rsid w:val="00CC1E88"/>
    <w:rsid w:val="00CC1E89"/>
    <w:rsid w:val="00CC1F1C"/>
    <w:rsid w:val="00CC208F"/>
    <w:rsid w:val="00CC2230"/>
    <w:rsid w:val="00CC26A5"/>
    <w:rsid w:val="00CC27A1"/>
    <w:rsid w:val="00CC28C7"/>
    <w:rsid w:val="00CC28E3"/>
    <w:rsid w:val="00CC2923"/>
    <w:rsid w:val="00CC2E49"/>
    <w:rsid w:val="00CC3239"/>
    <w:rsid w:val="00CC3314"/>
    <w:rsid w:val="00CC3339"/>
    <w:rsid w:val="00CC346D"/>
    <w:rsid w:val="00CC365D"/>
    <w:rsid w:val="00CC3792"/>
    <w:rsid w:val="00CC37BE"/>
    <w:rsid w:val="00CC37FC"/>
    <w:rsid w:val="00CC3815"/>
    <w:rsid w:val="00CC3C90"/>
    <w:rsid w:val="00CC3FDE"/>
    <w:rsid w:val="00CC44CB"/>
    <w:rsid w:val="00CC4718"/>
    <w:rsid w:val="00CC486A"/>
    <w:rsid w:val="00CC4964"/>
    <w:rsid w:val="00CC4B0E"/>
    <w:rsid w:val="00CC4CF7"/>
    <w:rsid w:val="00CC4D86"/>
    <w:rsid w:val="00CC4E51"/>
    <w:rsid w:val="00CC4EAB"/>
    <w:rsid w:val="00CC4F32"/>
    <w:rsid w:val="00CC4F52"/>
    <w:rsid w:val="00CC500F"/>
    <w:rsid w:val="00CC50B6"/>
    <w:rsid w:val="00CC521B"/>
    <w:rsid w:val="00CC529F"/>
    <w:rsid w:val="00CC5427"/>
    <w:rsid w:val="00CC544D"/>
    <w:rsid w:val="00CC5561"/>
    <w:rsid w:val="00CC5769"/>
    <w:rsid w:val="00CC58A4"/>
    <w:rsid w:val="00CC58AB"/>
    <w:rsid w:val="00CC5921"/>
    <w:rsid w:val="00CC594B"/>
    <w:rsid w:val="00CC5A99"/>
    <w:rsid w:val="00CC5BCB"/>
    <w:rsid w:val="00CC5DE7"/>
    <w:rsid w:val="00CC5E3D"/>
    <w:rsid w:val="00CC5E8A"/>
    <w:rsid w:val="00CC5F10"/>
    <w:rsid w:val="00CC6203"/>
    <w:rsid w:val="00CC644D"/>
    <w:rsid w:val="00CC65A5"/>
    <w:rsid w:val="00CC6965"/>
    <w:rsid w:val="00CC69FC"/>
    <w:rsid w:val="00CC6A10"/>
    <w:rsid w:val="00CC6D42"/>
    <w:rsid w:val="00CC72EE"/>
    <w:rsid w:val="00CC75D6"/>
    <w:rsid w:val="00CC75FB"/>
    <w:rsid w:val="00CC760B"/>
    <w:rsid w:val="00CC765C"/>
    <w:rsid w:val="00CC770C"/>
    <w:rsid w:val="00CC7975"/>
    <w:rsid w:val="00CC7B9E"/>
    <w:rsid w:val="00CC7C6C"/>
    <w:rsid w:val="00CC7F42"/>
    <w:rsid w:val="00CD039E"/>
    <w:rsid w:val="00CD0467"/>
    <w:rsid w:val="00CD04DE"/>
    <w:rsid w:val="00CD0627"/>
    <w:rsid w:val="00CD0702"/>
    <w:rsid w:val="00CD0B30"/>
    <w:rsid w:val="00CD0F82"/>
    <w:rsid w:val="00CD10F4"/>
    <w:rsid w:val="00CD1135"/>
    <w:rsid w:val="00CD187C"/>
    <w:rsid w:val="00CD1886"/>
    <w:rsid w:val="00CD19F8"/>
    <w:rsid w:val="00CD1BF8"/>
    <w:rsid w:val="00CD1CCB"/>
    <w:rsid w:val="00CD1CE8"/>
    <w:rsid w:val="00CD1D6B"/>
    <w:rsid w:val="00CD1E43"/>
    <w:rsid w:val="00CD1E78"/>
    <w:rsid w:val="00CD1F6C"/>
    <w:rsid w:val="00CD2278"/>
    <w:rsid w:val="00CD24B0"/>
    <w:rsid w:val="00CD257E"/>
    <w:rsid w:val="00CD2630"/>
    <w:rsid w:val="00CD26B5"/>
    <w:rsid w:val="00CD2A93"/>
    <w:rsid w:val="00CD2C6B"/>
    <w:rsid w:val="00CD2DC6"/>
    <w:rsid w:val="00CD2EFD"/>
    <w:rsid w:val="00CD2F74"/>
    <w:rsid w:val="00CD316F"/>
    <w:rsid w:val="00CD34C1"/>
    <w:rsid w:val="00CD3559"/>
    <w:rsid w:val="00CD36F3"/>
    <w:rsid w:val="00CD37C5"/>
    <w:rsid w:val="00CD38C1"/>
    <w:rsid w:val="00CD3956"/>
    <w:rsid w:val="00CD39D8"/>
    <w:rsid w:val="00CD3AFC"/>
    <w:rsid w:val="00CD3B98"/>
    <w:rsid w:val="00CD3C68"/>
    <w:rsid w:val="00CD3C96"/>
    <w:rsid w:val="00CD3D9E"/>
    <w:rsid w:val="00CD3E0F"/>
    <w:rsid w:val="00CD3F51"/>
    <w:rsid w:val="00CD41DD"/>
    <w:rsid w:val="00CD42A6"/>
    <w:rsid w:val="00CD42C9"/>
    <w:rsid w:val="00CD4373"/>
    <w:rsid w:val="00CD44DB"/>
    <w:rsid w:val="00CD44E8"/>
    <w:rsid w:val="00CD4696"/>
    <w:rsid w:val="00CD48DF"/>
    <w:rsid w:val="00CD4921"/>
    <w:rsid w:val="00CD4968"/>
    <w:rsid w:val="00CD4A62"/>
    <w:rsid w:val="00CD4C89"/>
    <w:rsid w:val="00CD525F"/>
    <w:rsid w:val="00CD5465"/>
    <w:rsid w:val="00CD54CA"/>
    <w:rsid w:val="00CD5520"/>
    <w:rsid w:val="00CD59DD"/>
    <w:rsid w:val="00CD5F81"/>
    <w:rsid w:val="00CD5FD8"/>
    <w:rsid w:val="00CD6098"/>
    <w:rsid w:val="00CD6278"/>
    <w:rsid w:val="00CD6368"/>
    <w:rsid w:val="00CD64AC"/>
    <w:rsid w:val="00CD654D"/>
    <w:rsid w:val="00CD673C"/>
    <w:rsid w:val="00CD67BD"/>
    <w:rsid w:val="00CD696A"/>
    <w:rsid w:val="00CD6AAD"/>
    <w:rsid w:val="00CD6ACC"/>
    <w:rsid w:val="00CD6C2A"/>
    <w:rsid w:val="00CD6CFF"/>
    <w:rsid w:val="00CD7014"/>
    <w:rsid w:val="00CD70D6"/>
    <w:rsid w:val="00CD71D6"/>
    <w:rsid w:val="00CD7337"/>
    <w:rsid w:val="00CD73A7"/>
    <w:rsid w:val="00CD7458"/>
    <w:rsid w:val="00CD7510"/>
    <w:rsid w:val="00CD7699"/>
    <w:rsid w:val="00CD7998"/>
    <w:rsid w:val="00CD7CF4"/>
    <w:rsid w:val="00CD7DD6"/>
    <w:rsid w:val="00CD7E70"/>
    <w:rsid w:val="00CE01B6"/>
    <w:rsid w:val="00CE04A0"/>
    <w:rsid w:val="00CE0624"/>
    <w:rsid w:val="00CE078D"/>
    <w:rsid w:val="00CE08E7"/>
    <w:rsid w:val="00CE0BA3"/>
    <w:rsid w:val="00CE0C31"/>
    <w:rsid w:val="00CE0C51"/>
    <w:rsid w:val="00CE0C82"/>
    <w:rsid w:val="00CE0E41"/>
    <w:rsid w:val="00CE0EA4"/>
    <w:rsid w:val="00CE0FC7"/>
    <w:rsid w:val="00CE103F"/>
    <w:rsid w:val="00CE10D3"/>
    <w:rsid w:val="00CE112A"/>
    <w:rsid w:val="00CE120F"/>
    <w:rsid w:val="00CE13A1"/>
    <w:rsid w:val="00CE178B"/>
    <w:rsid w:val="00CE1943"/>
    <w:rsid w:val="00CE19B8"/>
    <w:rsid w:val="00CE1A3E"/>
    <w:rsid w:val="00CE1CC4"/>
    <w:rsid w:val="00CE1E22"/>
    <w:rsid w:val="00CE1EAA"/>
    <w:rsid w:val="00CE2047"/>
    <w:rsid w:val="00CE2264"/>
    <w:rsid w:val="00CE2347"/>
    <w:rsid w:val="00CE252C"/>
    <w:rsid w:val="00CE2612"/>
    <w:rsid w:val="00CE262B"/>
    <w:rsid w:val="00CE26F4"/>
    <w:rsid w:val="00CE2751"/>
    <w:rsid w:val="00CE2805"/>
    <w:rsid w:val="00CE2A29"/>
    <w:rsid w:val="00CE2ED2"/>
    <w:rsid w:val="00CE3003"/>
    <w:rsid w:val="00CE3424"/>
    <w:rsid w:val="00CE359F"/>
    <w:rsid w:val="00CE3B87"/>
    <w:rsid w:val="00CE3BF0"/>
    <w:rsid w:val="00CE3DFE"/>
    <w:rsid w:val="00CE4108"/>
    <w:rsid w:val="00CE4118"/>
    <w:rsid w:val="00CE46EF"/>
    <w:rsid w:val="00CE4C07"/>
    <w:rsid w:val="00CE4CAE"/>
    <w:rsid w:val="00CE4DBA"/>
    <w:rsid w:val="00CE4F01"/>
    <w:rsid w:val="00CE51BC"/>
    <w:rsid w:val="00CE5308"/>
    <w:rsid w:val="00CE57E8"/>
    <w:rsid w:val="00CE5880"/>
    <w:rsid w:val="00CE5A7E"/>
    <w:rsid w:val="00CE5CBE"/>
    <w:rsid w:val="00CE5D3F"/>
    <w:rsid w:val="00CE5E5C"/>
    <w:rsid w:val="00CE61AA"/>
    <w:rsid w:val="00CE6586"/>
    <w:rsid w:val="00CE682B"/>
    <w:rsid w:val="00CE6E6B"/>
    <w:rsid w:val="00CE72E3"/>
    <w:rsid w:val="00CE72F1"/>
    <w:rsid w:val="00CE7362"/>
    <w:rsid w:val="00CE743B"/>
    <w:rsid w:val="00CE753A"/>
    <w:rsid w:val="00CE754A"/>
    <w:rsid w:val="00CE756E"/>
    <w:rsid w:val="00CE77B4"/>
    <w:rsid w:val="00CE7877"/>
    <w:rsid w:val="00CE7B13"/>
    <w:rsid w:val="00CE7BF4"/>
    <w:rsid w:val="00CE7E25"/>
    <w:rsid w:val="00CE7FE0"/>
    <w:rsid w:val="00CF00B2"/>
    <w:rsid w:val="00CF01F2"/>
    <w:rsid w:val="00CF02DC"/>
    <w:rsid w:val="00CF060B"/>
    <w:rsid w:val="00CF0715"/>
    <w:rsid w:val="00CF073C"/>
    <w:rsid w:val="00CF085E"/>
    <w:rsid w:val="00CF0AE8"/>
    <w:rsid w:val="00CF0B6C"/>
    <w:rsid w:val="00CF0EAA"/>
    <w:rsid w:val="00CF0FBA"/>
    <w:rsid w:val="00CF1116"/>
    <w:rsid w:val="00CF162D"/>
    <w:rsid w:val="00CF1764"/>
    <w:rsid w:val="00CF1888"/>
    <w:rsid w:val="00CF1B57"/>
    <w:rsid w:val="00CF1C8B"/>
    <w:rsid w:val="00CF21A3"/>
    <w:rsid w:val="00CF22FE"/>
    <w:rsid w:val="00CF232F"/>
    <w:rsid w:val="00CF23F3"/>
    <w:rsid w:val="00CF24D3"/>
    <w:rsid w:val="00CF2A3C"/>
    <w:rsid w:val="00CF2AC0"/>
    <w:rsid w:val="00CF2CC1"/>
    <w:rsid w:val="00CF2DD2"/>
    <w:rsid w:val="00CF2E1D"/>
    <w:rsid w:val="00CF2F76"/>
    <w:rsid w:val="00CF31E1"/>
    <w:rsid w:val="00CF34C0"/>
    <w:rsid w:val="00CF3866"/>
    <w:rsid w:val="00CF3A21"/>
    <w:rsid w:val="00CF3E5E"/>
    <w:rsid w:val="00CF3EF0"/>
    <w:rsid w:val="00CF3F03"/>
    <w:rsid w:val="00CF3F39"/>
    <w:rsid w:val="00CF410D"/>
    <w:rsid w:val="00CF41F1"/>
    <w:rsid w:val="00CF43E6"/>
    <w:rsid w:val="00CF4779"/>
    <w:rsid w:val="00CF48CB"/>
    <w:rsid w:val="00CF4C0C"/>
    <w:rsid w:val="00CF4D17"/>
    <w:rsid w:val="00CF5049"/>
    <w:rsid w:val="00CF5062"/>
    <w:rsid w:val="00CF55A1"/>
    <w:rsid w:val="00CF55DA"/>
    <w:rsid w:val="00CF567E"/>
    <w:rsid w:val="00CF5916"/>
    <w:rsid w:val="00CF5929"/>
    <w:rsid w:val="00CF5997"/>
    <w:rsid w:val="00CF5B60"/>
    <w:rsid w:val="00CF5C12"/>
    <w:rsid w:val="00CF5CB4"/>
    <w:rsid w:val="00CF5F66"/>
    <w:rsid w:val="00CF6085"/>
    <w:rsid w:val="00CF6370"/>
    <w:rsid w:val="00CF63BC"/>
    <w:rsid w:val="00CF641C"/>
    <w:rsid w:val="00CF6948"/>
    <w:rsid w:val="00CF698A"/>
    <w:rsid w:val="00CF6B55"/>
    <w:rsid w:val="00CF6E35"/>
    <w:rsid w:val="00CF6E53"/>
    <w:rsid w:val="00CF6FDA"/>
    <w:rsid w:val="00CF7025"/>
    <w:rsid w:val="00CF7077"/>
    <w:rsid w:val="00CF71DA"/>
    <w:rsid w:val="00CF7291"/>
    <w:rsid w:val="00CF7920"/>
    <w:rsid w:val="00CF7DDB"/>
    <w:rsid w:val="00CF7FC7"/>
    <w:rsid w:val="00D000E7"/>
    <w:rsid w:val="00D001B4"/>
    <w:rsid w:val="00D001F3"/>
    <w:rsid w:val="00D0023C"/>
    <w:rsid w:val="00D002AA"/>
    <w:rsid w:val="00D002C6"/>
    <w:rsid w:val="00D006CF"/>
    <w:rsid w:val="00D007B1"/>
    <w:rsid w:val="00D007E5"/>
    <w:rsid w:val="00D0081F"/>
    <w:rsid w:val="00D00AF6"/>
    <w:rsid w:val="00D00C6F"/>
    <w:rsid w:val="00D00E9F"/>
    <w:rsid w:val="00D01256"/>
    <w:rsid w:val="00D01312"/>
    <w:rsid w:val="00D01367"/>
    <w:rsid w:val="00D018DE"/>
    <w:rsid w:val="00D01B6E"/>
    <w:rsid w:val="00D01DE5"/>
    <w:rsid w:val="00D02081"/>
    <w:rsid w:val="00D020F6"/>
    <w:rsid w:val="00D02151"/>
    <w:rsid w:val="00D028E1"/>
    <w:rsid w:val="00D02A68"/>
    <w:rsid w:val="00D02B2F"/>
    <w:rsid w:val="00D02B45"/>
    <w:rsid w:val="00D02F03"/>
    <w:rsid w:val="00D02FEF"/>
    <w:rsid w:val="00D03050"/>
    <w:rsid w:val="00D03085"/>
    <w:rsid w:val="00D03101"/>
    <w:rsid w:val="00D03118"/>
    <w:rsid w:val="00D0333A"/>
    <w:rsid w:val="00D03358"/>
    <w:rsid w:val="00D03638"/>
    <w:rsid w:val="00D0363E"/>
    <w:rsid w:val="00D039E1"/>
    <w:rsid w:val="00D03B65"/>
    <w:rsid w:val="00D0403B"/>
    <w:rsid w:val="00D047DB"/>
    <w:rsid w:val="00D04800"/>
    <w:rsid w:val="00D04EFD"/>
    <w:rsid w:val="00D05163"/>
    <w:rsid w:val="00D05241"/>
    <w:rsid w:val="00D056EC"/>
    <w:rsid w:val="00D0576C"/>
    <w:rsid w:val="00D05B08"/>
    <w:rsid w:val="00D05BD7"/>
    <w:rsid w:val="00D05DD4"/>
    <w:rsid w:val="00D05E62"/>
    <w:rsid w:val="00D064C7"/>
    <w:rsid w:val="00D06585"/>
    <w:rsid w:val="00D0664C"/>
    <w:rsid w:val="00D066D2"/>
    <w:rsid w:val="00D06710"/>
    <w:rsid w:val="00D067A3"/>
    <w:rsid w:val="00D068A9"/>
    <w:rsid w:val="00D068E0"/>
    <w:rsid w:val="00D0693F"/>
    <w:rsid w:val="00D069BB"/>
    <w:rsid w:val="00D06B6A"/>
    <w:rsid w:val="00D06BBD"/>
    <w:rsid w:val="00D06BFF"/>
    <w:rsid w:val="00D06C1D"/>
    <w:rsid w:val="00D06C2B"/>
    <w:rsid w:val="00D06FC2"/>
    <w:rsid w:val="00D0716C"/>
    <w:rsid w:val="00D07460"/>
    <w:rsid w:val="00D0786D"/>
    <w:rsid w:val="00D07877"/>
    <w:rsid w:val="00D0798B"/>
    <w:rsid w:val="00D07BFA"/>
    <w:rsid w:val="00D07CD6"/>
    <w:rsid w:val="00D07D32"/>
    <w:rsid w:val="00D07D5D"/>
    <w:rsid w:val="00D10385"/>
    <w:rsid w:val="00D1045F"/>
    <w:rsid w:val="00D104AA"/>
    <w:rsid w:val="00D104D0"/>
    <w:rsid w:val="00D10502"/>
    <w:rsid w:val="00D10504"/>
    <w:rsid w:val="00D1059B"/>
    <w:rsid w:val="00D10604"/>
    <w:rsid w:val="00D1093F"/>
    <w:rsid w:val="00D10AD4"/>
    <w:rsid w:val="00D10BF2"/>
    <w:rsid w:val="00D10D49"/>
    <w:rsid w:val="00D11116"/>
    <w:rsid w:val="00D112AC"/>
    <w:rsid w:val="00D11349"/>
    <w:rsid w:val="00D114C2"/>
    <w:rsid w:val="00D11686"/>
    <w:rsid w:val="00D11891"/>
    <w:rsid w:val="00D1199C"/>
    <w:rsid w:val="00D11A54"/>
    <w:rsid w:val="00D11CE2"/>
    <w:rsid w:val="00D11DB1"/>
    <w:rsid w:val="00D11DDC"/>
    <w:rsid w:val="00D1215A"/>
    <w:rsid w:val="00D1239C"/>
    <w:rsid w:val="00D123A5"/>
    <w:rsid w:val="00D123B5"/>
    <w:rsid w:val="00D12A4A"/>
    <w:rsid w:val="00D12A72"/>
    <w:rsid w:val="00D130EC"/>
    <w:rsid w:val="00D1320A"/>
    <w:rsid w:val="00D135DA"/>
    <w:rsid w:val="00D13671"/>
    <w:rsid w:val="00D1379A"/>
    <w:rsid w:val="00D138D2"/>
    <w:rsid w:val="00D13A2A"/>
    <w:rsid w:val="00D13B26"/>
    <w:rsid w:val="00D13D02"/>
    <w:rsid w:val="00D13F05"/>
    <w:rsid w:val="00D1400F"/>
    <w:rsid w:val="00D14020"/>
    <w:rsid w:val="00D14025"/>
    <w:rsid w:val="00D1432D"/>
    <w:rsid w:val="00D146B0"/>
    <w:rsid w:val="00D1482C"/>
    <w:rsid w:val="00D149E6"/>
    <w:rsid w:val="00D14C8C"/>
    <w:rsid w:val="00D14CE4"/>
    <w:rsid w:val="00D14F11"/>
    <w:rsid w:val="00D14F34"/>
    <w:rsid w:val="00D151A8"/>
    <w:rsid w:val="00D151FD"/>
    <w:rsid w:val="00D1532A"/>
    <w:rsid w:val="00D155AF"/>
    <w:rsid w:val="00D157D5"/>
    <w:rsid w:val="00D15BA8"/>
    <w:rsid w:val="00D16001"/>
    <w:rsid w:val="00D1607B"/>
    <w:rsid w:val="00D16534"/>
    <w:rsid w:val="00D165FE"/>
    <w:rsid w:val="00D167F3"/>
    <w:rsid w:val="00D16D7C"/>
    <w:rsid w:val="00D16DCF"/>
    <w:rsid w:val="00D17140"/>
    <w:rsid w:val="00D17292"/>
    <w:rsid w:val="00D17348"/>
    <w:rsid w:val="00D1788F"/>
    <w:rsid w:val="00D178A2"/>
    <w:rsid w:val="00D17AA3"/>
    <w:rsid w:val="00D17AE3"/>
    <w:rsid w:val="00D17D27"/>
    <w:rsid w:val="00D2000B"/>
    <w:rsid w:val="00D203FB"/>
    <w:rsid w:val="00D204A5"/>
    <w:rsid w:val="00D2088C"/>
    <w:rsid w:val="00D208B1"/>
    <w:rsid w:val="00D20ACA"/>
    <w:rsid w:val="00D20ACC"/>
    <w:rsid w:val="00D20AE4"/>
    <w:rsid w:val="00D20B68"/>
    <w:rsid w:val="00D20C2D"/>
    <w:rsid w:val="00D20E04"/>
    <w:rsid w:val="00D20EB2"/>
    <w:rsid w:val="00D210F2"/>
    <w:rsid w:val="00D21200"/>
    <w:rsid w:val="00D21475"/>
    <w:rsid w:val="00D21707"/>
    <w:rsid w:val="00D21AF4"/>
    <w:rsid w:val="00D21B30"/>
    <w:rsid w:val="00D22263"/>
    <w:rsid w:val="00D223DF"/>
    <w:rsid w:val="00D22423"/>
    <w:rsid w:val="00D225AD"/>
    <w:rsid w:val="00D2264A"/>
    <w:rsid w:val="00D226A5"/>
    <w:rsid w:val="00D228A4"/>
    <w:rsid w:val="00D22A1E"/>
    <w:rsid w:val="00D22B72"/>
    <w:rsid w:val="00D22C14"/>
    <w:rsid w:val="00D22CE5"/>
    <w:rsid w:val="00D22E4D"/>
    <w:rsid w:val="00D22EBD"/>
    <w:rsid w:val="00D22F05"/>
    <w:rsid w:val="00D22F83"/>
    <w:rsid w:val="00D237DA"/>
    <w:rsid w:val="00D23928"/>
    <w:rsid w:val="00D239E7"/>
    <w:rsid w:val="00D23A6C"/>
    <w:rsid w:val="00D23BE6"/>
    <w:rsid w:val="00D23E75"/>
    <w:rsid w:val="00D24418"/>
    <w:rsid w:val="00D2454A"/>
    <w:rsid w:val="00D248BD"/>
    <w:rsid w:val="00D24973"/>
    <w:rsid w:val="00D24CA7"/>
    <w:rsid w:val="00D24DDA"/>
    <w:rsid w:val="00D24FA0"/>
    <w:rsid w:val="00D2504B"/>
    <w:rsid w:val="00D2504C"/>
    <w:rsid w:val="00D250CD"/>
    <w:rsid w:val="00D25285"/>
    <w:rsid w:val="00D254C2"/>
    <w:rsid w:val="00D254E9"/>
    <w:rsid w:val="00D25572"/>
    <w:rsid w:val="00D2591D"/>
    <w:rsid w:val="00D259C5"/>
    <w:rsid w:val="00D25B61"/>
    <w:rsid w:val="00D26245"/>
    <w:rsid w:val="00D262A5"/>
    <w:rsid w:val="00D26612"/>
    <w:rsid w:val="00D26712"/>
    <w:rsid w:val="00D2690D"/>
    <w:rsid w:val="00D26A1E"/>
    <w:rsid w:val="00D26A9A"/>
    <w:rsid w:val="00D26B76"/>
    <w:rsid w:val="00D26EDB"/>
    <w:rsid w:val="00D26F26"/>
    <w:rsid w:val="00D27059"/>
    <w:rsid w:val="00D272AC"/>
    <w:rsid w:val="00D272E6"/>
    <w:rsid w:val="00D27360"/>
    <w:rsid w:val="00D276A2"/>
    <w:rsid w:val="00D27799"/>
    <w:rsid w:val="00D2782C"/>
    <w:rsid w:val="00D278D1"/>
    <w:rsid w:val="00D27F12"/>
    <w:rsid w:val="00D30050"/>
    <w:rsid w:val="00D30348"/>
    <w:rsid w:val="00D30663"/>
    <w:rsid w:val="00D306DC"/>
    <w:rsid w:val="00D307A7"/>
    <w:rsid w:val="00D308E1"/>
    <w:rsid w:val="00D30A20"/>
    <w:rsid w:val="00D30A36"/>
    <w:rsid w:val="00D30B2B"/>
    <w:rsid w:val="00D30D2C"/>
    <w:rsid w:val="00D30D43"/>
    <w:rsid w:val="00D30E52"/>
    <w:rsid w:val="00D30F30"/>
    <w:rsid w:val="00D3123E"/>
    <w:rsid w:val="00D31286"/>
    <w:rsid w:val="00D31306"/>
    <w:rsid w:val="00D3138C"/>
    <w:rsid w:val="00D3145B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5F0"/>
    <w:rsid w:val="00D32842"/>
    <w:rsid w:val="00D32AFD"/>
    <w:rsid w:val="00D32C0E"/>
    <w:rsid w:val="00D32EB2"/>
    <w:rsid w:val="00D33059"/>
    <w:rsid w:val="00D331CA"/>
    <w:rsid w:val="00D3321F"/>
    <w:rsid w:val="00D33741"/>
    <w:rsid w:val="00D33761"/>
    <w:rsid w:val="00D337B7"/>
    <w:rsid w:val="00D33904"/>
    <w:rsid w:val="00D33B0E"/>
    <w:rsid w:val="00D33B1C"/>
    <w:rsid w:val="00D33D0A"/>
    <w:rsid w:val="00D33EE5"/>
    <w:rsid w:val="00D34011"/>
    <w:rsid w:val="00D34156"/>
    <w:rsid w:val="00D341E3"/>
    <w:rsid w:val="00D3435E"/>
    <w:rsid w:val="00D34486"/>
    <w:rsid w:val="00D3456C"/>
    <w:rsid w:val="00D34FFF"/>
    <w:rsid w:val="00D35398"/>
    <w:rsid w:val="00D357AA"/>
    <w:rsid w:val="00D35915"/>
    <w:rsid w:val="00D35918"/>
    <w:rsid w:val="00D35A8E"/>
    <w:rsid w:val="00D35C2E"/>
    <w:rsid w:val="00D35F40"/>
    <w:rsid w:val="00D3610F"/>
    <w:rsid w:val="00D3620A"/>
    <w:rsid w:val="00D36499"/>
    <w:rsid w:val="00D36847"/>
    <w:rsid w:val="00D368B2"/>
    <w:rsid w:val="00D36930"/>
    <w:rsid w:val="00D36CF2"/>
    <w:rsid w:val="00D36FC2"/>
    <w:rsid w:val="00D372A8"/>
    <w:rsid w:val="00D37419"/>
    <w:rsid w:val="00D37647"/>
    <w:rsid w:val="00D3768F"/>
    <w:rsid w:val="00D37923"/>
    <w:rsid w:val="00D379F7"/>
    <w:rsid w:val="00D37B8E"/>
    <w:rsid w:val="00D40014"/>
    <w:rsid w:val="00D408A0"/>
    <w:rsid w:val="00D40B74"/>
    <w:rsid w:val="00D40DBE"/>
    <w:rsid w:val="00D40E4A"/>
    <w:rsid w:val="00D40EB9"/>
    <w:rsid w:val="00D40FCB"/>
    <w:rsid w:val="00D418E8"/>
    <w:rsid w:val="00D41A18"/>
    <w:rsid w:val="00D41AEC"/>
    <w:rsid w:val="00D420ED"/>
    <w:rsid w:val="00D42300"/>
    <w:rsid w:val="00D423E1"/>
    <w:rsid w:val="00D42518"/>
    <w:rsid w:val="00D42543"/>
    <w:rsid w:val="00D42597"/>
    <w:rsid w:val="00D4262C"/>
    <w:rsid w:val="00D42660"/>
    <w:rsid w:val="00D42750"/>
    <w:rsid w:val="00D42ADB"/>
    <w:rsid w:val="00D42B49"/>
    <w:rsid w:val="00D42B57"/>
    <w:rsid w:val="00D42D1B"/>
    <w:rsid w:val="00D42DA9"/>
    <w:rsid w:val="00D42F0A"/>
    <w:rsid w:val="00D42FAD"/>
    <w:rsid w:val="00D4329B"/>
    <w:rsid w:val="00D4334E"/>
    <w:rsid w:val="00D43416"/>
    <w:rsid w:val="00D434ED"/>
    <w:rsid w:val="00D43998"/>
    <w:rsid w:val="00D43B25"/>
    <w:rsid w:val="00D43BCA"/>
    <w:rsid w:val="00D43C91"/>
    <w:rsid w:val="00D43FF5"/>
    <w:rsid w:val="00D44238"/>
    <w:rsid w:val="00D44277"/>
    <w:rsid w:val="00D44303"/>
    <w:rsid w:val="00D44545"/>
    <w:rsid w:val="00D445A4"/>
    <w:rsid w:val="00D44712"/>
    <w:rsid w:val="00D44A2A"/>
    <w:rsid w:val="00D44BE1"/>
    <w:rsid w:val="00D44C40"/>
    <w:rsid w:val="00D44D38"/>
    <w:rsid w:val="00D44F61"/>
    <w:rsid w:val="00D45071"/>
    <w:rsid w:val="00D450E6"/>
    <w:rsid w:val="00D45114"/>
    <w:rsid w:val="00D451E1"/>
    <w:rsid w:val="00D45212"/>
    <w:rsid w:val="00D45299"/>
    <w:rsid w:val="00D4529E"/>
    <w:rsid w:val="00D4542E"/>
    <w:rsid w:val="00D45577"/>
    <w:rsid w:val="00D4567B"/>
    <w:rsid w:val="00D457E1"/>
    <w:rsid w:val="00D458B9"/>
    <w:rsid w:val="00D45903"/>
    <w:rsid w:val="00D459FF"/>
    <w:rsid w:val="00D45B20"/>
    <w:rsid w:val="00D45BB0"/>
    <w:rsid w:val="00D45C90"/>
    <w:rsid w:val="00D45D69"/>
    <w:rsid w:val="00D45D86"/>
    <w:rsid w:val="00D45EC9"/>
    <w:rsid w:val="00D462C2"/>
    <w:rsid w:val="00D46367"/>
    <w:rsid w:val="00D463C3"/>
    <w:rsid w:val="00D4658F"/>
    <w:rsid w:val="00D468B2"/>
    <w:rsid w:val="00D46951"/>
    <w:rsid w:val="00D469A1"/>
    <w:rsid w:val="00D469B7"/>
    <w:rsid w:val="00D46B52"/>
    <w:rsid w:val="00D46BF0"/>
    <w:rsid w:val="00D46C09"/>
    <w:rsid w:val="00D46F80"/>
    <w:rsid w:val="00D4704F"/>
    <w:rsid w:val="00D474F5"/>
    <w:rsid w:val="00D47764"/>
    <w:rsid w:val="00D47904"/>
    <w:rsid w:val="00D47915"/>
    <w:rsid w:val="00D479AA"/>
    <w:rsid w:val="00D47A7C"/>
    <w:rsid w:val="00D47AB1"/>
    <w:rsid w:val="00D47B8F"/>
    <w:rsid w:val="00D47BDF"/>
    <w:rsid w:val="00D47F69"/>
    <w:rsid w:val="00D50247"/>
    <w:rsid w:val="00D5024E"/>
    <w:rsid w:val="00D502DB"/>
    <w:rsid w:val="00D505AD"/>
    <w:rsid w:val="00D50740"/>
    <w:rsid w:val="00D50BA6"/>
    <w:rsid w:val="00D50C86"/>
    <w:rsid w:val="00D50CAE"/>
    <w:rsid w:val="00D50EDE"/>
    <w:rsid w:val="00D50F50"/>
    <w:rsid w:val="00D51005"/>
    <w:rsid w:val="00D51079"/>
    <w:rsid w:val="00D510F6"/>
    <w:rsid w:val="00D51310"/>
    <w:rsid w:val="00D514F2"/>
    <w:rsid w:val="00D51595"/>
    <w:rsid w:val="00D51710"/>
    <w:rsid w:val="00D51DA8"/>
    <w:rsid w:val="00D51E4F"/>
    <w:rsid w:val="00D520EE"/>
    <w:rsid w:val="00D522CB"/>
    <w:rsid w:val="00D5240A"/>
    <w:rsid w:val="00D527AC"/>
    <w:rsid w:val="00D5298E"/>
    <w:rsid w:val="00D52A33"/>
    <w:rsid w:val="00D52AC7"/>
    <w:rsid w:val="00D52DFE"/>
    <w:rsid w:val="00D52EA7"/>
    <w:rsid w:val="00D5314A"/>
    <w:rsid w:val="00D531E1"/>
    <w:rsid w:val="00D53461"/>
    <w:rsid w:val="00D535AC"/>
    <w:rsid w:val="00D535CB"/>
    <w:rsid w:val="00D537F8"/>
    <w:rsid w:val="00D53A49"/>
    <w:rsid w:val="00D53EF4"/>
    <w:rsid w:val="00D53F12"/>
    <w:rsid w:val="00D53FD0"/>
    <w:rsid w:val="00D54006"/>
    <w:rsid w:val="00D54089"/>
    <w:rsid w:val="00D54124"/>
    <w:rsid w:val="00D54365"/>
    <w:rsid w:val="00D543C8"/>
    <w:rsid w:val="00D545FB"/>
    <w:rsid w:val="00D549B4"/>
    <w:rsid w:val="00D549E0"/>
    <w:rsid w:val="00D54AFC"/>
    <w:rsid w:val="00D54B8C"/>
    <w:rsid w:val="00D54C9E"/>
    <w:rsid w:val="00D54DBB"/>
    <w:rsid w:val="00D54FB1"/>
    <w:rsid w:val="00D550DA"/>
    <w:rsid w:val="00D550EA"/>
    <w:rsid w:val="00D55506"/>
    <w:rsid w:val="00D5555D"/>
    <w:rsid w:val="00D556CC"/>
    <w:rsid w:val="00D5586A"/>
    <w:rsid w:val="00D55910"/>
    <w:rsid w:val="00D55E8B"/>
    <w:rsid w:val="00D55FD5"/>
    <w:rsid w:val="00D55FF3"/>
    <w:rsid w:val="00D56088"/>
    <w:rsid w:val="00D5629C"/>
    <w:rsid w:val="00D56364"/>
    <w:rsid w:val="00D564CD"/>
    <w:rsid w:val="00D56B94"/>
    <w:rsid w:val="00D56F7B"/>
    <w:rsid w:val="00D57024"/>
    <w:rsid w:val="00D57232"/>
    <w:rsid w:val="00D572A1"/>
    <w:rsid w:val="00D574E4"/>
    <w:rsid w:val="00D5755A"/>
    <w:rsid w:val="00D575FD"/>
    <w:rsid w:val="00D57783"/>
    <w:rsid w:val="00D577AA"/>
    <w:rsid w:val="00D57A0F"/>
    <w:rsid w:val="00D57B18"/>
    <w:rsid w:val="00D57B98"/>
    <w:rsid w:val="00D57E81"/>
    <w:rsid w:val="00D600B5"/>
    <w:rsid w:val="00D60257"/>
    <w:rsid w:val="00D602EF"/>
    <w:rsid w:val="00D60400"/>
    <w:rsid w:val="00D6055A"/>
    <w:rsid w:val="00D6078F"/>
    <w:rsid w:val="00D6091F"/>
    <w:rsid w:val="00D60D6F"/>
    <w:rsid w:val="00D6108D"/>
    <w:rsid w:val="00D612F9"/>
    <w:rsid w:val="00D61356"/>
    <w:rsid w:val="00D61357"/>
    <w:rsid w:val="00D6155B"/>
    <w:rsid w:val="00D616A8"/>
    <w:rsid w:val="00D61703"/>
    <w:rsid w:val="00D6198E"/>
    <w:rsid w:val="00D61DA5"/>
    <w:rsid w:val="00D62006"/>
    <w:rsid w:val="00D625B5"/>
    <w:rsid w:val="00D62AEA"/>
    <w:rsid w:val="00D62B89"/>
    <w:rsid w:val="00D62C16"/>
    <w:rsid w:val="00D62F2A"/>
    <w:rsid w:val="00D630A2"/>
    <w:rsid w:val="00D634C0"/>
    <w:rsid w:val="00D638C8"/>
    <w:rsid w:val="00D63A82"/>
    <w:rsid w:val="00D63B66"/>
    <w:rsid w:val="00D63B72"/>
    <w:rsid w:val="00D63CBF"/>
    <w:rsid w:val="00D63E1A"/>
    <w:rsid w:val="00D63EEC"/>
    <w:rsid w:val="00D6409B"/>
    <w:rsid w:val="00D64335"/>
    <w:rsid w:val="00D64366"/>
    <w:rsid w:val="00D643DC"/>
    <w:rsid w:val="00D643E5"/>
    <w:rsid w:val="00D64419"/>
    <w:rsid w:val="00D645A2"/>
    <w:rsid w:val="00D645C2"/>
    <w:rsid w:val="00D64858"/>
    <w:rsid w:val="00D648B3"/>
    <w:rsid w:val="00D648F9"/>
    <w:rsid w:val="00D64A67"/>
    <w:rsid w:val="00D64C20"/>
    <w:rsid w:val="00D64C9B"/>
    <w:rsid w:val="00D64CEA"/>
    <w:rsid w:val="00D650A6"/>
    <w:rsid w:val="00D651FB"/>
    <w:rsid w:val="00D65774"/>
    <w:rsid w:val="00D657D2"/>
    <w:rsid w:val="00D65A94"/>
    <w:rsid w:val="00D65FE2"/>
    <w:rsid w:val="00D666BD"/>
    <w:rsid w:val="00D6680F"/>
    <w:rsid w:val="00D66875"/>
    <w:rsid w:val="00D66A8F"/>
    <w:rsid w:val="00D66A9C"/>
    <w:rsid w:val="00D66AB9"/>
    <w:rsid w:val="00D66AD3"/>
    <w:rsid w:val="00D66C2C"/>
    <w:rsid w:val="00D66D6F"/>
    <w:rsid w:val="00D66F4B"/>
    <w:rsid w:val="00D672D8"/>
    <w:rsid w:val="00D673F5"/>
    <w:rsid w:val="00D676F2"/>
    <w:rsid w:val="00D677E6"/>
    <w:rsid w:val="00D67CC9"/>
    <w:rsid w:val="00D701C4"/>
    <w:rsid w:val="00D70494"/>
    <w:rsid w:val="00D705AF"/>
    <w:rsid w:val="00D706CA"/>
    <w:rsid w:val="00D70741"/>
    <w:rsid w:val="00D70C8F"/>
    <w:rsid w:val="00D70E26"/>
    <w:rsid w:val="00D71008"/>
    <w:rsid w:val="00D7134D"/>
    <w:rsid w:val="00D71467"/>
    <w:rsid w:val="00D7155F"/>
    <w:rsid w:val="00D71613"/>
    <w:rsid w:val="00D717E8"/>
    <w:rsid w:val="00D71ABA"/>
    <w:rsid w:val="00D71FC2"/>
    <w:rsid w:val="00D71FE0"/>
    <w:rsid w:val="00D72045"/>
    <w:rsid w:val="00D720AE"/>
    <w:rsid w:val="00D724C3"/>
    <w:rsid w:val="00D726BE"/>
    <w:rsid w:val="00D72733"/>
    <w:rsid w:val="00D7288A"/>
    <w:rsid w:val="00D728E6"/>
    <w:rsid w:val="00D7302A"/>
    <w:rsid w:val="00D73163"/>
    <w:rsid w:val="00D731D1"/>
    <w:rsid w:val="00D7348A"/>
    <w:rsid w:val="00D735A6"/>
    <w:rsid w:val="00D73602"/>
    <w:rsid w:val="00D73612"/>
    <w:rsid w:val="00D736B1"/>
    <w:rsid w:val="00D73AD5"/>
    <w:rsid w:val="00D73C50"/>
    <w:rsid w:val="00D73C91"/>
    <w:rsid w:val="00D73FC7"/>
    <w:rsid w:val="00D74020"/>
    <w:rsid w:val="00D742FA"/>
    <w:rsid w:val="00D743B6"/>
    <w:rsid w:val="00D7456B"/>
    <w:rsid w:val="00D7468C"/>
    <w:rsid w:val="00D74ADE"/>
    <w:rsid w:val="00D74B4E"/>
    <w:rsid w:val="00D74D33"/>
    <w:rsid w:val="00D74F27"/>
    <w:rsid w:val="00D7509B"/>
    <w:rsid w:val="00D7514D"/>
    <w:rsid w:val="00D7533B"/>
    <w:rsid w:val="00D75505"/>
    <w:rsid w:val="00D75588"/>
    <w:rsid w:val="00D75658"/>
    <w:rsid w:val="00D75757"/>
    <w:rsid w:val="00D75925"/>
    <w:rsid w:val="00D761C9"/>
    <w:rsid w:val="00D76214"/>
    <w:rsid w:val="00D7642F"/>
    <w:rsid w:val="00D76537"/>
    <w:rsid w:val="00D76A42"/>
    <w:rsid w:val="00D771B5"/>
    <w:rsid w:val="00D7726E"/>
    <w:rsid w:val="00D7755E"/>
    <w:rsid w:val="00D77B19"/>
    <w:rsid w:val="00D77F4A"/>
    <w:rsid w:val="00D77FEE"/>
    <w:rsid w:val="00D80024"/>
    <w:rsid w:val="00D801DD"/>
    <w:rsid w:val="00D80281"/>
    <w:rsid w:val="00D80837"/>
    <w:rsid w:val="00D80869"/>
    <w:rsid w:val="00D808C5"/>
    <w:rsid w:val="00D80987"/>
    <w:rsid w:val="00D80A3C"/>
    <w:rsid w:val="00D80AD4"/>
    <w:rsid w:val="00D80C1D"/>
    <w:rsid w:val="00D80C31"/>
    <w:rsid w:val="00D80E71"/>
    <w:rsid w:val="00D80F8F"/>
    <w:rsid w:val="00D80F98"/>
    <w:rsid w:val="00D80FE0"/>
    <w:rsid w:val="00D814BD"/>
    <w:rsid w:val="00D81597"/>
    <w:rsid w:val="00D815F6"/>
    <w:rsid w:val="00D8166D"/>
    <w:rsid w:val="00D8169E"/>
    <w:rsid w:val="00D817C1"/>
    <w:rsid w:val="00D818BA"/>
    <w:rsid w:val="00D81AEF"/>
    <w:rsid w:val="00D820F2"/>
    <w:rsid w:val="00D82173"/>
    <w:rsid w:val="00D82546"/>
    <w:rsid w:val="00D82C55"/>
    <w:rsid w:val="00D82CF0"/>
    <w:rsid w:val="00D82FD9"/>
    <w:rsid w:val="00D82FDE"/>
    <w:rsid w:val="00D83178"/>
    <w:rsid w:val="00D837BA"/>
    <w:rsid w:val="00D837BF"/>
    <w:rsid w:val="00D8394C"/>
    <w:rsid w:val="00D83A87"/>
    <w:rsid w:val="00D83A97"/>
    <w:rsid w:val="00D83F6D"/>
    <w:rsid w:val="00D84287"/>
    <w:rsid w:val="00D8429C"/>
    <w:rsid w:val="00D8493D"/>
    <w:rsid w:val="00D8498A"/>
    <w:rsid w:val="00D849B2"/>
    <w:rsid w:val="00D84B60"/>
    <w:rsid w:val="00D84C0F"/>
    <w:rsid w:val="00D84C87"/>
    <w:rsid w:val="00D84D14"/>
    <w:rsid w:val="00D84F81"/>
    <w:rsid w:val="00D8511D"/>
    <w:rsid w:val="00D8526B"/>
    <w:rsid w:val="00D85405"/>
    <w:rsid w:val="00D85464"/>
    <w:rsid w:val="00D8547F"/>
    <w:rsid w:val="00D85DCD"/>
    <w:rsid w:val="00D85FB8"/>
    <w:rsid w:val="00D86014"/>
    <w:rsid w:val="00D8617E"/>
    <w:rsid w:val="00D86351"/>
    <w:rsid w:val="00D863A0"/>
    <w:rsid w:val="00D864B9"/>
    <w:rsid w:val="00D864C4"/>
    <w:rsid w:val="00D865D9"/>
    <w:rsid w:val="00D86613"/>
    <w:rsid w:val="00D86626"/>
    <w:rsid w:val="00D8674E"/>
    <w:rsid w:val="00D86837"/>
    <w:rsid w:val="00D868F9"/>
    <w:rsid w:val="00D86941"/>
    <w:rsid w:val="00D86D81"/>
    <w:rsid w:val="00D871C9"/>
    <w:rsid w:val="00D871D6"/>
    <w:rsid w:val="00D8727B"/>
    <w:rsid w:val="00D874AA"/>
    <w:rsid w:val="00D87598"/>
    <w:rsid w:val="00D877A0"/>
    <w:rsid w:val="00D87834"/>
    <w:rsid w:val="00D87989"/>
    <w:rsid w:val="00D87A21"/>
    <w:rsid w:val="00D87E3E"/>
    <w:rsid w:val="00D87EDB"/>
    <w:rsid w:val="00D900C2"/>
    <w:rsid w:val="00D901B3"/>
    <w:rsid w:val="00D901FE"/>
    <w:rsid w:val="00D90649"/>
    <w:rsid w:val="00D906A7"/>
    <w:rsid w:val="00D90768"/>
    <w:rsid w:val="00D90D61"/>
    <w:rsid w:val="00D90E48"/>
    <w:rsid w:val="00D90FA3"/>
    <w:rsid w:val="00D910B9"/>
    <w:rsid w:val="00D912A1"/>
    <w:rsid w:val="00D91324"/>
    <w:rsid w:val="00D9182F"/>
    <w:rsid w:val="00D9199F"/>
    <w:rsid w:val="00D91A80"/>
    <w:rsid w:val="00D91CE0"/>
    <w:rsid w:val="00D91EBA"/>
    <w:rsid w:val="00D920DD"/>
    <w:rsid w:val="00D921AA"/>
    <w:rsid w:val="00D92221"/>
    <w:rsid w:val="00D92277"/>
    <w:rsid w:val="00D92348"/>
    <w:rsid w:val="00D923A6"/>
    <w:rsid w:val="00D923ED"/>
    <w:rsid w:val="00D9248E"/>
    <w:rsid w:val="00D924B6"/>
    <w:rsid w:val="00D927ED"/>
    <w:rsid w:val="00D92867"/>
    <w:rsid w:val="00D92C52"/>
    <w:rsid w:val="00D92EF6"/>
    <w:rsid w:val="00D92F01"/>
    <w:rsid w:val="00D92FEB"/>
    <w:rsid w:val="00D9300C"/>
    <w:rsid w:val="00D9302B"/>
    <w:rsid w:val="00D93251"/>
    <w:rsid w:val="00D932EC"/>
    <w:rsid w:val="00D93343"/>
    <w:rsid w:val="00D933FA"/>
    <w:rsid w:val="00D94134"/>
    <w:rsid w:val="00D941FF"/>
    <w:rsid w:val="00D9424B"/>
    <w:rsid w:val="00D9437B"/>
    <w:rsid w:val="00D9437E"/>
    <w:rsid w:val="00D9458A"/>
    <w:rsid w:val="00D945C5"/>
    <w:rsid w:val="00D946AF"/>
    <w:rsid w:val="00D94B46"/>
    <w:rsid w:val="00D94D76"/>
    <w:rsid w:val="00D94D98"/>
    <w:rsid w:val="00D94FDB"/>
    <w:rsid w:val="00D9503A"/>
    <w:rsid w:val="00D9515A"/>
    <w:rsid w:val="00D9580C"/>
    <w:rsid w:val="00D95890"/>
    <w:rsid w:val="00D95A16"/>
    <w:rsid w:val="00D95A92"/>
    <w:rsid w:val="00D95D1A"/>
    <w:rsid w:val="00D95E92"/>
    <w:rsid w:val="00D95F60"/>
    <w:rsid w:val="00D95F65"/>
    <w:rsid w:val="00D96351"/>
    <w:rsid w:val="00D96558"/>
    <w:rsid w:val="00D96713"/>
    <w:rsid w:val="00D968E8"/>
    <w:rsid w:val="00D969CC"/>
    <w:rsid w:val="00D96B07"/>
    <w:rsid w:val="00D96B2C"/>
    <w:rsid w:val="00D96C83"/>
    <w:rsid w:val="00D96DBB"/>
    <w:rsid w:val="00D96E90"/>
    <w:rsid w:val="00D971B4"/>
    <w:rsid w:val="00D97307"/>
    <w:rsid w:val="00D9763D"/>
    <w:rsid w:val="00D97759"/>
    <w:rsid w:val="00D97B4F"/>
    <w:rsid w:val="00D97F11"/>
    <w:rsid w:val="00D97F22"/>
    <w:rsid w:val="00D97FA3"/>
    <w:rsid w:val="00D97FE1"/>
    <w:rsid w:val="00DA04EF"/>
    <w:rsid w:val="00DA0761"/>
    <w:rsid w:val="00DA0923"/>
    <w:rsid w:val="00DA0AE1"/>
    <w:rsid w:val="00DA0BD9"/>
    <w:rsid w:val="00DA0C03"/>
    <w:rsid w:val="00DA0DC5"/>
    <w:rsid w:val="00DA0E5B"/>
    <w:rsid w:val="00DA10FD"/>
    <w:rsid w:val="00DA120F"/>
    <w:rsid w:val="00DA13D2"/>
    <w:rsid w:val="00DA14B1"/>
    <w:rsid w:val="00DA14E5"/>
    <w:rsid w:val="00DA14FF"/>
    <w:rsid w:val="00DA16B0"/>
    <w:rsid w:val="00DA17B1"/>
    <w:rsid w:val="00DA194B"/>
    <w:rsid w:val="00DA1BCC"/>
    <w:rsid w:val="00DA1BE5"/>
    <w:rsid w:val="00DA1C84"/>
    <w:rsid w:val="00DA1C96"/>
    <w:rsid w:val="00DA1CE9"/>
    <w:rsid w:val="00DA2005"/>
    <w:rsid w:val="00DA216F"/>
    <w:rsid w:val="00DA22A2"/>
    <w:rsid w:val="00DA22B5"/>
    <w:rsid w:val="00DA24CF"/>
    <w:rsid w:val="00DA2563"/>
    <w:rsid w:val="00DA2673"/>
    <w:rsid w:val="00DA2748"/>
    <w:rsid w:val="00DA2BA7"/>
    <w:rsid w:val="00DA2D51"/>
    <w:rsid w:val="00DA2D64"/>
    <w:rsid w:val="00DA305D"/>
    <w:rsid w:val="00DA3235"/>
    <w:rsid w:val="00DA3331"/>
    <w:rsid w:val="00DA349A"/>
    <w:rsid w:val="00DA3911"/>
    <w:rsid w:val="00DA3AE7"/>
    <w:rsid w:val="00DA3CCB"/>
    <w:rsid w:val="00DA3F2D"/>
    <w:rsid w:val="00DA4430"/>
    <w:rsid w:val="00DA448F"/>
    <w:rsid w:val="00DA4651"/>
    <w:rsid w:val="00DA497E"/>
    <w:rsid w:val="00DA4B95"/>
    <w:rsid w:val="00DA4B9B"/>
    <w:rsid w:val="00DA4C7C"/>
    <w:rsid w:val="00DA4CCC"/>
    <w:rsid w:val="00DA4D30"/>
    <w:rsid w:val="00DA4D7A"/>
    <w:rsid w:val="00DA4E67"/>
    <w:rsid w:val="00DA5120"/>
    <w:rsid w:val="00DA51CA"/>
    <w:rsid w:val="00DA5234"/>
    <w:rsid w:val="00DA528F"/>
    <w:rsid w:val="00DA53E0"/>
    <w:rsid w:val="00DA59E5"/>
    <w:rsid w:val="00DA5A2E"/>
    <w:rsid w:val="00DA5CBB"/>
    <w:rsid w:val="00DA5CF5"/>
    <w:rsid w:val="00DA5D59"/>
    <w:rsid w:val="00DA5DEC"/>
    <w:rsid w:val="00DA65A5"/>
    <w:rsid w:val="00DA663D"/>
    <w:rsid w:val="00DA6662"/>
    <w:rsid w:val="00DA6942"/>
    <w:rsid w:val="00DA6A9F"/>
    <w:rsid w:val="00DA6CF3"/>
    <w:rsid w:val="00DA6D29"/>
    <w:rsid w:val="00DA6D41"/>
    <w:rsid w:val="00DA6D9E"/>
    <w:rsid w:val="00DA6E21"/>
    <w:rsid w:val="00DA6E87"/>
    <w:rsid w:val="00DA6F7B"/>
    <w:rsid w:val="00DA6FC2"/>
    <w:rsid w:val="00DA708B"/>
    <w:rsid w:val="00DA7300"/>
    <w:rsid w:val="00DA749C"/>
    <w:rsid w:val="00DA79D8"/>
    <w:rsid w:val="00DA79D9"/>
    <w:rsid w:val="00DA7A5D"/>
    <w:rsid w:val="00DA7D77"/>
    <w:rsid w:val="00DA7EAE"/>
    <w:rsid w:val="00DB008F"/>
    <w:rsid w:val="00DB00AD"/>
    <w:rsid w:val="00DB0120"/>
    <w:rsid w:val="00DB0415"/>
    <w:rsid w:val="00DB0549"/>
    <w:rsid w:val="00DB064C"/>
    <w:rsid w:val="00DB0694"/>
    <w:rsid w:val="00DB06FE"/>
    <w:rsid w:val="00DB0933"/>
    <w:rsid w:val="00DB09CB"/>
    <w:rsid w:val="00DB0A24"/>
    <w:rsid w:val="00DB0D30"/>
    <w:rsid w:val="00DB0D4A"/>
    <w:rsid w:val="00DB0FE8"/>
    <w:rsid w:val="00DB102D"/>
    <w:rsid w:val="00DB1280"/>
    <w:rsid w:val="00DB1330"/>
    <w:rsid w:val="00DB15E7"/>
    <w:rsid w:val="00DB171D"/>
    <w:rsid w:val="00DB1776"/>
    <w:rsid w:val="00DB17A4"/>
    <w:rsid w:val="00DB1995"/>
    <w:rsid w:val="00DB1A61"/>
    <w:rsid w:val="00DB1B15"/>
    <w:rsid w:val="00DB1BF8"/>
    <w:rsid w:val="00DB1CC5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C65"/>
    <w:rsid w:val="00DB2D1D"/>
    <w:rsid w:val="00DB2DDB"/>
    <w:rsid w:val="00DB302F"/>
    <w:rsid w:val="00DB3501"/>
    <w:rsid w:val="00DB36AD"/>
    <w:rsid w:val="00DB38E8"/>
    <w:rsid w:val="00DB3A01"/>
    <w:rsid w:val="00DB3AC0"/>
    <w:rsid w:val="00DB3DBF"/>
    <w:rsid w:val="00DB3FD3"/>
    <w:rsid w:val="00DB4087"/>
    <w:rsid w:val="00DB42AB"/>
    <w:rsid w:val="00DB465B"/>
    <w:rsid w:val="00DB482E"/>
    <w:rsid w:val="00DB4989"/>
    <w:rsid w:val="00DB4B1C"/>
    <w:rsid w:val="00DB4BB8"/>
    <w:rsid w:val="00DB4BF6"/>
    <w:rsid w:val="00DB4C51"/>
    <w:rsid w:val="00DB4CE6"/>
    <w:rsid w:val="00DB4E20"/>
    <w:rsid w:val="00DB50D6"/>
    <w:rsid w:val="00DB52C7"/>
    <w:rsid w:val="00DB52F5"/>
    <w:rsid w:val="00DB5627"/>
    <w:rsid w:val="00DB562C"/>
    <w:rsid w:val="00DB57B1"/>
    <w:rsid w:val="00DB591A"/>
    <w:rsid w:val="00DB5AF4"/>
    <w:rsid w:val="00DB5DAA"/>
    <w:rsid w:val="00DB62D8"/>
    <w:rsid w:val="00DB6319"/>
    <w:rsid w:val="00DB66E5"/>
    <w:rsid w:val="00DB66FB"/>
    <w:rsid w:val="00DB6CCD"/>
    <w:rsid w:val="00DB6CFE"/>
    <w:rsid w:val="00DB6F9B"/>
    <w:rsid w:val="00DB7033"/>
    <w:rsid w:val="00DB71B5"/>
    <w:rsid w:val="00DB72C1"/>
    <w:rsid w:val="00DB72D9"/>
    <w:rsid w:val="00DB7318"/>
    <w:rsid w:val="00DB733E"/>
    <w:rsid w:val="00DB766C"/>
    <w:rsid w:val="00DB76EA"/>
    <w:rsid w:val="00DB77A1"/>
    <w:rsid w:val="00DB79B2"/>
    <w:rsid w:val="00DB7B0A"/>
    <w:rsid w:val="00DB7B69"/>
    <w:rsid w:val="00DB7B7F"/>
    <w:rsid w:val="00DB7ED0"/>
    <w:rsid w:val="00DC032B"/>
    <w:rsid w:val="00DC0367"/>
    <w:rsid w:val="00DC03DD"/>
    <w:rsid w:val="00DC05A7"/>
    <w:rsid w:val="00DC0706"/>
    <w:rsid w:val="00DC0A65"/>
    <w:rsid w:val="00DC0C87"/>
    <w:rsid w:val="00DC0DD7"/>
    <w:rsid w:val="00DC0DF4"/>
    <w:rsid w:val="00DC0EC2"/>
    <w:rsid w:val="00DC0F4C"/>
    <w:rsid w:val="00DC10AD"/>
    <w:rsid w:val="00DC122C"/>
    <w:rsid w:val="00DC126D"/>
    <w:rsid w:val="00DC12D8"/>
    <w:rsid w:val="00DC12E6"/>
    <w:rsid w:val="00DC1407"/>
    <w:rsid w:val="00DC163C"/>
    <w:rsid w:val="00DC16FF"/>
    <w:rsid w:val="00DC18CE"/>
    <w:rsid w:val="00DC1A23"/>
    <w:rsid w:val="00DC1AE7"/>
    <w:rsid w:val="00DC1D48"/>
    <w:rsid w:val="00DC1DD1"/>
    <w:rsid w:val="00DC22ED"/>
    <w:rsid w:val="00DC2664"/>
    <w:rsid w:val="00DC27B7"/>
    <w:rsid w:val="00DC2832"/>
    <w:rsid w:val="00DC29BA"/>
    <w:rsid w:val="00DC2F4D"/>
    <w:rsid w:val="00DC2FEB"/>
    <w:rsid w:val="00DC31C4"/>
    <w:rsid w:val="00DC3621"/>
    <w:rsid w:val="00DC3690"/>
    <w:rsid w:val="00DC38A0"/>
    <w:rsid w:val="00DC3972"/>
    <w:rsid w:val="00DC3999"/>
    <w:rsid w:val="00DC3E23"/>
    <w:rsid w:val="00DC3F11"/>
    <w:rsid w:val="00DC4077"/>
    <w:rsid w:val="00DC4089"/>
    <w:rsid w:val="00DC46A5"/>
    <w:rsid w:val="00DC46EF"/>
    <w:rsid w:val="00DC47EF"/>
    <w:rsid w:val="00DC4AC9"/>
    <w:rsid w:val="00DC4B82"/>
    <w:rsid w:val="00DC4C06"/>
    <w:rsid w:val="00DC4C68"/>
    <w:rsid w:val="00DC4E81"/>
    <w:rsid w:val="00DC4EFD"/>
    <w:rsid w:val="00DC4F9E"/>
    <w:rsid w:val="00DC5067"/>
    <w:rsid w:val="00DC5143"/>
    <w:rsid w:val="00DC53E6"/>
    <w:rsid w:val="00DC5411"/>
    <w:rsid w:val="00DC5651"/>
    <w:rsid w:val="00DC5A18"/>
    <w:rsid w:val="00DC5B58"/>
    <w:rsid w:val="00DC5BB9"/>
    <w:rsid w:val="00DC5E47"/>
    <w:rsid w:val="00DC625D"/>
    <w:rsid w:val="00DC62CA"/>
    <w:rsid w:val="00DC6569"/>
    <w:rsid w:val="00DC65D6"/>
    <w:rsid w:val="00DC66B2"/>
    <w:rsid w:val="00DC66B6"/>
    <w:rsid w:val="00DC690B"/>
    <w:rsid w:val="00DC6A09"/>
    <w:rsid w:val="00DC6BFC"/>
    <w:rsid w:val="00DC6C06"/>
    <w:rsid w:val="00DC6C0B"/>
    <w:rsid w:val="00DC6EC1"/>
    <w:rsid w:val="00DC6ED0"/>
    <w:rsid w:val="00DC701A"/>
    <w:rsid w:val="00DC737B"/>
    <w:rsid w:val="00DC74ED"/>
    <w:rsid w:val="00DC7616"/>
    <w:rsid w:val="00DC7696"/>
    <w:rsid w:val="00DC77C8"/>
    <w:rsid w:val="00DC7900"/>
    <w:rsid w:val="00DC7970"/>
    <w:rsid w:val="00DC7A5E"/>
    <w:rsid w:val="00DC7C3D"/>
    <w:rsid w:val="00DC7CE2"/>
    <w:rsid w:val="00DC7E7B"/>
    <w:rsid w:val="00DC7EF3"/>
    <w:rsid w:val="00DD023D"/>
    <w:rsid w:val="00DD023F"/>
    <w:rsid w:val="00DD02D6"/>
    <w:rsid w:val="00DD031D"/>
    <w:rsid w:val="00DD0551"/>
    <w:rsid w:val="00DD0572"/>
    <w:rsid w:val="00DD05F0"/>
    <w:rsid w:val="00DD07B0"/>
    <w:rsid w:val="00DD0AF0"/>
    <w:rsid w:val="00DD0C86"/>
    <w:rsid w:val="00DD0D4C"/>
    <w:rsid w:val="00DD0D59"/>
    <w:rsid w:val="00DD0F05"/>
    <w:rsid w:val="00DD0FA6"/>
    <w:rsid w:val="00DD108C"/>
    <w:rsid w:val="00DD1171"/>
    <w:rsid w:val="00DD12A3"/>
    <w:rsid w:val="00DD1602"/>
    <w:rsid w:val="00DD16B2"/>
    <w:rsid w:val="00DD18BC"/>
    <w:rsid w:val="00DD1952"/>
    <w:rsid w:val="00DD1A0B"/>
    <w:rsid w:val="00DD1A7E"/>
    <w:rsid w:val="00DD1B9F"/>
    <w:rsid w:val="00DD1C1E"/>
    <w:rsid w:val="00DD1ED6"/>
    <w:rsid w:val="00DD1F98"/>
    <w:rsid w:val="00DD1FD5"/>
    <w:rsid w:val="00DD204B"/>
    <w:rsid w:val="00DD22A1"/>
    <w:rsid w:val="00DD2581"/>
    <w:rsid w:val="00DD25A3"/>
    <w:rsid w:val="00DD25DB"/>
    <w:rsid w:val="00DD26AF"/>
    <w:rsid w:val="00DD2801"/>
    <w:rsid w:val="00DD2845"/>
    <w:rsid w:val="00DD28FF"/>
    <w:rsid w:val="00DD2993"/>
    <w:rsid w:val="00DD2E40"/>
    <w:rsid w:val="00DD2F9F"/>
    <w:rsid w:val="00DD312B"/>
    <w:rsid w:val="00DD3337"/>
    <w:rsid w:val="00DD3396"/>
    <w:rsid w:val="00DD3481"/>
    <w:rsid w:val="00DD3831"/>
    <w:rsid w:val="00DD391D"/>
    <w:rsid w:val="00DD3941"/>
    <w:rsid w:val="00DD3C3D"/>
    <w:rsid w:val="00DD3C52"/>
    <w:rsid w:val="00DD3CCA"/>
    <w:rsid w:val="00DD449A"/>
    <w:rsid w:val="00DD4878"/>
    <w:rsid w:val="00DD4F72"/>
    <w:rsid w:val="00DD50E2"/>
    <w:rsid w:val="00DD519E"/>
    <w:rsid w:val="00DD53A4"/>
    <w:rsid w:val="00DD5426"/>
    <w:rsid w:val="00DD55FE"/>
    <w:rsid w:val="00DD5B66"/>
    <w:rsid w:val="00DD5B8B"/>
    <w:rsid w:val="00DD5F3B"/>
    <w:rsid w:val="00DD5F53"/>
    <w:rsid w:val="00DD5FB1"/>
    <w:rsid w:val="00DD63DE"/>
    <w:rsid w:val="00DD649D"/>
    <w:rsid w:val="00DD64B6"/>
    <w:rsid w:val="00DD64C1"/>
    <w:rsid w:val="00DD6727"/>
    <w:rsid w:val="00DD6896"/>
    <w:rsid w:val="00DD71CC"/>
    <w:rsid w:val="00DD7208"/>
    <w:rsid w:val="00DD72B5"/>
    <w:rsid w:val="00DD73C0"/>
    <w:rsid w:val="00DD73D1"/>
    <w:rsid w:val="00DD74D0"/>
    <w:rsid w:val="00DD7670"/>
    <w:rsid w:val="00DD77BA"/>
    <w:rsid w:val="00DD785A"/>
    <w:rsid w:val="00DD7977"/>
    <w:rsid w:val="00DD7A77"/>
    <w:rsid w:val="00DD7AA6"/>
    <w:rsid w:val="00DE00F1"/>
    <w:rsid w:val="00DE01C4"/>
    <w:rsid w:val="00DE03D8"/>
    <w:rsid w:val="00DE05B3"/>
    <w:rsid w:val="00DE062B"/>
    <w:rsid w:val="00DE0B55"/>
    <w:rsid w:val="00DE1157"/>
    <w:rsid w:val="00DE1342"/>
    <w:rsid w:val="00DE1457"/>
    <w:rsid w:val="00DE1461"/>
    <w:rsid w:val="00DE1487"/>
    <w:rsid w:val="00DE1975"/>
    <w:rsid w:val="00DE1A6E"/>
    <w:rsid w:val="00DE1B8A"/>
    <w:rsid w:val="00DE1BC2"/>
    <w:rsid w:val="00DE1C73"/>
    <w:rsid w:val="00DE1CD7"/>
    <w:rsid w:val="00DE1CD9"/>
    <w:rsid w:val="00DE1D17"/>
    <w:rsid w:val="00DE209A"/>
    <w:rsid w:val="00DE20A3"/>
    <w:rsid w:val="00DE2292"/>
    <w:rsid w:val="00DE2366"/>
    <w:rsid w:val="00DE23B5"/>
    <w:rsid w:val="00DE2450"/>
    <w:rsid w:val="00DE275C"/>
    <w:rsid w:val="00DE2B64"/>
    <w:rsid w:val="00DE2BC2"/>
    <w:rsid w:val="00DE2C44"/>
    <w:rsid w:val="00DE2D57"/>
    <w:rsid w:val="00DE2DA0"/>
    <w:rsid w:val="00DE365C"/>
    <w:rsid w:val="00DE3707"/>
    <w:rsid w:val="00DE3856"/>
    <w:rsid w:val="00DE3880"/>
    <w:rsid w:val="00DE3C9F"/>
    <w:rsid w:val="00DE3EA6"/>
    <w:rsid w:val="00DE4163"/>
    <w:rsid w:val="00DE423E"/>
    <w:rsid w:val="00DE42A7"/>
    <w:rsid w:val="00DE4535"/>
    <w:rsid w:val="00DE45CB"/>
    <w:rsid w:val="00DE4B1C"/>
    <w:rsid w:val="00DE4E5C"/>
    <w:rsid w:val="00DE4EDE"/>
    <w:rsid w:val="00DE4F06"/>
    <w:rsid w:val="00DE4F4B"/>
    <w:rsid w:val="00DE4FD4"/>
    <w:rsid w:val="00DE528A"/>
    <w:rsid w:val="00DE549E"/>
    <w:rsid w:val="00DE54DA"/>
    <w:rsid w:val="00DE554C"/>
    <w:rsid w:val="00DE55EB"/>
    <w:rsid w:val="00DE5A84"/>
    <w:rsid w:val="00DE5B08"/>
    <w:rsid w:val="00DE5CE9"/>
    <w:rsid w:val="00DE5E28"/>
    <w:rsid w:val="00DE61EC"/>
    <w:rsid w:val="00DE6252"/>
    <w:rsid w:val="00DE63DA"/>
    <w:rsid w:val="00DE64B0"/>
    <w:rsid w:val="00DE6D8B"/>
    <w:rsid w:val="00DE6EC2"/>
    <w:rsid w:val="00DE704C"/>
    <w:rsid w:val="00DE730D"/>
    <w:rsid w:val="00DE7387"/>
    <w:rsid w:val="00DE74BA"/>
    <w:rsid w:val="00DE7587"/>
    <w:rsid w:val="00DE79C9"/>
    <w:rsid w:val="00DE7BB8"/>
    <w:rsid w:val="00DE7D79"/>
    <w:rsid w:val="00DF002C"/>
    <w:rsid w:val="00DF0038"/>
    <w:rsid w:val="00DF010E"/>
    <w:rsid w:val="00DF0199"/>
    <w:rsid w:val="00DF01CB"/>
    <w:rsid w:val="00DF020C"/>
    <w:rsid w:val="00DF0278"/>
    <w:rsid w:val="00DF02B9"/>
    <w:rsid w:val="00DF0435"/>
    <w:rsid w:val="00DF0438"/>
    <w:rsid w:val="00DF0747"/>
    <w:rsid w:val="00DF081B"/>
    <w:rsid w:val="00DF083E"/>
    <w:rsid w:val="00DF0AE7"/>
    <w:rsid w:val="00DF0C4C"/>
    <w:rsid w:val="00DF0C72"/>
    <w:rsid w:val="00DF0CE7"/>
    <w:rsid w:val="00DF0DAE"/>
    <w:rsid w:val="00DF0F73"/>
    <w:rsid w:val="00DF0FD1"/>
    <w:rsid w:val="00DF111D"/>
    <w:rsid w:val="00DF1350"/>
    <w:rsid w:val="00DF13FE"/>
    <w:rsid w:val="00DF1649"/>
    <w:rsid w:val="00DF1659"/>
    <w:rsid w:val="00DF1717"/>
    <w:rsid w:val="00DF1857"/>
    <w:rsid w:val="00DF18AE"/>
    <w:rsid w:val="00DF1967"/>
    <w:rsid w:val="00DF1C2D"/>
    <w:rsid w:val="00DF1F78"/>
    <w:rsid w:val="00DF2102"/>
    <w:rsid w:val="00DF2130"/>
    <w:rsid w:val="00DF214E"/>
    <w:rsid w:val="00DF21EF"/>
    <w:rsid w:val="00DF2494"/>
    <w:rsid w:val="00DF26FF"/>
    <w:rsid w:val="00DF27E3"/>
    <w:rsid w:val="00DF284D"/>
    <w:rsid w:val="00DF28B6"/>
    <w:rsid w:val="00DF298F"/>
    <w:rsid w:val="00DF2A09"/>
    <w:rsid w:val="00DF2C5C"/>
    <w:rsid w:val="00DF2E8C"/>
    <w:rsid w:val="00DF2F25"/>
    <w:rsid w:val="00DF35D2"/>
    <w:rsid w:val="00DF3850"/>
    <w:rsid w:val="00DF3B09"/>
    <w:rsid w:val="00DF3B0B"/>
    <w:rsid w:val="00DF3BEB"/>
    <w:rsid w:val="00DF4104"/>
    <w:rsid w:val="00DF425B"/>
    <w:rsid w:val="00DF46C2"/>
    <w:rsid w:val="00DF47CE"/>
    <w:rsid w:val="00DF484E"/>
    <w:rsid w:val="00DF4905"/>
    <w:rsid w:val="00DF49F5"/>
    <w:rsid w:val="00DF502E"/>
    <w:rsid w:val="00DF52FD"/>
    <w:rsid w:val="00DF538A"/>
    <w:rsid w:val="00DF5433"/>
    <w:rsid w:val="00DF579F"/>
    <w:rsid w:val="00DF596B"/>
    <w:rsid w:val="00DF59A3"/>
    <w:rsid w:val="00DF5B4C"/>
    <w:rsid w:val="00DF5D5A"/>
    <w:rsid w:val="00DF5F20"/>
    <w:rsid w:val="00DF5F4D"/>
    <w:rsid w:val="00DF5F7D"/>
    <w:rsid w:val="00DF5FB2"/>
    <w:rsid w:val="00DF5FC0"/>
    <w:rsid w:val="00DF6079"/>
    <w:rsid w:val="00DF61BE"/>
    <w:rsid w:val="00DF63B5"/>
    <w:rsid w:val="00DF6672"/>
    <w:rsid w:val="00DF672B"/>
    <w:rsid w:val="00DF6982"/>
    <w:rsid w:val="00DF6AD5"/>
    <w:rsid w:val="00DF6AE9"/>
    <w:rsid w:val="00DF6D3F"/>
    <w:rsid w:val="00DF6EB7"/>
    <w:rsid w:val="00DF7071"/>
    <w:rsid w:val="00DF70A9"/>
    <w:rsid w:val="00DF70DB"/>
    <w:rsid w:val="00DF70E6"/>
    <w:rsid w:val="00DF7332"/>
    <w:rsid w:val="00DF7445"/>
    <w:rsid w:val="00DF7583"/>
    <w:rsid w:val="00DF79F3"/>
    <w:rsid w:val="00DF7CB1"/>
    <w:rsid w:val="00DF7D24"/>
    <w:rsid w:val="00DF7D90"/>
    <w:rsid w:val="00DF7DCE"/>
    <w:rsid w:val="00E00149"/>
    <w:rsid w:val="00E004EC"/>
    <w:rsid w:val="00E005EB"/>
    <w:rsid w:val="00E006DE"/>
    <w:rsid w:val="00E00AEE"/>
    <w:rsid w:val="00E00BC1"/>
    <w:rsid w:val="00E00BEC"/>
    <w:rsid w:val="00E00D45"/>
    <w:rsid w:val="00E00FD8"/>
    <w:rsid w:val="00E01012"/>
    <w:rsid w:val="00E01117"/>
    <w:rsid w:val="00E0122B"/>
    <w:rsid w:val="00E013AF"/>
    <w:rsid w:val="00E013D1"/>
    <w:rsid w:val="00E017EB"/>
    <w:rsid w:val="00E01936"/>
    <w:rsid w:val="00E01B09"/>
    <w:rsid w:val="00E01BE6"/>
    <w:rsid w:val="00E01DAE"/>
    <w:rsid w:val="00E0200D"/>
    <w:rsid w:val="00E02049"/>
    <w:rsid w:val="00E02158"/>
    <w:rsid w:val="00E02192"/>
    <w:rsid w:val="00E02194"/>
    <w:rsid w:val="00E02385"/>
    <w:rsid w:val="00E02432"/>
    <w:rsid w:val="00E0260B"/>
    <w:rsid w:val="00E0269F"/>
    <w:rsid w:val="00E0294E"/>
    <w:rsid w:val="00E029A8"/>
    <w:rsid w:val="00E02B8F"/>
    <w:rsid w:val="00E02C39"/>
    <w:rsid w:val="00E02F2D"/>
    <w:rsid w:val="00E02F46"/>
    <w:rsid w:val="00E030F1"/>
    <w:rsid w:val="00E03128"/>
    <w:rsid w:val="00E032F7"/>
    <w:rsid w:val="00E03B35"/>
    <w:rsid w:val="00E03EE6"/>
    <w:rsid w:val="00E0425E"/>
    <w:rsid w:val="00E043E1"/>
    <w:rsid w:val="00E047C5"/>
    <w:rsid w:val="00E04827"/>
    <w:rsid w:val="00E05218"/>
    <w:rsid w:val="00E05305"/>
    <w:rsid w:val="00E05592"/>
    <w:rsid w:val="00E056D8"/>
    <w:rsid w:val="00E05747"/>
    <w:rsid w:val="00E057C4"/>
    <w:rsid w:val="00E0580B"/>
    <w:rsid w:val="00E05A4C"/>
    <w:rsid w:val="00E05B68"/>
    <w:rsid w:val="00E05D00"/>
    <w:rsid w:val="00E05D16"/>
    <w:rsid w:val="00E05DFD"/>
    <w:rsid w:val="00E06166"/>
    <w:rsid w:val="00E063B2"/>
    <w:rsid w:val="00E06498"/>
    <w:rsid w:val="00E06508"/>
    <w:rsid w:val="00E06792"/>
    <w:rsid w:val="00E06844"/>
    <w:rsid w:val="00E06B39"/>
    <w:rsid w:val="00E06DDC"/>
    <w:rsid w:val="00E06F5C"/>
    <w:rsid w:val="00E06F9B"/>
    <w:rsid w:val="00E07078"/>
    <w:rsid w:val="00E072AE"/>
    <w:rsid w:val="00E072CA"/>
    <w:rsid w:val="00E075E5"/>
    <w:rsid w:val="00E07610"/>
    <w:rsid w:val="00E07637"/>
    <w:rsid w:val="00E07A34"/>
    <w:rsid w:val="00E07C2F"/>
    <w:rsid w:val="00E07EDA"/>
    <w:rsid w:val="00E07F39"/>
    <w:rsid w:val="00E101F2"/>
    <w:rsid w:val="00E10370"/>
    <w:rsid w:val="00E1075B"/>
    <w:rsid w:val="00E1079E"/>
    <w:rsid w:val="00E107A3"/>
    <w:rsid w:val="00E10EC7"/>
    <w:rsid w:val="00E11382"/>
    <w:rsid w:val="00E1183D"/>
    <w:rsid w:val="00E11BE0"/>
    <w:rsid w:val="00E11C23"/>
    <w:rsid w:val="00E11C5D"/>
    <w:rsid w:val="00E11D25"/>
    <w:rsid w:val="00E11DA0"/>
    <w:rsid w:val="00E11F4B"/>
    <w:rsid w:val="00E1208F"/>
    <w:rsid w:val="00E120BD"/>
    <w:rsid w:val="00E122A8"/>
    <w:rsid w:val="00E1257D"/>
    <w:rsid w:val="00E12A51"/>
    <w:rsid w:val="00E12C54"/>
    <w:rsid w:val="00E132B1"/>
    <w:rsid w:val="00E133DC"/>
    <w:rsid w:val="00E135EC"/>
    <w:rsid w:val="00E13A5F"/>
    <w:rsid w:val="00E144E9"/>
    <w:rsid w:val="00E147C5"/>
    <w:rsid w:val="00E14908"/>
    <w:rsid w:val="00E14CEC"/>
    <w:rsid w:val="00E151F6"/>
    <w:rsid w:val="00E152D1"/>
    <w:rsid w:val="00E152E6"/>
    <w:rsid w:val="00E1538D"/>
    <w:rsid w:val="00E153F0"/>
    <w:rsid w:val="00E158DC"/>
    <w:rsid w:val="00E15B5A"/>
    <w:rsid w:val="00E15D47"/>
    <w:rsid w:val="00E15DE2"/>
    <w:rsid w:val="00E15E68"/>
    <w:rsid w:val="00E160F3"/>
    <w:rsid w:val="00E16966"/>
    <w:rsid w:val="00E16972"/>
    <w:rsid w:val="00E1697B"/>
    <w:rsid w:val="00E16A88"/>
    <w:rsid w:val="00E17048"/>
    <w:rsid w:val="00E170F8"/>
    <w:rsid w:val="00E17390"/>
    <w:rsid w:val="00E17413"/>
    <w:rsid w:val="00E174CD"/>
    <w:rsid w:val="00E174F7"/>
    <w:rsid w:val="00E1754B"/>
    <w:rsid w:val="00E17582"/>
    <w:rsid w:val="00E17587"/>
    <w:rsid w:val="00E1760C"/>
    <w:rsid w:val="00E1766B"/>
    <w:rsid w:val="00E1774E"/>
    <w:rsid w:val="00E17908"/>
    <w:rsid w:val="00E179A2"/>
    <w:rsid w:val="00E17A91"/>
    <w:rsid w:val="00E17C68"/>
    <w:rsid w:val="00E17DF8"/>
    <w:rsid w:val="00E17E2E"/>
    <w:rsid w:val="00E17EA5"/>
    <w:rsid w:val="00E17FBC"/>
    <w:rsid w:val="00E20066"/>
    <w:rsid w:val="00E2006F"/>
    <w:rsid w:val="00E202A4"/>
    <w:rsid w:val="00E20882"/>
    <w:rsid w:val="00E20A74"/>
    <w:rsid w:val="00E20CD0"/>
    <w:rsid w:val="00E20F28"/>
    <w:rsid w:val="00E21189"/>
    <w:rsid w:val="00E21292"/>
    <w:rsid w:val="00E21421"/>
    <w:rsid w:val="00E2148F"/>
    <w:rsid w:val="00E2152F"/>
    <w:rsid w:val="00E217E2"/>
    <w:rsid w:val="00E21805"/>
    <w:rsid w:val="00E21C4B"/>
    <w:rsid w:val="00E221C5"/>
    <w:rsid w:val="00E22585"/>
    <w:rsid w:val="00E229B2"/>
    <w:rsid w:val="00E229C9"/>
    <w:rsid w:val="00E22B3F"/>
    <w:rsid w:val="00E22BDE"/>
    <w:rsid w:val="00E22D4E"/>
    <w:rsid w:val="00E22D7C"/>
    <w:rsid w:val="00E23395"/>
    <w:rsid w:val="00E234B9"/>
    <w:rsid w:val="00E234BE"/>
    <w:rsid w:val="00E23505"/>
    <w:rsid w:val="00E23516"/>
    <w:rsid w:val="00E23970"/>
    <w:rsid w:val="00E239E0"/>
    <w:rsid w:val="00E239F9"/>
    <w:rsid w:val="00E23C3E"/>
    <w:rsid w:val="00E23CA1"/>
    <w:rsid w:val="00E23E2B"/>
    <w:rsid w:val="00E24228"/>
    <w:rsid w:val="00E242D9"/>
    <w:rsid w:val="00E245BC"/>
    <w:rsid w:val="00E247F7"/>
    <w:rsid w:val="00E24A1A"/>
    <w:rsid w:val="00E24A55"/>
    <w:rsid w:val="00E24A5D"/>
    <w:rsid w:val="00E24A86"/>
    <w:rsid w:val="00E24B87"/>
    <w:rsid w:val="00E24BAD"/>
    <w:rsid w:val="00E24C99"/>
    <w:rsid w:val="00E25034"/>
    <w:rsid w:val="00E253DD"/>
    <w:rsid w:val="00E2544F"/>
    <w:rsid w:val="00E25571"/>
    <w:rsid w:val="00E255C2"/>
    <w:rsid w:val="00E25806"/>
    <w:rsid w:val="00E25AD5"/>
    <w:rsid w:val="00E25C67"/>
    <w:rsid w:val="00E25D64"/>
    <w:rsid w:val="00E25FD9"/>
    <w:rsid w:val="00E26214"/>
    <w:rsid w:val="00E262AE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79D"/>
    <w:rsid w:val="00E277EC"/>
    <w:rsid w:val="00E278B3"/>
    <w:rsid w:val="00E2793E"/>
    <w:rsid w:val="00E279BC"/>
    <w:rsid w:val="00E27A4A"/>
    <w:rsid w:val="00E27A66"/>
    <w:rsid w:val="00E30016"/>
    <w:rsid w:val="00E30529"/>
    <w:rsid w:val="00E3055E"/>
    <w:rsid w:val="00E305AA"/>
    <w:rsid w:val="00E305DC"/>
    <w:rsid w:val="00E306EE"/>
    <w:rsid w:val="00E30914"/>
    <w:rsid w:val="00E309A3"/>
    <w:rsid w:val="00E30A90"/>
    <w:rsid w:val="00E30CEE"/>
    <w:rsid w:val="00E30DDF"/>
    <w:rsid w:val="00E30EBD"/>
    <w:rsid w:val="00E30F35"/>
    <w:rsid w:val="00E30FED"/>
    <w:rsid w:val="00E31192"/>
    <w:rsid w:val="00E3124B"/>
    <w:rsid w:val="00E31526"/>
    <w:rsid w:val="00E3180D"/>
    <w:rsid w:val="00E3193E"/>
    <w:rsid w:val="00E31940"/>
    <w:rsid w:val="00E31976"/>
    <w:rsid w:val="00E31CBA"/>
    <w:rsid w:val="00E31FA6"/>
    <w:rsid w:val="00E3216B"/>
    <w:rsid w:val="00E32251"/>
    <w:rsid w:val="00E32461"/>
    <w:rsid w:val="00E3266F"/>
    <w:rsid w:val="00E326D3"/>
    <w:rsid w:val="00E32820"/>
    <w:rsid w:val="00E32873"/>
    <w:rsid w:val="00E328F4"/>
    <w:rsid w:val="00E32F53"/>
    <w:rsid w:val="00E32FD4"/>
    <w:rsid w:val="00E33460"/>
    <w:rsid w:val="00E33590"/>
    <w:rsid w:val="00E33770"/>
    <w:rsid w:val="00E3390C"/>
    <w:rsid w:val="00E339D1"/>
    <w:rsid w:val="00E33C5B"/>
    <w:rsid w:val="00E33CAB"/>
    <w:rsid w:val="00E33ED7"/>
    <w:rsid w:val="00E34135"/>
    <w:rsid w:val="00E341B2"/>
    <w:rsid w:val="00E34254"/>
    <w:rsid w:val="00E344C5"/>
    <w:rsid w:val="00E34726"/>
    <w:rsid w:val="00E34773"/>
    <w:rsid w:val="00E34ABF"/>
    <w:rsid w:val="00E34B71"/>
    <w:rsid w:val="00E34E8B"/>
    <w:rsid w:val="00E34F29"/>
    <w:rsid w:val="00E3510F"/>
    <w:rsid w:val="00E35236"/>
    <w:rsid w:val="00E352CA"/>
    <w:rsid w:val="00E3538C"/>
    <w:rsid w:val="00E357F5"/>
    <w:rsid w:val="00E35902"/>
    <w:rsid w:val="00E35D6A"/>
    <w:rsid w:val="00E35DEE"/>
    <w:rsid w:val="00E35E26"/>
    <w:rsid w:val="00E35E41"/>
    <w:rsid w:val="00E3615C"/>
    <w:rsid w:val="00E361BE"/>
    <w:rsid w:val="00E363A5"/>
    <w:rsid w:val="00E36454"/>
    <w:rsid w:val="00E368B3"/>
    <w:rsid w:val="00E36958"/>
    <w:rsid w:val="00E36A04"/>
    <w:rsid w:val="00E36AFD"/>
    <w:rsid w:val="00E36D71"/>
    <w:rsid w:val="00E36EF2"/>
    <w:rsid w:val="00E37156"/>
    <w:rsid w:val="00E37431"/>
    <w:rsid w:val="00E375F1"/>
    <w:rsid w:val="00E377E6"/>
    <w:rsid w:val="00E37A17"/>
    <w:rsid w:val="00E37CB7"/>
    <w:rsid w:val="00E37DD6"/>
    <w:rsid w:val="00E37E08"/>
    <w:rsid w:val="00E37EA9"/>
    <w:rsid w:val="00E37F35"/>
    <w:rsid w:val="00E401E2"/>
    <w:rsid w:val="00E40249"/>
    <w:rsid w:val="00E40391"/>
    <w:rsid w:val="00E404CC"/>
    <w:rsid w:val="00E40541"/>
    <w:rsid w:val="00E40601"/>
    <w:rsid w:val="00E40A81"/>
    <w:rsid w:val="00E40BA2"/>
    <w:rsid w:val="00E40CFC"/>
    <w:rsid w:val="00E40F71"/>
    <w:rsid w:val="00E410B7"/>
    <w:rsid w:val="00E4117C"/>
    <w:rsid w:val="00E41202"/>
    <w:rsid w:val="00E41836"/>
    <w:rsid w:val="00E418AE"/>
    <w:rsid w:val="00E419A1"/>
    <w:rsid w:val="00E41A55"/>
    <w:rsid w:val="00E41D0B"/>
    <w:rsid w:val="00E41E5D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B93"/>
    <w:rsid w:val="00E42BF9"/>
    <w:rsid w:val="00E42C04"/>
    <w:rsid w:val="00E43092"/>
    <w:rsid w:val="00E432AA"/>
    <w:rsid w:val="00E432F2"/>
    <w:rsid w:val="00E4330E"/>
    <w:rsid w:val="00E433EC"/>
    <w:rsid w:val="00E43654"/>
    <w:rsid w:val="00E4365E"/>
    <w:rsid w:val="00E4365F"/>
    <w:rsid w:val="00E43B9E"/>
    <w:rsid w:val="00E43F30"/>
    <w:rsid w:val="00E44055"/>
    <w:rsid w:val="00E440BB"/>
    <w:rsid w:val="00E44139"/>
    <w:rsid w:val="00E4435C"/>
    <w:rsid w:val="00E4459C"/>
    <w:rsid w:val="00E4459F"/>
    <w:rsid w:val="00E44642"/>
    <w:rsid w:val="00E446CE"/>
    <w:rsid w:val="00E44D5E"/>
    <w:rsid w:val="00E44F56"/>
    <w:rsid w:val="00E4565E"/>
    <w:rsid w:val="00E45675"/>
    <w:rsid w:val="00E45796"/>
    <w:rsid w:val="00E45872"/>
    <w:rsid w:val="00E45C2A"/>
    <w:rsid w:val="00E45C36"/>
    <w:rsid w:val="00E45C59"/>
    <w:rsid w:val="00E45CCD"/>
    <w:rsid w:val="00E45FA3"/>
    <w:rsid w:val="00E46032"/>
    <w:rsid w:val="00E4615E"/>
    <w:rsid w:val="00E46500"/>
    <w:rsid w:val="00E4679A"/>
    <w:rsid w:val="00E46A5A"/>
    <w:rsid w:val="00E46C91"/>
    <w:rsid w:val="00E46D54"/>
    <w:rsid w:val="00E472F7"/>
    <w:rsid w:val="00E47402"/>
    <w:rsid w:val="00E47453"/>
    <w:rsid w:val="00E4775C"/>
    <w:rsid w:val="00E4798F"/>
    <w:rsid w:val="00E47A01"/>
    <w:rsid w:val="00E47A76"/>
    <w:rsid w:val="00E47C19"/>
    <w:rsid w:val="00E47C20"/>
    <w:rsid w:val="00E47C41"/>
    <w:rsid w:val="00E47C93"/>
    <w:rsid w:val="00E47CE1"/>
    <w:rsid w:val="00E47D3C"/>
    <w:rsid w:val="00E47DCE"/>
    <w:rsid w:val="00E5036C"/>
    <w:rsid w:val="00E504B5"/>
    <w:rsid w:val="00E50C8C"/>
    <w:rsid w:val="00E50DE7"/>
    <w:rsid w:val="00E51169"/>
    <w:rsid w:val="00E51891"/>
    <w:rsid w:val="00E51AB3"/>
    <w:rsid w:val="00E51D42"/>
    <w:rsid w:val="00E51D8E"/>
    <w:rsid w:val="00E51DDD"/>
    <w:rsid w:val="00E51E2A"/>
    <w:rsid w:val="00E5246B"/>
    <w:rsid w:val="00E524CA"/>
    <w:rsid w:val="00E524EF"/>
    <w:rsid w:val="00E52EDD"/>
    <w:rsid w:val="00E52F49"/>
    <w:rsid w:val="00E52FAE"/>
    <w:rsid w:val="00E53115"/>
    <w:rsid w:val="00E53139"/>
    <w:rsid w:val="00E531FC"/>
    <w:rsid w:val="00E533B4"/>
    <w:rsid w:val="00E53403"/>
    <w:rsid w:val="00E53578"/>
    <w:rsid w:val="00E53585"/>
    <w:rsid w:val="00E535E4"/>
    <w:rsid w:val="00E536B0"/>
    <w:rsid w:val="00E536C1"/>
    <w:rsid w:val="00E53731"/>
    <w:rsid w:val="00E538D7"/>
    <w:rsid w:val="00E53AAA"/>
    <w:rsid w:val="00E53C7C"/>
    <w:rsid w:val="00E53E80"/>
    <w:rsid w:val="00E5409F"/>
    <w:rsid w:val="00E541E7"/>
    <w:rsid w:val="00E54309"/>
    <w:rsid w:val="00E54628"/>
    <w:rsid w:val="00E54661"/>
    <w:rsid w:val="00E546BE"/>
    <w:rsid w:val="00E547FF"/>
    <w:rsid w:val="00E54905"/>
    <w:rsid w:val="00E54C3A"/>
    <w:rsid w:val="00E54CAB"/>
    <w:rsid w:val="00E55156"/>
    <w:rsid w:val="00E551B3"/>
    <w:rsid w:val="00E55847"/>
    <w:rsid w:val="00E55D20"/>
    <w:rsid w:val="00E55D22"/>
    <w:rsid w:val="00E55F7A"/>
    <w:rsid w:val="00E5648F"/>
    <w:rsid w:val="00E564AB"/>
    <w:rsid w:val="00E5658E"/>
    <w:rsid w:val="00E566FE"/>
    <w:rsid w:val="00E56928"/>
    <w:rsid w:val="00E56ABC"/>
    <w:rsid w:val="00E56AFC"/>
    <w:rsid w:val="00E573CD"/>
    <w:rsid w:val="00E5760B"/>
    <w:rsid w:val="00E57A13"/>
    <w:rsid w:val="00E57AD8"/>
    <w:rsid w:val="00E57FEA"/>
    <w:rsid w:val="00E60066"/>
    <w:rsid w:val="00E6009A"/>
    <w:rsid w:val="00E601B2"/>
    <w:rsid w:val="00E601E4"/>
    <w:rsid w:val="00E60752"/>
    <w:rsid w:val="00E60859"/>
    <w:rsid w:val="00E60966"/>
    <w:rsid w:val="00E60A4C"/>
    <w:rsid w:val="00E60CCB"/>
    <w:rsid w:val="00E60D30"/>
    <w:rsid w:val="00E610A5"/>
    <w:rsid w:val="00E6117A"/>
    <w:rsid w:val="00E6119C"/>
    <w:rsid w:val="00E612CC"/>
    <w:rsid w:val="00E612D9"/>
    <w:rsid w:val="00E61340"/>
    <w:rsid w:val="00E61580"/>
    <w:rsid w:val="00E61A96"/>
    <w:rsid w:val="00E61BDA"/>
    <w:rsid w:val="00E61DB0"/>
    <w:rsid w:val="00E61F2C"/>
    <w:rsid w:val="00E6252C"/>
    <w:rsid w:val="00E625C1"/>
    <w:rsid w:val="00E626A1"/>
    <w:rsid w:val="00E629C4"/>
    <w:rsid w:val="00E62B60"/>
    <w:rsid w:val="00E62E65"/>
    <w:rsid w:val="00E62FD2"/>
    <w:rsid w:val="00E62FDD"/>
    <w:rsid w:val="00E63400"/>
    <w:rsid w:val="00E6363F"/>
    <w:rsid w:val="00E636CB"/>
    <w:rsid w:val="00E6375F"/>
    <w:rsid w:val="00E63872"/>
    <w:rsid w:val="00E639FA"/>
    <w:rsid w:val="00E63AC1"/>
    <w:rsid w:val="00E63D55"/>
    <w:rsid w:val="00E63DB8"/>
    <w:rsid w:val="00E63E7A"/>
    <w:rsid w:val="00E63EC8"/>
    <w:rsid w:val="00E64178"/>
    <w:rsid w:val="00E642F2"/>
    <w:rsid w:val="00E64826"/>
    <w:rsid w:val="00E64919"/>
    <w:rsid w:val="00E64939"/>
    <w:rsid w:val="00E64C30"/>
    <w:rsid w:val="00E64E25"/>
    <w:rsid w:val="00E64FFF"/>
    <w:rsid w:val="00E65355"/>
    <w:rsid w:val="00E657E8"/>
    <w:rsid w:val="00E659C7"/>
    <w:rsid w:val="00E65ADA"/>
    <w:rsid w:val="00E65BFC"/>
    <w:rsid w:val="00E65E56"/>
    <w:rsid w:val="00E65F27"/>
    <w:rsid w:val="00E66067"/>
    <w:rsid w:val="00E6606B"/>
    <w:rsid w:val="00E6615E"/>
    <w:rsid w:val="00E66665"/>
    <w:rsid w:val="00E66A78"/>
    <w:rsid w:val="00E66F88"/>
    <w:rsid w:val="00E67124"/>
    <w:rsid w:val="00E67212"/>
    <w:rsid w:val="00E6740B"/>
    <w:rsid w:val="00E674B6"/>
    <w:rsid w:val="00E67578"/>
    <w:rsid w:val="00E678A1"/>
    <w:rsid w:val="00E67D5D"/>
    <w:rsid w:val="00E702CF"/>
    <w:rsid w:val="00E702EC"/>
    <w:rsid w:val="00E70891"/>
    <w:rsid w:val="00E7092A"/>
    <w:rsid w:val="00E70ABA"/>
    <w:rsid w:val="00E70C3E"/>
    <w:rsid w:val="00E70E75"/>
    <w:rsid w:val="00E70F9A"/>
    <w:rsid w:val="00E7127C"/>
    <w:rsid w:val="00E71401"/>
    <w:rsid w:val="00E71512"/>
    <w:rsid w:val="00E7169B"/>
    <w:rsid w:val="00E716B7"/>
    <w:rsid w:val="00E717F3"/>
    <w:rsid w:val="00E71A26"/>
    <w:rsid w:val="00E71A7A"/>
    <w:rsid w:val="00E71C43"/>
    <w:rsid w:val="00E71D7F"/>
    <w:rsid w:val="00E71E6C"/>
    <w:rsid w:val="00E71F1F"/>
    <w:rsid w:val="00E71F37"/>
    <w:rsid w:val="00E72130"/>
    <w:rsid w:val="00E72145"/>
    <w:rsid w:val="00E721D1"/>
    <w:rsid w:val="00E72360"/>
    <w:rsid w:val="00E72555"/>
    <w:rsid w:val="00E72611"/>
    <w:rsid w:val="00E72694"/>
    <w:rsid w:val="00E727F2"/>
    <w:rsid w:val="00E7281B"/>
    <w:rsid w:val="00E72836"/>
    <w:rsid w:val="00E728B0"/>
    <w:rsid w:val="00E7292A"/>
    <w:rsid w:val="00E72947"/>
    <w:rsid w:val="00E729EF"/>
    <w:rsid w:val="00E72A00"/>
    <w:rsid w:val="00E72CF0"/>
    <w:rsid w:val="00E7306D"/>
    <w:rsid w:val="00E730FA"/>
    <w:rsid w:val="00E734D5"/>
    <w:rsid w:val="00E73532"/>
    <w:rsid w:val="00E73647"/>
    <w:rsid w:val="00E736C4"/>
    <w:rsid w:val="00E736C7"/>
    <w:rsid w:val="00E736D5"/>
    <w:rsid w:val="00E73754"/>
    <w:rsid w:val="00E737D7"/>
    <w:rsid w:val="00E739E9"/>
    <w:rsid w:val="00E73C9A"/>
    <w:rsid w:val="00E73E53"/>
    <w:rsid w:val="00E74163"/>
    <w:rsid w:val="00E741B6"/>
    <w:rsid w:val="00E74234"/>
    <w:rsid w:val="00E74578"/>
    <w:rsid w:val="00E74594"/>
    <w:rsid w:val="00E7463A"/>
    <w:rsid w:val="00E74800"/>
    <w:rsid w:val="00E74875"/>
    <w:rsid w:val="00E7495E"/>
    <w:rsid w:val="00E74BCA"/>
    <w:rsid w:val="00E74BF4"/>
    <w:rsid w:val="00E74CDF"/>
    <w:rsid w:val="00E74E23"/>
    <w:rsid w:val="00E754C0"/>
    <w:rsid w:val="00E7569F"/>
    <w:rsid w:val="00E7588D"/>
    <w:rsid w:val="00E75B46"/>
    <w:rsid w:val="00E75B5B"/>
    <w:rsid w:val="00E75E4C"/>
    <w:rsid w:val="00E75F24"/>
    <w:rsid w:val="00E75F49"/>
    <w:rsid w:val="00E76096"/>
    <w:rsid w:val="00E76371"/>
    <w:rsid w:val="00E7667E"/>
    <w:rsid w:val="00E76793"/>
    <w:rsid w:val="00E76B87"/>
    <w:rsid w:val="00E76D2B"/>
    <w:rsid w:val="00E76F17"/>
    <w:rsid w:val="00E77123"/>
    <w:rsid w:val="00E772D3"/>
    <w:rsid w:val="00E7746E"/>
    <w:rsid w:val="00E77676"/>
    <w:rsid w:val="00E7768F"/>
    <w:rsid w:val="00E776C2"/>
    <w:rsid w:val="00E77894"/>
    <w:rsid w:val="00E778B6"/>
    <w:rsid w:val="00E77C07"/>
    <w:rsid w:val="00E77E00"/>
    <w:rsid w:val="00E77E10"/>
    <w:rsid w:val="00E77F2E"/>
    <w:rsid w:val="00E80106"/>
    <w:rsid w:val="00E80115"/>
    <w:rsid w:val="00E80367"/>
    <w:rsid w:val="00E80378"/>
    <w:rsid w:val="00E804E1"/>
    <w:rsid w:val="00E80549"/>
    <w:rsid w:val="00E808C6"/>
    <w:rsid w:val="00E8099F"/>
    <w:rsid w:val="00E80B2F"/>
    <w:rsid w:val="00E80C3B"/>
    <w:rsid w:val="00E80E0E"/>
    <w:rsid w:val="00E80F11"/>
    <w:rsid w:val="00E80FDD"/>
    <w:rsid w:val="00E81353"/>
    <w:rsid w:val="00E81385"/>
    <w:rsid w:val="00E8158A"/>
    <w:rsid w:val="00E81613"/>
    <w:rsid w:val="00E817BC"/>
    <w:rsid w:val="00E81804"/>
    <w:rsid w:val="00E81A8B"/>
    <w:rsid w:val="00E81E82"/>
    <w:rsid w:val="00E81E9C"/>
    <w:rsid w:val="00E821B2"/>
    <w:rsid w:val="00E82416"/>
    <w:rsid w:val="00E82588"/>
    <w:rsid w:val="00E8267D"/>
    <w:rsid w:val="00E82866"/>
    <w:rsid w:val="00E82965"/>
    <w:rsid w:val="00E82B80"/>
    <w:rsid w:val="00E82D12"/>
    <w:rsid w:val="00E82DE6"/>
    <w:rsid w:val="00E8300C"/>
    <w:rsid w:val="00E8349A"/>
    <w:rsid w:val="00E836BB"/>
    <w:rsid w:val="00E83773"/>
    <w:rsid w:val="00E83785"/>
    <w:rsid w:val="00E837EA"/>
    <w:rsid w:val="00E839F1"/>
    <w:rsid w:val="00E83A20"/>
    <w:rsid w:val="00E83B62"/>
    <w:rsid w:val="00E83BDC"/>
    <w:rsid w:val="00E83D5E"/>
    <w:rsid w:val="00E83DF0"/>
    <w:rsid w:val="00E83FE9"/>
    <w:rsid w:val="00E840C8"/>
    <w:rsid w:val="00E84131"/>
    <w:rsid w:val="00E84270"/>
    <w:rsid w:val="00E844AD"/>
    <w:rsid w:val="00E8462D"/>
    <w:rsid w:val="00E84731"/>
    <w:rsid w:val="00E84B87"/>
    <w:rsid w:val="00E84F78"/>
    <w:rsid w:val="00E85098"/>
    <w:rsid w:val="00E85529"/>
    <w:rsid w:val="00E85640"/>
    <w:rsid w:val="00E859CD"/>
    <w:rsid w:val="00E85A18"/>
    <w:rsid w:val="00E85B73"/>
    <w:rsid w:val="00E85DA7"/>
    <w:rsid w:val="00E86ACA"/>
    <w:rsid w:val="00E86D53"/>
    <w:rsid w:val="00E86F5C"/>
    <w:rsid w:val="00E86FC6"/>
    <w:rsid w:val="00E87001"/>
    <w:rsid w:val="00E87246"/>
    <w:rsid w:val="00E8759D"/>
    <w:rsid w:val="00E875C8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047"/>
    <w:rsid w:val="00E90166"/>
    <w:rsid w:val="00E903A1"/>
    <w:rsid w:val="00E90CF4"/>
    <w:rsid w:val="00E90DEA"/>
    <w:rsid w:val="00E90E94"/>
    <w:rsid w:val="00E9118D"/>
    <w:rsid w:val="00E91361"/>
    <w:rsid w:val="00E918ED"/>
    <w:rsid w:val="00E91949"/>
    <w:rsid w:val="00E91F11"/>
    <w:rsid w:val="00E92091"/>
    <w:rsid w:val="00E92216"/>
    <w:rsid w:val="00E925D6"/>
    <w:rsid w:val="00E928F7"/>
    <w:rsid w:val="00E92A59"/>
    <w:rsid w:val="00E92C7F"/>
    <w:rsid w:val="00E92CFA"/>
    <w:rsid w:val="00E92F6A"/>
    <w:rsid w:val="00E93087"/>
    <w:rsid w:val="00E9362E"/>
    <w:rsid w:val="00E93678"/>
    <w:rsid w:val="00E93715"/>
    <w:rsid w:val="00E937A1"/>
    <w:rsid w:val="00E93B7F"/>
    <w:rsid w:val="00E93D60"/>
    <w:rsid w:val="00E94015"/>
    <w:rsid w:val="00E942F2"/>
    <w:rsid w:val="00E9444B"/>
    <w:rsid w:val="00E9479B"/>
    <w:rsid w:val="00E9481B"/>
    <w:rsid w:val="00E94BB3"/>
    <w:rsid w:val="00E94D42"/>
    <w:rsid w:val="00E94EC4"/>
    <w:rsid w:val="00E95424"/>
    <w:rsid w:val="00E955A5"/>
    <w:rsid w:val="00E95730"/>
    <w:rsid w:val="00E958F4"/>
    <w:rsid w:val="00E959C8"/>
    <w:rsid w:val="00E95A64"/>
    <w:rsid w:val="00E95ADC"/>
    <w:rsid w:val="00E95BBF"/>
    <w:rsid w:val="00E95BE5"/>
    <w:rsid w:val="00E95C45"/>
    <w:rsid w:val="00E95CBB"/>
    <w:rsid w:val="00E95FA5"/>
    <w:rsid w:val="00E96074"/>
    <w:rsid w:val="00E960B6"/>
    <w:rsid w:val="00E9620F"/>
    <w:rsid w:val="00E964C4"/>
    <w:rsid w:val="00E964EB"/>
    <w:rsid w:val="00E966A9"/>
    <w:rsid w:val="00E966AC"/>
    <w:rsid w:val="00E966F9"/>
    <w:rsid w:val="00E96923"/>
    <w:rsid w:val="00E96AE1"/>
    <w:rsid w:val="00E96C01"/>
    <w:rsid w:val="00E96E00"/>
    <w:rsid w:val="00E96E96"/>
    <w:rsid w:val="00E96F04"/>
    <w:rsid w:val="00E96F3B"/>
    <w:rsid w:val="00E9717B"/>
    <w:rsid w:val="00E97275"/>
    <w:rsid w:val="00E97998"/>
    <w:rsid w:val="00E979BC"/>
    <w:rsid w:val="00E97AD3"/>
    <w:rsid w:val="00EA01B7"/>
    <w:rsid w:val="00EA01C6"/>
    <w:rsid w:val="00EA0782"/>
    <w:rsid w:val="00EA0947"/>
    <w:rsid w:val="00EA0AED"/>
    <w:rsid w:val="00EA0B2A"/>
    <w:rsid w:val="00EA0C4C"/>
    <w:rsid w:val="00EA0DE3"/>
    <w:rsid w:val="00EA1046"/>
    <w:rsid w:val="00EA127B"/>
    <w:rsid w:val="00EA15A1"/>
    <w:rsid w:val="00EA161F"/>
    <w:rsid w:val="00EA1857"/>
    <w:rsid w:val="00EA1A49"/>
    <w:rsid w:val="00EA1E09"/>
    <w:rsid w:val="00EA214E"/>
    <w:rsid w:val="00EA2159"/>
    <w:rsid w:val="00EA2211"/>
    <w:rsid w:val="00EA229B"/>
    <w:rsid w:val="00EA23ED"/>
    <w:rsid w:val="00EA258B"/>
    <w:rsid w:val="00EA2848"/>
    <w:rsid w:val="00EA28D3"/>
    <w:rsid w:val="00EA2BAD"/>
    <w:rsid w:val="00EA2C81"/>
    <w:rsid w:val="00EA2F6D"/>
    <w:rsid w:val="00EA3039"/>
    <w:rsid w:val="00EA318E"/>
    <w:rsid w:val="00EA319F"/>
    <w:rsid w:val="00EA32BD"/>
    <w:rsid w:val="00EA3990"/>
    <w:rsid w:val="00EA3EE4"/>
    <w:rsid w:val="00EA4071"/>
    <w:rsid w:val="00EA40C4"/>
    <w:rsid w:val="00EA414C"/>
    <w:rsid w:val="00EA42F2"/>
    <w:rsid w:val="00EA442F"/>
    <w:rsid w:val="00EA455A"/>
    <w:rsid w:val="00EA45AF"/>
    <w:rsid w:val="00EA47D1"/>
    <w:rsid w:val="00EA4AA1"/>
    <w:rsid w:val="00EA4AD1"/>
    <w:rsid w:val="00EA4BB7"/>
    <w:rsid w:val="00EA4C26"/>
    <w:rsid w:val="00EA4CA2"/>
    <w:rsid w:val="00EA5029"/>
    <w:rsid w:val="00EA525A"/>
    <w:rsid w:val="00EA53C7"/>
    <w:rsid w:val="00EA5728"/>
    <w:rsid w:val="00EA57F7"/>
    <w:rsid w:val="00EA586B"/>
    <w:rsid w:val="00EA5B33"/>
    <w:rsid w:val="00EA5B68"/>
    <w:rsid w:val="00EA612F"/>
    <w:rsid w:val="00EA62B0"/>
    <w:rsid w:val="00EA658C"/>
    <w:rsid w:val="00EA6647"/>
    <w:rsid w:val="00EA6721"/>
    <w:rsid w:val="00EA675A"/>
    <w:rsid w:val="00EA6AD6"/>
    <w:rsid w:val="00EA6C34"/>
    <w:rsid w:val="00EA6CE3"/>
    <w:rsid w:val="00EA6D28"/>
    <w:rsid w:val="00EA6E4B"/>
    <w:rsid w:val="00EA6FAB"/>
    <w:rsid w:val="00EA71A7"/>
    <w:rsid w:val="00EA7366"/>
    <w:rsid w:val="00EA736F"/>
    <w:rsid w:val="00EA744D"/>
    <w:rsid w:val="00EA760C"/>
    <w:rsid w:val="00EA7711"/>
    <w:rsid w:val="00EA7904"/>
    <w:rsid w:val="00EA7D20"/>
    <w:rsid w:val="00EA7EF8"/>
    <w:rsid w:val="00EA7F51"/>
    <w:rsid w:val="00EA7FAD"/>
    <w:rsid w:val="00EA7FCF"/>
    <w:rsid w:val="00EB00C9"/>
    <w:rsid w:val="00EB02ED"/>
    <w:rsid w:val="00EB0305"/>
    <w:rsid w:val="00EB033C"/>
    <w:rsid w:val="00EB0472"/>
    <w:rsid w:val="00EB0642"/>
    <w:rsid w:val="00EB0707"/>
    <w:rsid w:val="00EB0AC8"/>
    <w:rsid w:val="00EB0FA0"/>
    <w:rsid w:val="00EB10C5"/>
    <w:rsid w:val="00EB115E"/>
    <w:rsid w:val="00EB133F"/>
    <w:rsid w:val="00EB1532"/>
    <w:rsid w:val="00EB1561"/>
    <w:rsid w:val="00EB1619"/>
    <w:rsid w:val="00EB1730"/>
    <w:rsid w:val="00EB184A"/>
    <w:rsid w:val="00EB1BEB"/>
    <w:rsid w:val="00EB1D95"/>
    <w:rsid w:val="00EB1ED7"/>
    <w:rsid w:val="00EB244E"/>
    <w:rsid w:val="00EB249B"/>
    <w:rsid w:val="00EB2743"/>
    <w:rsid w:val="00EB27BC"/>
    <w:rsid w:val="00EB2A0F"/>
    <w:rsid w:val="00EB2AB1"/>
    <w:rsid w:val="00EB2B38"/>
    <w:rsid w:val="00EB2BE5"/>
    <w:rsid w:val="00EB2D2A"/>
    <w:rsid w:val="00EB2D4F"/>
    <w:rsid w:val="00EB30F6"/>
    <w:rsid w:val="00EB346E"/>
    <w:rsid w:val="00EB3542"/>
    <w:rsid w:val="00EB35B2"/>
    <w:rsid w:val="00EB3B73"/>
    <w:rsid w:val="00EB3E24"/>
    <w:rsid w:val="00EB3E47"/>
    <w:rsid w:val="00EB3E52"/>
    <w:rsid w:val="00EB4002"/>
    <w:rsid w:val="00EB418C"/>
    <w:rsid w:val="00EB435E"/>
    <w:rsid w:val="00EB44E9"/>
    <w:rsid w:val="00EB4573"/>
    <w:rsid w:val="00EB47DA"/>
    <w:rsid w:val="00EB47F4"/>
    <w:rsid w:val="00EB4805"/>
    <w:rsid w:val="00EB4A43"/>
    <w:rsid w:val="00EB4AE5"/>
    <w:rsid w:val="00EB4B4F"/>
    <w:rsid w:val="00EB4B78"/>
    <w:rsid w:val="00EB4C75"/>
    <w:rsid w:val="00EB4D05"/>
    <w:rsid w:val="00EB50A8"/>
    <w:rsid w:val="00EB5160"/>
    <w:rsid w:val="00EB5181"/>
    <w:rsid w:val="00EB518D"/>
    <w:rsid w:val="00EB563B"/>
    <w:rsid w:val="00EB58E9"/>
    <w:rsid w:val="00EB60A7"/>
    <w:rsid w:val="00EB6239"/>
    <w:rsid w:val="00EB65B1"/>
    <w:rsid w:val="00EB65B8"/>
    <w:rsid w:val="00EB682A"/>
    <w:rsid w:val="00EB6D5C"/>
    <w:rsid w:val="00EB6DD3"/>
    <w:rsid w:val="00EB6FA0"/>
    <w:rsid w:val="00EB716F"/>
    <w:rsid w:val="00EB71D7"/>
    <w:rsid w:val="00EB71DC"/>
    <w:rsid w:val="00EB723F"/>
    <w:rsid w:val="00EB73B1"/>
    <w:rsid w:val="00EB75FC"/>
    <w:rsid w:val="00EB761D"/>
    <w:rsid w:val="00EB7791"/>
    <w:rsid w:val="00EB77C4"/>
    <w:rsid w:val="00EB784D"/>
    <w:rsid w:val="00EB78A2"/>
    <w:rsid w:val="00EB7B4F"/>
    <w:rsid w:val="00EB7E50"/>
    <w:rsid w:val="00EB7FF9"/>
    <w:rsid w:val="00EC03E3"/>
    <w:rsid w:val="00EC0498"/>
    <w:rsid w:val="00EC0983"/>
    <w:rsid w:val="00EC0BEF"/>
    <w:rsid w:val="00EC0EC1"/>
    <w:rsid w:val="00EC0F4A"/>
    <w:rsid w:val="00EC1286"/>
    <w:rsid w:val="00EC12FB"/>
    <w:rsid w:val="00EC13C5"/>
    <w:rsid w:val="00EC158B"/>
    <w:rsid w:val="00EC17C0"/>
    <w:rsid w:val="00EC192D"/>
    <w:rsid w:val="00EC19BD"/>
    <w:rsid w:val="00EC1A3B"/>
    <w:rsid w:val="00EC1ABA"/>
    <w:rsid w:val="00EC1BFC"/>
    <w:rsid w:val="00EC1E4A"/>
    <w:rsid w:val="00EC1F56"/>
    <w:rsid w:val="00EC2914"/>
    <w:rsid w:val="00EC2A6A"/>
    <w:rsid w:val="00EC2CCF"/>
    <w:rsid w:val="00EC3151"/>
    <w:rsid w:val="00EC3233"/>
    <w:rsid w:val="00EC3235"/>
    <w:rsid w:val="00EC3477"/>
    <w:rsid w:val="00EC3604"/>
    <w:rsid w:val="00EC363E"/>
    <w:rsid w:val="00EC36C2"/>
    <w:rsid w:val="00EC3DD6"/>
    <w:rsid w:val="00EC412E"/>
    <w:rsid w:val="00EC41BB"/>
    <w:rsid w:val="00EC46AC"/>
    <w:rsid w:val="00EC46CF"/>
    <w:rsid w:val="00EC4A22"/>
    <w:rsid w:val="00EC4AB2"/>
    <w:rsid w:val="00EC4D38"/>
    <w:rsid w:val="00EC4F58"/>
    <w:rsid w:val="00EC5288"/>
    <w:rsid w:val="00EC52E4"/>
    <w:rsid w:val="00EC56A9"/>
    <w:rsid w:val="00EC5878"/>
    <w:rsid w:val="00EC5929"/>
    <w:rsid w:val="00EC603B"/>
    <w:rsid w:val="00EC627A"/>
    <w:rsid w:val="00EC6312"/>
    <w:rsid w:val="00EC648D"/>
    <w:rsid w:val="00EC66CF"/>
    <w:rsid w:val="00EC6929"/>
    <w:rsid w:val="00EC6AEB"/>
    <w:rsid w:val="00EC6BF1"/>
    <w:rsid w:val="00EC6CC0"/>
    <w:rsid w:val="00EC6DA8"/>
    <w:rsid w:val="00EC6E61"/>
    <w:rsid w:val="00EC6EA7"/>
    <w:rsid w:val="00EC707D"/>
    <w:rsid w:val="00EC7099"/>
    <w:rsid w:val="00EC71F3"/>
    <w:rsid w:val="00EC77B5"/>
    <w:rsid w:val="00EC786F"/>
    <w:rsid w:val="00EC79AF"/>
    <w:rsid w:val="00EC79EA"/>
    <w:rsid w:val="00EC7A4D"/>
    <w:rsid w:val="00EC7CFD"/>
    <w:rsid w:val="00EC7D4B"/>
    <w:rsid w:val="00EC7E40"/>
    <w:rsid w:val="00ED008F"/>
    <w:rsid w:val="00ED017B"/>
    <w:rsid w:val="00ED029B"/>
    <w:rsid w:val="00ED02BD"/>
    <w:rsid w:val="00ED08BC"/>
    <w:rsid w:val="00ED0B00"/>
    <w:rsid w:val="00ED0BD5"/>
    <w:rsid w:val="00ED0D47"/>
    <w:rsid w:val="00ED0D50"/>
    <w:rsid w:val="00ED0FFC"/>
    <w:rsid w:val="00ED10FB"/>
    <w:rsid w:val="00ED1726"/>
    <w:rsid w:val="00ED1BC3"/>
    <w:rsid w:val="00ED1EF2"/>
    <w:rsid w:val="00ED2107"/>
    <w:rsid w:val="00ED229F"/>
    <w:rsid w:val="00ED24D8"/>
    <w:rsid w:val="00ED2694"/>
    <w:rsid w:val="00ED27EF"/>
    <w:rsid w:val="00ED2E53"/>
    <w:rsid w:val="00ED2E96"/>
    <w:rsid w:val="00ED2EBE"/>
    <w:rsid w:val="00ED2ECC"/>
    <w:rsid w:val="00ED2F4F"/>
    <w:rsid w:val="00ED304A"/>
    <w:rsid w:val="00ED311A"/>
    <w:rsid w:val="00ED3298"/>
    <w:rsid w:val="00ED355E"/>
    <w:rsid w:val="00ED39DB"/>
    <w:rsid w:val="00ED3A8C"/>
    <w:rsid w:val="00ED3B42"/>
    <w:rsid w:val="00ED3BC4"/>
    <w:rsid w:val="00ED3C1A"/>
    <w:rsid w:val="00ED3C6C"/>
    <w:rsid w:val="00ED3E72"/>
    <w:rsid w:val="00ED3EC3"/>
    <w:rsid w:val="00ED3ECD"/>
    <w:rsid w:val="00ED41F9"/>
    <w:rsid w:val="00ED4316"/>
    <w:rsid w:val="00ED4AE0"/>
    <w:rsid w:val="00ED4BBC"/>
    <w:rsid w:val="00ED4BEC"/>
    <w:rsid w:val="00ED5008"/>
    <w:rsid w:val="00ED5167"/>
    <w:rsid w:val="00ED51E0"/>
    <w:rsid w:val="00ED530B"/>
    <w:rsid w:val="00ED5331"/>
    <w:rsid w:val="00ED5695"/>
    <w:rsid w:val="00ED57B5"/>
    <w:rsid w:val="00ED57F3"/>
    <w:rsid w:val="00ED5B10"/>
    <w:rsid w:val="00ED5C97"/>
    <w:rsid w:val="00ED5C98"/>
    <w:rsid w:val="00ED5F4B"/>
    <w:rsid w:val="00ED6120"/>
    <w:rsid w:val="00ED622D"/>
    <w:rsid w:val="00ED6274"/>
    <w:rsid w:val="00ED62C1"/>
    <w:rsid w:val="00ED6648"/>
    <w:rsid w:val="00ED6716"/>
    <w:rsid w:val="00ED67FE"/>
    <w:rsid w:val="00ED6972"/>
    <w:rsid w:val="00ED69C4"/>
    <w:rsid w:val="00ED6A39"/>
    <w:rsid w:val="00ED6ABD"/>
    <w:rsid w:val="00ED6C60"/>
    <w:rsid w:val="00ED6D66"/>
    <w:rsid w:val="00ED6E9B"/>
    <w:rsid w:val="00ED6ED6"/>
    <w:rsid w:val="00ED702A"/>
    <w:rsid w:val="00ED7181"/>
    <w:rsid w:val="00ED7404"/>
    <w:rsid w:val="00ED74C7"/>
    <w:rsid w:val="00ED752B"/>
    <w:rsid w:val="00ED7567"/>
    <w:rsid w:val="00ED75D1"/>
    <w:rsid w:val="00ED7717"/>
    <w:rsid w:val="00ED780F"/>
    <w:rsid w:val="00ED79B5"/>
    <w:rsid w:val="00ED7E95"/>
    <w:rsid w:val="00ED7ECE"/>
    <w:rsid w:val="00ED7ED3"/>
    <w:rsid w:val="00ED7F31"/>
    <w:rsid w:val="00ED7F5D"/>
    <w:rsid w:val="00EE0103"/>
    <w:rsid w:val="00EE023B"/>
    <w:rsid w:val="00EE05E9"/>
    <w:rsid w:val="00EE068C"/>
    <w:rsid w:val="00EE09BF"/>
    <w:rsid w:val="00EE0A47"/>
    <w:rsid w:val="00EE0A82"/>
    <w:rsid w:val="00EE0AEA"/>
    <w:rsid w:val="00EE0D86"/>
    <w:rsid w:val="00EE0F35"/>
    <w:rsid w:val="00EE0FAB"/>
    <w:rsid w:val="00EE14DF"/>
    <w:rsid w:val="00EE150A"/>
    <w:rsid w:val="00EE15B4"/>
    <w:rsid w:val="00EE177C"/>
    <w:rsid w:val="00EE18BC"/>
    <w:rsid w:val="00EE1918"/>
    <w:rsid w:val="00EE19FE"/>
    <w:rsid w:val="00EE1CC1"/>
    <w:rsid w:val="00EE214A"/>
    <w:rsid w:val="00EE21E3"/>
    <w:rsid w:val="00EE23BB"/>
    <w:rsid w:val="00EE247D"/>
    <w:rsid w:val="00EE2607"/>
    <w:rsid w:val="00EE29BA"/>
    <w:rsid w:val="00EE2A19"/>
    <w:rsid w:val="00EE2B72"/>
    <w:rsid w:val="00EE2FCE"/>
    <w:rsid w:val="00EE30F3"/>
    <w:rsid w:val="00EE313E"/>
    <w:rsid w:val="00EE342F"/>
    <w:rsid w:val="00EE3549"/>
    <w:rsid w:val="00EE379B"/>
    <w:rsid w:val="00EE3A16"/>
    <w:rsid w:val="00EE3A9E"/>
    <w:rsid w:val="00EE3B83"/>
    <w:rsid w:val="00EE3BE1"/>
    <w:rsid w:val="00EE3CD6"/>
    <w:rsid w:val="00EE4055"/>
    <w:rsid w:val="00EE4182"/>
    <w:rsid w:val="00EE42DD"/>
    <w:rsid w:val="00EE43D6"/>
    <w:rsid w:val="00EE44E3"/>
    <w:rsid w:val="00EE48A9"/>
    <w:rsid w:val="00EE4958"/>
    <w:rsid w:val="00EE4A0C"/>
    <w:rsid w:val="00EE4ADD"/>
    <w:rsid w:val="00EE4B1A"/>
    <w:rsid w:val="00EE4B35"/>
    <w:rsid w:val="00EE5048"/>
    <w:rsid w:val="00EE5106"/>
    <w:rsid w:val="00EE5252"/>
    <w:rsid w:val="00EE5290"/>
    <w:rsid w:val="00EE5658"/>
    <w:rsid w:val="00EE59CF"/>
    <w:rsid w:val="00EE5C43"/>
    <w:rsid w:val="00EE5DB6"/>
    <w:rsid w:val="00EE5E28"/>
    <w:rsid w:val="00EE62F9"/>
    <w:rsid w:val="00EE6486"/>
    <w:rsid w:val="00EE64A8"/>
    <w:rsid w:val="00EE66C0"/>
    <w:rsid w:val="00EE6809"/>
    <w:rsid w:val="00EE6E46"/>
    <w:rsid w:val="00EE6FE9"/>
    <w:rsid w:val="00EE70EB"/>
    <w:rsid w:val="00EE70FE"/>
    <w:rsid w:val="00EE710F"/>
    <w:rsid w:val="00EE7355"/>
    <w:rsid w:val="00EE736C"/>
    <w:rsid w:val="00EE742B"/>
    <w:rsid w:val="00EE745C"/>
    <w:rsid w:val="00EE7510"/>
    <w:rsid w:val="00EE7624"/>
    <w:rsid w:val="00EE7698"/>
    <w:rsid w:val="00EE7936"/>
    <w:rsid w:val="00EE7965"/>
    <w:rsid w:val="00EE7F05"/>
    <w:rsid w:val="00EF01AD"/>
    <w:rsid w:val="00EF0362"/>
    <w:rsid w:val="00EF0A15"/>
    <w:rsid w:val="00EF0A53"/>
    <w:rsid w:val="00EF0AA1"/>
    <w:rsid w:val="00EF0B7F"/>
    <w:rsid w:val="00EF0F62"/>
    <w:rsid w:val="00EF114F"/>
    <w:rsid w:val="00EF1330"/>
    <w:rsid w:val="00EF1405"/>
    <w:rsid w:val="00EF1B83"/>
    <w:rsid w:val="00EF1F4E"/>
    <w:rsid w:val="00EF20C6"/>
    <w:rsid w:val="00EF215A"/>
    <w:rsid w:val="00EF2613"/>
    <w:rsid w:val="00EF28B1"/>
    <w:rsid w:val="00EF291A"/>
    <w:rsid w:val="00EF2F8A"/>
    <w:rsid w:val="00EF30CD"/>
    <w:rsid w:val="00EF30F5"/>
    <w:rsid w:val="00EF3109"/>
    <w:rsid w:val="00EF3145"/>
    <w:rsid w:val="00EF35B2"/>
    <w:rsid w:val="00EF3679"/>
    <w:rsid w:val="00EF373C"/>
    <w:rsid w:val="00EF3911"/>
    <w:rsid w:val="00EF3B37"/>
    <w:rsid w:val="00EF3DC3"/>
    <w:rsid w:val="00EF40CF"/>
    <w:rsid w:val="00EF4124"/>
    <w:rsid w:val="00EF416F"/>
    <w:rsid w:val="00EF44F5"/>
    <w:rsid w:val="00EF4646"/>
    <w:rsid w:val="00EF4773"/>
    <w:rsid w:val="00EF4947"/>
    <w:rsid w:val="00EF4B00"/>
    <w:rsid w:val="00EF4CC6"/>
    <w:rsid w:val="00EF4E61"/>
    <w:rsid w:val="00EF5154"/>
    <w:rsid w:val="00EF533B"/>
    <w:rsid w:val="00EF53B4"/>
    <w:rsid w:val="00EF56DA"/>
    <w:rsid w:val="00EF58AA"/>
    <w:rsid w:val="00EF5AC8"/>
    <w:rsid w:val="00EF5D0A"/>
    <w:rsid w:val="00EF5D25"/>
    <w:rsid w:val="00EF5DDF"/>
    <w:rsid w:val="00EF5E4F"/>
    <w:rsid w:val="00EF5E79"/>
    <w:rsid w:val="00EF60A3"/>
    <w:rsid w:val="00EF60C2"/>
    <w:rsid w:val="00EF6383"/>
    <w:rsid w:val="00EF6480"/>
    <w:rsid w:val="00EF64C1"/>
    <w:rsid w:val="00EF69B5"/>
    <w:rsid w:val="00EF6A1C"/>
    <w:rsid w:val="00EF6AB6"/>
    <w:rsid w:val="00EF6C21"/>
    <w:rsid w:val="00EF735C"/>
    <w:rsid w:val="00EF7625"/>
    <w:rsid w:val="00EF797D"/>
    <w:rsid w:val="00EF79DB"/>
    <w:rsid w:val="00EF7A29"/>
    <w:rsid w:val="00EF7BA3"/>
    <w:rsid w:val="00EF7DEA"/>
    <w:rsid w:val="00EF7E34"/>
    <w:rsid w:val="00EF7ED3"/>
    <w:rsid w:val="00F00111"/>
    <w:rsid w:val="00F0033C"/>
    <w:rsid w:val="00F004D8"/>
    <w:rsid w:val="00F00539"/>
    <w:rsid w:val="00F00971"/>
    <w:rsid w:val="00F00A15"/>
    <w:rsid w:val="00F00BC0"/>
    <w:rsid w:val="00F00C80"/>
    <w:rsid w:val="00F00DE1"/>
    <w:rsid w:val="00F00EA8"/>
    <w:rsid w:val="00F00FF1"/>
    <w:rsid w:val="00F01115"/>
    <w:rsid w:val="00F0112C"/>
    <w:rsid w:val="00F0118E"/>
    <w:rsid w:val="00F011F6"/>
    <w:rsid w:val="00F01400"/>
    <w:rsid w:val="00F016B6"/>
    <w:rsid w:val="00F016F1"/>
    <w:rsid w:val="00F01841"/>
    <w:rsid w:val="00F01C8D"/>
    <w:rsid w:val="00F01DB0"/>
    <w:rsid w:val="00F020E1"/>
    <w:rsid w:val="00F02128"/>
    <w:rsid w:val="00F021DD"/>
    <w:rsid w:val="00F022DF"/>
    <w:rsid w:val="00F0233B"/>
    <w:rsid w:val="00F023A6"/>
    <w:rsid w:val="00F02675"/>
    <w:rsid w:val="00F02875"/>
    <w:rsid w:val="00F029A0"/>
    <w:rsid w:val="00F02B04"/>
    <w:rsid w:val="00F02B9B"/>
    <w:rsid w:val="00F02C29"/>
    <w:rsid w:val="00F03162"/>
    <w:rsid w:val="00F0333B"/>
    <w:rsid w:val="00F034F6"/>
    <w:rsid w:val="00F035C6"/>
    <w:rsid w:val="00F035E9"/>
    <w:rsid w:val="00F036AA"/>
    <w:rsid w:val="00F03921"/>
    <w:rsid w:val="00F039B2"/>
    <w:rsid w:val="00F040C3"/>
    <w:rsid w:val="00F041D6"/>
    <w:rsid w:val="00F0455A"/>
    <w:rsid w:val="00F04584"/>
    <w:rsid w:val="00F046E2"/>
    <w:rsid w:val="00F047D4"/>
    <w:rsid w:val="00F04900"/>
    <w:rsid w:val="00F04963"/>
    <w:rsid w:val="00F04A9B"/>
    <w:rsid w:val="00F04B78"/>
    <w:rsid w:val="00F04E59"/>
    <w:rsid w:val="00F05174"/>
    <w:rsid w:val="00F051CD"/>
    <w:rsid w:val="00F05401"/>
    <w:rsid w:val="00F0542B"/>
    <w:rsid w:val="00F056EF"/>
    <w:rsid w:val="00F05767"/>
    <w:rsid w:val="00F057FC"/>
    <w:rsid w:val="00F0598C"/>
    <w:rsid w:val="00F05A0E"/>
    <w:rsid w:val="00F05B55"/>
    <w:rsid w:val="00F05CBD"/>
    <w:rsid w:val="00F05F3E"/>
    <w:rsid w:val="00F06112"/>
    <w:rsid w:val="00F062A4"/>
    <w:rsid w:val="00F062D0"/>
    <w:rsid w:val="00F06578"/>
    <w:rsid w:val="00F06588"/>
    <w:rsid w:val="00F067C7"/>
    <w:rsid w:val="00F06811"/>
    <w:rsid w:val="00F06909"/>
    <w:rsid w:val="00F069D4"/>
    <w:rsid w:val="00F06AEE"/>
    <w:rsid w:val="00F06BBA"/>
    <w:rsid w:val="00F06FC8"/>
    <w:rsid w:val="00F07191"/>
    <w:rsid w:val="00F07571"/>
    <w:rsid w:val="00F075BA"/>
    <w:rsid w:val="00F07868"/>
    <w:rsid w:val="00F07AD4"/>
    <w:rsid w:val="00F07BD5"/>
    <w:rsid w:val="00F10287"/>
    <w:rsid w:val="00F107E9"/>
    <w:rsid w:val="00F10ACF"/>
    <w:rsid w:val="00F10B32"/>
    <w:rsid w:val="00F10B69"/>
    <w:rsid w:val="00F10D3F"/>
    <w:rsid w:val="00F10F35"/>
    <w:rsid w:val="00F111D0"/>
    <w:rsid w:val="00F112F8"/>
    <w:rsid w:val="00F1137A"/>
    <w:rsid w:val="00F1179C"/>
    <w:rsid w:val="00F117F5"/>
    <w:rsid w:val="00F11801"/>
    <w:rsid w:val="00F119DF"/>
    <w:rsid w:val="00F119E5"/>
    <w:rsid w:val="00F11A41"/>
    <w:rsid w:val="00F11BF5"/>
    <w:rsid w:val="00F11C72"/>
    <w:rsid w:val="00F11E90"/>
    <w:rsid w:val="00F11F41"/>
    <w:rsid w:val="00F1201E"/>
    <w:rsid w:val="00F121D7"/>
    <w:rsid w:val="00F127A9"/>
    <w:rsid w:val="00F12A3B"/>
    <w:rsid w:val="00F12AF6"/>
    <w:rsid w:val="00F12E1F"/>
    <w:rsid w:val="00F130C8"/>
    <w:rsid w:val="00F1312C"/>
    <w:rsid w:val="00F1363F"/>
    <w:rsid w:val="00F137F0"/>
    <w:rsid w:val="00F139F5"/>
    <w:rsid w:val="00F13A18"/>
    <w:rsid w:val="00F13A51"/>
    <w:rsid w:val="00F13BC0"/>
    <w:rsid w:val="00F13D02"/>
    <w:rsid w:val="00F13D5A"/>
    <w:rsid w:val="00F13D68"/>
    <w:rsid w:val="00F13E66"/>
    <w:rsid w:val="00F1401C"/>
    <w:rsid w:val="00F146F3"/>
    <w:rsid w:val="00F14906"/>
    <w:rsid w:val="00F14999"/>
    <w:rsid w:val="00F14B0A"/>
    <w:rsid w:val="00F14C11"/>
    <w:rsid w:val="00F14D4F"/>
    <w:rsid w:val="00F14D91"/>
    <w:rsid w:val="00F14E75"/>
    <w:rsid w:val="00F14E78"/>
    <w:rsid w:val="00F1511C"/>
    <w:rsid w:val="00F15174"/>
    <w:rsid w:val="00F151BB"/>
    <w:rsid w:val="00F153A2"/>
    <w:rsid w:val="00F15451"/>
    <w:rsid w:val="00F15DCF"/>
    <w:rsid w:val="00F15FE6"/>
    <w:rsid w:val="00F16395"/>
    <w:rsid w:val="00F16872"/>
    <w:rsid w:val="00F16969"/>
    <w:rsid w:val="00F16A6D"/>
    <w:rsid w:val="00F16A95"/>
    <w:rsid w:val="00F16BBF"/>
    <w:rsid w:val="00F16CB1"/>
    <w:rsid w:val="00F16D12"/>
    <w:rsid w:val="00F16F95"/>
    <w:rsid w:val="00F16FE5"/>
    <w:rsid w:val="00F17069"/>
    <w:rsid w:val="00F17082"/>
    <w:rsid w:val="00F17114"/>
    <w:rsid w:val="00F172CB"/>
    <w:rsid w:val="00F17873"/>
    <w:rsid w:val="00F17990"/>
    <w:rsid w:val="00F17A53"/>
    <w:rsid w:val="00F17A5C"/>
    <w:rsid w:val="00F17C62"/>
    <w:rsid w:val="00F17CFA"/>
    <w:rsid w:val="00F2000C"/>
    <w:rsid w:val="00F20091"/>
    <w:rsid w:val="00F20281"/>
    <w:rsid w:val="00F2029E"/>
    <w:rsid w:val="00F20548"/>
    <w:rsid w:val="00F209F2"/>
    <w:rsid w:val="00F20B0B"/>
    <w:rsid w:val="00F20B18"/>
    <w:rsid w:val="00F20B4C"/>
    <w:rsid w:val="00F20DB7"/>
    <w:rsid w:val="00F21057"/>
    <w:rsid w:val="00F2116A"/>
    <w:rsid w:val="00F211E8"/>
    <w:rsid w:val="00F21233"/>
    <w:rsid w:val="00F2148D"/>
    <w:rsid w:val="00F21788"/>
    <w:rsid w:val="00F21807"/>
    <w:rsid w:val="00F21BB6"/>
    <w:rsid w:val="00F21C5C"/>
    <w:rsid w:val="00F21CAF"/>
    <w:rsid w:val="00F21E38"/>
    <w:rsid w:val="00F21E44"/>
    <w:rsid w:val="00F21F86"/>
    <w:rsid w:val="00F2208A"/>
    <w:rsid w:val="00F220C7"/>
    <w:rsid w:val="00F22238"/>
    <w:rsid w:val="00F22379"/>
    <w:rsid w:val="00F22485"/>
    <w:rsid w:val="00F2249E"/>
    <w:rsid w:val="00F225BE"/>
    <w:rsid w:val="00F22773"/>
    <w:rsid w:val="00F2281B"/>
    <w:rsid w:val="00F2285C"/>
    <w:rsid w:val="00F2298D"/>
    <w:rsid w:val="00F22A02"/>
    <w:rsid w:val="00F2302A"/>
    <w:rsid w:val="00F2322C"/>
    <w:rsid w:val="00F2327A"/>
    <w:rsid w:val="00F23600"/>
    <w:rsid w:val="00F236C9"/>
    <w:rsid w:val="00F23756"/>
    <w:rsid w:val="00F23786"/>
    <w:rsid w:val="00F23835"/>
    <w:rsid w:val="00F239B5"/>
    <w:rsid w:val="00F239C4"/>
    <w:rsid w:val="00F239CD"/>
    <w:rsid w:val="00F23CE0"/>
    <w:rsid w:val="00F23E55"/>
    <w:rsid w:val="00F2407D"/>
    <w:rsid w:val="00F240C5"/>
    <w:rsid w:val="00F2469E"/>
    <w:rsid w:val="00F24867"/>
    <w:rsid w:val="00F24DD8"/>
    <w:rsid w:val="00F24F47"/>
    <w:rsid w:val="00F25105"/>
    <w:rsid w:val="00F251F7"/>
    <w:rsid w:val="00F25393"/>
    <w:rsid w:val="00F25A64"/>
    <w:rsid w:val="00F25BE4"/>
    <w:rsid w:val="00F25CC6"/>
    <w:rsid w:val="00F25E08"/>
    <w:rsid w:val="00F25EAE"/>
    <w:rsid w:val="00F26049"/>
    <w:rsid w:val="00F2640F"/>
    <w:rsid w:val="00F26525"/>
    <w:rsid w:val="00F26683"/>
    <w:rsid w:val="00F26693"/>
    <w:rsid w:val="00F2698D"/>
    <w:rsid w:val="00F26B3B"/>
    <w:rsid w:val="00F26D00"/>
    <w:rsid w:val="00F26D72"/>
    <w:rsid w:val="00F27130"/>
    <w:rsid w:val="00F277BD"/>
    <w:rsid w:val="00F27970"/>
    <w:rsid w:val="00F27ADC"/>
    <w:rsid w:val="00F27F08"/>
    <w:rsid w:val="00F300C2"/>
    <w:rsid w:val="00F300FA"/>
    <w:rsid w:val="00F30416"/>
    <w:rsid w:val="00F305C3"/>
    <w:rsid w:val="00F30964"/>
    <w:rsid w:val="00F30A69"/>
    <w:rsid w:val="00F30D76"/>
    <w:rsid w:val="00F30E4C"/>
    <w:rsid w:val="00F3124F"/>
    <w:rsid w:val="00F312D4"/>
    <w:rsid w:val="00F31308"/>
    <w:rsid w:val="00F31342"/>
    <w:rsid w:val="00F313DD"/>
    <w:rsid w:val="00F31469"/>
    <w:rsid w:val="00F31542"/>
    <w:rsid w:val="00F316E7"/>
    <w:rsid w:val="00F319CB"/>
    <w:rsid w:val="00F31D37"/>
    <w:rsid w:val="00F31DA9"/>
    <w:rsid w:val="00F32038"/>
    <w:rsid w:val="00F32176"/>
    <w:rsid w:val="00F321BB"/>
    <w:rsid w:val="00F321FE"/>
    <w:rsid w:val="00F3226D"/>
    <w:rsid w:val="00F323E8"/>
    <w:rsid w:val="00F3243F"/>
    <w:rsid w:val="00F32449"/>
    <w:rsid w:val="00F326D9"/>
    <w:rsid w:val="00F32B23"/>
    <w:rsid w:val="00F32D42"/>
    <w:rsid w:val="00F32E4A"/>
    <w:rsid w:val="00F32EBE"/>
    <w:rsid w:val="00F32F00"/>
    <w:rsid w:val="00F33447"/>
    <w:rsid w:val="00F334A6"/>
    <w:rsid w:val="00F33521"/>
    <w:rsid w:val="00F33706"/>
    <w:rsid w:val="00F3373D"/>
    <w:rsid w:val="00F33896"/>
    <w:rsid w:val="00F338F4"/>
    <w:rsid w:val="00F339B0"/>
    <w:rsid w:val="00F339D1"/>
    <w:rsid w:val="00F33B4D"/>
    <w:rsid w:val="00F33C6A"/>
    <w:rsid w:val="00F33E36"/>
    <w:rsid w:val="00F33EDB"/>
    <w:rsid w:val="00F33EEE"/>
    <w:rsid w:val="00F33F5E"/>
    <w:rsid w:val="00F343C2"/>
    <w:rsid w:val="00F34708"/>
    <w:rsid w:val="00F34722"/>
    <w:rsid w:val="00F34A31"/>
    <w:rsid w:val="00F34F89"/>
    <w:rsid w:val="00F35060"/>
    <w:rsid w:val="00F350BD"/>
    <w:rsid w:val="00F3513E"/>
    <w:rsid w:val="00F351CA"/>
    <w:rsid w:val="00F35233"/>
    <w:rsid w:val="00F353C5"/>
    <w:rsid w:val="00F35522"/>
    <w:rsid w:val="00F3579B"/>
    <w:rsid w:val="00F35903"/>
    <w:rsid w:val="00F3597F"/>
    <w:rsid w:val="00F35F51"/>
    <w:rsid w:val="00F35FCF"/>
    <w:rsid w:val="00F36451"/>
    <w:rsid w:val="00F364C9"/>
    <w:rsid w:val="00F36632"/>
    <w:rsid w:val="00F36926"/>
    <w:rsid w:val="00F36E73"/>
    <w:rsid w:val="00F36EDF"/>
    <w:rsid w:val="00F37031"/>
    <w:rsid w:val="00F370C2"/>
    <w:rsid w:val="00F3713A"/>
    <w:rsid w:val="00F3746C"/>
    <w:rsid w:val="00F37976"/>
    <w:rsid w:val="00F37A37"/>
    <w:rsid w:val="00F37AC1"/>
    <w:rsid w:val="00F37B14"/>
    <w:rsid w:val="00F37B33"/>
    <w:rsid w:val="00F37B3E"/>
    <w:rsid w:val="00F37B64"/>
    <w:rsid w:val="00F37C08"/>
    <w:rsid w:val="00F37C43"/>
    <w:rsid w:val="00F37D02"/>
    <w:rsid w:val="00F37F1A"/>
    <w:rsid w:val="00F40699"/>
    <w:rsid w:val="00F407C4"/>
    <w:rsid w:val="00F40868"/>
    <w:rsid w:val="00F40D78"/>
    <w:rsid w:val="00F40E23"/>
    <w:rsid w:val="00F40F51"/>
    <w:rsid w:val="00F41060"/>
    <w:rsid w:val="00F4115F"/>
    <w:rsid w:val="00F411D1"/>
    <w:rsid w:val="00F41348"/>
    <w:rsid w:val="00F41388"/>
    <w:rsid w:val="00F4145A"/>
    <w:rsid w:val="00F414A1"/>
    <w:rsid w:val="00F41734"/>
    <w:rsid w:val="00F417D3"/>
    <w:rsid w:val="00F417FD"/>
    <w:rsid w:val="00F41913"/>
    <w:rsid w:val="00F41917"/>
    <w:rsid w:val="00F41B21"/>
    <w:rsid w:val="00F41D64"/>
    <w:rsid w:val="00F41DD2"/>
    <w:rsid w:val="00F42045"/>
    <w:rsid w:val="00F42124"/>
    <w:rsid w:val="00F421FF"/>
    <w:rsid w:val="00F4236C"/>
    <w:rsid w:val="00F4250B"/>
    <w:rsid w:val="00F42691"/>
    <w:rsid w:val="00F429C6"/>
    <w:rsid w:val="00F42B7B"/>
    <w:rsid w:val="00F42CCB"/>
    <w:rsid w:val="00F42CD9"/>
    <w:rsid w:val="00F42D4E"/>
    <w:rsid w:val="00F42D58"/>
    <w:rsid w:val="00F42DD9"/>
    <w:rsid w:val="00F42E3E"/>
    <w:rsid w:val="00F42E88"/>
    <w:rsid w:val="00F433A8"/>
    <w:rsid w:val="00F4353C"/>
    <w:rsid w:val="00F43649"/>
    <w:rsid w:val="00F43669"/>
    <w:rsid w:val="00F4387F"/>
    <w:rsid w:val="00F43925"/>
    <w:rsid w:val="00F43B83"/>
    <w:rsid w:val="00F43BAF"/>
    <w:rsid w:val="00F43D36"/>
    <w:rsid w:val="00F43E7D"/>
    <w:rsid w:val="00F443FB"/>
    <w:rsid w:val="00F4451E"/>
    <w:rsid w:val="00F44537"/>
    <w:rsid w:val="00F4454D"/>
    <w:rsid w:val="00F44572"/>
    <w:rsid w:val="00F445CB"/>
    <w:rsid w:val="00F44692"/>
    <w:rsid w:val="00F44933"/>
    <w:rsid w:val="00F44ADD"/>
    <w:rsid w:val="00F44C44"/>
    <w:rsid w:val="00F45303"/>
    <w:rsid w:val="00F456BB"/>
    <w:rsid w:val="00F456F7"/>
    <w:rsid w:val="00F457A0"/>
    <w:rsid w:val="00F4599B"/>
    <w:rsid w:val="00F45AB7"/>
    <w:rsid w:val="00F46227"/>
    <w:rsid w:val="00F46230"/>
    <w:rsid w:val="00F46271"/>
    <w:rsid w:val="00F46455"/>
    <w:rsid w:val="00F46885"/>
    <w:rsid w:val="00F46A44"/>
    <w:rsid w:val="00F46B11"/>
    <w:rsid w:val="00F46B54"/>
    <w:rsid w:val="00F46C66"/>
    <w:rsid w:val="00F46D32"/>
    <w:rsid w:val="00F46D8A"/>
    <w:rsid w:val="00F46E3E"/>
    <w:rsid w:val="00F46FD1"/>
    <w:rsid w:val="00F4704C"/>
    <w:rsid w:val="00F4714D"/>
    <w:rsid w:val="00F47156"/>
    <w:rsid w:val="00F47411"/>
    <w:rsid w:val="00F47480"/>
    <w:rsid w:val="00F4762D"/>
    <w:rsid w:val="00F478C8"/>
    <w:rsid w:val="00F47951"/>
    <w:rsid w:val="00F47A61"/>
    <w:rsid w:val="00F47D08"/>
    <w:rsid w:val="00F47D76"/>
    <w:rsid w:val="00F47D95"/>
    <w:rsid w:val="00F50047"/>
    <w:rsid w:val="00F500F8"/>
    <w:rsid w:val="00F501BB"/>
    <w:rsid w:val="00F502C2"/>
    <w:rsid w:val="00F5065E"/>
    <w:rsid w:val="00F506A3"/>
    <w:rsid w:val="00F506E0"/>
    <w:rsid w:val="00F506E7"/>
    <w:rsid w:val="00F507BD"/>
    <w:rsid w:val="00F508DA"/>
    <w:rsid w:val="00F50B13"/>
    <w:rsid w:val="00F50B29"/>
    <w:rsid w:val="00F50DF4"/>
    <w:rsid w:val="00F50E29"/>
    <w:rsid w:val="00F510DD"/>
    <w:rsid w:val="00F51130"/>
    <w:rsid w:val="00F5119C"/>
    <w:rsid w:val="00F511DF"/>
    <w:rsid w:val="00F512FD"/>
    <w:rsid w:val="00F51496"/>
    <w:rsid w:val="00F51544"/>
    <w:rsid w:val="00F5176B"/>
    <w:rsid w:val="00F5178C"/>
    <w:rsid w:val="00F51825"/>
    <w:rsid w:val="00F519E7"/>
    <w:rsid w:val="00F52028"/>
    <w:rsid w:val="00F520CA"/>
    <w:rsid w:val="00F5234D"/>
    <w:rsid w:val="00F5237E"/>
    <w:rsid w:val="00F52495"/>
    <w:rsid w:val="00F52546"/>
    <w:rsid w:val="00F52683"/>
    <w:rsid w:val="00F527FA"/>
    <w:rsid w:val="00F52906"/>
    <w:rsid w:val="00F52996"/>
    <w:rsid w:val="00F52FAA"/>
    <w:rsid w:val="00F53125"/>
    <w:rsid w:val="00F532DB"/>
    <w:rsid w:val="00F53483"/>
    <w:rsid w:val="00F53564"/>
    <w:rsid w:val="00F536AF"/>
    <w:rsid w:val="00F537EC"/>
    <w:rsid w:val="00F53885"/>
    <w:rsid w:val="00F53931"/>
    <w:rsid w:val="00F5395F"/>
    <w:rsid w:val="00F53A2B"/>
    <w:rsid w:val="00F53B7E"/>
    <w:rsid w:val="00F53D76"/>
    <w:rsid w:val="00F53EA8"/>
    <w:rsid w:val="00F53F14"/>
    <w:rsid w:val="00F54104"/>
    <w:rsid w:val="00F54363"/>
    <w:rsid w:val="00F544E0"/>
    <w:rsid w:val="00F5456E"/>
    <w:rsid w:val="00F54887"/>
    <w:rsid w:val="00F54A37"/>
    <w:rsid w:val="00F54A53"/>
    <w:rsid w:val="00F54B23"/>
    <w:rsid w:val="00F54B98"/>
    <w:rsid w:val="00F5591A"/>
    <w:rsid w:val="00F55A55"/>
    <w:rsid w:val="00F55B0E"/>
    <w:rsid w:val="00F55FF0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43C"/>
    <w:rsid w:val="00F57D56"/>
    <w:rsid w:val="00F57D7F"/>
    <w:rsid w:val="00F57E1D"/>
    <w:rsid w:val="00F57FBB"/>
    <w:rsid w:val="00F602C8"/>
    <w:rsid w:val="00F605A1"/>
    <w:rsid w:val="00F60634"/>
    <w:rsid w:val="00F60F18"/>
    <w:rsid w:val="00F60F9A"/>
    <w:rsid w:val="00F610E8"/>
    <w:rsid w:val="00F6124E"/>
    <w:rsid w:val="00F61CCD"/>
    <w:rsid w:val="00F61EEA"/>
    <w:rsid w:val="00F61EEE"/>
    <w:rsid w:val="00F620C9"/>
    <w:rsid w:val="00F62250"/>
    <w:rsid w:val="00F625FD"/>
    <w:rsid w:val="00F626F0"/>
    <w:rsid w:val="00F6280D"/>
    <w:rsid w:val="00F62893"/>
    <w:rsid w:val="00F62AB6"/>
    <w:rsid w:val="00F62B52"/>
    <w:rsid w:val="00F62E85"/>
    <w:rsid w:val="00F63066"/>
    <w:rsid w:val="00F63067"/>
    <w:rsid w:val="00F6308C"/>
    <w:rsid w:val="00F630FF"/>
    <w:rsid w:val="00F635D3"/>
    <w:rsid w:val="00F636CC"/>
    <w:rsid w:val="00F638DF"/>
    <w:rsid w:val="00F63ECF"/>
    <w:rsid w:val="00F63FA7"/>
    <w:rsid w:val="00F63FDB"/>
    <w:rsid w:val="00F64217"/>
    <w:rsid w:val="00F64491"/>
    <w:rsid w:val="00F64502"/>
    <w:rsid w:val="00F6483A"/>
    <w:rsid w:val="00F64C17"/>
    <w:rsid w:val="00F64CE4"/>
    <w:rsid w:val="00F64D70"/>
    <w:rsid w:val="00F65108"/>
    <w:rsid w:val="00F65160"/>
    <w:rsid w:val="00F6525F"/>
    <w:rsid w:val="00F653C0"/>
    <w:rsid w:val="00F65637"/>
    <w:rsid w:val="00F65656"/>
    <w:rsid w:val="00F65B1E"/>
    <w:rsid w:val="00F65CDE"/>
    <w:rsid w:val="00F65DDA"/>
    <w:rsid w:val="00F65E46"/>
    <w:rsid w:val="00F65F19"/>
    <w:rsid w:val="00F65F91"/>
    <w:rsid w:val="00F65F9B"/>
    <w:rsid w:val="00F6606A"/>
    <w:rsid w:val="00F660EC"/>
    <w:rsid w:val="00F664BF"/>
    <w:rsid w:val="00F664D1"/>
    <w:rsid w:val="00F664EA"/>
    <w:rsid w:val="00F665D5"/>
    <w:rsid w:val="00F66604"/>
    <w:rsid w:val="00F66757"/>
    <w:rsid w:val="00F6695F"/>
    <w:rsid w:val="00F66C84"/>
    <w:rsid w:val="00F66D88"/>
    <w:rsid w:val="00F66FF6"/>
    <w:rsid w:val="00F672BC"/>
    <w:rsid w:val="00F67568"/>
    <w:rsid w:val="00F675E9"/>
    <w:rsid w:val="00F67730"/>
    <w:rsid w:val="00F67945"/>
    <w:rsid w:val="00F6798A"/>
    <w:rsid w:val="00F67AE8"/>
    <w:rsid w:val="00F67BC0"/>
    <w:rsid w:val="00F67BDE"/>
    <w:rsid w:val="00F67E5F"/>
    <w:rsid w:val="00F67EBB"/>
    <w:rsid w:val="00F700C1"/>
    <w:rsid w:val="00F701DF"/>
    <w:rsid w:val="00F702DB"/>
    <w:rsid w:val="00F7049A"/>
    <w:rsid w:val="00F70558"/>
    <w:rsid w:val="00F7065E"/>
    <w:rsid w:val="00F706B2"/>
    <w:rsid w:val="00F7070A"/>
    <w:rsid w:val="00F7085B"/>
    <w:rsid w:val="00F708EB"/>
    <w:rsid w:val="00F70A0B"/>
    <w:rsid w:val="00F70D21"/>
    <w:rsid w:val="00F70DB1"/>
    <w:rsid w:val="00F70F67"/>
    <w:rsid w:val="00F71189"/>
    <w:rsid w:val="00F71196"/>
    <w:rsid w:val="00F7140A"/>
    <w:rsid w:val="00F71508"/>
    <w:rsid w:val="00F7211E"/>
    <w:rsid w:val="00F72341"/>
    <w:rsid w:val="00F7239C"/>
    <w:rsid w:val="00F72838"/>
    <w:rsid w:val="00F72A4E"/>
    <w:rsid w:val="00F72A96"/>
    <w:rsid w:val="00F72C41"/>
    <w:rsid w:val="00F72D38"/>
    <w:rsid w:val="00F72F8B"/>
    <w:rsid w:val="00F7300E"/>
    <w:rsid w:val="00F7326A"/>
    <w:rsid w:val="00F73AA9"/>
    <w:rsid w:val="00F73AAC"/>
    <w:rsid w:val="00F73B99"/>
    <w:rsid w:val="00F73BDF"/>
    <w:rsid w:val="00F73C29"/>
    <w:rsid w:val="00F73D56"/>
    <w:rsid w:val="00F73E65"/>
    <w:rsid w:val="00F73F3A"/>
    <w:rsid w:val="00F7428F"/>
    <w:rsid w:val="00F74460"/>
    <w:rsid w:val="00F744E7"/>
    <w:rsid w:val="00F74602"/>
    <w:rsid w:val="00F74884"/>
    <w:rsid w:val="00F74886"/>
    <w:rsid w:val="00F748BA"/>
    <w:rsid w:val="00F74948"/>
    <w:rsid w:val="00F74DA6"/>
    <w:rsid w:val="00F74F26"/>
    <w:rsid w:val="00F751AF"/>
    <w:rsid w:val="00F753AE"/>
    <w:rsid w:val="00F7546B"/>
    <w:rsid w:val="00F755C9"/>
    <w:rsid w:val="00F75885"/>
    <w:rsid w:val="00F75ABE"/>
    <w:rsid w:val="00F75B41"/>
    <w:rsid w:val="00F75C86"/>
    <w:rsid w:val="00F75CA3"/>
    <w:rsid w:val="00F75E0A"/>
    <w:rsid w:val="00F75EA2"/>
    <w:rsid w:val="00F763AC"/>
    <w:rsid w:val="00F76543"/>
    <w:rsid w:val="00F76590"/>
    <w:rsid w:val="00F7680B"/>
    <w:rsid w:val="00F76CC1"/>
    <w:rsid w:val="00F7721C"/>
    <w:rsid w:val="00F7741F"/>
    <w:rsid w:val="00F7753A"/>
    <w:rsid w:val="00F775CC"/>
    <w:rsid w:val="00F77664"/>
    <w:rsid w:val="00F777AB"/>
    <w:rsid w:val="00F777E4"/>
    <w:rsid w:val="00F77879"/>
    <w:rsid w:val="00F77919"/>
    <w:rsid w:val="00F779BF"/>
    <w:rsid w:val="00F77A54"/>
    <w:rsid w:val="00F77A56"/>
    <w:rsid w:val="00F77FA6"/>
    <w:rsid w:val="00F80000"/>
    <w:rsid w:val="00F8006C"/>
    <w:rsid w:val="00F8009B"/>
    <w:rsid w:val="00F8014C"/>
    <w:rsid w:val="00F80160"/>
    <w:rsid w:val="00F8016B"/>
    <w:rsid w:val="00F802D8"/>
    <w:rsid w:val="00F80340"/>
    <w:rsid w:val="00F803F0"/>
    <w:rsid w:val="00F807F1"/>
    <w:rsid w:val="00F80C27"/>
    <w:rsid w:val="00F80F03"/>
    <w:rsid w:val="00F810D9"/>
    <w:rsid w:val="00F814BE"/>
    <w:rsid w:val="00F81819"/>
    <w:rsid w:val="00F8182C"/>
    <w:rsid w:val="00F81A7D"/>
    <w:rsid w:val="00F81B91"/>
    <w:rsid w:val="00F81D1F"/>
    <w:rsid w:val="00F81D9E"/>
    <w:rsid w:val="00F81EA7"/>
    <w:rsid w:val="00F81EBB"/>
    <w:rsid w:val="00F8212C"/>
    <w:rsid w:val="00F82323"/>
    <w:rsid w:val="00F8282A"/>
    <w:rsid w:val="00F82969"/>
    <w:rsid w:val="00F82A65"/>
    <w:rsid w:val="00F82A91"/>
    <w:rsid w:val="00F82E7A"/>
    <w:rsid w:val="00F82EE9"/>
    <w:rsid w:val="00F82F89"/>
    <w:rsid w:val="00F83322"/>
    <w:rsid w:val="00F833D2"/>
    <w:rsid w:val="00F8359E"/>
    <w:rsid w:val="00F839EA"/>
    <w:rsid w:val="00F83B0A"/>
    <w:rsid w:val="00F83C1B"/>
    <w:rsid w:val="00F83CD6"/>
    <w:rsid w:val="00F83D5F"/>
    <w:rsid w:val="00F83DAE"/>
    <w:rsid w:val="00F83F0D"/>
    <w:rsid w:val="00F840CD"/>
    <w:rsid w:val="00F8428C"/>
    <w:rsid w:val="00F84656"/>
    <w:rsid w:val="00F8492D"/>
    <w:rsid w:val="00F84AB5"/>
    <w:rsid w:val="00F84B0E"/>
    <w:rsid w:val="00F84D47"/>
    <w:rsid w:val="00F84E37"/>
    <w:rsid w:val="00F84E96"/>
    <w:rsid w:val="00F850C8"/>
    <w:rsid w:val="00F8528B"/>
    <w:rsid w:val="00F852AC"/>
    <w:rsid w:val="00F8548B"/>
    <w:rsid w:val="00F854A1"/>
    <w:rsid w:val="00F854CE"/>
    <w:rsid w:val="00F85889"/>
    <w:rsid w:val="00F85A92"/>
    <w:rsid w:val="00F85AA2"/>
    <w:rsid w:val="00F85BAF"/>
    <w:rsid w:val="00F85E16"/>
    <w:rsid w:val="00F85F10"/>
    <w:rsid w:val="00F85FD6"/>
    <w:rsid w:val="00F860F0"/>
    <w:rsid w:val="00F86187"/>
    <w:rsid w:val="00F86316"/>
    <w:rsid w:val="00F8651C"/>
    <w:rsid w:val="00F86546"/>
    <w:rsid w:val="00F86A3E"/>
    <w:rsid w:val="00F86C60"/>
    <w:rsid w:val="00F86CD3"/>
    <w:rsid w:val="00F86E9C"/>
    <w:rsid w:val="00F86F94"/>
    <w:rsid w:val="00F8709B"/>
    <w:rsid w:val="00F870AB"/>
    <w:rsid w:val="00F87268"/>
    <w:rsid w:val="00F87367"/>
    <w:rsid w:val="00F874A8"/>
    <w:rsid w:val="00F875D0"/>
    <w:rsid w:val="00F87D1C"/>
    <w:rsid w:val="00F87E18"/>
    <w:rsid w:val="00F900FC"/>
    <w:rsid w:val="00F9011A"/>
    <w:rsid w:val="00F901EF"/>
    <w:rsid w:val="00F90492"/>
    <w:rsid w:val="00F9067C"/>
    <w:rsid w:val="00F90826"/>
    <w:rsid w:val="00F90924"/>
    <w:rsid w:val="00F91159"/>
    <w:rsid w:val="00F912E5"/>
    <w:rsid w:val="00F91404"/>
    <w:rsid w:val="00F914FB"/>
    <w:rsid w:val="00F91681"/>
    <w:rsid w:val="00F91924"/>
    <w:rsid w:val="00F919E7"/>
    <w:rsid w:val="00F91B4A"/>
    <w:rsid w:val="00F91B81"/>
    <w:rsid w:val="00F91CB9"/>
    <w:rsid w:val="00F91ECC"/>
    <w:rsid w:val="00F91F07"/>
    <w:rsid w:val="00F91F57"/>
    <w:rsid w:val="00F92092"/>
    <w:rsid w:val="00F922B9"/>
    <w:rsid w:val="00F922E0"/>
    <w:rsid w:val="00F923DA"/>
    <w:rsid w:val="00F9242F"/>
    <w:rsid w:val="00F92450"/>
    <w:rsid w:val="00F92623"/>
    <w:rsid w:val="00F92695"/>
    <w:rsid w:val="00F9277E"/>
    <w:rsid w:val="00F927C5"/>
    <w:rsid w:val="00F92914"/>
    <w:rsid w:val="00F92965"/>
    <w:rsid w:val="00F92A3A"/>
    <w:rsid w:val="00F92BC2"/>
    <w:rsid w:val="00F92CC8"/>
    <w:rsid w:val="00F92ED4"/>
    <w:rsid w:val="00F92EEE"/>
    <w:rsid w:val="00F93083"/>
    <w:rsid w:val="00F9317F"/>
    <w:rsid w:val="00F93220"/>
    <w:rsid w:val="00F9329D"/>
    <w:rsid w:val="00F934B2"/>
    <w:rsid w:val="00F93557"/>
    <w:rsid w:val="00F9399B"/>
    <w:rsid w:val="00F93A69"/>
    <w:rsid w:val="00F93ADF"/>
    <w:rsid w:val="00F93EA0"/>
    <w:rsid w:val="00F94010"/>
    <w:rsid w:val="00F94184"/>
    <w:rsid w:val="00F9423F"/>
    <w:rsid w:val="00F94291"/>
    <w:rsid w:val="00F942C7"/>
    <w:rsid w:val="00F9446C"/>
    <w:rsid w:val="00F94509"/>
    <w:rsid w:val="00F945BE"/>
    <w:rsid w:val="00F945CF"/>
    <w:rsid w:val="00F9486F"/>
    <w:rsid w:val="00F949CC"/>
    <w:rsid w:val="00F94C42"/>
    <w:rsid w:val="00F94C82"/>
    <w:rsid w:val="00F94D67"/>
    <w:rsid w:val="00F950BE"/>
    <w:rsid w:val="00F9536F"/>
    <w:rsid w:val="00F9544F"/>
    <w:rsid w:val="00F954B4"/>
    <w:rsid w:val="00F956DE"/>
    <w:rsid w:val="00F95A3A"/>
    <w:rsid w:val="00F95AFA"/>
    <w:rsid w:val="00F95C05"/>
    <w:rsid w:val="00F95D9A"/>
    <w:rsid w:val="00F96224"/>
    <w:rsid w:val="00F96315"/>
    <w:rsid w:val="00F963D2"/>
    <w:rsid w:val="00F964CD"/>
    <w:rsid w:val="00F96926"/>
    <w:rsid w:val="00F96AB4"/>
    <w:rsid w:val="00F96D47"/>
    <w:rsid w:val="00F96DBE"/>
    <w:rsid w:val="00F96E32"/>
    <w:rsid w:val="00F970AD"/>
    <w:rsid w:val="00F970B5"/>
    <w:rsid w:val="00F973CB"/>
    <w:rsid w:val="00F9755F"/>
    <w:rsid w:val="00F97606"/>
    <w:rsid w:val="00F9775D"/>
    <w:rsid w:val="00F97A5E"/>
    <w:rsid w:val="00F97BED"/>
    <w:rsid w:val="00F97DC2"/>
    <w:rsid w:val="00F97DD8"/>
    <w:rsid w:val="00FA0201"/>
    <w:rsid w:val="00FA031B"/>
    <w:rsid w:val="00FA0568"/>
    <w:rsid w:val="00FA0A54"/>
    <w:rsid w:val="00FA1094"/>
    <w:rsid w:val="00FA1119"/>
    <w:rsid w:val="00FA1190"/>
    <w:rsid w:val="00FA1384"/>
    <w:rsid w:val="00FA16EC"/>
    <w:rsid w:val="00FA18E1"/>
    <w:rsid w:val="00FA1AF0"/>
    <w:rsid w:val="00FA1BDB"/>
    <w:rsid w:val="00FA1E52"/>
    <w:rsid w:val="00FA1F0F"/>
    <w:rsid w:val="00FA1F87"/>
    <w:rsid w:val="00FA1FB3"/>
    <w:rsid w:val="00FA200B"/>
    <w:rsid w:val="00FA204B"/>
    <w:rsid w:val="00FA2082"/>
    <w:rsid w:val="00FA220D"/>
    <w:rsid w:val="00FA2274"/>
    <w:rsid w:val="00FA27AA"/>
    <w:rsid w:val="00FA288E"/>
    <w:rsid w:val="00FA2A3C"/>
    <w:rsid w:val="00FA2C7C"/>
    <w:rsid w:val="00FA2DBB"/>
    <w:rsid w:val="00FA2DC9"/>
    <w:rsid w:val="00FA311C"/>
    <w:rsid w:val="00FA31F7"/>
    <w:rsid w:val="00FA32C7"/>
    <w:rsid w:val="00FA32DB"/>
    <w:rsid w:val="00FA35AA"/>
    <w:rsid w:val="00FA36DA"/>
    <w:rsid w:val="00FA37EC"/>
    <w:rsid w:val="00FA3BC9"/>
    <w:rsid w:val="00FA400F"/>
    <w:rsid w:val="00FA4163"/>
    <w:rsid w:val="00FA4199"/>
    <w:rsid w:val="00FA4478"/>
    <w:rsid w:val="00FA46C3"/>
    <w:rsid w:val="00FA475C"/>
    <w:rsid w:val="00FA47D8"/>
    <w:rsid w:val="00FA4902"/>
    <w:rsid w:val="00FA4B86"/>
    <w:rsid w:val="00FA4BF5"/>
    <w:rsid w:val="00FA4C3E"/>
    <w:rsid w:val="00FA4C75"/>
    <w:rsid w:val="00FA4DFA"/>
    <w:rsid w:val="00FA4E8B"/>
    <w:rsid w:val="00FA511A"/>
    <w:rsid w:val="00FA516B"/>
    <w:rsid w:val="00FA528F"/>
    <w:rsid w:val="00FA52AF"/>
    <w:rsid w:val="00FA5423"/>
    <w:rsid w:val="00FA54C4"/>
    <w:rsid w:val="00FA56E1"/>
    <w:rsid w:val="00FA5D75"/>
    <w:rsid w:val="00FA5E35"/>
    <w:rsid w:val="00FA5E3B"/>
    <w:rsid w:val="00FA6133"/>
    <w:rsid w:val="00FA63C2"/>
    <w:rsid w:val="00FA65D4"/>
    <w:rsid w:val="00FA6A26"/>
    <w:rsid w:val="00FA6B66"/>
    <w:rsid w:val="00FA6B9E"/>
    <w:rsid w:val="00FA6CDC"/>
    <w:rsid w:val="00FA6D9F"/>
    <w:rsid w:val="00FA6DC8"/>
    <w:rsid w:val="00FA6EFC"/>
    <w:rsid w:val="00FA6F0C"/>
    <w:rsid w:val="00FA7070"/>
    <w:rsid w:val="00FA70D5"/>
    <w:rsid w:val="00FA7274"/>
    <w:rsid w:val="00FA729A"/>
    <w:rsid w:val="00FA7504"/>
    <w:rsid w:val="00FA77AF"/>
    <w:rsid w:val="00FA78F5"/>
    <w:rsid w:val="00FA7A02"/>
    <w:rsid w:val="00FA7A97"/>
    <w:rsid w:val="00FA7BC2"/>
    <w:rsid w:val="00FA7CA8"/>
    <w:rsid w:val="00FA7CE7"/>
    <w:rsid w:val="00FA7D3E"/>
    <w:rsid w:val="00FA7E75"/>
    <w:rsid w:val="00FA7F3B"/>
    <w:rsid w:val="00FA7F6D"/>
    <w:rsid w:val="00FA7FB3"/>
    <w:rsid w:val="00FB0040"/>
    <w:rsid w:val="00FB07A2"/>
    <w:rsid w:val="00FB0835"/>
    <w:rsid w:val="00FB083C"/>
    <w:rsid w:val="00FB0944"/>
    <w:rsid w:val="00FB0AF9"/>
    <w:rsid w:val="00FB108F"/>
    <w:rsid w:val="00FB1136"/>
    <w:rsid w:val="00FB115C"/>
    <w:rsid w:val="00FB11DA"/>
    <w:rsid w:val="00FB1851"/>
    <w:rsid w:val="00FB1C26"/>
    <w:rsid w:val="00FB1D27"/>
    <w:rsid w:val="00FB1EA2"/>
    <w:rsid w:val="00FB21B6"/>
    <w:rsid w:val="00FB2390"/>
    <w:rsid w:val="00FB23E9"/>
    <w:rsid w:val="00FB246A"/>
    <w:rsid w:val="00FB2497"/>
    <w:rsid w:val="00FB2684"/>
    <w:rsid w:val="00FB281C"/>
    <w:rsid w:val="00FB2929"/>
    <w:rsid w:val="00FB293B"/>
    <w:rsid w:val="00FB29EF"/>
    <w:rsid w:val="00FB2C2B"/>
    <w:rsid w:val="00FB2C88"/>
    <w:rsid w:val="00FB2E44"/>
    <w:rsid w:val="00FB2EFE"/>
    <w:rsid w:val="00FB3321"/>
    <w:rsid w:val="00FB3568"/>
    <w:rsid w:val="00FB37B9"/>
    <w:rsid w:val="00FB391E"/>
    <w:rsid w:val="00FB3B48"/>
    <w:rsid w:val="00FB3B75"/>
    <w:rsid w:val="00FB3E69"/>
    <w:rsid w:val="00FB4051"/>
    <w:rsid w:val="00FB416A"/>
    <w:rsid w:val="00FB4231"/>
    <w:rsid w:val="00FB4305"/>
    <w:rsid w:val="00FB450E"/>
    <w:rsid w:val="00FB4636"/>
    <w:rsid w:val="00FB48CF"/>
    <w:rsid w:val="00FB4D3D"/>
    <w:rsid w:val="00FB4EB6"/>
    <w:rsid w:val="00FB540E"/>
    <w:rsid w:val="00FB5732"/>
    <w:rsid w:val="00FB57BF"/>
    <w:rsid w:val="00FB5ADA"/>
    <w:rsid w:val="00FB5B70"/>
    <w:rsid w:val="00FB5BE7"/>
    <w:rsid w:val="00FB5E75"/>
    <w:rsid w:val="00FB5F5E"/>
    <w:rsid w:val="00FB5F6F"/>
    <w:rsid w:val="00FB6153"/>
    <w:rsid w:val="00FB62FE"/>
    <w:rsid w:val="00FB6367"/>
    <w:rsid w:val="00FB6913"/>
    <w:rsid w:val="00FB6A3B"/>
    <w:rsid w:val="00FB6C81"/>
    <w:rsid w:val="00FB6F91"/>
    <w:rsid w:val="00FB7299"/>
    <w:rsid w:val="00FB76CD"/>
    <w:rsid w:val="00FB7A20"/>
    <w:rsid w:val="00FB7A49"/>
    <w:rsid w:val="00FB7BEF"/>
    <w:rsid w:val="00FB7E7B"/>
    <w:rsid w:val="00FC0078"/>
    <w:rsid w:val="00FC0215"/>
    <w:rsid w:val="00FC0246"/>
    <w:rsid w:val="00FC0454"/>
    <w:rsid w:val="00FC0522"/>
    <w:rsid w:val="00FC0642"/>
    <w:rsid w:val="00FC06DB"/>
    <w:rsid w:val="00FC0833"/>
    <w:rsid w:val="00FC0C47"/>
    <w:rsid w:val="00FC0C73"/>
    <w:rsid w:val="00FC0CBB"/>
    <w:rsid w:val="00FC0D6E"/>
    <w:rsid w:val="00FC109B"/>
    <w:rsid w:val="00FC1315"/>
    <w:rsid w:val="00FC1568"/>
    <w:rsid w:val="00FC1935"/>
    <w:rsid w:val="00FC1B8B"/>
    <w:rsid w:val="00FC21E4"/>
    <w:rsid w:val="00FC2B65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3E16"/>
    <w:rsid w:val="00FC4280"/>
    <w:rsid w:val="00FC4393"/>
    <w:rsid w:val="00FC456E"/>
    <w:rsid w:val="00FC472F"/>
    <w:rsid w:val="00FC4942"/>
    <w:rsid w:val="00FC4E6F"/>
    <w:rsid w:val="00FC4FDC"/>
    <w:rsid w:val="00FC501F"/>
    <w:rsid w:val="00FC5087"/>
    <w:rsid w:val="00FC522C"/>
    <w:rsid w:val="00FC5257"/>
    <w:rsid w:val="00FC52A3"/>
    <w:rsid w:val="00FC52D8"/>
    <w:rsid w:val="00FC539E"/>
    <w:rsid w:val="00FC560E"/>
    <w:rsid w:val="00FC564A"/>
    <w:rsid w:val="00FC571B"/>
    <w:rsid w:val="00FC581A"/>
    <w:rsid w:val="00FC584A"/>
    <w:rsid w:val="00FC598E"/>
    <w:rsid w:val="00FC5D7D"/>
    <w:rsid w:val="00FC5E1C"/>
    <w:rsid w:val="00FC5E75"/>
    <w:rsid w:val="00FC5F69"/>
    <w:rsid w:val="00FC60E0"/>
    <w:rsid w:val="00FC60EE"/>
    <w:rsid w:val="00FC626E"/>
    <w:rsid w:val="00FC6302"/>
    <w:rsid w:val="00FC636B"/>
    <w:rsid w:val="00FC6656"/>
    <w:rsid w:val="00FC66EE"/>
    <w:rsid w:val="00FC6706"/>
    <w:rsid w:val="00FC689E"/>
    <w:rsid w:val="00FC6B3D"/>
    <w:rsid w:val="00FC6B98"/>
    <w:rsid w:val="00FC6D73"/>
    <w:rsid w:val="00FC6E40"/>
    <w:rsid w:val="00FC6F06"/>
    <w:rsid w:val="00FC6F22"/>
    <w:rsid w:val="00FC7029"/>
    <w:rsid w:val="00FC71A3"/>
    <w:rsid w:val="00FC72AA"/>
    <w:rsid w:val="00FC7620"/>
    <w:rsid w:val="00FC7718"/>
    <w:rsid w:val="00FC771A"/>
    <w:rsid w:val="00FC78E6"/>
    <w:rsid w:val="00FC78EC"/>
    <w:rsid w:val="00FC78FA"/>
    <w:rsid w:val="00FC7960"/>
    <w:rsid w:val="00FC7A9E"/>
    <w:rsid w:val="00FC7BEC"/>
    <w:rsid w:val="00FC7CB9"/>
    <w:rsid w:val="00FC7E9E"/>
    <w:rsid w:val="00FC7F1E"/>
    <w:rsid w:val="00FD0015"/>
    <w:rsid w:val="00FD001A"/>
    <w:rsid w:val="00FD004D"/>
    <w:rsid w:val="00FD02B5"/>
    <w:rsid w:val="00FD04C1"/>
    <w:rsid w:val="00FD068A"/>
    <w:rsid w:val="00FD06BC"/>
    <w:rsid w:val="00FD06FA"/>
    <w:rsid w:val="00FD0B32"/>
    <w:rsid w:val="00FD0B51"/>
    <w:rsid w:val="00FD1019"/>
    <w:rsid w:val="00FD12C4"/>
    <w:rsid w:val="00FD1369"/>
    <w:rsid w:val="00FD13DA"/>
    <w:rsid w:val="00FD13E8"/>
    <w:rsid w:val="00FD1532"/>
    <w:rsid w:val="00FD17D9"/>
    <w:rsid w:val="00FD1BB4"/>
    <w:rsid w:val="00FD1D50"/>
    <w:rsid w:val="00FD1F53"/>
    <w:rsid w:val="00FD1FFC"/>
    <w:rsid w:val="00FD2282"/>
    <w:rsid w:val="00FD2344"/>
    <w:rsid w:val="00FD256D"/>
    <w:rsid w:val="00FD256F"/>
    <w:rsid w:val="00FD26C4"/>
    <w:rsid w:val="00FD285B"/>
    <w:rsid w:val="00FD2F9C"/>
    <w:rsid w:val="00FD2FB1"/>
    <w:rsid w:val="00FD30AA"/>
    <w:rsid w:val="00FD330A"/>
    <w:rsid w:val="00FD3342"/>
    <w:rsid w:val="00FD388B"/>
    <w:rsid w:val="00FD3967"/>
    <w:rsid w:val="00FD3A08"/>
    <w:rsid w:val="00FD3A17"/>
    <w:rsid w:val="00FD3B53"/>
    <w:rsid w:val="00FD3D7E"/>
    <w:rsid w:val="00FD3DBE"/>
    <w:rsid w:val="00FD40B6"/>
    <w:rsid w:val="00FD41CC"/>
    <w:rsid w:val="00FD4274"/>
    <w:rsid w:val="00FD45FA"/>
    <w:rsid w:val="00FD4983"/>
    <w:rsid w:val="00FD4A24"/>
    <w:rsid w:val="00FD4AC3"/>
    <w:rsid w:val="00FD4C7B"/>
    <w:rsid w:val="00FD53CD"/>
    <w:rsid w:val="00FD559C"/>
    <w:rsid w:val="00FD593B"/>
    <w:rsid w:val="00FD5A38"/>
    <w:rsid w:val="00FD5AB3"/>
    <w:rsid w:val="00FD5C69"/>
    <w:rsid w:val="00FD5DD4"/>
    <w:rsid w:val="00FD6039"/>
    <w:rsid w:val="00FD61EF"/>
    <w:rsid w:val="00FD62BD"/>
    <w:rsid w:val="00FD63C4"/>
    <w:rsid w:val="00FD6404"/>
    <w:rsid w:val="00FD664B"/>
    <w:rsid w:val="00FD6676"/>
    <w:rsid w:val="00FD67BD"/>
    <w:rsid w:val="00FD690F"/>
    <w:rsid w:val="00FD6919"/>
    <w:rsid w:val="00FD6964"/>
    <w:rsid w:val="00FD6A04"/>
    <w:rsid w:val="00FD6A19"/>
    <w:rsid w:val="00FD6A59"/>
    <w:rsid w:val="00FD6D43"/>
    <w:rsid w:val="00FD7064"/>
    <w:rsid w:val="00FD71F0"/>
    <w:rsid w:val="00FD7248"/>
    <w:rsid w:val="00FD7266"/>
    <w:rsid w:val="00FD7281"/>
    <w:rsid w:val="00FD72CC"/>
    <w:rsid w:val="00FD760C"/>
    <w:rsid w:val="00FD760F"/>
    <w:rsid w:val="00FD7730"/>
    <w:rsid w:val="00FD78C5"/>
    <w:rsid w:val="00FD7EE3"/>
    <w:rsid w:val="00FD7F30"/>
    <w:rsid w:val="00FE00C0"/>
    <w:rsid w:val="00FE01AF"/>
    <w:rsid w:val="00FE0255"/>
    <w:rsid w:val="00FE0283"/>
    <w:rsid w:val="00FE06F7"/>
    <w:rsid w:val="00FE0813"/>
    <w:rsid w:val="00FE0AE7"/>
    <w:rsid w:val="00FE0AF6"/>
    <w:rsid w:val="00FE0C16"/>
    <w:rsid w:val="00FE0C19"/>
    <w:rsid w:val="00FE1013"/>
    <w:rsid w:val="00FE11D1"/>
    <w:rsid w:val="00FE136C"/>
    <w:rsid w:val="00FE1382"/>
    <w:rsid w:val="00FE13E6"/>
    <w:rsid w:val="00FE157A"/>
    <w:rsid w:val="00FE1798"/>
    <w:rsid w:val="00FE17B1"/>
    <w:rsid w:val="00FE18DA"/>
    <w:rsid w:val="00FE1921"/>
    <w:rsid w:val="00FE1A03"/>
    <w:rsid w:val="00FE1A4A"/>
    <w:rsid w:val="00FE1A73"/>
    <w:rsid w:val="00FE1AAB"/>
    <w:rsid w:val="00FE1E86"/>
    <w:rsid w:val="00FE2171"/>
    <w:rsid w:val="00FE2653"/>
    <w:rsid w:val="00FE2689"/>
    <w:rsid w:val="00FE283E"/>
    <w:rsid w:val="00FE286F"/>
    <w:rsid w:val="00FE2B07"/>
    <w:rsid w:val="00FE2CF2"/>
    <w:rsid w:val="00FE2D77"/>
    <w:rsid w:val="00FE2F8D"/>
    <w:rsid w:val="00FE320E"/>
    <w:rsid w:val="00FE353A"/>
    <w:rsid w:val="00FE35CF"/>
    <w:rsid w:val="00FE393D"/>
    <w:rsid w:val="00FE39B7"/>
    <w:rsid w:val="00FE3ABF"/>
    <w:rsid w:val="00FE3B35"/>
    <w:rsid w:val="00FE3C1C"/>
    <w:rsid w:val="00FE3CC9"/>
    <w:rsid w:val="00FE3E63"/>
    <w:rsid w:val="00FE3EDE"/>
    <w:rsid w:val="00FE4536"/>
    <w:rsid w:val="00FE4716"/>
    <w:rsid w:val="00FE4956"/>
    <w:rsid w:val="00FE49B9"/>
    <w:rsid w:val="00FE4CDE"/>
    <w:rsid w:val="00FE4CEE"/>
    <w:rsid w:val="00FE4DF5"/>
    <w:rsid w:val="00FE4E6D"/>
    <w:rsid w:val="00FE4E97"/>
    <w:rsid w:val="00FE507A"/>
    <w:rsid w:val="00FE55EA"/>
    <w:rsid w:val="00FE5942"/>
    <w:rsid w:val="00FE5B23"/>
    <w:rsid w:val="00FE5B53"/>
    <w:rsid w:val="00FE60B7"/>
    <w:rsid w:val="00FE628D"/>
    <w:rsid w:val="00FE6353"/>
    <w:rsid w:val="00FE6392"/>
    <w:rsid w:val="00FE65BA"/>
    <w:rsid w:val="00FE65CD"/>
    <w:rsid w:val="00FE67F5"/>
    <w:rsid w:val="00FE6870"/>
    <w:rsid w:val="00FE6974"/>
    <w:rsid w:val="00FE6ACC"/>
    <w:rsid w:val="00FE6B4B"/>
    <w:rsid w:val="00FE6D0E"/>
    <w:rsid w:val="00FE6E32"/>
    <w:rsid w:val="00FE77D1"/>
    <w:rsid w:val="00FE77D8"/>
    <w:rsid w:val="00FE7B7F"/>
    <w:rsid w:val="00FE7C01"/>
    <w:rsid w:val="00FE7C34"/>
    <w:rsid w:val="00FF083D"/>
    <w:rsid w:val="00FF09DB"/>
    <w:rsid w:val="00FF0BF4"/>
    <w:rsid w:val="00FF0E02"/>
    <w:rsid w:val="00FF0E9C"/>
    <w:rsid w:val="00FF10A2"/>
    <w:rsid w:val="00FF127E"/>
    <w:rsid w:val="00FF13BF"/>
    <w:rsid w:val="00FF14CB"/>
    <w:rsid w:val="00FF15EA"/>
    <w:rsid w:val="00FF160E"/>
    <w:rsid w:val="00FF172A"/>
    <w:rsid w:val="00FF17C4"/>
    <w:rsid w:val="00FF18A1"/>
    <w:rsid w:val="00FF18BE"/>
    <w:rsid w:val="00FF19E8"/>
    <w:rsid w:val="00FF1ACA"/>
    <w:rsid w:val="00FF1B56"/>
    <w:rsid w:val="00FF1CBF"/>
    <w:rsid w:val="00FF1D2A"/>
    <w:rsid w:val="00FF1F20"/>
    <w:rsid w:val="00FF1FE7"/>
    <w:rsid w:val="00FF2098"/>
    <w:rsid w:val="00FF276C"/>
    <w:rsid w:val="00FF2850"/>
    <w:rsid w:val="00FF29E9"/>
    <w:rsid w:val="00FF2BAA"/>
    <w:rsid w:val="00FF2DF5"/>
    <w:rsid w:val="00FF30FC"/>
    <w:rsid w:val="00FF3130"/>
    <w:rsid w:val="00FF32B8"/>
    <w:rsid w:val="00FF33BB"/>
    <w:rsid w:val="00FF3479"/>
    <w:rsid w:val="00FF3527"/>
    <w:rsid w:val="00FF379D"/>
    <w:rsid w:val="00FF38A0"/>
    <w:rsid w:val="00FF3AE1"/>
    <w:rsid w:val="00FF3AE3"/>
    <w:rsid w:val="00FF3B5E"/>
    <w:rsid w:val="00FF3C9F"/>
    <w:rsid w:val="00FF3D33"/>
    <w:rsid w:val="00FF3E54"/>
    <w:rsid w:val="00FF3F03"/>
    <w:rsid w:val="00FF3FA7"/>
    <w:rsid w:val="00FF420B"/>
    <w:rsid w:val="00FF4310"/>
    <w:rsid w:val="00FF437B"/>
    <w:rsid w:val="00FF439E"/>
    <w:rsid w:val="00FF43F2"/>
    <w:rsid w:val="00FF4499"/>
    <w:rsid w:val="00FF457D"/>
    <w:rsid w:val="00FF4814"/>
    <w:rsid w:val="00FF4B4E"/>
    <w:rsid w:val="00FF4C16"/>
    <w:rsid w:val="00FF4C4A"/>
    <w:rsid w:val="00FF4CE7"/>
    <w:rsid w:val="00FF4DED"/>
    <w:rsid w:val="00FF50E6"/>
    <w:rsid w:val="00FF51CD"/>
    <w:rsid w:val="00FF52E1"/>
    <w:rsid w:val="00FF5616"/>
    <w:rsid w:val="00FF572F"/>
    <w:rsid w:val="00FF59E1"/>
    <w:rsid w:val="00FF5AC5"/>
    <w:rsid w:val="00FF5C8C"/>
    <w:rsid w:val="00FF5D00"/>
    <w:rsid w:val="00FF5F08"/>
    <w:rsid w:val="00FF612E"/>
    <w:rsid w:val="00FF6297"/>
    <w:rsid w:val="00FF6346"/>
    <w:rsid w:val="00FF6411"/>
    <w:rsid w:val="00FF666C"/>
    <w:rsid w:val="00FF6693"/>
    <w:rsid w:val="00FF679A"/>
    <w:rsid w:val="00FF684D"/>
    <w:rsid w:val="00FF6E6E"/>
    <w:rsid w:val="00FF6F59"/>
    <w:rsid w:val="00FF7077"/>
    <w:rsid w:val="00FF7339"/>
    <w:rsid w:val="00FF743D"/>
    <w:rsid w:val="00FF7600"/>
    <w:rsid w:val="00FF76A8"/>
    <w:rsid w:val="00FF7D44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5EE65674"/>
  <w15:docId w15:val="{ADB152F5-E998-43EB-901E-ADE0FE41D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16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15B10"/>
    <w:pPr>
      <w:ind w:left="284"/>
    </w:pPr>
  </w:style>
  <w:style w:type="paragraph" w:customStyle="1" w:styleId="AAFrameAddress">
    <w:name w:val="AA Frame Address"/>
    <w:basedOn w:val="Heading1"/>
    <w:uiPriority w:val="99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15B1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15B1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15B1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15B1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15B10"/>
    <w:pPr>
      <w:ind w:left="567" w:hanging="567"/>
    </w:pPr>
  </w:style>
  <w:style w:type="paragraph" w:styleId="ListBullet5">
    <w:name w:val="List Bullet 5"/>
    <w:basedOn w:val="Normal"/>
    <w:uiPriority w:val="99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15B10"/>
    <w:pPr>
      <w:ind w:left="284" w:firstLine="284"/>
    </w:pPr>
  </w:style>
  <w:style w:type="character" w:styleId="Strong">
    <w:name w:val="Strong"/>
    <w:uiPriority w:val="99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uiPriority w:val="99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uiPriority w:val="99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uiPriority w:val="99"/>
    <w:rsid w:val="002438B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8B9"/>
    <w:rPr>
      <w:rFonts w:cs="Times New Roman"/>
    </w:rPr>
  </w:style>
  <w:style w:type="character" w:customStyle="1" w:styleId="gt-icon-text1">
    <w:name w:val="gt-icon-text1"/>
    <w:uiPriority w:val="99"/>
    <w:rsid w:val="002438B9"/>
    <w:rPr>
      <w:rFonts w:cs="Times New Roman"/>
    </w:rPr>
  </w:style>
  <w:style w:type="character" w:customStyle="1" w:styleId="shorttext">
    <w:name w:val="short_text"/>
    <w:uiPriority w:val="99"/>
    <w:rsid w:val="002438B9"/>
    <w:rPr>
      <w:rFonts w:cs="Times New Roman"/>
    </w:rPr>
  </w:style>
  <w:style w:type="character" w:customStyle="1" w:styleId="longtext">
    <w:name w:val="long_text"/>
    <w:uiPriority w:val="99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uiPriority w:val="99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paragraph" w:styleId="NoSpacing">
    <w:name w:val="No Spacing"/>
    <w:link w:val="NoSpacingChar"/>
    <w:uiPriority w:val="1"/>
    <w:qFormat/>
    <w:rsid w:val="00A165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4B22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Subhead3">
    <w:name w:val="Subhead 3"/>
    <w:basedOn w:val="Normal"/>
    <w:link w:val="Subhead3Char"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20DB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20DB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20DB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20DB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20DB7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20DB7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20DB7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F20DB7"/>
  </w:style>
  <w:style w:type="table" w:styleId="Table3Deffects2">
    <w:name w:val="Table 3D effects 2"/>
    <w:basedOn w:val="TableNormal"/>
    <w:rsid w:val="00F20DB7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0D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20DB7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F20DB7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20D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basedOn w:val="DefaultParagraphFont"/>
    <w:link w:val="block"/>
    <w:locked/>
    <w:rsid w:val="00D9424B"/>
    <w:rPr>
      <w:rFonts w:ascii="Times New Roman" w:hAnsi="Times New Roman"/>
      <w:sz w:val="22"/>
      <w:lang w:val="en-GB" w:bidi="ar-SA"/>
    </w:rPr>
  </w:style>
  <w:style w:type="character" w:customStyle="1" w:styleId="ui-provider">
    <w:name w:val="ui-provider"/>
    <w:basedOn w:val="DefaultParagraphFont"/>
    <w:rsid w:val="00164DC4"/>
  </w:style>
  <w:style w:type="character" w:customStyle="1" w:styleId="fontstyle01">
    <w:name w:val="fontstyle01"/>
    <w:basedOn w:val="DefaultParagraphFont"/>
    <w:rsid w:val="000675B8"/>
    <w:rPr>
      <w:rFonts w:ascii="AngsanaNew" w:eastAsia="AngsanaNew" w:hAnsi="AngsanaNew" w:hint="eastAsia"/>
      <w:b w:val="0"/>
      <w:bCs w:val="0"/>
      <w:i w:val="0"/>
      <w:iCs w:val="0"/>
      <w:color w:val="000000"/>
      <w:sz w:val="30"/>
      <w:szCs w:val="30"/>
    </w:rPr>
  </w:style>
  <w:style w:type="character" w:customStyle="1" w:styleId="NoSpacingChar">
    <w:name w:val="No Spacing Char"/>
    <w:basedOn w:val="DefaultParagraphFont"/>
    <w:link w:val="NoSpacing"/>
    <w:uiPriority w:val="1"/>
    <w:rsid w:val="005D0451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7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4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8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0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0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6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35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76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70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1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63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173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81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9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5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9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9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1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26" Type="http://schemas.openxmlformats.org/officeDocument/2006/relationships/footer" Target="footer6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5" Type="http://schemas.openxmlformats.org/officeDocument/2006/relationships/header" Target="header10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29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9.xml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header" Target="header8.xml"/><Relationship Id="rId28" Type="http://schemas.openxmlformats.org/officeDocument/2006/relationships/header" Target="header1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oter" Target="footer5.xml"/><Relationship Id="rId27" Type="http://schemas.openxmlformats.org/officeDocument/2006/relationships/header" Target="header11.xml"/><Relationship Id="rId30" Type="http://schemas.openxmlformats.org/officeDocument/2006/relationships/footer" Target="foot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54918e4-0f3b-41b6-ab41-df14ce3ca1c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91AA754333CE4CADDFC61CC6DB93DB" ma:contentTypeVersion="11" ma:contentTypeDescription="Create a new document." ma:contentTypeScope="" ma:versionID="f8420676d3189192ef58b219a28c4b2f">
  <xsd:schema xmlns:xsd="http://www.w3.org/2001/XMLSchema" xmlns:xs="http://www.w3.org/2001/XMLSchema" xmlns:p="http://schemas.microsoft.com/office/2006/metadata/properties" xmlns:ns3="fdadd34b-cb27-4b57-87e8-9ce69876593e" xmlns:ns4="354918e4-0f3b-41b6-ab41-df14ce3ca1cd" targetNamespace="http://schemas.microsoft.com/office/2006/metadata/properties" ma:root="true" ma:fieldsID="35e22c2c945f77da73b025721ec44fae" ns3:_="" ns4:_="">
    <xsd:import namespace="fdadd34b-cb27-4b57-87e8-9ce69876593e"/>
    <xsd:import namespace="354918e4-0f3b-41b6-ab41-df14ce3ca1cd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LengthInSeconds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add34b-cb27-4b57-87e8-9ce69876593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4918e4-0f3b-41b6-ab41-df14ce3ca1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3458E9-402B-41FB-883E-7DA791521C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690910-302B-4474-B119-EAE08E0139B3}">
  <ds:schemaRefs>
    <ds:schemaRef ds:uri="http://schemas.microsoft.com/office/2006/metadata/properties"/>
    <ds:schemaRef ds:uri="http://schemas.microsoft.com/office/infopath/2007/PartnerControls"/>
    <ds:schemaRef ds:uri="354918e4-0f3b-41b6-ab41-df14ce3ca1cd"/>
  </ds:schemaRefs>
</ds:datastoreItem>
</file>

<file path=customXml/itemProps3.xml><?xml version="1.0" encoding="utf-8"?>
<ds:datastoreItem xmlns:ds="http://schemas.openxmlformats.org/officeDocument/2006/customXml" ds:itemID="{C3C23451-2591-407F-9771-3FEF0E3425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14AD0B-FCD4-4AE2-9CA8-C22EE5C2FA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add34b-cb27-4b57-87e8-9ce69876593e"/>
    <ds:schemaRef ds:uri="354918e4-0f3b-41b6-ab41-df14ce3ca1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</TotalTime>
  <Pages>57</Pages>
  <Words>12574</Words>
  <Characters>53567</Characters>
  <Application>Microsoft Office Word</Application>
  <DocSecurity>0</DocSecurity>
  <Lines>4869</Lines>
  <Paragraphs>3674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62467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Sajeerat, Tungkittiwongkul</dc:creator>
  <cp:keywords/>
  <dc:description/>
  <cp:lastModifiedBy>Palida, Lohakarnkul</cp:lastModifiedBy>
  <cp:revision>2</cp:revision>
  <cp:lastPrinted>2023-07-31T10:22:00Z</cp:lastPrinted>
  <dcterms:created xsi:type="dcterms:W3CDTF">2023-11-08T04:51:00Z</dcterms:created>
  <dcterms:modified xsi:type="dcterms:W3CDTF">2023-11-08T04:51:00Z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_DocHome">
    <vt:i4>900132236</vt:i4>
  </property>
  <property fmtid="{D5CDD505-2E9C-101B-9397-08002B2CF9AE}" pid="6" name="GrammarlyDocumentId">
    <vt:lpwstr>8e105cc4c46cb66326401d73149f5f60f9bfbb6845ae4eab42583a250f0cd3d1</vt:lpwstr>
  </property>
  <property fmtid="{D5CDD505-2E9C-101B-9397-08002B2CF9AE}" pid="7" name="ContentTypeId">
    <vt:lpwstr>0x0101001D91AA754333CE4CADDFC61CC6DB93DB</vt:lpwstr>
  </property>
</Properties>
</file>