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1DEB" w14:textId="762814AE" w:rsidR="007557B6" w:rsidRDefault="007557B6" w:rsidP="00ED6A59">
      <w:pPr>
        <w:spacing w:line="240" w:lineRule="atLeast"/>
        <w:ind w:right="63"/>
        <w:rPr>
          <w:rFonts w:cs="Cordia New"/>
          <w:b/>
          <w:bCs/>
          <w:sz w:val="28"/>
          <w:szCs w:val="28"/>
          <w:lang w:val="en-US"/>
        </w:rPr>
      </w:pPr>
    </w:p>
    <w:p w14:paraId="1FECDEE4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060152D6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7CD6F846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2F2DCFD8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7C983EC7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4CE45771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3EA3E2F2" w14:textId="77777777" w:rsidR="00B417AD" w:rsidRDefault="00B417AD" w:rsidP="007557B6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0ABD9DC4" w14:textId="77777777" w:rsidR="00C71822" w:rsidRPr="00880748" w:rsidRDefault="00C71822" w:rsidP="00ED6A59">
      <w:pPr>
        <w:spacing w:line="240" w:lineRule="atLeast"/>
        <w:ind w:right="63"/>
        <w:rPr>
          <w:rFonts w:cs="Times New Roman"/>
          <w:b/>
          <w:bCs/>
          <w:sz w:val="28"/>
          <w:szCs w:val="28"/>
        </w:rPr>
      </w:pPr>
    </w:p>
    <w:p w14:paraId="275A1B9B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880748">
        <w:rPr>
          <w:rFonts w:cs="Times New Roman"/>
          <w:b/>
          <w:bCs/>
          <w:sz w:val="40"/>
          <w:szCs w:val="40"/>
        </w:rPr>
        <w:t>Thaitheparos</w:t>
      </w:r>
      <w:proofErr w:type="spellEnd"/>
      <w:r w:rsidRPr="00880748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46E1D403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14:paraId="6FB6B564" w14:textId="77777777" w:rsidR="000637B1" w:rsidRPr="00164D8B" w:rsidRDefault="000637B1" w:rsidP="000637B1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401C4D">
        <w:rPr>
          <w:sz w:val="32"/>
          <w:szCs w:val="32"/>
          <w:lang w:bidi="th-TH"/>
        </w:rPr>
        <w:t xml:space="preserve">Condensed </w:t>
      </w:r>
      <w:r>
        <w:rPr>
          <w:sz w:val="32"/>
          <w:szCs w:val="32"/>
          <w:lang w:bidi="th-TH"/>
        </w:rPr>
        <w:t>i</w:t>
      </w:r>
      <w:r w:rsidRPr="00164D8B">
        <w:rPr>
          <w:sz w:val="32"/>
          <w:szCs w:val="32"/>
          <w:lang w:bidi="th-TH"/>
        </w:rPr>
        <w:t xml:space="preserve">nterim financial </w:t>
      </w:r>
      <w:proofErr w:type="gramStart"/>
      <w:r w:rsidRPr="00164D8B">
        <w:rPr>
          <w:sz w:val="32"/>
          <w:szCs w:val="32"/>
          <w:lang w:bidi="th-TH"/>
        </w:rPr>
        <w:t>statements</w:t>
      </w:r>
      <w:proofErr w:type="gramEnd"/>
    </w:p>
    <w:p w14:paraId="05A66A03" w14:textId="11B1E80E" w:rsidR="008C2C81" w:rsidRPr="00791B45" w:rsidRDefault="000637B1" w:rsidP="008C2C81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for the </w:t>
      </w:r>
      <w:r w:rsidR="008C2C81" w:rsidRPr="00791B45">
        <w:rPr>
          <w:rFonts w:cs="Times New Roman"/>
          <w:sz w:val="32"/>
          <w:szCs w:val="32"/>
        </w:rPr>
        <w:t xml:space="preserve">three-month and </w:t>
      </w:r>
      <w:r w:rsidR="0028754B">
        <w:rPr>
          <w:rFonts w:cs="Times New Roman"/>
          <w:sz w:val="32"/>
          <w:szCs w:val="32"/>
        </w:rPr>
        <w:t>nine</w:t>
      </w:r>
      <w:r w:rsidR="008C2C81" w:rsidRPr="00791B45">
        <w:rPr>
          <w:rFonts w:cs="Times New Roman"/>
          <w:sz w:val="32"/>
          <w:szCs w:val="32"/>
        </w:rPr>
        <w:t>-month periods ended</w:t>
      </w:r>
    </w:p>
    <w:p w14:paraId="3C289170" w14:textId="587553D5" w:rsidR="000637B1" w:rsidRPr="00BA4D67" w:rsidRDefault="008C2C81" w:rsidP="008C2C81">
      <w:pPr>
        <w:spacing w:line="240" w:lineRule="atLeast"/>
        <w:jc w:val="center"/>
        <w:rPr>
          <w:rFonts w:cstheme="minorBidi"/>
          <w:sz w:val="32"/>
          <w:szCs w:val="32"/>
        </w:rPr>
      </w:pPr>
      <w:r w:rsidRPr="00791B45">
        <w:rPr>
          <w:rFonts w:cs="Times New Roman"/>
          <w:sz w:val="32"/>
          <w:szCs w:val="32"/>
        </w:rPr>
        <w:t xml:space="preserve">30 </w:t>
      </w:r>
      <w:r w:rsidR="0028754B">
        <w:rPr>
          <w:rFonts w:cs="Times New Roman"/>
          <w:sz w:val="32"/>
          <w:szCs w:val="32"/>
        </w:rPr>
        <w:t>September</w:t>
      </w:r>
      <w:r w:rsidRPr="00791B45">
        <w:rPr>
          <w:rFonts w:cs="Times New Roman"/>
          <w:sz w:val="32"/>
          <w:szCs w:val="32"/>
        </w:rPr>
        <w:t xml:space="preserve"> </w:t>
      </w:r>
      <w:r w:rsidR="000637B1" w:rsidRPr="00164D8B">
        <w:rPr>
          <w:rFonts w:cs="Times New Roman"/>
          <w:sz w:val="32"/>
          <w:szCs w:val="32"/>
        </w:rPr>
        <w:t>20</w:t>
      </w:r>
      <w:r w:rsidR="000637B1">
        <w:rPr>
          <w:rFonts w:cs="Times New Roman"/>
          <w:sz w:val="32"/>
          <w:szCs w:val="32"/>
        </w:rPr>
        <w:t>23</w:t>
      </w:r>
    </w:p>
    <w:p w14:paraId="13CC9134" w14:textId="77777777" w:rsidR="00791B45" w:rsidRPr="00791B45" w:rsidRDefault="00791B45" w:rsidP="009543E9">
      <w:pPr>
        <w:shd w:val="clear" w:color="auto" w:fill="FFFFFF"/>
        <w:spacing w:line="300" w:lineRule="atLeast"/>
        <w:jc w:val="center"/>
        <w:rPr>
          <w:rFonts w:cs="Times New Roman"/>
          <w:sz w:val="32"/>
          <w:szCs w:val="32"/>
        </w:rPr>
      </w:pPr>
      <w:r w:rsidRPr="00791B45">
        <w:rPr>
          <w:rFonts w:cs="Times New Roman"/>
          <w:sz w:val="32"/>
          <w:szCs w:val="32"/>
        </w:rPr>
        <w:t>and</w:t>
      </w:r>
    </w:p>
    <w:p w14:paraId="29EB3B1A" w14:textId="77777777" w:rsidR="00791B45" w:rsidRPr="00791B45" w:rsidRDefault="00791B45" w:rsidP="009543E9">
      <w:pPr>
        <w:spacing w:line="300" w:lineRule="atLeast"/>
        <w:ind w:right="-35"/>
        <w:jc w:val="center"/>
        <w:rPr>
          <w:rFonts w:cs="Times New Roman"/>
          <w:sz w:val="32"/>
          <w:szCs w:val="32"/>
        </w:rPr>
      </w:pPr>
      <w:r w:rsidRPr="00791B45">
        <w:rPr>
          <w:rFonts w:cs="Times New Roman"/>
          <w:sz w:val="32"/>
          <w:szCs w:val="32"/>
        </w:rPr>
        <w:t>Independent auditor’s review report</w:t>
      </w:r>
    </w:p>
    <w:p w14:paraId="295C4B8A" w14:textId="77777777" w:rsidR="0070254A" w:rsidRPr="00791B45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14:paraId="54CAB776" w14:textId="77777777"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7FED0AE5" w14:textId="77777777"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43CFC227" w14:textId="77777777"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4651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1458257E" w14:textId="7AE78747"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  <w:lang w:val="en-US"/>
        </w:rPr>
      </w:pPr>
    </w:p>
    <w:p w14:paraId="1F3DB8AA" w14:textId="1DE20DA1" w:rsidR="00C424E4" w:rsidRDefault="00C424E4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  <w:lang w:val="en-US"/>
        </w:rPr>
      </w:pPr>
    </w:p>
    <w:p w14:paraId="14A305A7" w14:textId="121F7561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5BE6C761" w14:textId="3F7BB678" w:rsidR="00B12A7D" w:rsidRDefault="00B12A7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813F875" w14:textId="77777777" w:rsidR="00B12A7D" w:rsidRDefault="00B12A7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1854C7C" w14:textId="41D3F203"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7AF82312" w14:textId="1C665C68"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DF3C6CB" w14:textId="77777777"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4D1C97F5" w14:textId="77777777"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</w:t>
      </w:r>
      <w:r w:rsidR="00B30D61" w:rsidRPr="0088074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Review of Interim Financial Information</w:t>
      </w:r>
    </w:p>
    <w:p w14:paraId="5CFE65FF" w14:textId="77777777"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14:paraId="269BD93B" w14:textId="77777777"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proofErr w:type="spellStart"/>
      <w:r w:rsidR="002631F5" w:rsidRPr="00880748">
        <w:rPr>
          <w:rFonts w:cs="Times New Roman"/>
          <w:b/>
          <w:bCs/>
          <w:sz w:val="24"/>
          <w:szCs w:val="24"/>
        </w:rPr>
        <w:t>Thaitheparos</w:t>
      </w:r>
      <w:proofErr w:type="spellEnd"/>
      <w:r w:rsidR="002631F5" w:rsidRPr="00880748">
        <w:rPr>
          <w:rFonts w:cs="Times New Roman"/>
          <w:b/>
          <w:bCs/>
          <w:sz w:val="24"/>
          <w:szCs w:val="24"/>
        </w:rPr>
        <w:t xml:space="preserve"> Public Company Limited</w:t>
      </w:r>
    </w:p>
    <w:p w14:paraId="43E96DFF" w14:textId="77777777"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14:paraId="32B7269C" w14:textId="1B2CBEAE" w:rsidR="000637B1" w:rsidRDefault="000637B1" w:rsidP="00676FEB">
      <w:pPr>
        <w:jc w:val="thaiDistribute"/>
        <w:rPr>
          <w:rFonts w:cs="Times New Roman"/>
        </w:rPr>
      </w:pPr>
      <w:r w:rsidRPr="00892C82">
        <w:rPr>
          <w:rFonts w:cs="Times New Roman"/>
        </w:rPr>
        <w:t xml:space="preserve">I have reviewed the accompanying statement of financial position in which the equity method is applied and separate statement of financial position of </w:t>
      </w:r>
      <w:proofErr w:type="spellStart"/>
      <w:r w:rsidRPr="00892C82">
        <w:rPr>
          <w:rFonts w:cs="Times New Roman"/>
        </w:rPr>
        <w:t>Thaitheparos</w:t>
      </w:r>
      <w:proofErr w:type="spellEnd"/>
      <w:r w:rsidRPr="00892C82">
        <w:rPr>
          <w:rFonts w:cs="Times New Roman"/>
        </w:rPr>
        <w:t xml:space="preserve"> Public Company Limited</w:t>
      </w:r>
      <w:r>
        <w:rPr>
          <w:rFonts w:cs="Times New Roman"/>
        </w:rPr>
        <w:t xml:space="preserve"> as </w:t>
      </w:r>
      <w:proofErr w:type="gramStart"/>
      <w:r>
        <w:rPr>
          <w:rFonts w:cs="Times New Roman"/>
        </w:rPr>
        <w:t>at</w:t>
      </w:r>
      <w:proofErr w:type="gramEnd"/>
      <w:r>
        <w:rPr>
          <w:rFonts w:cs="Times New Roman"/>
        </w:rPr>
        <w:t xml:space="preserve"> </w:t>
      </w:r>
      <w:r w:rsidR="008C2C81">
        <w:rPr>
          <w:rFonts w:cs="Times New Roman"/>
        </w:rPr>
        <w:t xml:space="preserve">30 </w:t>
      </w:r>
      <w:r w:rsidR="0028754B">
        <w:rPr>
          <w:rFonts w:cs="Times New Roman"/>
        </w:rPr>
        <w:t>September</w:t>
      </w:r>
      <w:r w:rsidR="008C2C81">
        <w:rPr>
          <w:rFonts w:cs="Times New Roman"/>
        </w:rPr>
        <w:t xml:space="preserve"> </w:t>
      </w:r>
      <w:r>
        <w:rPr>
          <w:rFonts w:cs="Times New Roman"/>
        </w:rPr>
        <w:t>2023;</w:t>
      </w:r>
      <w:r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>
        <w:rPr>
          <w:rFonts w:cs="Times New Roman"/>
        </w:rPr>
        <w:t>e</w:t>
      </w:r>
      <w:r w:rsidR="008C2C81" w:rsidRPr="008C2C81">
        <w:rPr>
          <w:rFonts w:cs="Times New Roman"/>
        </w:rPr>
        <w:t xml:space="preserve"> </w:t>
      </w:r>
      <w:r w:rsidR="008C2C81">
        <w:rPr>
          <w:rFonts w:cs="Times New Roman"/>
        </w:rPr>
        <w:t xml:space="preserve">for the three-month and </w:t>
      </w:r>
      <w:r w:rsidR="0028754B">
        <w:rPr>
          <w:rFonts w:cs="Times New Roman"/>
        </w:rPr>
        <w:t>nine</w:t>
      </w:r>
      <w:r w:rsidR="008C2C81">
        <w:rPr>
          <w:rFonts w:cs="Times New Roman"/>
        </w:rPr>
        <w:t xml:space="preserve">-months periods ended 30 </w:t>
      </w:r>
      <w:r w:rsidR="0028754B">
        <w:rPr>
          <w:rFonts w:cs="Times New Roman"/>
        </w:rPr>
        <w:t>September</w:t>
      </w:r>
      <w:r w:rsidR="008C2C81">
        <w:rPr>
          <w:rFonts w:cs="Times New Roman"/>
        </w:rPr>
        <w:t xml:space="preserve"> 2023</w:t>
      </w:r>
      <w:r>
        <w:rPr>
          <w:rFonts w:cs="Times New Roman"/>
        </w:rPr>
        <w:t xml:space="preserve">, </w:t>
      </w:r>
      <w:r w:rsidRPr="00D108F5">
        <w:rPr>
          <w:rFonts w:cs="Times New Roman"/>
        </w:rPr>
        <w:t xml:space="preserve">changes in equity and cash flows for the </w:t>
      </w:r>
      <w:r w:rsidR="0028754B">
        <w:rPr>
          <w:rFonts w:cs="Times New Roman"/>
        </w:rPr>
        <w:t>nine</w:t>
      </w:r>
      <w:r w:rsidR="008C2C81">
        <w:rPr>
          <w:rFonts w:cs="Times New Roman"/>
        </w:rPr>
        <w:t xml:space="preserve">-month period ended 30 </w:t>
      </w:r>
      <w:r w:rsidR="0028754B">
        <w:rPr>
          <w:rFonts w:cs="Times New Roman"/>
        </w:rPr>
        <w:t>September</w:t>
      </w:r>
      <w:r w:rsidR="008C2C81">
        <w:rPr>
          <w:rFonts w:cs="Times New Roman"/>
        </w:rPr>
        <w:t xml:space="preserve"> </w:t>
      </w:r>
      <w:r>
        <w:rPr>
          <w:rFonts w:cs="Times New Roman"/>
        </w:rPr>
        <w:t>2023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 xml:space="preserve">. My responsibility is to express a conclusion on </w:t>
      </w:r>
      <w:proofErr w:type="gramStart"/>
      <w:r w:rsidRPr="00D108F5">
        <w:rPr>
          <w:rFonts w:cs="Times New Roman"/>
        </w:rPr>
        <w:t>these</w:t>
      </w:r>
      <w:r>
        <w:rPr>
          <w:rFonts w:cs="Times New Roman"/>
        </w:rPr>
        <w:t xml:space="preserve"> </w:t>
      </w:r>
      <w:r w:rsidRPr="00D108F5">
        <w:rPr>
          <w:rFonts w:cs="Times New Roman"/>
        </w:rPr>
        <w:t>interim financial information</w:t>
      </w:r>
      <w:proofErr w:type="gramEnd"/>
      <w:r w:rsidRPr="00D108F5">
        <w:rPr>
          <w:rFonts w:cs="Times New Roman"/>
        </w:rPr>
        <w:t xml:space="preserve"> based on my review.</w:t>
      </w:r>
      <w:r w:rsidRPr="00892C82">
        <w:rPr>
          <w:rFonts w:cs="Times New Roman"/>
        </w:rPr>
        <w:t xml:space="preserve"> </w:t>
      </w:r>
    </w:p>
    <w:p w14:paraId="0B6CA343" w14:textId="77777777" w:rsidR="00DA7C4C" w:rsidRDefault="00DA7C4C" w:rsidP="00DA7C4C">
      <w:pPr>
        <w:jc w:val="both"/>
        <w:rPr>
          <w:rFonts w:cs="Times New Roman"/>
        </w:rPr>
      </w:pPr>
    </w:p>
    <w:p w14:paraId="61C00958" w14:textId="77777777"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14:paraId="1F33642A" w14:textId="77777777" w:rsidR="00DA7C4C" w:rsidRPr="00680EB6" w:rsidRDefault="00DA7C4C" w:rsidP="00DA7C4C">
      <w:pPr>
        <w:jc w:val="both"/>
      </w:pPr>
    </w:p>
    <w:p w14:paraId="11966804" w14:textId="77777777"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221233D" w14:textId="77777777" w:rsidR="00DA7C4C" w:rsidRPr="00680EB6" w:rsidRDefault="00DA7C4C" w:rsidP="00DA7C4C">
      <w:pPr>
        <w:jc w:val="both"/>
      </w:pPr>
    </w:p>
    <w:p w14:paraId="5C51C76E" w14:textId="77777777"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14:paraId="485CB2DC" w14:textId="77777777" w:rsidR="00DA7C4C" w:rsidRPr="00680EB6" w:rsidRDefault="00DA7C4C" w:rsidP="00DA7C4C">
      <w:pPr>
        <w:jc w:val="both"/>
      </w:pPr>
    </w:p>
    <w:p w14:paraId="27466AFB" w14:textId="77777777"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14:paraId="5382D67B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5D6B0878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E30D0FD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1CE5B3E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8F3190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6D4B90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proofErr w:type="spellStart"/>
      <w:r w:rsidR="007A7111">
        <w:rPr>
          <w:rFonts w:cs="Times New Roman"/>
          <w:lang w:val="en-US"/>
        </w:rPr>
        <w:t>Orawan</w:t>
      </w:r>
      <w:proofErr w:type="spellEnd"/>
      <w:r w:rsidR="007A7111">
        <w:rPr>
          <w:rFonts w:cs="Times New Roman"/>
          <w:lang w:val="en-US"/>
        </w:rPr>
        <w:t xml:space="preserve"> </w:t>
      </w:r>
      <w:proofErr w:type="spellStart"/>
      <w:r w:rsidR="007A7111">
        <w:rPr>
          <w:rFonts w:cs="Times New Roman"/>
          <w:lang w:val="en-US"/>
        </w:rPr>
        <w:t>Chotiwiriyakul</w:t>
      </w:r>
      <w:proofErr w:type="spellEnd"/>
      <w:r w:rsidRPr="00880748">
        <w:rPr>
          <w:rFonts w:cs="Times New Roman"/>
          <w:lang w:val="en-US"/>
        </w:rPr>
        <w:t>)</w:t>
      </w:r>
    </w:p>
    <w:p w14:paraId="2FF89C85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14:paraId="6F995F8C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14:paraId="69F377C4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78EC787D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 xml:space="preserve">KPMG </w:t>
      </w:r>
      <w:proofErr w:type="spellStart"/>
      <w:r w:rsidRPr="00880748">
        <w:rPr>
          <w:rFonts w:cs="Times New Roman"/>
          <w:lang w:val="en-US"/>
        </w:rPr>
        <w:t>Phoomchai</w:t>
      </w:r>
      <w:proofErr w:type="spellEnd"/>
      <w:r w:rsidRPr="00880748">
        <w:rPr>
          <w:rFonts w:cs="Times New Roman"/>
          <w:lang w:val="en-US"/>
        </w:rPr>
        <w:t xml:space="preserve"> Audit Ltd.</w:t>
      </w:r>
    </w:p>
    <w:p w14:paraId="22D74AC6" w14:textId="30DDCEAA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14:paraId="385C4F0B" w14:textId="3F4FBCB7" w:rsidR="00DA7C4C" w:rsidRPr="00880748" w:rsidRDefault="006E53CD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8</w:t>
      </w:r>
      <w:r w:rsidR="0028754B">
        <w:rPr>
          <w:rFonts w:cs="Cordia New"/>
          <w:lang w:val="en-US"/>
        </w:rPr>
        <w:t xml:space="preserve"> November</w:t>
      </w:r>
      <w:r w:rsidR="008C2C81">
        <w:rPr>
          <w:rFonts w:cs="Cordia New"/>
          <w:lang w:val="en-US"/>
        </w:rPr>
        <w:t xml:space="preserve"> </w:t>
      </w:r>
      <w:r w:rsidR="000637B1">
        <w:rPr>
          <w:rFonts w:cs="Cordia New"/>
          <w:lang w:val="en-US"/>
        </w:rPr>
        <w:t>2023</w:t>
      </w:r>
    </w:p>
    <w:p w14:paraId="48512CEA" w14:textId="77777777"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23FA5FDD" w14:textId="5C4414B4" w:rsidR="00274B15" w:rsidRPr="00521DA7" w:rsidRDefault="00274B15" w:rsidP="008F13EF">
      <w:pPr>
        <w:pStyle w:val="BodyText"/>
        <w:spacing w:after="0" w:line="220" w:lineRule="exact"/>
        <w:ind w:left="547" w:right="-27"/>
        <w:jc w:val="thaiDistribute"/>
        <w:rPr>
          <w:rFonts w:cs="Times New Roman"/>
          <w:i/>
          <w:iCs/>
          <w:lang w:val="en-US"/>
        </w:rPr>
      </w:pPr>
    </w:p>
    <w:sectPr w:rsidR="00274B15" w:rsidRPr="00521DA7" w:rsidSect="004651F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3CE90" w14:textId="77777777" w:rsidR="00211066" w:rsidRDefault="00211066">
      <w:r>
        <w:separator/>
      </w:r>
    </w:p>
  </w:endnote>
  <w:endnote w:type="continuationSeparator" w:id="0">
    <w:p w14:paraId="4A8BDA38" w14:textId="77777777" w:rsidR="00211066" w:rsidRDefault="00211066">
      <w:r>
        <w:continuationSeparator/>
      </w:r>
    </w:p>
  </w:endnote>
  <w:endnote w:type="continuationNotice" w:id="1">
    <w:p w14:paraId="06A88DC9" w14:textId="77777777" w:rsidR="00211066" w:rsidRDefault="0021106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BFAD" w14:textId="77777777" w:rsidR="00D70388" w:rsidRDefault="00D70388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01790700" w14:textId="77777777" w:rsidR="00D70388" w:rsidRDefault="00D703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B4B0" w14:textId="77777777" w:rsidR="00D70388" w:rsidRDefault="00D70388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14:paraId="2B2789A9" w14:textId="77777777" w:rsidR="00D70388" w:rsidRDefault="00D703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6C84C" w14:textId="77777777" w:rsidR="0065400A" w:rsidRDefault="006540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ED12" w14:textId="77777777" w:rsidR="00D70388" w:rsidRPr="000C59B7" w:rsidRDefault="00D70388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A19DE" w14:textId="77777777" w:rsidR="00211066" w:rsidRDefault="00211066">
      <w:r>
        <w:separator/>
      </w:r>
    </w:p>
  </w:footnote>
  <w:footnote w:type="continuationSeparator" w:id="0">
    <w:p w14:paraId="3F6AB6CC" w14:textId="77777777" w:rsidR="00211066" w:rsidRDefault="00211066">
      <w:r>
        <w:continuationSeparator/>
      </w:r>
    </w:p>
  </w:footnote>
  <w:footnote w:type="continuationNotice" w:id="1">
    <w:p w14:paraId="4A6750C8" w14:textId="77777777" w:rsidR="00211066" w:rsidRDefault="0021106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2F6D2" w14:textId="77777777" w:rsidR="0065400A" w:rsidRDefault="00654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BCCA3" w14:textId="77777777" w:rsidR="00D70388" w:rsidRDefault="00D70388">
    <w:pPr>
      <w:pStyle w:val="Header"/>
      <w:spacing w:after="2520" w:line="240" w:lineRule="atLea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497A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AB1AA0B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CD54C8D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DE68DEC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0DF6243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4C981C7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184762C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1B66FBE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E9AC3B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58135F7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9001919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3102" w14:textId="5DCAB57B" w:rsidR="00D70388" w:rsidRDefault="00D70388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14:paraId="44A10A6C" w14:textId="7119A9CC" w:rsidR="00C424E4" w:rsidRDefault="00C424E4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14:paraId="0093EBC7" w14:textId="77777777" w:rsidR="00C424E4" w:rsidRDefault="00C424E4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14:paraId="2510D838" w14:textId="77777777" w:rsidR="00D70388" w:rsidRDefault="00D70388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00232778">
    <w:abstractNumId w:val="1"/>
  </w:num>
  <w:num w:numId="2" w16cid:durableId="144200883">
    <w:abstractNumId w:val="9"/>
  </w:num>
  <w:num w:numId="3" w16cid:durableId="516310632">
    <w:abstractNumId w:val="11"/>
  </w:num>
  <w:num w:numId="4" w16cid:durableId="1028750367">
    <w:abstractNumId w:val="8"/>
  </w:num>
  <w:num w:numId="5" w16cid:durableId="328145570">
    <w:abstractNumId w:val="4"/>
  </w:num>
  <w:num w:numId="6" w16cid:durableId="38939587">
    <w:abstractNumId w:val="5"/>
  </w:num>
  <w:num w:numId="7" w16cid:durableId="292442843">
    <w:abstractNumId w:val="3"/>
  </w:num>
  <w:num w:numId="8" w16cid:durableId="1516309294">
    <w:abstractNumId w:val="0"/>
  </w:num>
  <w:num w:numId="9" w16cid:durableId="1333144415">
    <w:abstractNumId w:val="8"/>
  </w:num>
  <w:num w:numId="10" w16cid:durableId="1021587645">
    <w:abstractNumId w:val="6"/>
  </w:num>
  <w:num w:numId="11" w16cid:durableId="420176750">
    <w:abstractNumId w:val="7"/>
  </w:num>
  <w:num w:numId="12" w16cid:durableId="1902593512">
    <w:abstractNumId w:val="2"/>
  </w:num>
  <w:num w:numId="13" w16cid:durableId="2081439538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5237182">
    <w:abstractNumId w:val="8"/>
  </w:num>
  <w:num w:numId="15" w16cid:durableId="670451726">
    <w:abstractNumId w:val="8"/>
  </w:num>
  <w:num w:numId="16" w16cid:durableId="37670569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C"/>
    <w:rsid w:val="00000B6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017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0C2B"/>
    <w:rsid w:val="00021AB5"/>
    <w:rsid w:val="0002209B"/>
    <w:rsid w:val="0002275D"/>
    <w:rsid w:val="00022E0F"/>
    <w:rsid w:val="000234FA"/>
    <w:rsid w:val="00023A94"/>
    <w:rsid w:val="00024095"/>
    <w:rsid w:val="00024F05"/>
    <w:rsid w:val="00025084"/>
    <w:rsid w:val="00025543"/>
    <w:rsid w:val="00025DCE"/>
    <w:rsid w:val="00026D7C"/>
    <w:rsid w:val="00027277"/>
    <w:rsid w:val="00027388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3B43"/>
    <w:rsid w:val="00034181"/>
    <w:rsid w:val="000348C4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6EB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8C1"/>
    <w:rsid w:val="00061BE2"/>
    <w:rsid w:val="000620BF"/>
    <w:rsid w:val="000630FE"/>
    <w:rsid w:val="000637B1"/>
    <w:rsid w:val="00063A08"/>
    <w:rsid w:val="0006440D"/>
    <w:rsid w:val="000644F5"/>
    <w:rsid w:val="0006469F"/>
    <w:rsid w:val="000647AD"/>
    <w:rsid w:val="000650AA"/>
    <w:rsid w:val="00065F19"/>
    <w:rsid w:val="00065F95"/>
    <w:rsid w:val="0006635E"/>
    <w:rsid w:val="0006655F"/>
    <w:rsid w:val="00066642"/>
    <w:rsid w:val="00067740"/>
    <w:rsid w:val="000677F7"/>
    <w:rsid w:val="00070236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AB6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AD3"/>
    <w:rsid w:val="000A7B24"/>
    <w:rsid w:val="000A7C68"/>
    <w:rsid w:val="000A7DDF"/>
    <w:rsid w:val="000B0F08"/>
    <w:rsid w:val="000B1D1F"/>
    <w:rsid w:val="000B1DA9"/>
    <w:rsid w:val="000B22C0"/>
    <w:rsid w:val="000B2632"/>
    <w:rsid w:val="000B283C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52B"/>
    <w:rsid w:val="000E7FD2"/>
    <w:rsid w:val="000F006C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14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8B"/>
    <w:rsid w:val="00103BD2"/>
    <w:rsid w:val="0010447D"/>
    <w:rsid w:val="00104B31"/>
    <w:rsid w:val="00105304"/>
    <w:rsid w:val="00105D54"/>
    <w:rsid w:val="00106332"/>
    <w:rsid w:val="0010732F"/>
    <w:rsid w:val="00107D09"/>
    <w:rsid w:val="00107E1A"/>
    <w:rsid w:val="00110284"/>
    <w:rsid w:val="00110B9D"/>
    <w:rsid w:val="0011190D"/>
    <w:rsid w:val="00111DCC"/>
    <w:rsid w:val="00111EBD"/>
    <w:rsid w:val="00112102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CCA"/>
    <w:rsid w:val="00116E2A"/>
    <w:rsid w:val="00117298"/>
    <w:rsid w:val="00117566"/>
    <w:rsid w:val="0011792D"/>
    <w:rsid w:val="00117E6F"/>
    <w:rsid w:val="00120435"/>
    <w:rsid w:val="00120ED0"/>
    <w:rsid w:val="00120FD0"/>
    <w:rsid w:val="00121E31"/>
    <w:rsid w:val="00122208"/>
    <w:rsid w:val="00123110"/>
    <w:rsid w:val="001235C1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623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3F8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AD"/>
    <w:rsid w:val="001657BF"/>
    <w:rsid w:val="00165B94"/>
    <w:rsid w:val="001679D1"/>
    <w:rsid w:val="00167BE6"/>
    <w:rsid w:val="00171C04"/>
    <w:rsid w:val="00171F25"/>
    <w:rsid w:val="00172B59"/>
    <w:rsid w:val="00172CAD"/>
    <w:rsid w:val="00173716"/>
    <w:rsid w:val="001738AB"/>
    <w:rsid w:val="00173CCA"/>
    <w:rsid w:val="00173CD9"/>
    <w:rsid w:val="00173E0F"/>
    <w:rsid w:val="00175AEA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571E"/>
    <w:rsid w:val="00186803"/>
    <w:rsid w:val="00187EB6"/>
    <w:rsid w:val="00187F6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2E7"/>
    <w:rsid w:val="001A3AD1"/>
    <w:rsid w:val="001A3AFE"/>
    <w:rsid w:val="001A4580"/>
    <w:rsid w:val="001A45B5"/>
    <w:rsid w:val="001A4D39"/>
    <w:rsid w:val="001A59A7"/>
    <w:rsid w:val="001A5F59"/>
    <w:rsid w:val="001A5F9A"/>
    <w:rsid w:val="001A6567"/>
    <w:rsid w:val="001A67EF"/>
    <w:rsid w:val="001A6CC9"/>
    <w:rsid w:val="001A7526"/>
    <w:rsid w:val="001A7A60"/>
    <w:rsid w:val="001B17FD"/>
    <w:rsid w:val="001B1D0A"/>
    <w:rsid w:val="001B2259"/>
    <w:rsid w:val="001B2426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46E"/>
    <w:rsid w:val="001C2AFC"/>
    <w:rsid w:val="001C2F68"/>
    <w:rsid w:val="001C35A8"/>
    <w:rsid w:val="001C3A3D"/>
    <w:rsid w:val="001C3DDC"/>
    <w:rsid w:val="001C4103"/>
    <w:rsid w:val="001C5634"/>
    <w:rsid w:val="001C62A5"/>
    <w:rsid w:val="001D00EE"/>
    <w:rsid w:val="001D0270"/>
    <w:rsid w:val="001D0AC6"/>
    <w:rsid w:val="001D0FDA"/>
    <w:rsid w:val="001D1141"/>
    <w:rsid w:val="001D1A4F"/>
    <w:rsid w:val="001D1F25"/>
    <w:rsid w:val="001D2AF1"/>
    <w:rsid w:val="001D47ED"/>
    <w:rsid w:val="001D510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2B77"/>
    <w:rsid w:val="001E312F"/>
    <w:rsid w:val="001E3AAF"/>
    <w:rsid w:val="001E4392"/>
    <w:rsid w:val="001E5249"/>
    <w:rsid w:val="001E5360"/>
    <w:rsid w:val="001E56D0"/>
    <w:rsid w:val="001E6340"/>
    <w:rsid w:val="001E66BC"/>
    <w:rsid w:val="001E725B"/>
    <w:rsid w:val="001E72A1"/>
    <w:rsid w:val="001E7456"/>
    <w:rsid w:val="001F0A80"/>
    <w:rsid w:val="001F0B07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1F7CDA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2A3A"/>
    <w:rsid w:val="002038E4"/>
    <w:rsid w:val="002038E8"/>
    <w:rsid w:val="00203C00"/>
    <w:rsid w:val="00210371"/>
    <w:rsid w:val="002103CC"/>
    <w:rsid w:val="00210B5C"/>
    <w:rsid w:val="00211056"/>
    <w:rsid w:val="00211066"/>
    <w:rsid w:val="00211141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61"/>
    <w:rsid w:val="002210EC"/>
    <w:rsid w:val="0022144B"/>
    <w:rsid w:val="00221CA1"/>
    <w:rsid w:val="002225C0"/>
    <w:rsid w:val="00222BC0"/>
    <w:rsid w:val="0022349C"/>
    <w:rsid w:val="00223670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2E5D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2F60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9F1"/>
    <w:rsid w:val="00266034"/>
    <w:rsid w:val="00266321"/>
    <w:rsid w:val="002663C2"/>
    <w:rsid w:val="002667F7"/>
    <w:rsid w:val="00267933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291"/>
    <w:rsid w:val="00273EDB"/>
    <w:rsid w:val="0027411D"/>
    <w:rsid w:val="002747B9"/>
    <w:rsid w:val="00274B15"/>
    <w:rsid w:val="00275071"/>
    <w:rsid w:val="00275EC9"/>
    <w:rsid w:val="0027627D"/>
    <w:rsid w:val="002763CE"/>
    <w:rsid w:val="00276F40"/>
    <w:rsid w:val="0027710A"/>
    <w:rsid w:val="002775E8"/>
    <w:rsid w:val="00277A34"/>
    <w:rsid w:val="002808E7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6BB2"/>
    <w:rsid w:val="00287289"/>
    <w:rsid w:val="002873C6"/>
    <w:rsid w:val="0028747C"/>
    <w:rsid w:val="0028754B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4599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37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A7F2A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0A"/>
    <w:rsid w:val="002B45B4"/>
    <w:rsid w:val="002B4764"/>
    <w:rsid w:val="002B4D51"/>
    <w:rsid w:val="002B5208"/>
    <w:rsid w:val="002B5E72"/>
    <w:rsid w:val="002B6852"/>
    <w:rsid w:val="002B6BAC"/>
    <w:rsid w:val="002B6D33"/>
    <w:rsid w:val="002B7FE4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000"/>
    <w:rsid w:val="002D03F9"/>
    <w:rsid w:val="002D091A"/>
    <w:rsid w:val="002D185E"/>
    <w:rsid w:val="002D1B58"/>
    <w:rsid w:val="002D20F6"/>
    <w:rsid w:val="002D2642"/>
    <w:rsid w:val="002D3382"/>
    <w:rsid w:val="002D3C09"/>
    <w:rsid w:val="002D3E33"/>
    <w:rsid w:val="002D440E"/>
    <w:rsid w:val="002D4B26"/>
    <w:rsid w:val="002D4B73"/>
    <w:rsid w:val="002D5124"/>
    <w:rsid w:val="002D587A"/>
    <w:rsid w:val="002D5AB0"/>
    <w:rsid w:val="002D6BF3"/>
    <w:rsid w:val="002D6CD2"/>
    <w:rsid w:val="002D75E9"/>
    <w:rsid w:val="002D794A"/>
    <w:rsid w:val="002D7C38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0F"/>
    <w:rsid w:val="002F238C"/>
    <w:rsid w:val="002F529F"/>
    <w:rsid w:val="002F571E"/>
    <w:rsid w:val="002F5BAE"/>
    <w:rsid w:val="002F5C36"/>
    <w:rsid w:val="002F654E"/>
    <w:rsid w:val="002F6D8B"/>
    <w:rsid w:val="002F749A"/>
    <w:rsid w:val="002F76E9"/>
    <w:rsid w:val="00300087"/>
    <w:rsid w:val="0030064F"/>
    <w:rsid w:val="00300D64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36E7"/>
    <w:rsid w:val="00323B32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59DE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67632"/>
    <w:rsid w:val="00367F8A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0FC4"/>
    <w:rsid w:val="00381172"/>
    <w:rsid w:val="003814D4"/>
    <w:rsid w:val="00381A0E"/>
    <w:rsid w:val="00382AA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679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940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297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AB"/>
    <w:rsid w:val="003D64B3"/>
    <w:rsid w:val="003D69F1"/>
    <w:rsid w:val="003D719F"/>
    <w:rsid w:val="003D75F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5669"/>
    <w:rsid w:val="003E657D"/>
    <w:rsid w:val="003E6D84"/>
    <w:rsid w:val="003E7729"/>
    <w:rsid w:val="003E7822"/>
    <w:rsid w:val="003E7861"/>
    <w:rsid w:val="003E7FD7"/>
    <w:rsid w:val="003F0351"/>
    <w:rsid w:val="003F0857"/>
    <w:rsid w:val="003F0C55"/>
    <w:rsid w:val="003F1717"/>
    <w:rsid w:val="003F2362"/>
    <w:rsid w:val="003F3B7C"/>
    <w:rsid w:val="003F3F85"/>
    <w:rsid w:val="003F4D43"/>
    <w:rsid w:val="003F67CF"/>
    <w:rsid w:val="003F6A03"/>
    <w:rsid w:val="003F6B13"/>
    <w:rsid w:val="003F6C39"/>
    <w:rsid w:val="003F7450"/>
    <w:rsid w:val="003F79C0"/>
    <w:rsid w:val="003F7D75"/>
    <w:rsid w:val="004009AA"/>
    <w:rsid w:val="00400D13"/>
    <w:rsid w:val="0040114A"/>
    <w:rsid w:val="004014CA"/>
    <w:rsid w:val="00401B08"/>
    <w:rsid w:val="00401C4D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395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4BA"/>
    <w:rsid w:val="00413696"/>
    <w:rsid w:val="00413838"/>
    <w:rsid w:val="0041391F"/>
    <w:rsid w:val="00413C5B"/>
    <w:rsid w:val="00413C90"/>
    <w:rsid w:val="00413D4D"/>
    <w:rsid w:val="004140E3"/>
    <w:rsid w:val="0041445D"/>
    <w:rsid w:val="004145FB"/>
    <w:rsid w:val="00414C65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568"/>
    <w:rsid w:val="0042267B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27893"/>
    <w:rsid w:val="00430922"/>
    <w:rsid w:val="00430C9B"/>
    <w:rsid w:val="00430D57"/>
    <w:rsid w:val="004313AC"/>
    <w:rsid w:val="00431774"/>
    <w:rsid w:val="0043196D"/>
    <w:rsid w:val="00431C47"/>
    <w:rsid w:val="004320A1"/>
    <w:rsid w:val="004324AD"/>
    <w:rsid w:val="004331D1"/>
    <w:rsid w:val="004334F7"/>
    <w:rsid w:val="0043359A"/>
    <w:rsid w:val="004344BB"/>
    <w:rsid w:val="0043497E"/>
    <w:rsid w:val="0043522D"/>
    <w:rsid w:val="0043529E"/>
    <w:rsid w:val="00435AA8"/>
    <w:rsid w:val="00436BFF"/>
    <w:rsid w:val="00436C41"/>
    <w:rsid w:val="00436E47"/>
    <w:rsid w:val="004375C1"/>
    <w:rsid w:val="004400D0"/>
    <w:rsid w:val="0044090C"/>
    <w:rsid w:val="004415EE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A1C"/>
    <w:rsid w:val="00461E1F"/>
    <w:rsid w:val="00462323"/>
    <w:rsid w:val="00462C0D"/>
    <w:rsid w:val="00463544"/>
    <w:rsid w:val="00464468"/>
    <w:rsid w:val="004651F6"/>
    <w:rsid w:val="0046624A"/>
    <w:rsid w:val="00466920"/>
    <w:rsid w:val="0046723D"/>
    <w:rsid w:val="00467DF7"/>
    <w:rsid w:val="004702EC"/>
    <w:rsid w:val="0047060A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87DC9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548"/>
    <w:rsid w:val="004A3714"/>
    <w:rsid w:val="004A398F"/>
    <w:rsid w:val="004A3BCD"/>
    <w:rsid w:val="004A3EB5"/>
    <w:rsid w:val="004A4231"/>
    <w:rsid w:val="004A49D9"/>
    <w:rsid w:val="004A4B2B"/>
    <w:rsid w:val="004A5010"/>
    <w:rsid w:val="004A5657"/>
    <w:rsid w:val="004A5D7E"/>
    <w:rsid w:val="004A6A82"/>
    <w:rsid w:val="004A71F2"/>
    <w:rsid w:val="004A74F8"/>
    <w:rsid w:val="004A7D47"/>
    <w:rsid w:val="004A7EE2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783"/>
    <w:rsid w:val="004D6AE2"/>
    <w:rsid w:val="004D7045"/>
    <w:rsid w:val="004D7AAD"/>
    <w:rsid w:val="004D7D70"/>
    <w:rsid w:val="004E081A"/>
    <w:rsid w:val="004E0A58"/>
    <w:rsid w:val="004E13D8"/>
    <w:rsid w:val="004E14A8"/>
    <w:rsid w:val="004E14AB"/>
    <w:rsid w:val="004E23C1"/>
    <w:rsid w:val="004E25B2"/>
    <w:rsid w:val="004E2DAF"/>
    <w:rsid w:val="004E3396"/>
    <w:rsid w:val="004E34D1"/>
    <w:rsid w:val="004E37A7"/>
    <w:rsid w:val="004E3B83"/>
    <w:rsid w:val="004E3D72"/>
    <w:rsid w:val="004E3F65"/>
    <w:rsid w:val="004E4299"/>
    <w:rsid w:val="004E43E4"/>
    <w:rsid w:val="004E4DEF"/>
    <w:rsid w:val="004E4F69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96E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34D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B98"/>
    <w:rsid w:val="00513FB3"/>
    <w:rsid w:val="0051506E"/>
    <w:rsid w:val="00515233"/>
    <w:rsid w:val="005155A7"/>
    <w:rsid w:val="00515842"/>
    <w:rsid w:val="00515C0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AF0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120"/>
    <w:rsid w:val="00532D68"/>
    <w:rsid w:val="0053408A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2B16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074D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4826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903"/>
    <w:rsid w:val="00570BD8"/>
    <w:rsid w:val="00570F7E"/>
    <w:rsid w:val="00571EE1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228"/>
    <w:rsid w:val="00575263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3E32"/>
    <w:rsid w:val="005A40B2"/>
    <w:rsid w:val="005A4360"/>
    <w:rsid w:val="005A4458"/>
    <w:rsid w:val="005A50F4"/>
    <w:rsid w:val="005A653D"/>
    <w:rsid w:val="005A6722"/>
    <w:rsid w:val="005A75B3"/>
    <w:rsid w:val="005B027B"/>
    <w:rsid w:val="005B0485"/>
    <w:rsid w:val="005B0721"/>
    <w:rsid w:val="005B1087"/>
    <w:rsid w:val="005B155A"/>
    <w:rsid w:val="005B1F88"/>
    <w:rsid w:val="005B215C"/>
    <w:rsid w:val="005B39D6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475"/>
    <w:rsid w:val="005D4853"/>
    <w:rsid w:val="005D5C36"/>
    <w:rsid w:val="005D6623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29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0E5E"/>
    <w:rsid w:val="00601010"/>
    <w:rsid w:val="00601051"/>
    <w:rsid w:val="00601418"/>
    <w:rsid w:val="0060161E"/>
    <w:rsid w:val="006017EE"/>
    <w:rsid w:val="00601A73"/>
    <w:rsid w:val="00601AF8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557"/>
    <w:rsid w:val="00615976"/>
    <w:rsid w:val="00615FE7"/>
    <w:rsid w:val="0061627A"/>
    <w:rsid w:val="00616A7B"/>
    <w:rsid w:val="0061710E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D1E"/>
    <w:rsid w:val="00623FED"/>
    <w:rsid w:val="00624E15"/>
    <w:rsid w:val="00625196"/>
    <w:rsid w:val="006251E3"/>
    <w:rsid w:val="0062535C"/>
    <w:rsid w:val="00625A53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2CF"/>
    <w:rsid w:val="00641846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529"/>
    <w:rsid w:val="0065281F"/>
    <w:rsid w:val="006528C1"/>
    <w:rsid w:val="00652B62"/>
    <w:rsid w:val="00653E5F"/>
    <w:rsid w:val="0065400A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949"/>
    <w:rsid w:val="00663B96"/>
    <w:rsid w:val="0066413E"/>
    <w:rsid w:val="0066429F"/>
    <w:rsid w:val="00664C86"/>
    <w:rsid w:val="0066564A"/>
    <w:rsid w:val="00666A44"/>
    <w:rsid w:val="00666EEE"/>
    <w:rsid w:val="0066722E"/>
    <w:rsid w:val="00667336"/>
    <w:rsid w:val="00667601"/>
    <w:rsid w:val="00667B4E"/>
    <w:rsid w:val="006700AA"/>
    <w:rsid w:val="006701B3"/>
    <w:rsid w:val="006702B9"/>
    <w:rsid w:val="006707E9"/>
    <w:rsid w:val="00670CFF"/>
    <w:rsid w:val="00671223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6FEB"/>
    <w:rsid w:val="006772FF"/>
    <w:rsid w:val="00677921"/>
    <w:rsid w:val="0068006F"/>
    <w:rsid w:val="00680728"/>
    <w:rsid w:val="006814EF"/>
    <w:rsid w:val="00682352"/>
    <w:rsid w:val="00683D09"/>
    <w:rsid w:val="006841FD"/>
    <w:rsid w:val="006842C8"/>
    <w:rsid w:val="00685459"/>
    <w:rsid w:val="0068601D"/>
    <w:rsid w:val="006860D8"/>
    <w:rsid w:val="006863DD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0E6"/>
    <w:rsid w:val="00694A49"/>
    <w:rsid w:val="006950DA"/>
    <w:rsid w:val="00695B87"/>
    <w:rsid w:val="00695C29"/>
    <w:rsid w:val="00695DAD"/>
    <w:rsid w:val="00695FCC"/>
    <w:rsid w:val="00696B66"/>
    <w:rsid w:val="00696BCB"/>
    <w:rsid w:val="00697400"/>
    <w:rsid w:val="006979E9"/>
    <w:rsid w:val="006A0F4E"/>
    <w:rsid w:val="006A14FE"/>
    <w:rsid w:val="006A1601"/>
    <w:rsid w:val="006A165F"/>
    <w:rsid w:val="006A171C"/>
    <w:rsid w:val="006A1726"/>
    <w:rsid w:val="006A1796"/>
    <w:rsid w:val="006A1A4C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4CB2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B3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1EF"/>
    <w:rsid w:val="006E4412"/>
    <w:rsid w:val="006E4437"/>
    <w:rsid w:val="006E4E15"/>
    <w:rsid w:val="006E5051"/>
    <w:rsid w:val="006E53CD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2EA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37D"/>
    <w:rsid w:val="00712973"/>
    <w:rsid w:val="007141FF"/>
    <w:rsid w:val="00714D64"/>
    <w:rsid w:val="00715138"/>
    <w:rsid w:val="0071652C"/>
    <w:rsid w:val="0071676C"/>
    <w:rsid w:val="007167F3"/>
    <w:rsid w:val="00717703"/>
    <w:rsid w:val="0071789F"/>
    <w:rsid w:val="007179B0"/>
    <w:rsid w:val="00717E8D"/>
    <w:rsid w:val="0072016D"/>
    <w:rsid w:val="00720314"/>
    <w:rsid w:val="00721369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2AB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7B6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660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1BEB"/>
    <w:rsid w:val="007727BC"/>
    <w:rsid w:val="007732CA"/>
    <w:rsid w:val="00773D5F"/>
    <w:rsid w:val="00773E55"/>
    <w:rsid w:val="007747E0"/>
    <w:rsid w:val="00775066"/>
    <w:rsid w:val="0077599D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1B45"/>
    <w:rsid w:val="00792805"/>
    <w:rsid w:val="00792ABE"/>
    <w:rsid w:val="00792CF1"/>
    <w:rsid w:val="00793204"/>
    <w:rsid w:val="00794EE4"/>
    <w:rsid w:val="00795295"/>
    <w:rsid w:val="007959E6"/>
    <w:rsid w:val="00795B57"/>
    <w:rsid w:val="00795EDD"/>
    <w:rsid w:val="007961FD"/>
    <w:rsid w:val="00797D91"/>
    <w:rsid w:val="00797E9A"/>
    <w:rsid w:val="007A0CB7"/>
    <w:rsid w:val="007A19A8"/>
    <w:rsid w:val="007A2007"/>
    <w:rsid w:val="007A26C2"/>
    <w:rsid w:val="007A353D"/>
    <w:rsid w:val="007A3D7F"/>
    <w:rsid w:val="007A41CE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852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68C"/>
    <w:rsid w:val="007C4780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4D8"/>
    <w:rsid w:val="007D0606"/>
    <w:rsid w:val="007D0CBF"/>
    <w:rsid w:val="007D0FB9"/>
    <w:rsid w:val="007D128A"/>
    <w:rsid w:val="007D1AF6"/>
    <w:rsid w:val="007D20A6"/>
    <w:rsid w:val="007D2D5B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0D29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71E"/>
    <w:rsid w:val="007E6E0A"/>
    <w:rsid w:val="007E6E95"/>
    <w:rsid w:val="007E7131"/>
    <w:rsid w:val="007E75C8"/>
    <w:rsid w:val="007E777E"/>
    <w:rsid w:val="007F02C7"/>
    <w:rsid w:val="007F0E92"/>
    <w:rsid w:val="007F16D3"/>
    <w:rsid w:val="007F1893"/>
    <w:rsid w:val="007F1EF6"/>
    <w:rsid w:val="007F2254"/>
    <w:rsid w:val="007F2780"/>
    <w:rsid w:val="007F2AE7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1E1"/>
    <w:rsid w:val="00821AD4"/>
    <w:rsid w:val="008236A2"/>
    <w:rsid w:val="00823798"/>
    <w:rsid w:val="00823D40"/>
    <w:rsid w:val="00824388"/>
    <w:rsid w:val="0082529C"/>
    <w:rsid w:val="008260A7"/>
    <w:rsid w:val="00826900"/>
    <w:rsid w:val="00826B25"/>
    <w:rsid w:val="0082721C"/>
    <w:rsid w:val="00827497"/>
    <w:rsid w:val="00827708"/>
    <w:rsid w:val="008302E1"/>
    <w:rsid w:val="00830552"/>
    <w:rsid w:val="008307EB"/>
    <w:rsid w:val="00830D59"/>
    <w:rsid w:val="00830FD9"/>
    <w:rsid w:val="00831D17"/>
    <w:rsid w:val="00832005"/>
    <w:rsid w:val="0083219C"/>
    <w:rsid w:val="00832E03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681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1B6"/>
    <w:rsid w:val="00854271"/>
    <w:rsid w:val="008544A9"/>
    <w:rsid w:val="00854640"/>
    <w:rsid w:val="00854F56"/>
    <w:rsid w:val="008553FD"/>
    <w:rsid w:val="00855427"/>
    <w:rsid w:val="008570CE"/>
    <w:rsid w:val="00857D19"/>
    <w:rsid w:val="00857FB0"/>
    <w:rsid w:val="00860501"/>
    <w:rsid w:val="00860655"/>
    <w:rsid w:val="00860814"/>
    <w:rsid w:val="00860B2B"/>
    <w:rsid w:val="00860E64"/>
    <w:rsid w:val="00861660"/>
    <w:rsid w:val="00862334"/>
    <w:rsid w:val="00862D57"/>
    <w:rsid w:val="008631F7"/>
    <w:rsid w:val="008633F3"/>
    <w:rsid w:val="0086359E"/>
    <w:rsid w:val="0086374D"/>
    <w:rsid w:val="008639F0"/>
    <w:rsid w:val="00863B8D"/>
    <w:rsid w:val="00863D76"/>
    <w:rsid w:val="0086417A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211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2D17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8783A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310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3DD8"/>
    <w:rsid w:val="008B4284"/>
    <w:rsid w:val="008B45CF"/>
    <w:rsid w:val="008B4DC1"/>
    <w:rsid w:val="008B5E83"/>
    <w:rsid w:val="008B60D8"/>
    <w:rsid w:val="008B61F2"/>
    <w:rsid w:val="008B72A1"/>
    <w:rsid w:val="008B775B"/>
    <w:rsid w:val="008B77FA"/>
    <w:rsid w:val="008B79EA"/>
    <w:rsid w:val="008B7D40"/>
    <w:rsid w:val="008C0510"/>
    <w:rsid w:val="008C0C49"/>
    <w:rsid w:val="008C0DB7"/>
    <w:rsid w:val="008C2C81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00D"/>
    <w:rsid w:val="008E020E"/>
    <w:rsid w:val="008E0401"/>
    <w:rsid w:val="008E149E"/>
    <w:rsid w:val="008E1E6A"/>
    <w:rsid w:val="008E208B"/>
    <w:rsid w:val="008E27E5"/>
    <w:rsid w:val="008E2D2C"/>
    <w:rsid w:val="008E2DBA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3EF"/>
    <w:rsid w:val="008F17DE"/>
    <w:rsid w:val="008F2AC3"/>
    <w:rsid w:val="008F2F05"/>
    <w:rsid w:val="008F3F7E"/>
    <w:rsid w:val="008F47EA"/>
    <w:rsid w:val="008F53B6"/>
    <w:rsid w:val="008F57AB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075FD"/>
    <w:rsid w:val="0091004B"/>
    <w:rsid w:val="00910311"/>
    <w:rsid w:val="00910CC3"/>
    <w:rsid w:val="00910E51"/>
    <w:rsid w:val="00912784"/>
    <w:rsid w:val="00913159"/>
    <w:rsid w:val="0091319F"/>
    <w:rsid w:val="0091576E"/>
    <w:rsid w:val="0091582E"/>
    <w:rsid w:val="00915C76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51B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2F76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1BB9"/>
    <w:rsid w:val="00952F57"/>
    <w:rsid w:val="00953B5D"/>
    <w:rsid w:val="0095421B"/>
    <w:rsid w:val="009543E9"/>
    <w:rsid w:val="009552EE"/>
    <w:rsid w:val="00955C3B"/>
    <w:rsid w:val="00955FD7"/>
    <w:rsid w:val="00956766"/>
    <w:rsid w:val="00957223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048"/>
    <w:rsid w:val="009662B9"/>
    <w:rsid w:val="009665CE"/>
    <w:rsid w:val="009666CB"/>
    <w:rsid w:val="00970891"/>
    <w:rsid w:val="009708B3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4DC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01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9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296C"/>
    <w:rsid w:val="009B30FD"/>
    <w:rsid w:val="009B3D29"/>
    <w:rsid w:val="009B3F58"/>
    <w:rsid w:val="009B40CE"/>
    <w:rsid w:val="009B416A"/>
    <w:rsid w:val="009B416B"/>
    <w:rsid w:val="009B4A1A"/>
    <w:rsid w:val="009B4A97"/>
    <w:rsid w:val="009B4B61"/>
    <w:rsid w:val="009B58CA"/>
    <w:rsid w:val="009B6B6B"/>
    <w:rsid w:val="009B6BBD"/>
    <w:rsid w:val="009B724E"/>
    <w:rsid w:val="009B748B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6CA2"/>
    <w:rsid w:val="009E7445"/>
    <w:rsid w:val="009E7471"/>
    <w:rsid w:val="009E74A6"/>
    <w:rsid w:val="009E7AF7"/>
    <w:rsid w:val="009F0897"/>
    <w:rsid w:val="009F0A91"/>
    <w:rsid w:val="009F0B16"/>
    <w:rsid w:val="009F0F5B"/>
    <w:rsid w:val="009F1068"/>
    <w:rsid w:val="009F1993"/>
    <w:rsid w:val="009F24A2"/>
    <w:rsid w:val="009F2564"/>
    <w:rsid w:val="009F2620"/>
    <w:rsid w:val="009F2AF8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2DA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B5D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2B53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708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6660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5AC"/>
    <w:rsid w:val="00A626D6"/>
    <w:rsid w:val="00A628BC"/>
    <w:rsid w:val="00A6291F"/>
    <w:rsid w:val="00A63052"/>
    <w:rsid w:val="00A63D8D"/>
    <w:rsid w:val="00A63D8F"/>
    <w:rsid w:val="00A63DD2"/>
    <w:rsid w:val="00A63DDB"/>
    <w:rsid w:val="00A649FA"/>
    <w:rsid w:val="00A64D2F"/>
    <w:rsid w:val="00A656B5"/>
    <w:rsid w:val="00A668E1"/>
    <w:rsid w:val="00A677B7"/>
    <w:rsid w:val="00A67B47"/>
    <w:rsid w:val="00A67C3B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AE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482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771"/>
    <w:rsid w:val="00A86851"/>
    <w:rsid w:val="00A87625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32C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5CA4"/>
    <w:rsid w:val="00AA5D71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5ED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9EC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5C0C"/>
    <w:rsid w:val="00AE616A"/>
    <w:rsid w:val="00AE67C9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44B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2A7D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89C"/>
    <w:rsid w:val="00B16A8D"/>
    <w:rsid w:val="00B16C6F"/>
    <w:rsid w:val="00B170E1"/>
    <w:rsid w:val="00B17529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4FBD"/>
    <w:rsid w:val="00B35244"/>
    <w:rsid w:val="00B352CB"/>
    <w:rsid w:val="00B35BE4"/>
    <w:rsid w:val="00B35E94"/>
    <w:rsid w:val="00B37A28"/>
    <w:rsid w:val="00B37F88"/>
    <w:rsid w:val="00B40139"/>
    <w:rsid w:val="00B406D1"/>
    <w:rsid w:val="00B40DD1"/>
    <w:rsid w:val="00B417AD"/>
    <w:rsid w:val="00B418C4"/>
    <w:rsid w:val="00B422CF"/>
    <w:rsid w:val="00B42728"/>
    <w:rsid w:val="00B42E2C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923"/>
    <w:rsid w:val="00B50F3D"/>
    <w:rsid w:val="00B50F4D"/>
    <w:rsid w:val="00B531ED"/>
    <w:rsid w:val="00B5368C"/>
    <w:rsid w:val="00B54499"/>
    <w:rsid w:val="00B54BCC"/>
    <w:rsid w:val="00B55C39"/>
    <w:rsid w:val="00B562FA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528"/>
    <w:rsid w:val="00B64B56"/>
    <w:rsid w:val="00B664B9"/>
    <w:rsid w:val="00B6701B"/>
    <w:rsid w:val="00B67868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D6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4F39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337"/>
    <w:rsid w:val="00BD479F"/>
    <w:rsid w:val="00BD4A14"/>
    <w:rsid w:val="00BD56C3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CAE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1E1B"/>
    <w:rsid w:val="00C02450"/>
    <w:rsid w:val="00C02BC9"/>
    <w:rsid w:val="00C0301D"/>
    <w:rsid w:val="00C03159"/>
    <w:rsid w:val="00C0376F"/>
    <w:rsid w:val="00C03FE6"/>
    <w:rsid w:val="00C04280"/>
    <w:rsid w:val="00C04878"/>
    <w:rsid w:val="00C04BE1"/>
    <w:rsid w:val="00C04D4C"/>
    <w:rsid w:val="00C04F6C"/>
    <w:rsid w:val="00C05B9A"/>
    <w:rsid w:val="00C06393"/>
    <w:rsid w:val="00C06A76"/>
    <w:rsid w:val="00C06B25"/>
    <w:rsid w:val="00C06DC3"/>
    <w:rsid w:val="00C0714E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299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DC0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4893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24E4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981"/>
    <w:rsid w:val="00C86AD1"/>
    <w:rsid w:val="00C9014F"/>
    <w:rsid w:val="00C906CB"/>
    <w:rsid w:val="00C90FD3"/>
    <w:rsid w:val="00C9113D"/>
    <w:rsid w:val="00C91266"/>
    <w:rsid w:val="00C913C6"/>
    <w:rsid w:val="00C91723"/>
    <w:rsid w:val="00C919C0"/>
    <w:rsid w:val="00C91A22"/>
    <w:rsid w:val="00C92F67"/>
    <w:rsid w:val="00C931A5"/>
    <w:rsid w:val="00C93583"/>
    <w:rsid w:val="00C943F8"/>
    <w:rsid w:val="00C944FD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6975"/>
    <w:rsid w:val="00C974EA"/>
    <w:rsid w:val="00C975B3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47B6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3F18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AF2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E6E61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03B4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59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768"/>
    <w:rsid w:val="00D249C6"/>
    <w:rsid w:val="00D25093"/>
    <w:rsid w:val="00D25320"/>
    <w:rsid w:val="00D25B8B"/>
    <w:rsid w:val="00D26475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6FF5"/>
    <w:rsid w:val="00D47326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2E9F"/>
    <w:rsid w:val="00D6372F"/>
    <w:rsid w:val="00D644EA"/>
    <w:rsid w:val="00D64BBC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388"/>
    <w:rsid w:val="00D70C4F"/>
    <w:rsid w:val="00D71821"/>
    <w:rsid w:val="00D71C73"/>
    <w:rsid w:val="00D72499"/>
    <w:rsid w:val="00D725B0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1AB6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8B9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0C3"/>
    <w:rsid w:val="00D95766"/>
    <w:rsid w:val="00D95A9F"/>
    <w:rsid w:val="00D97070"/>
    <w:rsid w:val="00DA15F0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1CC6"/>
    <w:rsid w:val="00DC30E2"/>
    <w:rsid w:val="00DC34C6"/>
    <w:rsid w:val="00DC3E21"/>
    <w:rsid w:val="00DC405F"/>
    <w:rsid w:val="00DC515F"/>
    <w:rsid w:val="00DC5200"/>
    <w:rsid w:val="00DC72E1"/>
    <w:rsid w:val="00DC7389"/>
    <w:rsid w:val="00DC774F"/>
    <w:rsid w:val="00DC79C1"/>
    <w:rsid w:val="00DC7C27"/>
    <w:rsid w:val="00DD03F1"/>
    <w:rsid w:val="00DD08CB"/>
    <w:rsid w:val="00DD1E92"/>
    <w:rsid w:val="00DD26F2"/>
    <w:rsid w:val="00DD2C2B"/>
    <w:rsid w:val="00DD35E3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632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AD5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DDB"/>
    <w:rsid w:val="00DF6F9B"/>
    <w:rsid w:val="00DF7513"/>
    <w:rsid w:val="00DF782C"/>
    <w:rsid w:val="00E00133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A9D"/>
    <w:rsid w:val="00E04B86"/>
    <w:rsid w:val="00E04FB6"/>
    <w:rsid w:val="00E06292"/>
    <w:rsid w:val="00E06AC2"/>
    <w:rsid w:val="00E070E4"/>
    <w:rsid w:val="00E0776B"/>
    <w:rsid w:val="00E0776C"/>
    <w:rsid w:val="00E079CC"/>
    <w:rsid w:val="00E07C61"/>
    <w:rsid w:val="00E07E45"/>
    <w:rsid w:val="00E07EA7"/>
    <w:rsid w:val="00E10317"/>
    <w:rsid w:val="00E10DF3"/>
    <w:rsid w:val="00E10EC8"/>
    <w:rsid w:val="00E111B4"/>
    <w:rsid w:val="00E11387"/>
    <w:rsid w:val="00E129B3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1778B"/>
    <w:rsid w:val="00E20A7B"/>
    <w:rsid w:val="00E21EE3"/>
    <w:rsid w:val="00E22277"/>
    <w:rsid w:val="00E227E1"/>
    <w:rsid w:val="00E22801"/>
    <w:rsid w:val="00E22A0A"/>
    <w:rsid w:val="00E22AAF"/>
    <w:rsid w:val="00E232B9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11F"/>
    <w:rsid w:val="00E3144E"/>
    <w:rsid w:val="00E31A4B"/>
    <w:rsid w:val="00E31F1D"/>
    <w:rsid w:val="00E32159"/>
    <w:rsid w:val="00E32754"/>
    <w:rsid w:val="00E3300A"/>
    <w:rsid w:val="00E345E3"/>
    <w:rsid w:val="00E34F2F"/>
    <w:rsid w:val="00E354B6"/>
    <w:rsid w:val="00E358BC"/>
    <w:rsid w:val="00E361A7"/>
    <w:rsid w:val="00E371BF"/>
    <w:rsid w:val="00E3793A"/>
    <w:rsid w:val="00E4016C"/>
    <w:rsid w:val="00E41E4A"/>
    <w:rsid w:val="00E424EC"/>
    <w:rsid w:val="00E42784"/>
    <w:rsid w:val="00E43A13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4D5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304"/>
    <w:rsid w:val="00E55762"/>
    <w:rsid w:val="00E55B9C"/>
    <w:rsid w:val="00E55CE3"/>
    <w:rsid w:val="00E55F80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61E"/>
    <w:rsid w:val="00E61D86"/>
    <w:rsid w:val="00E62027"/>
    <w:rsid w:val="00E62325"/>
    <w:rsid w:val="00E6243C"/>
    <w:rsid w:val="00E62581"/>
    <w:rsid w:val="00E6299A"/>
    <w:rsid w:val="00E6309E"/>
    <w:rsid w:val="00E63770"/>
    <w:rsid w:val="00E63A70"/>
    <w:rsid w:val="00E64307"/>
    <w:rsid w:val="00E648D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2F39"/>
    <w:rsid w:val="00E730D0"/>
    <w:rsid w:val="00E735B6"/>
    <w:rsid w:val="00E74056"/>
    <w:rsid w:val="00E742E9"/>
    <w:rsid w:val="00E743F5"/>
    <w:rsid w:val="00E74A23"/>
    <w:rsid w:val="00E755BE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3F2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0CF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6A59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72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6D0"/>
    <w:rsid w:val="00EF1C6C"/>
    <w:rsid w:val="00EF1C90"/>
    <w:rsid w:val="00EF2432"/>
    <w:rsid w:val="00EF2914"/>
    <w:rsid w:val="00EF2C38"/>
    <w:rsid w:val="00EF376D"/>
    <w:rsid w:val="00EF3BA5"/>
    <w:rsid w:val="00EF4324"/>
    <w:rsid w:val="00EF43DA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EF7F45"/>
    <w:rsid w:val="00F00848"/>
    <w:rsid w:val="00F012A2"/>
    <w:rsid w:val="00F01C53"/>
    <w:rsid w:val="00F01D01"/>
    <w:rsid w:val="00F01FBC"/>
    <w:rsid w:val="00F021A8"/>
    <w:rsid w:val="00F02944"/>
    <w:rsid w:val="00F02A42"/>
    <w:rsid w:val="00F02ACA"/>
    <w:rsid w:val="00F02C0E"/>
    <w:rsid w:val="00F02DE2"/>
    <w:rsid w:val="00F02F57"/>
    <w:rsid w:val="00F031E8"/>
    <w:rsid w:val="00F0378D"/>
    <w:rsid w:val="00F03B2E"/>
    <w:rsid w:val="00F04133"/>
    <w:rsid w:val="00F041E3"/>
    <w:rsid w:val="00F044F0"/>
    <w:rsid w:val="00F04593"/>
    <w:rsid w:val="00F04B09"/>
    <w:rsid w:val="00F05748"/>
    <w:rsid w:val="00F05D89"/>
    <w:rsid w:val="00F05F57"/>
    <w:rsid w:val="00F0634A"/>
    <w:rsid w:val="00F06EB1"/>
    <w:rsid w:val="00F0788F"/>
    <w:rsid w:val="00F07EAA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8BF"/>
    <w:rsid w:val="00F17CAB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1D5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0E9"/>
    <w:rsid w:val="00F36B4A"/>
    <w:rsid w:val="00F379B1"/>
    <w:rsid w:val="00F37A29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3FA4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3DC"/>
    <w:rsid w:val="00F53949"/>
    <w:rsid w:val="00F53E97"/>
    <w:rsid w:val="00F53F76"/>
    <w:rsid w:val="00F5405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57CD7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474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0CB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2A7C"/>
    <w:rsid w:val="00F931C3"/>
    <w:rsid w:val="00F93DFF"/>
    <w:rsid w:val="00F940E3"/>
    <w:rsid w:val="00F945E9"/>
    <w:rsid w:val="00F94AE3"/>
    <w:rsid w:val="00F95D5E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087F"/>
    <w:rsid w:val="00FA1659"/>
    <w:rsid w:val="00FA1E4F"/>
    <w:rsid w:val="00FA1E7B"/>
    <w:rsid w:val="00FA253D"/>
    <w:rsid w:val="00FA282C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95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4DB"/>
    <w:rsid w:val="00FC4518"/>
    <w:rsid w:val="00FC4BD0"/>
    <w:rsid w:val="00FC53EF"/>
    <w:rsid w:val="00FC67E0"/>
    <w:rsid w:val="00FC7203"/>
    <w:rsid w:val="00FC7488"/>
    <w:rsid w:val="00FD0E9B"/>
    <w:rsid w:val="00FD1487"/>
    <w:rsid w:val="00FD17BA"/>
    <w:rsid w:val="00FD2221"/>
    <w:rsid w:val="00FD254C"/>
    <w:rsid w:val="00FD44A8"/>
    <w:rsid w:val="00FD4C8D"/>
    <w:rsid w:val="00FD5A37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9B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C37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04C23"/>
  <w15:chartTrackingRefBased/>
  <w15:docId w15:val="{59862616-757F-41BE-ACE9-2541B7E7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uiPriority w:val="39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120ED0"/>
    <w:rPr>
      <w:rFonts w:ascii="Times New Roman" w:hAnsi="Times New Roman" w:cs="CG Times (W1)"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2F230F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87A1E-27BD-4616-AEBF-A45EBCD8557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A8E5C19-6A81-4441-A778-7136FF2A42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467249-2BBC-4E99-9011-9D7141B611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EB92D-50FF-4234-9001-9E6C874A9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Supitchaya, Narksamai</cp:lastModifiedBy>
  <cp:revision>11</cp:revision>
  <cp:lastPrinted>2023-11-01T08:59:00Z</cp:lastPrinted>
  <dcterms:created xsi:type="dcterms:W3CDTF">2023-08-31T18:14:00Z</dcterms:created>
  <dcterms:modified xsi:type="dcterms:W3CDTF">2023-11-01T09:02:00Z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