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3364AC" w:rsidRPr="0008263F" w14:paraId="630EF785" w14:textId="77777777" w:rsidTr="0087157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9976648" w14:textId="77777777" w:rsidR="003364AC" w:rsidRPr="00FF618F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61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3BA81A" w14:textId="77777777" w:rsidR="003364AC" w:rsidRPr="00FF618F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BACE661" w14:textId="77777777" w:rsidR="003364AC" w:rsidRPr="00FF618F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61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สารบัญ</w:t>
            </w:r>
          </w:p>
        </w:tc>
      </w:tr>
      <w:tr w:rsidR="003364AC" w:rsidRPr="00711FB8" w14:paraId="4C5AD609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3A92E4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20C0B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34EC52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364AC" w:rsidRPr="0008263F" w14:paraId="12B2F8E9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D205B7" w14:textId="4DB586F7" w:rsidR="003364AC" w:rsidRPr="0008263F" w:rsidRDefault="009C33E0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320D48" w14:textId="77777777" w:rsidR="003364AC" w:rsidRPr="0008263F" w:rsidRDefault="003364AC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3447CB" w14:textId="77777777" w:rsidR="003364AC" w:rsidRPr="0008263F" w:rsidRDefault="003364AC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364AC" w:rsidRPr="0008263F" w14:paraId="2F6A3A6E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03C507" w14:textId="6324CFDC" w:rsidR="003364AC" w:rsidRPr="00D94F60" w:rsidRDefault="009C33E0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6AA9B32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10BE88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364AC" w:rsidRPr="0008263F" w14:paraId="6A875D8D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504B54" w14:textId="6B8D4CD8" w:rsidR="003364AC" w:rsidRPr="0008263F" w:rsidRDefault="009C33E0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66A64A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063761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364AC" w:rsidRPr="0008263F" w14:paraId="0DCC4585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1CD7D7" w14:textId="1695B99B" w:rsidR="003364AC" w:rsidRPr="0008263F" w:rsidRDefault="009C33E0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914957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B78093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364AC" w:rsidRPr="0008263F" w14:paraId="219B3DBC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93C90B" w14:textId="5F80714F" w:rsidR="003364AC" w:rsidRPr="0008263F" w:rsidRDefault="009C33E0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094A101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F1A6DE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3364AC" w:rsidRPr="0008263F" w14:paraId="76F1357E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9C19C8" w14:textId="47A7376D" w:rsidR="003364AC" w:rsidRPr="0008263F" w:rsidRDefault="009C33E0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E95E83F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FB8384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72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364AC" w:rsidRPr="0008263F" w14:paraId="08E528F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9E1B1C" w14:textId="44FB59D0" w:rsidR="003364AC" w:rsidRPr="00FD22F8" w:rsidRDefault="009C33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282D039" w14:textId="77777777" w:rsidR="003364AC" w:rsidRPr="0008263F" w:rsidRDefault="003364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7AE662" w14:textId="59AC65BD" w:rsidR="003364AC" w:rsidRPr="003772AA" w:rsidRDefault="00F968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968E3" w:rsidRPr="0008263F" w14:paraId="5D6FC57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61BD76" w14:textId="72F5F50A" w:rsidR="00F968E3" w:rsidRPr="0008263F" w:rsidRDefault="00F968E3" w:rsidP="00F968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2AE2C02" w14:textId="77777777" w:rsidR="00F968E3" w:rsidRPr="0008263F" w:rsidRDefault="00F968E3" w:rsidP="00F968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DB4842" w14:textId="03B67B95" w:rsidR="00F968E3" w:rsidRPr="003664C6" w:rsidRDefault="00F968E3" w:rsidP="00F968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968E3" w:rsidRPr="0008263F" w14:paraId="795A95EB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F68C78" w14:textId="1FF2848D" w:rsidR="00F968E3" w:rsidRDefault="00F968E3" w:rsidP="00F968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4779A34" w14:textId="77777777" w:rsidR="00F968E3" w:rsidRPr="0008263F" w:rsidRDefault="00F968E3" w:rsidP="00F968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63A916" w14:textId="135BDA35" w:rsidR="00F968E3" w:rsidRPr="00DB5F19" w:rsidRDefault="00F968E3" w:rsidP="00F968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B5F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968E3" w:rsidRPr="0008263F" w14:paraId="0FC4B023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364BEA" w14:textId="5BD53476" w:rsidR="00F968E3" w:rsidRDefault="00F968E3" w:rsidP="00F968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B0714" w14:textId="77777777" w:rsidR="00F968E3" w:rsidRPr="0008263F" w:rsidRDefault="00F968E3" w:rsidP="00F968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1B7783" w14:textId="1D4A6E22" w:rsidR="00F968E3" w:rsidRPr="00DB5F19" w:rsidRDefault="00F968E3" w:rsidP="00F968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364AC" w:rsidRPr="0008263F" w14:paraId="4D4CD58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A5F680" w14:textId="77777777" w:rsidR="003364AC" w:rsidRPr="0008263F" w:rsidRDefault="003364AC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E406E" w14:textId="77777777" w:rsidR="003364AC" w:rsidRPr="0008263F" w:rsidRDefault="003364AC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2A6AB7" w14:textId="77777777" w:rsidR="003364AC" w:rsidRPr="0008263F" w:rsidRDefault="003364AC" w:rsidP="00FF431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364AC" w:rsidRPr="0008263F" w14:paraId="1270E897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A7ACB4" w14:textId="77777777" w:rsidR="003364AC" w:rsidRPr="0008263F" w:rsidRDefault="003364AC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92C04" w14:textId="77777777" w:rsidR="003364AC" w:rsidRPr="0008263F" w:rsidRDefault="003364AC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3A58E4" w14:textId="77777777" w:rsidR="003364AC" w:rsidRPr="0008263F" w:rsidRDefault="003364AC" w:rsidP="00FF431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364AC" w:rsidRPr="0008263F" w14:paraId="26B9EC6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97A075" w14:textId="77777777" w:rsidR="003364AC" w:rsidRPr="0008263F" w:rsidRDefault="003364AC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35371" w14:textId="77777777" w:rsidR="003364AC" w:rsidRPr="0008263F" w:rsidRDefault="003364AC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D4CC99" w14:textId="77777777" w:rsidR="003364AC" w:rsidRPr="0008263F" w:rsidRDefault="003364AC" w:rsidP="00FF431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5AF6863" w14:textId="77777777" w:rsidR="003364AC" w:rsidRPr="006E4B1C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5447B8C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5F44A50A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677C6226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29CE2CC3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65981053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15B7380A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30EDA316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27965976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4DF2CEDF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76F71407" w14:textId="77777777" w:rsidR="003364AC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FC85AA2" w14:textId="77777777" w:rsidR="003364AC" w:rsidRDefault="003364AC" w:rsidP="006A3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14:paraId="4449F010" w14:textId="77777777" w:rsidR="003364AC" w:rsidRPr="006F159D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4F6">
        <w:rPr>
          <w:rFonts w:ascii="Angsana New" w:hAnsi="Angsana New"/>
          <w:sz w:val="30"/>
          <w:szCs w:val="30"/>
        </w:rPr>
        <w:br w:type="page"/>
      </w:r>
      <w:r w:rsidRPr="004969BE">
        <w:rPr>
          <w:rFonts w:ascii="Angsana New" w:hAnsi="Angsana New"/>
          <w:sz w:val="30"/>
          <w:szCs w:val="30"/>
          <w:cs/>
        </w:rPr>
        <w:lastRenderedPageBreak/>
        <w:t>หมายเหตุ</w:t>
      </w:r>
      <w:r w:rsidRPr="006F159D">
        <w:rPr>
          <w:rFonts w:ascii="Angsana New" w:hAnsi="Angsana New"/>
          <w:sz w:val="30"/>
          <w:szCs w:val="30"/>
          <w:cs/>
        </w:rPr>
        <w:t>ประกอบงบการเงินเป็นส่วนหนึ่งของงบการเงินระหว่างกาลนี้</w:t>
      </w:r>
    </w:p>
    <w:p w14:paraId="638B6F5A" w14:textId="77777777" w:rsidR="003364AC" w:rsidRPr="006F159D" w:rsidRDefault="003364AC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773BABDB" w14:textId="340B5D26" w:rsidR="003364AC" w:rsidRPr="006F159D" w:rsidRDefault="003364AC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6F159D">
        <w:rPr>
          <w:rFonts w:ascii="Angsana New" w:hAnsi="Angsana New" w:hint="cs"/>
          <w:sz w:val="30"/>
          <w:szCs w:val="30"/>
          <w:cs/>
        </w:rPr>
        <w:t>คณะ</w:t>
      </w:r>
      <w:r w:rsidRPr="006F159D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Pr="006F159D">
        <w:rPr>
          <w:rFonts w:ascii="Angsana New" w:hAnsi="Angsana New" w:hint="cs"/>
          <w:sz w:val="30"/>
          <w:szCs w:val="30"/>
          <w:cs/>
        </w:rPr>
        <w:t xml:space="preserve"> </w:t>
      </w:r>
      <w:r w:rsidR="00B2659C">
        <w:rPr>
          <w:rFonts w:ascii="Angsana New" w:hAnsi="Angsana New"/>
          <w:sz w:val="30"/>
          <w:szCs w:val="30"/>
        </w:rPr>
        <w:t>1</w:t>
      </w:r>
      <w:r w:rsidR="00672580">
        <w:rPr>
          <w:rFonts w:ascii="Angsana New" w:hAnsi="Angsana New"/>
          <w:sz w:val="30"/>
          <w:szCs w:val="30"/>
        </w:rPr>
        <w:t>0</w:t>
      </w:r>
      <w:r w:rsidR="00B2659C">
        <w:rPr>
          <w:rFonts w:ascii="Angsana New" w:hAnsi="Angsana New"/>
          <w:sz w:val="30"/>
          <w:szCs w:val="30"/>
        </w:rPr>
        <w:t xml:space="preserve"> </w:t>
      </w:r>
      <w:r w:rsidR="00B2659C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B2659C">
        <w:rPr>
          <w:rFonts w:ascii="Angsana New" w:hAnsi="Angsana New"/>
          <w:sz w:val="30"/>
          <w:szCs w:val="30"/>
        </w:rPr>
        <w:t>2566</w:t>
      </w:r>
    </w:p>
    <w:p w14:paraId="473CDA6F" w14:textId="77777777" w:rsidR="003364AC" w:rsidRPr="006F159D" w:rsidRDefault="003364AC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0494A121" w14:textId="77777777" w:rsidR="003364AC" w:rsidRPr="006F159D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4F6296E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2A054E1" w14:textId="77777777" w:rsidR="003364AC" w:rsidRPr="006F159D" w:rsidRDefault="003364AC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บริษัทดำเนินธุรกิจหลักเกี่ยวกับการผลิตและจำหน่ายท่อทองแดงไร้ตะเข็บชนิดต่าง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ๆ ซึ่งเป็นส่วนประกอบที่สำคัญที่จะนำไปใช้ในอุตสาหกรรมการผลิตเครื่องปรับอากาศและตู้เย็น </w:t>
      </w:r>
    </w:p>
    <w:p w14:paraId="5BE4EF23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78B702C8" w14:textId="060A002F" w:rsidR="003364AC" w:rsidRPr="006F159D" w:rsidRDefault="003364AC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 xml:space="preserve">บริษัทใหญ่และบริษัทใหญ่ในลำดับสูงสุดในระหว่างปีได้แก่ </w:t>
      </w:r>
      <w:r w:rsidRPr="006F159D">
        <w:rPr>
          <w:rFonts w:ascii="Angsana New" w:hAnsi="Angsana New"/>
          <w:sz w:val="30"/>
          <w:szCs w:val="30"/>
        </w:rPr>
        <w:t>CTJ Holdings</w:t>
      </w:r>
      <w:r w:rsidR="009C33E0" w:rsidRPr="009C33E0">
        <w:rPr>
          <w:rFonts w:ascii="Angsana New" w:hAnsi="Angsana New"/>
          <w:sz w:val="30"/>
          <w:szCs w:val="30"/>
        </w:rPr>
        <w:t>2</w:t>
      </w:r>
      <w:r w:rsidRPr="006F159D">
        <w:rPr>
          <w:rFonts w:ascii="Angsana New" w:hAnsi="Angsana New"/>
          <w:sz w:val="30"/>
          <w:szCs w:val="30"/>
        </w:rPr>
        <w:t>, Ltd. (</w:t>
      </w:r>
      <w:r w:rsidRPr="006F159D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="009C33E0" w:rsidRPr="009C33E0">
        <w:rPr>
          <w:rFonts w:ascii="Angsana New" w:hAnsi="Angsana New"/>
          <w:sz w:val="30"/>
          <w:szCs w:val="30"/>
        </w:rPr>
        <w:t>42</w:t>
      </w:r>
      <w:r w:rsidRPr="006F159D">
        <w:rPr>
          <w:rFonts w:ascii="Angsana New" w:hAnsi="Angsana New"/>
          <w:sz w:val="30"/>
          <w:szCs w:val="30"/>
        </w:rPr>
        <w:t>.</w:t>
      </w:r>
      <w:r w:rsidR="009C33E0" w:rsidRPr="009C33E0">
        <w:rPr>
          <w:rFonts w:ascii="Angsana New" w:hAnsi="Angsana New"/>
          <w:sz w:val="30"/>
          <w:szCs w:val="30"/>
        </w:rPr>
        <w:t>25</w:t>
      </w:r>
      <w:r w:rsidRPr="006F159D">
        <w:rPr>
          <w:rFonts w:ascii="Angsana New" w:hAnsi="Angsana New"/>
          <w:sz w:val="30"/>
          <w:szCs w:val="30"/>
        </w:rPr>
        <w:t xml:space="preserve">) </w:t>
      </w:r>
      <w:r w:rsidRPr="006F159D">
        <w:rPr>
          <w:rFonts w:ascii="Angsana New" w:hAnsi="Angsana New"/>
          <w:sz w:val="30"/>
          <w:szCs w:val="30"/>
          <w:cs/>
        </w:rPr>
        <w:t>ซึ่งเป็นบริษัทที่จัดตั้งขึ้นในประเทศญี่ปุ่น</w:t>
      </w:r>
    </w:p>
    <w:p w14:paraId="1FF2A72C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B0407D8" w14:textId="77777777" w:rsidR="003364AC" w:rsidRPr="006F159D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24ADC08A" w14:textId="77777777" w:rsidR="003364AC" w:rsidRPr="006F159D" w:rsidRDefault="003364AC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38C02428" w14:textId="4BF22985" w:rsidR="003364AC" w:rsidRPr="006F159D" w:rsidRDefault="003364AC" w:rsidP="002E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 w:hint="cs"/>
          <w:sz w:val="30"/>
          <w:szCs w:val="30"/>
          <w:cs/>
        </w:rPr>
        <w:t>งบ</w:t>
      </w:r>
      <w:r w:rsidRPr="006F159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6F159D">
        <w:rPr>
          <w:rFonts w:ascii="Angsana New" w:hAnsi="Angsana New" w:hint="cs"/>
          <w:sz w:val="30"/>
          <w:szCs w:val="30"/>
          <w:cs/>
        </w:rPr>
        <w:t>แบบย่อ</w:t>
      </w:r>
      <w:r w:rsidRPr="006F159D">
        <w:rPr>
          <w:rFonts w:ascii="Angsana New" w:hAnsi="Angsana New"/>
          <w:sz w:val="30"/>
          <w:szCs w:val="30"/>
          <w:cs/>
        </w:rPr>
        <w:t>นี้</w:t>
      </w:r>
      <w:r w:rsidRPr="006F159D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6F159D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6F159D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6F159D">
        <w:rPr>
          <w:rFonts w:ascii="Angsana New" w:hAnsi="Angsana New"/>
          <w:sz w:val="30"/>
          <w:szCs w:val="30"/>
          <w:cs/>
        </w:rPr>
        <w:t>จัดทำ</w:t>
      </w:r>
      <w:r w:rsidRPr="006F159D">
        <w:rPr>
          <w:rFonts w:ascii="Angsana New" w:hAnsi="Angsana New"/>
          <w:sz w:val="30"/>
          <w:szCs w:val="30"/>
          <w:cs/>
        </w:rPr>
        <w:br/>
      </w:r>
      <w:r w:rsidRPr="006F159D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6F159D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6F159D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(“งบการเงินระหว่างกาล”) </w:t>
      </w:r>
      <w:r w:rsidRPr="006F159D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="009C33E0" w:rsidRPr="009C33E0">
        <w:rPr>
          <w:rFonts w:ascii="Angsana New" w:hAnsi="Angsana New"/>
          <w:sz w:val="30"/>
          <w:szCs w:val="30"/>
        </w:rPr>
        <w:t>34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เรื่อง </w:t>
      </w:r>
      <w:r w:rsidRPr="006F159D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การเงิ</w:t>
      </w:r>
      <w:r w:rsidRPr="006F159D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F159D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กฎระเบียบและประกาศ</w:t>
      </w:r>
      <w:r w:rsidRPr="006F159D">
        <w:rPr>
          <w:rFonts w:ascii="Angsana New" w:hAnsi="Angsana New"/>
          <w:spacing w:val="6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9C33E0" w:rsidRPr="009C33E0">
        <w:rPr>
          <w:rFonts w:ascii="Angsana New" w:hAnsi="Angsana New"/>
          <w:sz w:val="30"/>
          <w:szCs w:val="30"/>
        </w:rPr>
        <w:t>31</w:t>
      </w:r>
      <w:r w:rsidRPr="006F159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C33E0" w:rsidRPr="009C33E0">
        <w:rPr>
          <w:rFonts w:ascii="Angsana New" w:hAnsi="Angsana New"/>
          <w:sz w:val="30"/>
          <w:szCs w:val="30"/>
        </w:rPr>
        <w:t>2565</w:t>
      </w:r>
    </w:p>
    <w:p w14:paraId="3E37EAF2" w14:textId="77777777" w:rsidR="003364AC" w:rsidRPr="006F159D" w:rsidRDefault="003364AC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023D2CA5" w14:textId="53B6AD57" w:rsidR="003364AC" w:rsidRDefault="003364AC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</w:t>
      </w:r>
      <w:r w:rsidRPr="00D637E7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9C33E0" w:rsidRPr="009C33E0">
        <w:rPr>
          <w:rFonts w:ascii="Angsana New" w:hAnsi="Angsana New"/>
          <w:sz w:val="30"/>
          <w:szCs w:val="30"/>
        </w:rPr>
        <w:t>31</w:t>
      </w:r>
      <w:r w:rsidRPr="00D637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C33E0" w:rsidRPr="009C33E0">
        <w:rPr>
          <w:rFonts w:ascii="Angsana New" w:hAnsi="Angsana New"/>
          <w:sz w:val="30"/>
          <w:szCs w:val="30"/>
        </w:rPr>
        <w:t>2565</w:t>
      </w:r>
    </w:p>
    <w:p w14:paraId="7FE66A8A" w14:textId="77777777" w:rsidR="003364AC" w:rsidRPr="00AD05E4" w:rsidRDefault="003364AC" w:rsidP="002E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5921D9B" w14:textId="77777777" w:rsidR="003364AC" w:rsidRPr="00AF10A0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AF10A0">
        <w:rPr>
          <w:rFonts w:ascii="Angsana New" w:hAnsi="Angsana New"/>
          <w:b/>
          <w:bCs/>
          <w:sz w:val="30"/>
          <w:szCs w:val="30"/>
          <w:cs/>
        </w:rPr>
        <w:lastRenderedPageBreak/>
        <w:t>บุคคล</w:t>
      </w:r>
      <w:r w:rsidRPr="00AF10A0">
        <w:rPr>
          <w:rFonts w:ascii="Angsana New" w:hAnsi="Angsana New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14:paraId="11869C40" w14:textId="77777777" w:rsidR="003364AC" w:rsidRPr="00515333" w:rsidRDefault="003364AC" w:rsidP="00467021">
      <w:pPr>
        <w:pStyle w:val="FSBlank"/>
      </w:pPr>
    </w:p>
    <w:p w14:paraId="74250E07" w14:textId="639BBEA8" w:rsidR="003364AC" w:rsidRPr="00DD3A60" w:rsidRDefault="003364AC">
      <w:pPr>
        <w:pStyle w:val="FSContent"/>
      </w:pPr>
      <w:r w:rsidRPr="00DD3A60">
        <w:rPr>
          <w:cs/>
        </w:rPr>
        <w:t>รายการที่สำคัญกับบุคคลหรือกิจการที่เกี่ยวข้องกัน</w:t>
      </w:r>
      <w:r w:rsidR="00F968E3" w:rsidRPr="006F159D">
        <w:rPr>
          <w:cs/>
        </w:rPr>
        <w:t>สำหรับ</w:t>
      </w:r>
      <w:r w:rsidR="00F968E3" w:rsidRPr="006F159D">
        <w:rPr>
          <w:rFonts w:hint="cs"/>
          <w:cs/>
        </w:rPr>
        <w:t>งวด</w:t>
      </w:r>
      <w:r w:rsidR="00F968E3">
        <w:rPr>
          <w:rFonts w:hint="cs"/>
          <w:cs/>
        </w:rPr>
        <w:t>สามเดือนและ</w:t>
      </w:r>
      <w:r w:rsidR="00C43E59">
        <w:rPr>
          <w:rFonts w:hint="cs"/>
          <w:cs/>
        </w:rPr>
        <w:t>เก้า</w:t>
      </w:r>
      <w:r w:rsidR="00F968E3" w:rsidRPr="006F159D">
        <w:rPr>
          <w:rFonts w:hint="cs"/>
          <w:cs/>
        </w:rPr>
        <w:t>เดือน</w:t>
      </w:r>
      <w:r w:rsidR="00F968E3" w:rsidRPr="006F159D">
        <w:rPr>
          <w:cs/>
        </w:rPr>
        <w:t xml:space="preserve">สิ้นสุดวันที่ </w:t>
      </w:r>
      <w:r w:rsidR="00F968E3" w:rsidRPr="006F159D">
        <w:t>3</w:t>
      </w:r>
      <w:r w:rsidR="00F968E3">
        <w:t xml:space="preserve">0 </w:t>
      </w:r>
      <w:r w:rsidR="00C43E59">
        <w:rPr>
          <w:rFonts w:hint="cs"/>
          <w:cs/>
        </w:rPr>
        <w:t xml:space="preserve">กันยายน </w:t>
      </w:r>
      <w:r w:rsidRPr="00DD3A60">
        <w:rPr>
          <w:cs/>
        </w:rPr>
        <w:t>สรุปได้ดังนี้</w:t>
      </w:r>
    </w:p>
    <w:p w14:paraId="4C980705" w14:textId="17080DA6" w:rsidR="003364AC" w:rsidRDefault="003364AC" w:rsidP="00463C1E">
      <w:pPr>
        <w:pStyle w:val="FSContent"/>
        <w:rPr>
          <w:sz w:val="20"/>
          <w:szCs w:val="20"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0"/>
        <w:gridCol w:w="1354"/>
        <w:gridCol w:w="236"/>
        <w:gridCol w:w="1279"/>
      </w:tblGrid>
      <w:tr w:rsidR="00C43E59" w:rsidRPr="00D5409B" w14:paraId="449360E5" w14:textId="77777777" w:rsidTr="00E82A73">
        <w:trPr>
          <w:tblHeader/>
        </w:trPr>
        <w:tc>
          <w:tcPr>
            <w:tcW w:w="6290" w:type="dxa"/>
          </w:tcPr>
          <w:p w14:paraId="10E6E595" w14:textId="77777777" w:rsidR="00C43E59" w:rsidRPr="00D5409B" w:rsidRDefault="00C43E5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4" w:type="dxa"/>
          </w:tcPr>
          <w:p w14:paraId="05024545" w14:textId="77777777" w:rsidR="00C43E59" w:rsidRPr="00D5409B" w:rsidRDefault="00C43E59" w:rsidP="00E82A73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3282E20" w14:textId="77777777" w:rsidR="00C43E59" w:rsidRPr="00D5409B" w:rsidRDefault="00C43E59" w:rsidP="00E82A73">
            <w:pPr>
              <w:tabs>
                <w:tab w:val="decimal" w:pos="1062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77E5518" w14:textId="77777777" w:rsidR="00C43E59" w:rsidRPr="00D5409B" w:rsidRDefault="00C43E59" w:rsidP="00E82A73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43E59" w:rsidRPr="00D5409B" w14:paraId="1288C361" w14:textId="77777777" w:rsidTr="00E82A73">
        <w:trPr>
          <w:tblHeader/>
        </w:trPr>
        <w:tc>
          <w:tcPr>
            <w:tcW w:w="6290" w:type="dxa"/>
          </w:tcPr>
          <w:p w14:paraId="64F90FAD" w14:textId="77777777" w:rsidR="00C43E59" w:rsidRPr="00D5409B" w:rsidRDefault="00C43E5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9" w:type="dxa"/>
            <w:gridSpan w:val="3"/>
          </w:tcPr>
          <w:p w14:paraId="41DB3B8F" w14:textId="77777777" w:rsidR="00C43E59" w:rsidRPr="00D5409B" w:rsidRDefault="00C43E59" w:rsidP="00E82A73">
            <w:pPr>
              <w:spacing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3E59" w:rsidRPr="0037579F" w14:paraId="7691854B" w14:textId="77777777" w:rsidTr="00E82A73">
        <w:tc>
          <w:tcPr>
            <w:tcW w:w="6290" w:type="dxa"/>
          </w:tcPr>
          <w:p w14:paraId="23BC1F54" w14:textId="77777777" w:rsidR="00C43E59" w:rsidRPr="0037579F" w:rsidRDefault="00C43E5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4" w:type="dxa"/>
          </w:tcPr>
          <w:p w14:paraId="030AB11C" w14:textId="77777777" w:rsidR="00C43E59" w:rsidRPr="0037579F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393F9C" w14:textId="77777777" w:rsidR="00C43E59" w:rsidRPr="0037579F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B4A259B" w14:textId="77777777" w:rsidR="00C43E59" w:rsidRPr="0037579F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3E59" w:rsidRPr="0037579F" w14:paraId="367CA700" w14:textId="77777777" w:rsidTr="00E82A73">
        <w:tc>
          <w:tcPr>
            <w:tcW w:w="6290" w:type="dxa"/>
          </w:tcPr>
          <w:p w14:paraId="47B39438" w14:textId="77777777" w:rsidR="00C43E59" w:rsidRPr="0037579F" w:rsidRDefault="00C43E5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37579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4F49F97E" w14:textId="3B449F38" w:rsidR="00C43E59" w:rsidRPr="00FF4314" w:rsidRDefault="00B2659C" w:rsidP="00E82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227,211</w:t>
            </w:r>
          </w:p>
        </w:tc>
        <w:tc>
          <w:tcPr>
            <w:tcW w:w="236" w:type="dxa"/>
          </w:tcPr>
          <w:p w14:paraId="63F525BF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EB5FB75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390,256</w:t>
            </w:r>
          </w:p>
        </w:tc>
      </w:tr>
      <w:tr w:rsidR="00C43E59" w:rsidRPr="0037579F" w14:paraId="26ACAB70" w14:textId="77777777" w:rsidTr="00E82A73">
        <w:tc>
          <w:tcPr>
            <w:tcW w:w="6290" w:type="dxa"/>
          </w:tcPr>
          <w:p w14:paraId="671F6943" w14:textId="77777777" w:rsidR="00C43E59" w:rsidRPr="0037579F" w:rsidRDefault="00C43E5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และวัสดุสิ้นเปลืองโรงงาน</w:t>
            </w:r>
          </w:p>
        </w:tc>
        <w:tc>
          <w:tcPr>
            <w:tcW w:w="1354" w:type="dxa"/>
          </w:tcPr>
          <w:p w14:paraId="3B162D5F" w14:textId="7BAB9388" w:rsidR="00C43E59" w:rsidRPr="00FF4314" w:rsidRDefault="00B2659C" w:rsidP="00B2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5,499</w:t>
            </w:r>
          </w:p>
        </w:tc>
        <w:tc>
          <w:tcPr>
            <w:tcW w:w="236" w:type="dxa"/>
          </w:tcPr>
          <w:p w14:paraId="5CD75CEB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D14812E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3E59" w:rsidRPr="0037579F" w14:paraId="76B9E6E0" w14:textId="77777777" w:rsidTr="00E82A73">
        <w:tc>
          <w:tcPr>
            <w:tcW w:w="6290" w:type="dxa"/>
          </w:tcPr>
          <w:p w14:paraId="4A83C9A1" w14:textId="77777777" w:rsidR="00C43E59" w:rsidRPr="0037579F" w:rsidRDefault="00C43E5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4" w:type="dxa"/>
          </w:tcPr>
          <w:p w14:paraId="3CDB1090" w14:textId="4CA55ED1" w:rsidR="00C43E59" w:rsidRPr="00FF4314" w:rsidRDefault="0052305F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2,853</w:t>
            </w:r>
          </w:p>
        </w:tc>
        <w:tc>
          <w:tcPr>
            <w:tcW w:w="236" w:type="dxa"/>
          </w:tcPr>
          <w:p w14:paraId="3B172D71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3372CAF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3,741</w:t>
            </w:r>
          </w:p>
        </w:tc>
      </w:tr>
      <w:tr w:rsidR="00C43E59" w:rsidRPr="0037579F" w14:paraId="43689BBE" w14:textId="77777777" w:rsidTr="00E82A73">
        <w:tc>
          <w:tcPr>
            <w:tcW w:w="6290" w:type="dxa"/>
          </w:tcPr>
          <w:p w14:paraId="54DB0D25" w14:textId="77777777" w:rsidR="00C43E59" w:rsidRPr="0037579F" w:rsidRDefault="00C43E5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54" w:type="dxa"/>
          </w:tcPr>
          <w:p w14:paraId="72943940" w14:textId="690765F2" w:rsidR="00C43E59" w:rsidRPr="00FF4314" w:rsidRDefault="00B2659C" w:rsidP="00E82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1,139</w:t>
            </w:r>
          </w:p>
        </w:tc>
        <w:tc>
          <w:tcPr>
            <w:tcW w:w="236" w:type="dxa"/>
          </w:tcPr>
          <w:p w14:paraId="3B655345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9386432" w14:textId="6C2C61CD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2305F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</w:tr>
      <w:tr w:rsidR="00C43E59" w:rsidRPr="00515333" w14:paraId="6E933761" w14:textId="77777777" w:rsidTr="00E82A73">
        <w:tc>
          <w:tcPr>
            <w:tcW w:w="6290" w:type="dxa"/>
          </w:tcPr>
          <w:p w14:paraId="1F2BB01A" w14:textId="77777777" w:rsidR="00C43E59" w:rsidRPr="00515333" w:rsidRDefault="00C43E59" w:rsidP="00E82A73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4" w:type="dxa"/>
          </w:tcPr>
          <w:p w14:paraId="6A0F9462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BC639E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0469371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E59" w:rsidRPr="0037579F" w14:paraId="124D7E36" w14:textId="77777777" w:rsidTr="00E82A73">
        <w:trPr>
          <w:trHeight w:val="281"/>
        </w:trPr>
        <w:tc>
          <w:tcPr>
            <w:tcW w:w="6290" w:type="dxa"/>
          </w:tcPr>
          <w:p w14:paraId="20C08292" w14:textId="77777777" w:rsidR="00C43E59" w:rsidRPr="0037579F" w:rsidRDefault="00C43E5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4" w:type="dxa"/>
          </w:tcPr>
          <w:p w14:paraId="145DD81C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385F12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0A41885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E59" w:rsidRPr="0037579F" w14:paraId="22062E78" w14:textId="77777777" w:rsidTr="00E82A73">
        <w:tc>
          <w:tcPr>
            <w:tcW w:w="6290" w:type="dxa"/>
          </w:tcPr>
          <w:p w14:paraId="41EF9391" w14:textId="77777777" w:rsidR="00C43E59" w:rsidRPr="0037579F" w:rsidRDefault="00C43E59" w:rsidP="00E82A7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4" w:type="dxa"/>
          </w:tcPr>
          <w:p w14:paraId="1EFCF320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07D71B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CD427C2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E59" w:rsidRPr="0037579F" w14:paraId="239BC916" w14:textId="77777777" w:rsidTr="00E82A73">
        <w:tc>
          <w:tcPr>
            <w:tcW w:w="6290" w:type="dxa"/>
          </w:tcPr>
          <w:p w14:paraId="62318822" w14:textId="77777777" w:rsidR="00C43E59" w:rsidRPr="0037579F" w:rsidRDefault="00C43E59" w:rsidP="00E82A73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4" w:type="dxa"/>
          </w:tcPr>
          <w:p w14:paraId="214078B0" w14:textId="79F15090" w:rsidR="00C43E59" w:rsidRPr="00FF4314" w:rsidRDefault="00B2659C" w:rsidP="00E82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6,91</w:t>
            </w:r>
            <w:r w:rsidR="0095288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162C6D6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572E3DA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7,905</w:t>
            </w:r>
          </w:p>
        </w:tc>
      </w:tr>
      <w:tr w:rsidR="00C43E59" w:rsidRPr="0037579F" w14:paraId="29572CF5" w14:textId="77777777" w:rsidTr="00E82A73">
        <w:tc>
          <w:tcPr>
            <w:tcW w:w="6290" w:type="dxa"/>
          </w:tcPr>
          <w:p w14:paraId="2A7E0EE2" w14:textId="77777777" w:rsidR="00C43E59" w:rsidRPr="0037579F" w:rsidRDefault="00C43E59" w:rsidP="00E82A73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4" w:type="dxa"/>
          </w:tcPr>
          <w:p w14:paraId="410DCF4A" w14:textId="7C637C84" w:rsidR="00C43E59" w:rsidRPr="00FF4314" w:rsidRDefault="0052305F" w:rsidP="00E82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14:paraId="49D625E5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7789E21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</w:tr>
      <w:tr w:rsidR="00C43E59" w:rsidRPr="0037579F" w14:paraId="7BD0A94B" w14:textId="77777777" w:rsidTr="00E82A73">
        <w:tc>
          <w:tcPr>
            <w:tcW w:w="6290" w:type="dxa"/>
          </w:tcPr>
          <w:p w14:paraId="10648C19" w14:textId="77777777" w:rsidR="00C43E59" w:rsidRPr="0037579F" w:rsidRDefault="00C43E59" w:rsidP="00E82A73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C5F4D6E" w14:textId="792B7FDE" w:rsidR="00C43E59" w:rsidRPr="00FF4314" w:rsidRDefault="00B2659C" w:rsidP="00E82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6,997</w:t>
            </w:r>
          </w:p>
        </w:tc>
        <w:tc>
          <w:tcPr>
            <w:tcW w:w="236" w:type="dxa"/>
          </w:tcPr>
          <w:p w14:paraId="6F2A778F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4B3999DE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8,108</w:t>
            </w:r>
          </w:p>
        </w:tc>
      </w:tr>
    </w:tbl>
    <w:p w14:paraId="0EFBA5AC" w14:textId="77777777" w:rsidR="00C43E59" w:rsidRPr="00515333" w:rsidRDefault="00C43E59" w:rsidP="00C43E59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159" w:type="dxa"/>
        <w:tblInd w:w="450" w:type="dxa"/>
        <w:tblLook w:val="0000" w:firstRow="0" w:lastRow="0" w:firstColumn="0" w:lastColumn="0" w:noHBand="0" w:noVBand="0"/>
      </w:tblPr>
      <w:tblGrid>
        <w:gridCol w:w="6290"/>
        <w:gridCol w:w="1354"/>
        <w:gridCol w:w="236"/>
        <w:gridCol w:w="1279"/>
      </w:tblGrid>
      <w:tr w:rsidR="00C43E59" w:rsidRPr="00D5409B" w14:paraId="5B36B92F" w14:textId="77777777" w:rsidTr="00E82A73">
        <w:trPr>
          <w:tblHeader/>
        </w:trPr>
        <w:tc>
          <w:tcPr>
            <w:tcW w:w="6290" w:type="dxa"/>
          </w:tcPr>
          <w:p w14:paraId="670F8209" w14:textId="77777777" w:rsidR="00C43E59" w:rsidRPr="00D5409B" w:rsidRDefault="00C43E59" w:rsidP="00E82A73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ดเก้า</w:t>
            </w: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4" w:type="dxa"/>
          </w:tcPr>
          <w:p w14:paraId="58FC8935" w14:textId="77777777" w:rsidR="00C43E59" w:rsidRPr="00D5409B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B288C58" w14:textId="77777777" w:rsidR="00C43E59" w:rsidRPr="00D5409B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D9D00DC" w14:textId="77777777" w:rsidR="00C43E59" w:rsidRPr="00D5409B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43E59" w:rsidRPr="00D5409B" w14:paraId="4011E9E7" w14:textId="77777777" w:rsidTr="00E82A73">
        <w:trPr>
          <w:tblHeader/>
        </w:trPr>
        <w:tc>
          <w:tcPr>
            <w:tcW w:w="6290" w:type="dxa"/>
          </w:tcPr>
          <w:p w14:paraId="5D6B21EE" w14:textId="77777777" w:rsidR="00C43E59" w:rsidRPr="00D5409B" w:rsidRDefault="00C43E59" w:rsidP="00E82A73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9" w:type="dxa"/>
            <w:gridSpan w:val="3"/>
          </w:tcPr>
          <w:p w14:paraId="720189D7" w14:textId="77777777" w:rsidR="00C43E59" w:rsidRPr="00D5409B" w:rsidRDefault="00C43E59" w:rsidP="00E82A73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3E59" w:rsidRPr="0037579F" w14:paraId="5F45CA5F" w14:textId="77777777" w:rsidTr="00E82A73">
        <w:tc>
          <w:tcPr>
            <w:tcW w:w="6290" w:type="dxa"/>
          </w:tcPr>
          <w:p w14:paraId="0A4712DF" w14:textId="77777777" w:rsidR="00C43E59" w:rsidRPr="0037579F" w:rsidRDefault="00C43E59" w:rsidP="00E82A73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4" w:type="dxa"/>
          </w:tcPr>
          <w:p w14:paraId="63ABA138" w14:textId="77777777" w:rsidR="00C43E59" w:rsidRPr="0037579F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54C1A0" w14:textId="77777777" w:rsidR="00C43E59" w:rsidRPr="0037579F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09500A0" w14:textId="77777777" w:rsidR="00C43E59" w:rsidRPr="0037579F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3E59" w:rsidRPr="0037579F" w14:paraId="6E6B20A5" w14:textId="77777777" w:rsidTr="00E82A73">
        <w:tc>
          <w:tcPr>
            <w:tcW w:w="6290" w:type="dxa"/>
          </w:tcPr>
          <w:p w14:paraId="13718CF6" w14:textId="77777777" w:rsidR="00C43E59" w:rsidRPr="0037579F" w:rsidRDefault="00C43E59" w:rsidP="00E82A73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37579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063962CE" w14:textId="69EE4C50" w:rsidR="00C43E59" w:rsidRPr="00FF4314" w:rsidRDefault="00B2659C" w:rsidP="00E82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1,014,661</w:t>
            </w:r>
          </w:p>
        </w:tc>
        <w:tc>
          <w:tcPr>
            <w:tcW w:w="236" w:type="dxa"/>
          </w:tcPr>
          <w:p w14:paraId="62903D78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2930D1E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1,238,858</w:t>
            </w:r>
          </w:p>
        </w:tc>
      </w:tr>
      <w:tr w:rsidR="00C43E59" w:rsidRPr="0037579F" w14:paraId="0DC27F91" w14:textId="77777777" w:rsidTr="00E82A73">
        <w:tc>
          <w:tcPr>
            <w:tcW w:w="6290" w:type="dxa"/>
          </w:tcPr>
          <w:p w14:paraId="1ED05799" w14:textId="77777777" w:rsidR="00C43E59" w:rsidRPr="0037579F" w:rsidRDefault="00C43E59" w:rsidP="00E82A73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และวัสดุสิ้นเปลืองโรงงาน</w:t>
            </w:r>
          </w:p>
        </w:tc>
        <w:tc>
          <w:tcPr>
            <w:tcW w:w="1354" w:type="dxa"/>
          </w:tcPr>
          <w:p w14:paraId="39BD5396" w14:textId="0C9944A6" w:rsidR="00C43E59" w:rsidRPr="00FF4314" w:rsidRDefault="00B2659C" w:rsidP="00B2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5,499</w:t>
            </w:r>
          </w:p>
        </w:tc>
        <w:tc>
          <w:tcPr>
            <w:tcW w:w="236" w:type="dxa"/>
          </w:tcPr>
          <w:p w14:paraId="2F3C7484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D4EA952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3E59" w:rsidRPr="0037579F" w14:paraId="625E3DB3" w14:textId="77777777" w:rsidTr="00E82A73">
        <w:tc>
          <w:tcPr>
            <w:tcW w:w="6290" w:type="dxa"/>
          </w:tcPr>
          <w:p w14:paraId="2DAB5D5B" w14:textId="77777777" w:rsidR="00C43E59" w:rsidRPr="0037579F" w:rsidRDefault="00C43E59" w:rsidP="00E82A73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4" w:type="dxa"/>
          </w:tcPr>
          <w:p w14:paraId="222935DD" w14:textId="0A559551" w:rsidR="00C43E59" w:rsidRPr="00FF4314" w:rsidRDefault="00B2659C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8,363</w:t>
            </w:r>
          </w:p>
        </w:tc>
        <w:tc>
          <w:tcPr>
            <w:tcW w:w="236" w:type="dxa"/>
          </w:tcPr>
          <w:p w14:paraId="220435E8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694B7DC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10,192</w:t>
            </w:r>
          </w:p>
        </w:tc>
      </w:tr>
      <w:tr w:rsidR="00C43E59" w:rsidRPr="0037579F" w14:paraId="0647B157" w14:textId="77777777" w:rsidTr="00E82A73">
        <w:tc>
          <w:tcPr>
            <w:tcW w:w="6290" w:type="dxa"/>
          </w:tcPr>
          <w:p w14:paraId="5471E081" w14:textId="77777777" w:rsidR="00C43E59" w:rsidRPr="0037579F" w:rsidRDefault="00C43E59" w:rsidP="00E82A73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54" w:type="dxa"/>
          </w:tcPr>
          <w:p w14:paraId="2FBEA4F5" w14:textId="121D20AE" w:rsidR="00C43E59" w:rsidRPr="00FF4314" w:rsidRDefault="00B2659C" w:rsidP="00E82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3,390</w:t>
            </w:r>
          </w:p>
        </w:tc>
        <w:tc>
          <w:tcPr>
            <w:tcW w:w="236" w:type="dxa"/>
          </w:tcPr>
          <w:p w14:paraId="3FCB1AA7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DCA55BA" w14:textId="1283F9F0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52305F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</w:tr>
      <w:tr w:rsidR="00C43E59" w:rsidRPr="0037579F" w14:paraId="7045D519" w14:textId="77777777" w:rsidTr="00E82A73">
        <w:tc>
          <w:tcPr>
            <w:tcW w:w="6290" w:type="dxa"/>
          </w:tcPr>
          <w:p w14:paraId="076B1852" w14:textId="77777777" w:rsidR="00C43E59" w:rsidRPr="006040B9" w:rsidRDefault="00C43E59" w:rsidP="00E82A73">
            <w:pPr>
              <w:spacing w:line="240" w:lineRule="auto"/>
              <w:ind w:right="-43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4" w:type="dxa"/>
          </w:tcPr>
          <w:p w14:paraId="3290C0BB" w14:textId="77777777" w:rsidR="00C43E59" w:rsidRPr="00FF4314" w:rsidRDefault="00C43E59" w:rsidP="00E82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3E8F96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9175C89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E59" w:rsidRPr="0037579F" w14:paraId="3B8CA17A" w14:textId="77777777" w:rsidTr="00E82A73">
        <w:tc>
          <w:tcPr>
            <w:tcW w:w="6290" w:type="dxa"/>
          </w:tcPr>
          <w:p w14:paraId="420D1E69" w14:textId="77777777" w:rsidR="00C43E59" w:rsidRPr="0037579F" w:rsidRDefault="00C43E59" w:rsidP="00E82A73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4" w:type="dxa"/>
          </w:tcPr>
          <w:p w14:paraId="0C548594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9533AB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3EBE3BC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E59" w:rsidRPr="0037579F" w14:paraId="44D84408" w14:textId="77777777" w:rsidTr="00E82A73">
        <w:tc>
          <w:tcPr>
            <w:tcW w:w="6290" w:type="dxa"/>
          </w:tcPr>
          <w:p w14:paraId="1D1B9AAB" w14:textId="77777777" w:rsidR="00C43E59" w:rsidRPr="0037579F" w:rsidRDefault="00C43E59" w:rsidP="00E82A73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4" w:type="dxa"/>
          </w:tcPr>
          <w:p w14:paraId="47094153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1BF7A0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0F7933C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E59" w:rsidRPr="0037579F" w14:paraId="3A1A772C" w14:textId="77777777" w:rsidTr="00E82A73">
        <w:tc>
          <w:tcPr>
            <w:tcW w:w="6290" w:type="dxa"/>
          </w:tcPr>
          <w:p w14:paraId="37B6BB93" w14:textId="77777777" w:rsidR="00C43E59" w:rsidRPr="0037579F" w:rsidRDefault="00C43E59" w:rsidP="00E82A73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4" w:type="dxa"/>
          </w:tcPr>
          <w:p w14:paraId="7846D9FB" w14:textId="38F1B969" w:rsidR="00C43E59" w:rsidRPr="00FF4314" w:rsidRDefault="00B2659C" w:rsidP="00E82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28,775</w:t>
            </w:r>
          </w:p>
        </w:tc>
        <w:tc>
          <w:tcPr>
            <w:tcW w:w="236" w:type="dxa"/>
          </w:tcPr>
          <w:p w14:paraId="51255B62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12F9958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23,865</w:t>
            </w:r>
          </w:p>
        </w:tc>
      </w:tr>
      <w:tr w:rsidR="00C43E59" w:rsidRPr="0037579F" w14:paraId="1902BD23" w14:textId="77777777" w:rsidTr="00E82A73">
        <w:tc>
          <w:tcPr>
            <w:tcW w:w="6290" w:type="dxa"/>
          </w:tcPr>
          <w:p w14:paraId="245AA149" w14:textId="77777777" w:rsidR="00C43E59" w:rsidRPr="0037579F" w:rsidRDefault="00C43E59" w:rsidP="00E82A73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4" w:type="dxa"/>
          </w:tcPr>
          <w:p w14:paraId="43EA403E" w14:textId="3037CEC1" w:rsidR="00C43E59" w:rsidRPr="00FF4314" w:rsidRDefault="0052305F" w:rsidP="00E82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  <w:tc>
          <w:tcPr>
            <w:tcW w:w="236" w:type="dxa"/>
          </w:tcPr>
          <w:p w14:paraId="0CAF5262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CF8347F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</w:tr>
      <w:tr w:rsidR="00C43E59" w:rsidRPr="0037579F" w14:paraId="3919FE7E" w14:textId="77777777" w:rsidTr="00E82A73">
        <w:tc>
          <w:tcPr>
            <w:tcW w:w="6290" w:type="dxa"/>
          </w:tcPr>
          <w:p w14:paraId="191EA8C1" w14:textId="77777777" w:rsidR="00C43E59" w:rsidRPr="0037579F" w:rsidRDefault="00C43E59" w:rsidP="00E82A73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483CC111" w14:textId="6935C2D8" w:rsidR="00C43E59" w:rsidRPr="00FF4314" w:rsidRDefault="00B2659C" w:rsidP="00E82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072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</w:t>
            </w:r>
            <w:r w:rsidR="00523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DC7718E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475C4042" w14:textId="77777777" w:rsidR="00C43E59" w:rsidRPr="00FF4314" w:rsidRDefault="00C43E59" w:rsidP="00E82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24,474</w:t>
            </w:r>
          </w:p>
        </w:tc>
      </w:tr>
    </w:tbl>
    <w:p w14:paraId="2B004D15" w14:textId="4599E5D0" w:rsidR="00C43E59" w:rsidRDefault="00C43E59" w:rsidP="00463C1E">
      <w:pPr>
        <w:pStyle w:val="FSContent"/>
        <w:rPr>
          <w:sz w:val="20"/>
          <w:szCs w:val="2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73"/>
        <w:gridCol w:w="1350"/>
        <w:gridCol w:w="239"/>
        <w:gridCol w:w="1309"/>
      </w:tblGrid>
      <w:tr w:rsidR="003364AC" w:rsidRPr="0021502C" w14:paraId="023E58F1" w14:textId="77777777" w:rsidTr="00B2659C">
        <w:trPr>
          <w:tblHeader/>
        </w:trPr>
        <w:tc>
          <w:tcPr>
            <w:tcW w:w="6273" w:type="dxa"/>
          </w:tcPr>
          <w:p w14:paraId="5CE6C0BA" w14:textId="77777777" w:rsidR="003364AC" w:rsidRPr="00B5291A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B7C7BBC" w14:textId="5899F6E3" w:rsidR="003364AC" w:rsidRPr="00D94F60" w:rsidRDefault="00C43E59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11A39ECF" w14:textId="77777777" w:rsidR="003364AC" w:rsidRPr="0021502C" w:rsidRDefault="003364AC" w:rsidP="000E593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</w:tcPr>
          <w:p w14:paraId="4D1037ED" w14:textId="1B33EDEF" w:rsidR="003364AC" w:rsidRPr="00D94F60" w:rsidRDefault="009C33E0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64A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364AC" w:rsidRPr="0021502C" w14:paraId="5BF587A0" w14:textId="77777777" w:rsidTr="00B2659C">
        <w:trPr>
          <w:tblHeader/>
        </w:trPr>
        <w:tc>
          <w:tcPr>
            <w:tcW w:w="6273" w:type="dxa"/>
          </w:tcPr>
          <w:p w14:paraId="2CE6C0DC" w14:textId="77777777" w:rsidR="003364AC" w:rsidRPr="00B5291A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291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350" w:type="dxa"/>
          </w:tcPr>
          <w:p w14:paraId="2B819151" w14:textId="013EB490" w:rsidR="003364AC" w:rsidRPr="0021502C" w:rsidRDefault="009C33E0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24B08F4B" w14:textId="77777777" w:rsidR="003364AC" w:rsidRPr="0021502C" w:rsidRDefault="003364AC" w:rsidP="000E593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</w:tcPr>
          <w:p w14:paraId="2475F2EF" w14:textId="1E0BD8C6" w:rsidR="003364AC" w:rsidRPr="0021502C" w:rsidRDefault="009C33E0" w:rsidP="000E59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364AC" w:rsidRPr="0021502C" w14:paraId="405D6FB7" w14:textId="77777777" w:rsidTr="000E593E">
        <w:trPr>
          <w:tblHeader/>
        </w:trPr>
        <w:tc>
          <w:tcPr>
            <w:tcW w:w="6273" w:type="dxa"/>
          </w:tcPr>
          <w:p w14:paraId="7560E5EE" w14:textId="77777777" w:rsidR="003364AC" w:rsidRPr="0021502C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8" w:type="dxa"/>
            <w:gridSpan w:val="3"/>
          </w:tcPr>
          <w:p w14:paraId="2161CF61" w14:textId="77777777" w:rsidR="003364AC" w:rsidRPr="0021502C" w:rsidRDefault="003364AC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4AC" w:rsidRPr="0021502C" w14:paraId="3F1C622D" w14:textId="77777777" w:rsidTr="000E593E">
        <w:tc>
          <w:tcPr>
            <w:tcW w:w="6273" w:type="dxa"/>
          </w:tcPr>
          <w:p w14:paraId="5B939127" w14:textId="77777777" w:rsidR="003364AC" w:rsidRPr="0021502C" w:rsidRDefault="003364AC" w:rsidP="000E593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98" w:type="dxa"/>
            <w:gridSpan w:val="3"/>
          </w:tcPr>
          <w:p w14:paraId="47345E8F" w14:textId="77777777" w:rsidR="003364AC" w:rsidRPr="0021502C" w:rsidRDefault="003364AC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364AC" w:rsidRPr="0021502C" w14:paraId="3EB24E63" w14:textId="77777777" w:rsidTr="00B2659C">
        <w:tc>
          <w:tcPr>
            <w:tcW w:w="6273" w:type="dxa"/>
            <w:vAlign w:val="bottom"/>
          </w:tcPr>
          <w:p w14:paraId="3EEF241A" w14:textId="77777777" w:rsidR="003364AC" w:rsidRPr="0021502C" w:rsidRDefault="003364AC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748C56B" w14:textId="0A3092AE" w:rsidR="003364AC" w:rsidRPr="0021502C" w:rsidRDefault="00B2659C" w:rsidP="000E593E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314,300</w:t>
            </w:r>
          </w:p>
        </w:tc>
        <w:tc>
          <w:tcPr>
            <w:tcW w:w="239" w:type="dxa"/>
            <w:vAlign w:val="bottom"/>
          </w:tcPr>
          <w:p w14:paraId="3DCAA11E" w14:textId="77777777" w:rsidR="003364AC" w:rsidRPr="0021502C" w:rsidRDefault="003364AC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2193D07F" w14:textId="5BB4C900" w:rsidR="003364AC" w:rsidRPr="0021502C" w:rsidRDefault="009C33E0" w:rsidP="000E593E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3E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423</w:t>
            </w:r>
            <w:r w:rsidR="003364AC" w:rsidRPr="001B0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363</w:t>
            </w:r>
          </w:p>
        </w:tc>
      </w:tr>
      <w:tr w:rsidR="00995F96" w:rsidRPr="0021502C" w14:paraId="730944A1" w14:textId="77777777" w:rsidTr="00E52C15">
        <w:tc>
          <w:tcPr>
            <w:tcW w:w="6273" w:type="dxa"/>
          </w:tcPr>
          <w:p w14:paraId="7D90A204" w14:textId="77777777" w:rsidR="00995F96" w:rsidRPr="001C3F7E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0A45D1A" w14:textId="77777777" w:rsidR="00995F96" w:rsidRPr="001C3F7E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2C948CC8" w14:textId="77777777" w:rsidR="00995F96" w:rsidRPr="001C3F7E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59E9A26E" w14:textId="77777777" w:rsidR="00995F96" w:rsidRPr="001C3F7E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5F96" w:rsidRPr="0021502C" w14:paraId="455A69C8" w14:textId="77777777" w:rsidTr="00E52C15">
        <w:tc>
          <w:tcPr>
            <w:tcW w:w="6273" w:type="dxa"/>
            <w:vAlign w:val="bottom"/>
          </w:tcPr>
          <w:p w14:paraId="459AB931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1350" w:type="dxa"/>
            <w:vAlign w:val="bottom"/>
          </w:tcPr>
          <w:p w14:paraId="5BBF6B6F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59896AF9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07D9B0A5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5F96" w:rsidRPr="0021502C" w14:paraId="424224A0" w14:textId="77777777" w:rsidTr="00E52C15">
        <w:tc>
          <w:tcPr>
            <w:tcW w:w="6273" w:type="dxa"/>
            <w:vAlign w:val="bottom"/>
          </w:tcPr>
          <w:p w14:paraId="3898EE34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DF724D8" w14:textId="77777777" w:rsidR="00995F96" w:rsidRPr="00CA649B" w:rsidRDefault="00995F96" w:rsidP="00E52C1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1,949</w:t>
            </w:r>
          </w:p>
        </w:tc>
        <w:tc>
          <w:tcPr>
            <w:tcW w:w="239" w:type="dxa"/>
            <w:vAlign w:val="bottom"/>
          </w:tcPr>
          <w:p w14:paraId="6D4D5825" w14:textId="77777777" w:rsidR="00995F96" w:rsidRPr="0021502C" w:rsidRDefault="00995F96" w:rsidP="00E52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vAlign w:val="bottom"/>
          </w:tcPr>
          <w:p w14:paraId="4B3B6FF0" w14:textId="77777777" w:rsidR="00995F96" w:rsidRPr="0021502C" w:rsidRDefault="00995F96" w:rsidP="00E52C15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831</w:t>
            </w:r>
          </w:p>
        </w:tc>
      </w:tr>
      <w:tr w:rsidR="00432BC9" w:rsidRPr="00515333" w14:paraId="17C395F0" w14:textId="77777777" w:rsidTr="00B2659C">
        <w:tc>
          <w:tcPr>
            <w:tcW w:w="6273" w:type="dxa"/>
          </w:tcPr>
          <w:p w14:paraId="3AFB0EB0" w14:textId="77777777" w:rsidR="00432BC9" w:rsidRPr="00515333" w:rsidRDefault="00432BC9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C6F510D" w14:textId="77777777" w:rsidR="00432BC9" w:rsidRPr="00515333" w:rsidRDefault="00432BC9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658534C4" w14:textId="77777777" w:rsidR="00432BC9" w:rsidRPr="00515333" w:rsidRDefault="00432BC9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42462343" w14:textId="77777777" w:rsidR="00432BC9" w:rsidRPr="00515333" w:rsidRDefault="00432BC9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C761E" w:rsidRPr="0021502C" w14:paraId="1C51AA87" w14:textId="77777777" w:rsidTr="001C3F7E">
        <w:tc>
          <w:tcPr>
            <w:tcW w:w="6273" w:type="dxa"/>
            <w:vAlign w:val="bottom"/>
          </w:tcPr>
          <w:p w14:paraId="3FBD98B0" w14:textId="42A09364" w:rsidR="00EC761E" w:rsidRDefault="001C3F7E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vAlign w:val="bottom"/>
          </w:tcPr>
          <w:p w14:paraId="67976C75" w14:textId="77777777" w:rsidR="00EC761E" w:rsidRPr="0021502C" w:rsidRDefault="00EC761E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3728B127" w14:textId="77777777" w:rsidR="00EC761E" w:rsidRPr="0021502C" w:rsidRDefault="00EC761E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2F20E72E" w14:textId="77777777" w:rsidR="00EC761E" w:rsidRPr="0021502C" w:rsidRDefault="00EC761E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3F7E" w:rsidRPr="0021502C" w14:paraId="356506C1" w14:textId="77777777" w:rsidTr="001C3F7E">
        <w:tc>
          <w:tcPr>
            <w:tcW w:w="6273" w:type="dxa"/>
            <w:vAlign w:val="bottom"/>
          </w:tcPr>
          <w:p w14:paraId="66745190" w14:textId="0366586B" w:rsidR="001C3F7E" w:rsidRPr="00EC761E" w:rsidRDefault="001C3F7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761E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769EB30" w14:textId="1A15E5CA" w:rsidR="001C3F7E" w:rsidRPr="001C3F7E" w:rsidRDefault="001C3F7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3F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5,631</w:t>
            </w:r>
          </w:p>
        </w:tc>
        <w:tc>
          <w:tcPr>
            <w:tcW w:w="239" w:type="dxa"/>
          </w:tcPr>
          <w:p w14:paraId="55705D2A" w14:textId="77777777" w:rsidR="001C3F7E" w:rsidRPr="0021502C" w:rsidRDefault="001C3F7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</w:tcPr>
          <w:p w14:paraId="52B2EE19" w14:textId="401651FE" w:rsidR="001C3F7E" w:rsidRPr="0021502C" w:rsidRDefault="001C3F7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761E" w:rsidRPr="0021502C" w14:paraId="26AFB2FC" w14:textId="77777777" w:rsidTr="001C3F7E">
        <w:tc>
          <w:tcPr>
            <w:tcW w:w="6273" w:type="dxa"/>
          </w:tcPr>
          <w:p w14:paraId="09204F29" w14:textId="77777777" w:rsidR="00EC761E" w:rsidRPr="001C3F7E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789999C" w14:textId="77777777" w:rsidR="00EC761E" w:rsidRPr="001C3F7E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34D6B49D" w14:textId="77777777" w:rsidR="00EC761E" w:rsidRPr="001C3F7E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</w:tcPr>
          <w:p w14:paraId="2BDBB4B1" w14:textId="77777777" w:rsidR="00EC761E" w:rsidRPr="001C3F7E" w:rsidRDefault="00EC761E" w:rsidP="001C3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A649B" w:rsidRPr="00515333" w14:paraId="02DD55CD" w14:textId="77777777" w:rsidTr="00B2659C">
        <w:tc>
          <w:tcPr>
            <w:tcW w:w="6273" w:type="dxa"/>
          </w:tcPr>
          <w:p w14:paraId="21A2B28F" w14:textId="44E2C6CE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79A8E679" w14:textId="77777777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5F9E9795" w14:textId="77777777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09" w:type="dxa"/>
          </w:tcPr>
          <w:p w14:paraId="622A110F" w14:textId="77777777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A649B" w:rsidRPr="00515333" w14:paraId="61DA9F88" w14:textId="77777777" w:rsidTr="00B2659C">
        <w:tc>
          <w:tcPr>
            <w:tcW w:w="6273" w:type="dxa"/>
          </w:tcPr>
          <w:p w14:paraId="59A9C17E" w14:textId="7BF76211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070EAAB" w14:textId="1DAD601B" w:rsidR="00B2659C" w:rsidRPr="00B2659C" w:rsidRDefault="00B2659C" w:rsidP="000E593E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3,209</w:t>
            </w:r>
          </w:p>
        </w:tc>
        <w:tc>
          <w:tcPr>
            <w:tcW w:w="239" w:type="dxa"/>
          </w:tcPr>
          <w:p w14:paraId="66E7918A" w14:textId="77777777" w:rsidR="00CA649B" w:rsidRPr="00515333" w:rsidRDefault="00CA649B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</w:tcPr>
          <w:p w14:paraId="5CC738CB" w14:textId="7C1AE539" w:rsidR="00CA649B" w:rsidRPr="00515333" w:rsidRDefault="00CA649B" w:rsidP="000E593E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1B06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355</w:t>
            </w:r>
          </w:p>
        </w:tc>
      </w:tr>
    </w:tbl>
    <w:p w14:paraId="071E342E" w14:textId="77777777" w:rsidR="003364AC" w:rsidRPr="00995F96" w:rsidRDefault="003364AC" w:rsidP="00F96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98F4718" w14:textId="77777777" w:rsidR="003364AC" w:rsidRPr="000E593E" w:rsidRDefault="003364AC" w:rsidP="002150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593E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58A723C8" w14:textId="77777777" w:rsidR="003364AC" w:rsidRPr="000E593E" w:rsidRDefault="003364AC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71" w:type="dxa"/>
        <w:tblInd w:w="450" w:type="dxa"/>
        <w:tblLook w:val="0000" w:firstRow="0" w:lastRow="0" w:firstColumn="0" w:lastColumn="0" w:noHBand="0" w:noVBand="0"/>
      </w:tblPr>
      <w:tblGrid>
        <w:gridCol w:w="5324"/>
        <w:gridCol w:w="927"/>
        <w:gridCol w:w="1341"/>
        <w:gridCol w:w="236"/>
        <w:gridCol w:w="34"/>
        <w:gridCol w:w="1309"/>
      </w:tblGrid>
      <w:tr w:rsidR="003364AC" w:rsidRPr="000E593E" w14:paraId="41950614" w14:textId="77777777" w:rsidTr="00B2659C">
        <w:tc>
          <w:tcPr>
            <w:tcW w:w="5324" w:type="dxa"/>
            <w:shd w:val="clear" w:color="auto" w:fill="auto"/>
          </w:tcPr>
          <w:p w14:paraId="1F14951D" w14:textId="77777777" w:rsidR="003364AC" w:rsidRPr="000E593E" w:rsidRDefault="003364AC" w:rsidP="0021502C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73A92AC3" w14:textId="77777777" w:rsidR="003364AC" w:rsidRPr="000E593E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-86" w:firstLine="3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3BDA61A4" w14:textId="249B62FA" w:rsidR="003364AC" w:rsidRPr="000E593E" w:rsidRDefault="00C43E59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E593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43E0B282" w14:textId="77777777" w:rsidR="003364AC" w:rsidRPr="000E593E" w:rsidRDefault="003364AC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1E2D0E94" w14:textId="441BFA5C" w:rsidR="003364AC" w:rsidRPr="000E593E" w:rsidRDefault="009C33E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64AC" w:rsidRPr="000E593E" w14:paraId="29842BE2" w14:textId="77777777" w:rsidTr="00B2659C">
        <w:tc>
          <w:tcPr>
            <w:tcW w:w="5324" w:type="dxa"/>
            <w:shd w:val="clear" w:color="auto" w:fill="auto"/>
          </w:tcPr>
          <w:p w14:paraId="0D16FD98" w14:textId="77777777" w:rsidR="003364AC" w:rsidRPr="000E593E" w:rsidRDefault="003364AC" w:rsidP="0021502C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60B58E8" w14:textId="77777777" w:rsidR="003364AC" w:rsidRPr="000E593E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41" w:type="dxa"/>
            <w:shd w:val="clear" w:color="auto" w:fill="auto"/>
          </w:tcPr>
          <w:p w14:paraId="3C5E87F6" w14:textId="0293B990" w:rsidR="003364AC" w:rsidRPr="000E593E" w:rsidRDefault="009C33E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1192AD61" w14:textId="77777777" w:rsidR="003364AC" w:rsidRPr="000E593E" w:rsidRDefault="003364AC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431220E1" w14:textId="2B860E5E" w:rsidR="003364AC" w:rsidRPr="000E593E" w:rsidRDefault="009C33E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364AC" w:rsidRPr="000E593E" w14:paraId="19F3647C" w14:textId="77777777" w:rsidTr="00B2659C">
        <w:tc>
          <w:tcPr>
            <w:tcW w:w="5324" w:type="dxa"/>
            <w:shd w:val="clear" w:color="auto" w:fill="auto"/>
          </w:tcPr>
          <w:p w14:paraId="4E945644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BBE4E63" w14:textId="77777777" w:rsidR="003364AC" w:rsidRPr="000E593E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20" w:type="dxa"/>
            <w:gridSpan w:val="4"/>
            <w:shd w:val="clear" w:color="auto" w:fill="auto"/>
          </w:tcPr>
          <w:p w14:paraId="3ED20415" w14:textId="77777777" w:rsidR="003364AC" w:rsidRPr="000E593E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364AC" w:rsidRPr="000E593E" w14:paraId="778CB012" w14:textId="77777777" w:rsidTr="00B2659C">
        <w:tc>
          <w:tcPr>
            <w:tcW w:w="5324" w:type="dxa"/>
            <w:shd w:val="clear" w:color="auto" w:fill="auto"/>
          </w:tcPr>
          <w:p w14:paraId="2962AE22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927" w:type="dxa"/>
            <w:shd w:val="clear" w:color="auto" w:fill="auto"/>
          </w:tcPr>
          <w:p w14:paraId="49BF13F6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426D9464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0E299DF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1035B5D0" w14:textId="77777777" w:rsidR="003364AC" w:rsidRPr="000E593E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364AC" w:rsidRPr="000E593E" w14:paraId="0B0F444E" w14:textId="77777777" w:rsidTr="00B2659C">
        <w:tc>
          <w:tcPr>
            <w:tcW w:w="5324" w:type="dxa"/>
            <w:shd w:val="clear" w:color="auto" w:fill="auto"/>
          </w:tcPr>
          <w:p w14:paraId="6B4BA121" w14:textId="77777777" w:rsidR="003364AC" w:rsidRPr="000E593E" w:rsidRDefault="003364A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4F715783" w14:textId="77777777" w:rsidR="003364AC" w:rsidRPr="000E593E" w:rsidRDefault="003364A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4A37256A" w14:textId="5AC146F7" w:rsidR="003364AC" w:rsidRPr="000E593E" w:rsidRDefault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311,953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0A331C5" w14:textId="77777777" w:rsidR="003364AC" w:rsidRPr="000E593E" w:rsidRDefault="003364A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4FB9195F" w14:textId="5994237E" w:rsidR="003364AC" w:rsidRPr="000E593E" w:rsidRDefault="009C33E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27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593E">
              <w:rPr>
                <w:rFonts w:ascii="Angsana New" w:hAnsi="Angsana New" w:cs="Angsana New"/>
                <w:sz w:val="30"/>
                <w:szCs w:val="30"/>
                <w:lang w:val="en-US"/>
              </w:rPr>
              <w:t>423</w:t>
            </w:r>
            <w:r w:rsidR="003364AC" w:rsidRPr="000E593E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0E593E">
              <w:rPr>
                <w:rFonts w:ascii="Angsana New" w:hAnsi="Angsana New" w:cs="Angsana New"/>
                <w:sz w:val="30"/>
                <w:szCs w:val="30"/>
                <w:lang w:val="en-US"/>
              </w:rPr>
              <w:t>363</w:t>
            </w:r>
          </w:p>
        </w:tc>
      </w:tr>
      <w:tr w:rsidR="00B2659C" w:rsidRPr="000E593E" w14:paraId="21765B78" w14:textId="77777777" w:rsidTr="00B2659C">
        <w:tc>
          <w:tcPr>
            <w:tcW w:w="5324" w:type="dxa"/>
            <w:shd w:val="clear" w:color="auto" w:fill="auto"/>
          </w:tcPr>
          <w:p w14:paraId="4F6FB069" w14:textId="355344B9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27" w:type="dxa"/>
            <w:shd w:val="clear" w:color="auto" w:fill="auto"/>
          </w:tcPr>
          <w:p w14:paraId="0ACF9845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591146A9" w14:textId="77777777" w:rsidR="00B2659C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6D0B90F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10582B00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27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B2659C" w:rsidRPr="000E593E" w14:paraId="7F846D47" w14:textId="77777777" w:rsidTr="00B2659C">
        <w:tc>
          <w:tcPr>
            <w:tcW w:w="5324" w:type="dxa"/>
            <w:shd w:val="clear" w:color="auto" w:fill="auto"/>
          </w:tcPr>
          <w:p w14:paraId="4B82ED66" w14:textId="568048B2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0E593E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0E593E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27" w:type="dxa"/>
            <w:shd w:val="clear" w:color="auto" w:fill="auto"/>
          </w:tcPr>
          <w:p w14:paraId="78DA5059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6A494E8E" w14:textId="43EB691A" w:rsidR="00B2659C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2,347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95790E7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4F5EB64C" w14:textId="355F9E18" w:rsidR="00B2659C" w:rsidRPr="000E593E" w:rsidRDefault="00E80B67" w:rsidP="00E80B67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56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B2659C" w:rsidRPr="000E593E" w14:paraId="6B475777" w14:textId="77777777" w:rsidTr="00B2659C">
        <w:tc>
          <w:tcPr>
            <w:tcW w:w="5324" w:type="dxa"/>
            <w:shd w:val="clear" w:color="auto" w:fill="auto"/>
          </w:tcPr>
          <w:p w14:paraId="63BC224D" w14:textId="77777777" w:rsidR="00B2659C" w:rsidRPr="000E593E" w:rsidRDefault="00B2659C" w:rsidP="00B2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437CC621" w14:textId="239EDD4A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E593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9B7E2" w14:textId="629141F5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314,300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9A00F0C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E372C" w14:textId="07170BC5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59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423,363</w:t>
            </w:r>
          </w:p>
        </w:tc>
      </w:tr>
      <w:tr w:rsidR="00B2659C" w:rsidRPr="000E593E" w14:paraId="5C5E0433" w14:textId="77777777" w:rsidTr="00B2659C">
        <w:tc>
          <w:tcPr>
            <w:tcW w:w="5324" w:type="dxa"/>
            <w:shd w:val="clear" w:color="auto" w:fill="auto"/>
          </w:tcPr>
          <w:p w14:paraId="2AF3712F" w14:textId="77777777" w:rsidR="00B2659C" w:rsidRPr="000E593E" w:rsidRDefault="00B2659C" w:rsidP="00B2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5849E2C7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258DC9CE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B83B1B0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16447C37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B2659C" w:rsidRPr="000E593E" w14:paraId="3E046693" w14:textId="77777777" w:rsidTr="00B2659C">
        <w:tc>
          <w:tcPr>
            <w:tcW w:w="5324" w:type="dxa"/>
            <w:shd w:val="clear" w:color="auto" w:fill="auto"/>
          </w:tcPr>
          <w:p w14:paraId="1DD3F78A" w14:textId="77777777" w:rsidR="00B2659C" w:rsidRPr="000E593E" w:rsidRDefault="00B2659C" w:rsidP="00B2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บุคคลหรือกิจการที่ไม่เกี่ยวข้องกัน  </w:t>
            </w:r>
          </w:p>
        </w:tc>
        <w:tc>
          <w:tcPr>
            <w:tcW w:w="927" w:type="dxa"/>
            <w:shd w:val="clear" w:color="auto" w:fill="auto"/>
          </w:tcPr>
          <w:p w14:paraId="67CC28E5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1E49C923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FB6056E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54FB0BE6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2659C" w:rsidRPr="000E593E" w14:paraId="4C081FD4" w14:textId="77777777" w:rsidTr="00B2659C">
        <w:tc>
          <w:tcPr>
            <w:tcW w:w="5324" w:type="dxa"/>
            <w:shd w:val="clear" w:color="auto" w:fill="auto"/>
          </w:tcPr>
          <w:p w14:paraId="49DFDE15" w14:textId="77777777" w:rsidR="00B2659C" w:rsidRPr="000E593E" w:rsidRDefault="00B2659C" w:rsidP="00B2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27" w:type="dxa"/>
            <w:shd w:val="clear" w:color="auto" w:fill="auto"/>
          </w:tcPr>
          <w:p w14:paraId="2C57ACD0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3A8D7198" w14:textId="6C01E786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918,145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4B9960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7247EAD0" w14:textId="03112CA2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593E">
              <w:rPr>
                <w:rFonts w:ascii="Angsana New" w:hAnsi="Angsana New" w:cs="Angsana New"/>
                <w:sz w:val="30"/>
                <w:szCs w:val="30"/>
                <w:lang w:val="en-US"/>
              </w:rPr>
              <w:t>963,829</w:t>
            </w:r>
          </w:p>
        </w:tc>
      </w:tr>
      <w:tr w:rsidR="00B2659C" w:rsidRPr="000E593E" w14:paraId="7E3BD073" w14:textId="77777777" w:rsidTr="00B2659C">
        <w:tc>
          <w:tcPr>
            <w:tcW w:w="5324" w:type="dxa"/>
            <w:shd w:val="clear" w:color="auto" w:fill="auto"/>
          </w:tcPr>
          <w:p w14:paraId="6EB9E201" w14:textId="77777777" w:rsidR="00B2659C" w:rsidRPr="000E593E" w:rsidRDefault="00B2659C" w:rsidP="00B2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27" w:type="dxa"/>
            <w:shd w:val="clear" w:color="auto" w:fill="auto"/>
          </w:tcPr>
          <w:p w14:paraId="6C201FF8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shd w:val="clear" w:color="auto" w:fill="auto"/>
          </w:tcPr>
          <w:p w14:paraId="2777649B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A5B5D5C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14:paraId="0E195E1A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B2659C" w:rsidRPr="000E593E" w14:paraId="4C5EF14E" w14:textId="77777777" w:rsidTr="00B2659C">
        <w:tc>
          <w:tcPr>
            <w:tcW w:w="5324" w:type="dxa"/>
            <w:shd w:val="clear" w:color="auto" w:fill="auto"/>
          </w:tcPr>
          <w:p w14:paraId="57B8D725" w14:textId="5E8A86F7" w:rsidR="00B2659C" w:rsidRPr="000E593E" w:rsidRDefault="00B2659C" w:rsidP="00B2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0E5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0E593E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0E593E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27" w:type="dxa"/>
            <w:shd w:val="clear" w:color="auto" w:fill="auto"/>
          </w:tcPr>
          <w:p w14:paraId="69227A95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6AC5A5A8" w14:textId="3B2F52C2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0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6,594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70FDB7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14:paraId="78C22DAB" w14:textId="573D1733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593E">
              <w:rPr>
                <w:rFonts w:ascii="Angsana New" w:hAnsi="Angsana New" w:cs="Angsana New"/>
                <w:sz w:val="30"/>
                <w:szCs w:val="30"/>
                <w:lang w:val="en-US"/>
              </w:rPr>
              <w:t>2,222</w:t>
            </w:r>
          </w:p>
        </w:tc>
      </w:tr>
      <w:tr w:rsidR="00B2659C" w:rsidRPr="000E593E" w14:paraId="7AFE8B1E" w14:textId="77777777" w:rsidTr="00B2659C">
        <w:tc>
          <w:tcPr>
            <w:tcW w:w="5324" w:type="dxa"/>
            <w:shd w:val="clear" w:color="auto" w:fill="auto"/>
          </w:tcPr>
          <w:p w14:paraId="715C24A9" w14:textId="77777777" w:rsidR="00B2659C" w:rsidRPr="000E593E" w:rsidRDefault="00B2659C" w:rsidP="00B2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76F753BD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46CAE" w14:textId="1F9D6A3A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924,739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6D9FBCC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D7781" w14:textId="5E154252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59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966,051</w:t>
            </w:r>
          </w:p>
        </w:tc>
      </w:tr>
      <w:tr w:rsidR="00B2659C" w:rsidRPr="000E593E" w14:paraId="7C3F79FC" w14:textId="77777777" w:rsidTr="00B2659C">
        <w:tc>
          <w:tcPr>
            <w:tcW w:w="5324" w:type="dxa"/>
            <w:shd w:val="clear" w:color="auto" w:fill="auto"/>
          </w:tcPr>
          <w:p w14:paraId="122BF676" w14:textId="77777777" w:rsidR="00B2659C" w:rsidRPr="000E593E" w:rsidRDefault="00B2659C" w:rsidP="00B2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7" w:type="dxa"/>
            <w:shd w:val="clear" w:color="auto" w:fill="auto"/>
          </w:tcPr>
          <w:p w14:paraId="3B9ACA62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</w:tcPr>
          <w:p w14:paraId="3C52F050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4D9F751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</w:tcPr>
          <w:p w14:paraId="48F1B87D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138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B2659C" w:rsidRPr="000E593E" w14:paraId="54D04DC1" w14:textId="77777777" w:rsidTr="00B2659C">
        <w:tc>
          <w:tcPr>
            <w:tcW w:w="5324" w:type="dxa"/>
            <w:shd w:val="clear" w:color="auto" w:fill="auto"/>
          </w:tcPr>
          <w:p w14:paraId="2A37ABF0" w14:textId="77777777" w:rsidR="00B2659C" w:rsidRPr="000E593E" w:rsidRDefault="00B2659C" w:rsidP="00B26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5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7" w:type="dxa"/>
            <w:shd w:val="clear" w:color="auto" w:fill="auto"/>
          </w:tcPr>
          <w:p w14:paraId="34CBE58A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</w:tcPr>
          <w:p w14:paraId="0D31A053" w14:textId="03021ECD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1,239,039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3E044AD" w14:textId="77777777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</w:tcPr>
          <w:p w14:paraId="0DB7875A" w14:textId="7E114D94" w:rsidR="00B2659C" w:rsidRPr="000E593E" w:rsidRDefault="00B2659C" w:rsidP="00B2659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593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1,389,414</w:t>
            </w:r>
          </w:p>
        </w:tc>
      </w:tr>
    </w:tbl>
    <w:p w14:paraId="7F0D134D" w14:textId="7D6ECB34" w:rsidR="003364AC" w:rsidRDefault="003364A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593E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ณ </w:t>
      </w:r>
      <w:r w:rsidR="00F968E3" w:rsidRPr="000E593E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F968E3" w:rsidRPr="000E593E">
        <w:rPr>
          <w:rFonts w:asciiTheme="majorBidi" w:hAnsiTheme="majorBidi" w:cstheme="majorBidi"/>
          <w:sz w:val="30"/>
          <w:szCs w:val="30"/>
        </w:rPr>
        <w:t xml:space="preserve">30 </w:t>
      </w:r>
      <w:r w:rsidR="00C43E59" w:rsidRPr="000E593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968E3" w:rsidRPr="000E593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C33E0" w:rsidRPr="000E593E">
        <w:rPr>
          <w:rFonts w:asciiTheme="majorBidi" w:hAnsiTheme="majorBidi" w:cstheme="majorBidi"/>
          <w:sz w:val="30"/>
          <w:szCs w:val="30"/>
        </w:rPr>
        <w:t>2566</w:t>
      </w:r>
      <w:r w:rsidRPr="000E593E">
        <w:rPr>
          <w:rFonts w:asciiTheme="majorBidi" w:hAnsiTheme="majorBidi" w:cstheme="majorBidi"/>
          <w:sz w:val="30"/>
          <w:szCs w:val="30"/>
        </w:rPr>
        <w:t xml:space="preserve"> </w:t>
      </w:r>
      <w:r w:rsidRPr="000E593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9C33E0" w:rsidRPr="000E593E">
        <w:rPr>
          <w:rFonts w:asciiTheme="majorBidi" w:hAnsiTheme="majorBidi" w:cstheme="majorBidi"/>
          <w:sz w:val="30"/>
          <w:szCs w:val="30"/>
        </w:rPr>
        <w:t>31</w:t>
      </w:r>
      <w:r w:rsidRPr="000E593E">
        <w:rPr>
          <w:rFonts w:asciiTheme="majorBidi" w:hAnsiTheme="majorBidi" w:cstheme="majorBidi"/>
          <w:sz w:val="30"/>
          <w:szCs w:val="30"/>
        </w:rPr>
        <w:t xml:space="preserve"> </w:t>
      </w:r>
      <w:r w:rsidRPr="000E593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9C33E0" w:rsidRPr="000E593E">
        <w:rPr>
          <w:rFonts w:asciiTheme="majorBidi" w:hAnsiTheme="majorBidi" w:cstheme="majorBidi"/>
          <w:sz w:val="30"/>
          <w:szCs w:val="30"/>
        </w:rPr>
        <w:t>2565</w:t>
      </w:r>
      <w:r w:rsidRPr="000E593E">
        <w:rPr>
          <w:rFonts w:asciiTheme="majorBidi" w:hAnsiTheme="majorBidi" w:cstheme="majorBidi"/>
          <w:sz w:val="30"/>
          <w:szCs w:val="30"/>
        </w:rPr>
        <w:t xml:space="preserve"> </w:t>
      </w:r>
      <w:r w:rsidRPr="000E593E">
        <w:rPr>
          <w:rFonts w:asciiTheme="majorBidi" w:hAnsiTheme="majorBidi" w:cstheme="majorBidi" w:hint="cs"/>
          <w:sz w:val="30"/>
          <w:szCs w:val="30"/>
          <w:cs/>
        </w:rPr>
        <w:t>บริษัทไม่มีผลขาดทุนจากการด้อยค่าของลูกหนี้การค้า</w:t>
      </w:r>
    </w:p>
    <w:p w14:paraId="1E767BB6" w14:textId="77777777" w:rsidR="0052305F" w:rsidRPr="000E593E" w:rsidRDefault="0052305F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3F522" w14:textId="724FDCD5" w:rsidR="003364AC" w:rsidRPr="000E593E" w:rsidRDefault="003364A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สัญญาขายลดลูกหนี้</w:t>
      </w:r>
    </w:p>
    <w:p w14:paraId="548FDD89" w14:textId="77777777" w:rsidR="003364AC" w:rsidRPr="000E593E" w:rsidRDefault="003364A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7720F1" w14:textId="0F3A4809" w:rsidR="003364AC" w:rsidRPr="000E593E" w:rsidRDefault="003364AC" w:rsidP="00F968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593E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C43E59" w:rsidRPr="000E593E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0E593E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F968E3" w:rsidRPr="000E593E">
        <w:rPr>
          <w:rFonts w:asciiTheme="majorBidi" w:hAnsiTheme="majorBidi" w:cstheme="majorBidi"/>
          <w:sz w:val="30"/>
          <w:szCs w:val="30"/>
        </w:rPr>
        <w:t xml:space="preserve">30 </w:t>
      </w:r>
      <w:r w:rsidR="00C43E59" w:rsidRPr="000E593E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9C33E0" w:rsidRPr="000E593E">
        <w:rPr>
          <w:rFonts w:asciiTheme="majorBidi" w:hAnsiTheme="majorBidi" w:cstheme="majorBidi"/>
          <w:sz w:val="30"/>
          <w:szCs w:val="30"/>
        </w:rPr>
        <w:t>2566</w:t>
      </w:r>
      <w:r w:rsidRPr="000E593E">
        <w:rPr>
          <w:rFonts w:asciiTheme="majorBidi" w:hAnsiTheme="majorBidi" w:cstheme="majorBidi"/>
          <w:sz w:val="30"/>
          <w:szCs w:val="30"/>
        </w:rPr>
        <w:t xml:space="preserve"> </w:t>
      </w:r>
      <w:r w:rsidRPr="000E593E">
        <w:rPr>
          <w:rFonts w:asciiTheme="majorBidi" w:hAnsiTheme="majorBidi" w:cstheme="majorBidi" w:hint="cs"/>
          <w:sz w:val="30"/>
          <w:szCs w:val="30"/>
          <w:cs/>
        </w:rPr>
        <w:t>บริษัทได้โอนสิทธิเรียกร้องที่จะได้รับชำระหนี้จากลูกหนี้จำนวนเงิน</w:t>
      </w:r>
      <w:r w:rsidRPr="000E593E">
        <w:rPr>
          <w:rFonts w:asciiTheme="majorBidi" w:hAnsiTheme="majorBidi" w:cstheme="majorBidi"/>
          <w:sz w:val="30"/>
          <w:szCs w:val="30"/>
        </w:rPr>
        <w:t xml:space="preserve"> </w:t>
      </w:r>
      <w:r w:rsidR="00E80B67">
        <w:rPr>
          <w:rFonts w:asciiTheme="majorBidi" w:hAnsiTheme="majorBidi" w:cstheme="majorBidi"/>
          <w:sz w:val="30"/>
          <w:szCs w:val="30"/>
        </w:rPr>
        <w:t>906.1</w:t>
      </w:r>
      <w:r w:rsidRPr="000E593E">
        <w:rPr>
          <w:rFonts w:asciiTheme="majorBidi" w:hAnsiTheme="majorBidi" w:cstheme="majorBidi"/>
          <w:sz w:val="30"/>
          <w:szCs w:val="30"/>
        </w:rPr>
        <w:t xml:space="preserve">  </w:t>
      </w:r>
      <w:r w:rsidRPr="000E593E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9C33E0" w:rsidRPr="000E593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9C33E0" w:rsidRPr="000E593E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C33E0" w:rsidRPr="000E593E">
        <w:rPr>
          <w:rFonts w:ascii="Angsana New" w:hAnsi="Angsana New"/>
          <w:i/>
          <w:iCs/>
          <w:sz w:val="30"/>
          <w:szCs w:val="30"/>
        </w:rPr>
        <w:t>2</w:t>
      </w:r>
      <w:r w:rsidRPr="000E593E">
        <w:rPr>
          <w:rFonts w:ascii="Angsana New" w:hAnsi="Angsana New"/>
          <w:i/>
          <w:iCs/>
          <w:sz w:val="30"/>
          <w:szCs w:val="30"/>
        </w:rPr>
        <w:t>,</w:t>
      </w:r>
      <w:r w:rsidR="009C33E0" w:rsidRPr="000E593E">
        <w:rPr>
          <w:rFonts w:ascii="Angsana New" w:hAnsi="Angsana New"/>
          <w:i/>
          <w:iCs/>
          <w:sz w:val="30"/>
          <w:szCs w:val="30"/>
        </w:rPr>
        <w:t>078</w:t>
      </w:r>
      <w:r w:rsidRPr="000E593E">
        <w:rPr>
          <w:rFonts w:ascii="Angsana New" w:hAnsi="Angsana New"/>
          <w:i/>
          <w:iCs/>
          <w:sz w:val="30"/>
          <w:szCs w:val="30"/>
        </w:rPr>
        <w:t>.</w:t>
      </w:r>
      <w:r w:rsidR="009C33E0" w:rsidRPr="000E593E">
        <w:rPr>
          <w:rFonts w:ascii="Angsana New" w:hAnsi="Angsana New"/>
          <w:i/>
          <w:iCs/>
          <w:sz w:val="30"/>
          <w:szCs w:val="30"/>
        </w:rPr>
        <w:t>1</w:t>
      </w:r>
      <w:r w:rsidRPr="000E593E">
        <w:rPr>
          <w:rFonts w:ascii="Angsana New" w:hAnsi="Angsana New"/>
          <w:i/>
          <w:iCs/>
          <w:sz w:val="30"/>
          <w:szCs w:val="30"/>
        </w:rPr>
        <w:t xml:space="preserve"> </w:t>
      </w:r>
      <w:r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ล้านบาท) </w:t>
      </w:r>
      <w:r w:rsidRPr="000E593E">
        <w:rPr>
          <w:rFonts w:asciiTheme="majorBidi" w:hAnsiTheme="majorBidi" w:cstheme="majorBidi" w:hint="cs"/>
          <w:sz w:val="30"/>
          <w:szCs w:val="30"/>
          <w:cs/>
        </w:rPr>
        <w:t>ให้แก่สถาบันการเงินแห่งหนึ่งตามสัญญาขายลดลูกหนี้</w:t>
      </w:r>
      <w:r w:rsidRPr="000E593E">
        <w:rPr>
          <w:rFonts w:asciiTheme="majorBidi" w:hAnsiTheme="majorBidi" w:cstheme="majorBidi"/>
          <w:sz w:val="30"/>
          <w:szCs w:val="30"/>
        </w:rPr>
        <w:t xml:space="preserve"> </w:t>
      </w:r>
      <w:r w:rsidRPr="000E593E">
        <w:rPr>
          <w:rFonts w:asciiTheme="majorBidi" w:hAnsiTheme="majorBidi" w:cstheme="majorBidi" w:hint="cs"/>
          <w:sz w:val="30"/>
          <w:szCs w:val="30"/>
          <w:cs/>
        </w:rPr>
        <w:t xml:space="preserve">โดยบริษัทได้รับเงินจากสถาบันการเงิน </w:t>
      </w:r>
      <w:r w:rsidR="00E80B67">
        <w:rPr>
          <w:rFonts w:asciiTheme="majorBidi" w:hAnsiTheme="majorBidi" w:cstheme="majorBidi"/>
          <w:sz w:val="30"/>
          <w:szCs w:val="30"/>
        </w:rPr>
        <w:t>893.0</w:t>
      </w:r>
      <w:r w:rsidRPr="000E593E">
        <w:rPr>
          <w:rFonts w:asciiTheme="majorBidi" w:hAnsiTheme="majorBidi" w:cstheme="majorBidi"/>
          <w:sz w:val="30"/>
          <w:szCs w:val="30"/>
        </w:rPr>
        <w:t xml:space="preserve"> </w:t>
      </w:r>
      <w:r w:rsidRPr="000E593E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9C33E0" w:rsidRPr="000E593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9C33E0" w:rsidRPr="000E593E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0E593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C33E0" w:rsidRPr="000E593E">
        <w:rPr>
          <w:rFonts w:ascii="Angsana New" w:hAnsi="Angsana New"/>
          <w:i/>
          <w:iCs/>
          <w:sz w:val="30"/>
          <w:szCs w:val="30"/>
        </w:rPr>
        <w:t>2</w:t>
      </w:r>
      <w:r w:rsidRPr="000E593E">
        <w:rPr>
          <w:rFonts w:ascii="Angsana New" w:hAnsi="Angsana New"/>
          <w:i/>
          <w:iCs/>
          <w:sz w:val="30"/>
          <w:szCs w:val="30"/>
        </w:rPr>
        <w:t>,</w:t>
      </w:r>
      <w:r w:rsidR="009C33E0" w:rsidRPr="000E593E">
        <w:rPr>
          <w:rFonts w:ascii="Angsana New" w:hAnsi="Angsana New"/>
          <w:i/>
          <w:iCs/>
          <w:sz w:val="30"/>
          <w:szCs w:val="30"/>
        </w:rPr>
        <w:t>063</w:t>
      </w:r>
      <w:r w:rsidRPr="000E593E">
        <w:rPr>
          <w:rFonts w:ascii="Angsana New" w:hAnsi="Angsana New"/>
          <w:i/>
          <w:iCs/>
          <w:sz w:val="30"/>
          <w:szCs w:val="30"/>
        </w:rPr>
        <w:t>.</w:t>
      </w:r>
      <w:r w:rsidR="009C33E0" w:rsidRPr="000E593E">
        <w:rPr>
          <w:rFonts w:ascii="Angsana New" w:hAnsi="Angsana New"/>
          <w:i/>
          <w:iCs/>
          <w:sz w:val="30"/>
          <w:szCs w:val="30"/>
        </w:rPr>
        <w:t>1</w:t>
      </w:r>
      <w:r w:rsidRPr="000E593E">
        <w:rPr>
          <w:rFonts w:ascii="Angsana New" w:hAnsi="Angsana New"/>
          <w:sz w:val="30"/>
          <w:szCs w:val="30"/>
        </w:rPr>
        <w:t xml:space="preserve"> </w:t>
      </w:r>
      <w:r w:rsidRPr="000E593E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Pr="000E593E">
        <w:rPr>
          <w:rFonts w:asciiTheme="majorBidi" w:hAnsiTheme="majorBidi" w:cstheme="majorBidi" w:hint="cs"/>
          <w:sz w:val="30"/>
          <w:szCs w:val="30"/>
          <w:cs/>
        </w:rPr>
        <w:t xml:space="preserve"> ทั้งนี้ การโอนสิทธิดังกล่าวหากสถาบันการเงินซึ่งเป็นผู้รับโอนไม่สามารถเรียกเก็บหนี้จากลูกหนี้ที่บริษัทโอนสิทธิได้สถาบันการเงินดังกล่าวก็ไม่สามารถเรียกเก็บหนี้จากบริษัทได้อีกในภายหลัง</w:t>
      </w:r>
    </w:p>
    <w:p w14:paraId="47E43A61" w14:textId="77777777" w:rsidR="00E85BB8" w:rsidRPr="000E593E" w:rsidRDefault="00E85BB8" w:rsidP="00F968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737B8F4" w14:textId="77777777" w:rsidR="003364AC" w:rsidRPr="000E593E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593E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2FBF6F10" w14:textId="77777777" w:rsidR="003364AC" w:rsidRPr="000E593E" w:rsidRDefault="003364AC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01" w:type="dxa"/>
        <w:tblInd w:w="450" w:type="dxa"/>
        <w:tblLook w:val="0000" w:firstRow="0" w:lastRow="0" w:firstColumn="0" w:lastColumn="0" w:noHBand="0" w:noVBand="0"/>
      </w:tblPr>
      <w:tblGrid>
        <w:gridCol w:w="6300"/>
        <w:gridCol w:w="1347"/>
        <w:gridCol w:w="270"/>
        <w:gridCol w:w="1284"/>
      </w:tblGrid>
      <w:tr w:rsidR="003364AC" w:rsidRPr="00422193" w14:paraId="43C804F2" w14:textId="77777777" w:rsidTr="001C187C">
        <w:tc>
          <w:tcPr>
            <w:tcW w:w="6300" w:type="dxa"/>
          </w:tcPr>
          <w:p w14:paraId="5E148D8E" w14:textId="77777777" w:rsidR="003364AC" w:rsidRPr="00DE07C8" w:rsidRDefault="003364AC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7" w:type="dxa"/>
          </w:tcPr>
          <w:p w14:paraId="55876B22" w14:textId="6B53F4ED" w:rsidR="003364AC" w:rsidRPr="00FF5AEA" w:rsidRDefault="00C43E59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725DC6E" w14:textId="77777777" w:rsidR="003364AC" w:rsidRPr="00FF5AEA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12864314" w14:textId="417721BF" w:rsidR="003364AC" w:rsidRPr="00FF5AEA" w:rsidRDefault="009C33E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 w:rsidRPr="00FF5A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64AC" w:rsidRPr="00422193" w14:paraId="368E31C8" w14:textId="77777777" w:rsidTr="001C187C">
        <w:tc>
          <w:tcPr>
            <w:tcW w:w="6300" w:type="dxa"/>
          </w:tcPr>
          <w:p w14:paraId="6B7297F8" w14:textId="77777777" w:rsidR="003364AC" w:rsidRDefault="003364AC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</w:tcPr>
          <w:p w14:paraId="263D000E" w14:textId="7FB9F60B" w:rsidR="003364AC" w:rsidRPr="00FF5AEA" w:rsidRDefault="009C33E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D37CF6A" w14:textId="77777777" w:rsidR="003364AC" w:rsidRPr="00FF5AEA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311CBD12" w14:textId="39ED0760" w:rsidR="003364AC" w:rsidRPr="00FF5AEA" w:rsidRDefault="009C33E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364AC" w:rsidRPr="00F17C44" w14:paraId="6D4C04C2" w14:textId="77777777" w:rsidTr="001C187C">
        <w:tc>
          <w:tcPr>
            <w:tcW w:w="6300" w:type="dxa"/>
          </w:tcPr>
          <w:p w14:paraId="0818A21F" w14:textId="77777777" w:rsidR="003364AC" w:rsidRPr="00A345D5" w:rsidRDefault="003364AC" w:rsidP="009F4393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1" w:type="dxa"/>
            <w:gridSpan w:val="3"/>
          </w:tcPr>
          <w:p w14:paraId="34103849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7C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4AC" w:rsidRPr="00F17C44" w14:paraId="7A1E6868" w14:textId="77777777" w:rsidTr="001C187C">
        <w:tc>
          <w:tcPr>
            <w:tcW w:w="6300" w:type="dxa"/>
          </w:tcPr>
          <w:p w14:paraId="185F882E" w14:textId="77777777" w:rsidR="003364AC" w:rsidRPr="008B589C" w:rsidRDefault="003364AC" w:rsidP="0082287F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58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47" w:type="dxa"/>
          </w:tcPr>
          <w:p w14:paraId="23F81060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8E72C" w14:textId="77777777" w:rsidR="003364AC" w:rsidRPr="00F17C44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4AE97AF2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4AC" w:rsidRPr="00F17C44" w14:paraId="72E9F3BD" w14:textId="77777777" w:rsidTr="001C187C">
        <w:tc>
          <w:tcPr>
            <w:tcW w:w="6300" w:type="dxa"/>
          </w:tcPr>
          <w:p w14:paraId="7B985D75" w14:textId="77777777" w:rsidR="003364AC" w:rsidRPr="008B589C" w:rsidRDefault="003364AC" w:rsidP="009F4393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58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47" w:type="dxa"/>
          </w:tcPr>
          <w:p w14:paraId="1F463F20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F07E92" w14:textId="77777777" w:rsidR="003364AC" w:rsidRPr="00F17C44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79349FF8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4AC" w:rsidRPr="00F17C44" w14:paraId="7C2015E3" w14:textId="77777777" w:rsidTr="001C187C">
        <w:trPr>
          <w:cantSplit/>
        </w:trPr>
        <w:tc>
          <w:tcPr>
            <w:tcW w:w="6300" w:type="dxa"/>
          </w:tcPr>
          <w:p w14:paraId="1438833D" w14:textId="77777777" w:rsidR="003364AC" w:rsidRPr="00096CAA" w:rsidRDefault="003364AC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6CA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570F6C16" w14:textId="13078881" w:rsidR="003364AC" w:rsidRPr="002B1215" w:rsidRDefault="00E80B67" w:rsidP="009F439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885,000</w:t>
            </w:r>
          </w:p>
        </w:tc>
        <w:tc>
          <w:tcPr>
            <w:tcW w:w="270" w:type="dxa"/>
          </w:tcPr>
          <w:p w14:paraId="05B2794A" w14:textId="77777777" w:rsidR="003364AC" w:rsidRPr="00656B08" w:rsidRDefault="003364AC" w:rsidP="009F4393">
            <w:pPr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2AE3B193" w14:textId="308B310B" w:rsidR="003364AC" w:rsidRPr="00656B08" w:rsidRDefault="009C33E0" w:rsidP="009F439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615</w:t>
            </w:r>
            <w:r w:rsidR="003364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C33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5F49C39" w14:textId="77777777" w:rsidR="003364AC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1A332A" w14:textId="77777777" w:rsidR="003364AC" w:rsidRPr="006F159D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15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3C29A0DC" w14:textId="77777777" w:rsidR="003364AC" w:rsidRPr="006F159D" w:rsidRDefault="003364AC" w:rsidP="00F17C44">
      <w:pPr>
        <w:pStyle w:val="FSBlank"/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40CE028" w14:textId="7C0573FB" w:rsidR="003364AC" w:rsidRPr="006F159D" w:rsidRDefault="003364AC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F968E3" w:rsidRPr="006F159D">
        <w:rPr>
          <w:rFonts w:ascii="Angsana New" w:hAnsi="Angsana New"/>
          <w:spacing w:val="-2"/>
          <w:sz w:val="30"/>
          <w:szCs w:val="30"/>
        </w:rPr>
        <w:t>3</w:t>
      </w:r>
      <w:r w:rsidR="00F968E3">
        <w:rPr>
          <w:rFonts w:ascii="Angsana New" w:hAnsi="Angsana New"/>
          <w:spacing w:val="-2"/>
          <w:sz w:val="30"/>
          <w:szCs w:val="30"/>
        </w:rPr>
        <w:t xml:space="preserve">0 </w:t>
      </w:r>
      <w:r w:rsidR="00C43E59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="009C33E0" w:rsidRPr="009C33E0">
        <w:rPr>
          <w:rFonts w:ascii="Angsana New" w:hAnsi="Angsana New"/>
          <w:spacing w:val="-2"/>
          <w:sz w:val="30"/>
          <w:szCs w:val="30"/>
        </w:rPr>
        <w:t>2566</w:t>
      </w:r>
      <w:r w:rsidRPr="006F159D">
        <w:rPr>
          <w:rFonts w:ascii="Angsana New" w:hAnsi="Angsana New"/>
          <w:spacing w:val="-2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เงินกู้ยืมระยะสั้นจากสถาบันการเงินจำนวน</w:t>
      </w:r>
      <w:r w:rsidRPr="006F159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80B67">
        <w:rPr>
          <w:rFonts w:asciiTheme="majorBidi" w:hAnsiTheme="majorBidi" w:cstheme="majorBidi"/>
          <w:spacing w:val="-2"/>
          <w:sz w:val="30"/>
          <w:szCs w:val="30"/>
        </w:rPr>
        <w:t>885</w:t>
      </w:r>
      <w:r w:rsidR="00217BC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>ล้านบาทมีกำหนดชำระคืน</w:t>
      </w:r>
      <w:r w:rsidRPr="006F159D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เมื่อทวงถาม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F159D">
        <w:rPr>
          <w:rFonts w:asciiTheme="majorBidi" w:hAnsiTheme="majorBidi" w:cstheme="majorBidi"/>
          <w:spacing w:val="-2"/>
          <w:sz w:val="30"/>
          <w:szCs w:val="30"/>
        </w:rPr>
        <w:br/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>ซึ่งเงินกู้ยืมดังกล่าวมีดอกเบี้ยในอัตราร้อยล</w:t>
      </w:r>
      <w:r w:rsidRPr="006F159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ะ </w:t>
      </w:r>
      <w:r w:rsidR="00F26721">
        <w:rPr>
          <w:rFonts w:asciiTheme="majorBidi" w:hAnsiTheme="majorBidi" w:cstheme="majorBidi"/>
          <w:spacing w:val="-2"/>
          <w:sz w:val="30"/>
          <w:szCs w:val="30"/>
        </w:rPr>
        <w:t>2.58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80B67">
        <w:rPr>
          <w:rFonts w:asciiTheme="majorBidi" w:hAnsiTheme="majorBidi" w:cstheme="majorBidi"/>
          <w:spacing w:val="-2"/>
          <w:sz w:val="30"/>
          <w:szCs w:val="30"/>
        </w:rPr>
        <w:t>–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80B67">
        <w:rPr>
          <w:rFonts w:asciiTheme="majorBidi" w:hAnsiTheme="majorBidi" w:cstheme="majorBidi"/>
          <w:spacing w:val="-2"/>
          <w:sz w:val="30"/>
          <w:szCs w:val="30"/>
        </w:rPr>
        <w:t xml:space="preserve">3.08 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ต่อปี </w:t>
      </w:r>
      <w:r w:rsidRPr="00274BD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9C33E0" w:rsidRPr="009C33E0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274BD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74BD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9C33E0" w:rsidRPr="009C33E0">
        <w:rPr>
          <w:rFonts w:asciiTheme="majorBidi" w:hAnsiTheme="majorBidi" w:cstheme="majorBidi"/>
          <w:i/>
          <w:iCs/>
          <w:spacing w:val="-2"/>
          <w:sz w:val="30"/>
          <w:szCs w:val="30"/>
        </w:rPr>
        <w:t>2565</w:t>
      </w:r>
      <w:r w:rsidRPr="00274BD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Pr="00274BDB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อัตราร้อยละ</w:t>
      </w:r>
      <w:r w:rsidRPr="00274BD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9C33E0" w:rsidRPr="009C33E0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Pr="00274BDB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9C33E0" w:rsidRPr="009C33E0">
        <w:rPr>
          <w:rFonts w:ascii="Angsana New" w:hAnsi="Angsana New"/>
          <w:i/>
          <w:iCs/>
          <w:spacing w:val="-2"/>
          <w:sz w:val="30"/>
          <w:szCs w:val="30"/>
        </w:rPr>
        <w:t>08</w:t>
      </w:r>
      <w:r w:rsidRPr="00274BDB">
        <w:rPr>
          <w:rFonts w:ascii="Angsana New" w:hAnsi="Angsana New"/>
          <w:i/>
          <w:iCs/>
          <w:spacing w:val="-2"/>
          <w:sz w:val="30"/>
          <w:szCs w:val="30"/>
        </w:rPr>
        <w:t xml:space="preserve"> - </w:t>
      </w:r>
      <w:r w:rsidR="009C33E0" w:rsidRPr="009C33E0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Pr="00274BDB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9C33E0" w:rsidRPr="009C33E0">
        <w:rPr>
          <w:rFonts w:ascii="Angsana New" w:hAnsi="Angsana New"/>
          <w:i/>
          <w:iCs/>
          <w:spacing w:val="-2"/>
          <w:sz w:val="30"/>
          <w:szCs w:val="30"/>
        </w:rPr>
        <w:t>05</w:t>
      </w:r>
      <w:r w:rsidRPr="00274BD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274BDB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ต่อปี</w:t>
      </w:r>
      <w:r w:rsidRPr="00274BD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1D0015E8" w14:textId="77777777" w:rsidR="003364AC" w:rsidRPr="006F159D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5521AD" w14:textId="77777777" w:rsidR="003364AC" w:rsidRPr="006F159D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15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6FD5A38B" w14:textId="77777777" w:rsidR="000E593E" w:rsidRDefault="000E593E" w:rsidP="0078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0ED3CABA" w14:textId="5F882118" w:rsidR="000E593E" w:rsidRDefault="003364AC" w:rsidP="0078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F159D">
        <w:rPr>
          <w:rFonts w:asciiTheme="majorBidi" w:hAnsiTheme="majorBidi" w:cstheme="majorBidi"/>
          <w:spacing w:val="6"/>
          <w:sz w:val="30"/>
          <w:szCs w:val="30"/>
          <w:cs/>
        </w:rPr>
        <w:t xml:space="preserve">ณ วันที่ </w:t>
      </w:r>
      <w:r w:rsidR="008C0645" w:rsidRPr="006F159D">
        <w:rPr>
          <w:rFonts w:ascii="Angsana New" w:hAnsi="Angsana New"/>
          <w:spacing w:val="-2"/>
          <w:sz w:val="30"/>
          <w:szCs w:val="30"/>
        </w:rPr>
        <w:t>3</w:t>
      </w:r>
      <w:r w:rsidR="008C0645">
        <w:rPr>
          <w:rFonts w:ascii="Angsana New" w:hAnsi="Angsana New"/>
          <w:spacing w:val="-2"/>
          <w:sz w:val="30"/>
          <w:szCs w:val="30"/>
        </w:rPr>
        <w:t xml:space="preserve">0 </w:t>
      </w:r>
      <w:r w:rsidR="005F5D82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="009C33E0" w:rsidRPr="009C33E0">
        <w:rPr>
          <w:rFonts w:ascii="Angsana New" w:hAnsi="Angsana New"/>
          <w:spacing w:val="-2"/>
          <w:sz w:val="30"/>
          <w:szCs w:val="30"/>
        </w:rPr>
        <w:t>2566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6"/>
          <w:sz w:val="30"/>
          <w:szCs w:val="30"/>
          <w:cs/>
        </w:rPr>
        <w:t>บริษัทมีวงเงินสินเชื่อที่ยังไม่ได้เบิกใช้จำนวนเงิน</w:t>
      </w:r>
      <w:r w:rsidRPr="006F159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E80B67">
        <w:rPr>
          <w:rFonts w:asciiTheme="majorBidi" w:hAnsiTheme="majorBidi" w:cstheme="majorBidi"/>
          <w:spacing w:val="6"/>
          <w:sz w:val="30"/>
          <w:szCs w:val="30"/>
        </w:rPr>
        <w:t>6</w:t>
      </w:r>
      <w:r w:rsidRPr="006F159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6"/>
          <w:sz w:val="30"/>
          <w:szCs w:val="30"/>
          <w:cs/>
        </w:rPr>
        <w:t>ล้านเหรียญสหรัฐอเมริกา และ</w:t>
      </w:r>
      <w:r w:rsidRPr="006F159D">
        <w:rPr>
          <w:rFonts w:asciiTheme="majorBidi" w:hAnsiTheme="majorBidi" w:cstheme="majorBidi"/>
          <w:sz w:val="30"/>
          <w:szCs w:val="30"/>
        </w:rPr>
        <w:t xml:space="preserve"> </w:t>
      </w:r>
      <w:r w:rsidR="00E80B67">
        <w:rPr>
          <w:rFonts w:asciiTheme="majorBidi" w:hAnsiTheme="majorBidi" w:cstheme="majorBidi"/>
          <w:sz w:val="30"/>
          <w:szCs w:val="30"/>
        </w:rPr>
        <w:t>1,477</w:t>
      </w:r>
      <w:r w:rsidRPr="006F159D">
        <w:rPr>
          <w:rFonts w:asciiTheme="majorBidi" w:hAnsiTheme="majorBidi" w:cstheme="majorBidi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74BD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C33E0" w:rsidRPr="009C33E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74BD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4BD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9C33E0" w:rsidRPr="009C33E0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274BD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C33E0" w:rsidRPr="009C33E0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274BD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4BDB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 แล</w:t>
      </w:r>
      <w:r w:rsidRPr="00274BD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ะ </w:t>
      </w:r>
      <w:r w:rsidR="009C33E0" w:rsidRPr="009C33E0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274BDB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9C33E0" w:rsidRPr="009C33E0">
        <w:rPr>
          <w:rFonts w:asciiTheme="majorBidi" w:hAnsiTheme="majorBidi" w:cstheme="majorBidi"/>
          <w:i/>
          <w:iCs/>
          <w:sz w:val="30"/>
          <w:szCs w:val="30"/>
        </w:rPr>
        <w:t>747</w:t>
      </w:r>
      <w:r w:rsidRPr="00274BD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4BDB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35687AC4" w14:textId="77777777" w:rsidR="000E593E" w:rsidRDefault="000E593E" w:rsidP="0078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E8D8F85" w14:textId="6E14F784" w:rsidR="003364AC" w:rsidRPr="00785B2C" w:rsidRDefault="003364AC" w:rsidP="0078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159D">
        <w:rPr>
          <w:rFonts w:asciiTheme="majorBidi" w:hAnsiTheme="majorBidi" w:cstheme="majorBidi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3BE44AA" w14:textId="368AB2EF" w:rsidR="008C0645" w:rsidRDefault="003364AC" w:rsidP="008C064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5036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01FF4EBF" w14:textId="3A7CB9A6" w:rsidR="005F5D82" w:rsidRDefault="005F5D82" w:rsidP="005F5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0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0"/>
        <w:gridCol w:w="1106"/>
        <w:gridCol w:w="269"/>
        <w:gridCol w:w="1097"/>
        <w:gridCol w:w="269"/>
        <w:gridCol w:w="1106"/>
        <w:gridCol w:w="254"/>
        <w:gridCol w:w="1101"/>
      </w:tblGrid>
      <w:tr w:rsidR="005F5D82" w:rsidRPr="00B57B3A" w14:paraId="47EBF18B" w14:textId="77777777" w:rsidTr="000E593E">
        <w:tc>
          <w:tcPr>
            <w:tcW w:w="2136" w:type="pct"/>
          </w:tcPr>
          <w:p w14:paraId="55588536" w14:textId="77777777" w:rsidR="005F5D82" w:rsidRPr="00860C33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1" w:type="pct"/>
            <w:gridSpan w:val="3"/>
            <w:hideMark/>
          </w:tcPr>
          <w:p w14:paraId="3FFB4EE5" w14:textId="77777777" w:rsidR="005F5D82" w:rsidRPr="00860C33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48" w:type="pct"/>
          </w:tcPr>
          <w:p w14:paraId="270E7EB6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5" w:type="pct"/>
            <w:gridSpan w:val="3"/>
            <w:hideMark/>
          </w:tcPr>
          <w:p w14:paraId="721FC596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เก้า</w:t>
            </w: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เดือนสิ้นสุด</w:t>
            </w:r>
          </w:p>
        </w:tc>
      </w:tr>
      <w:tr w:rsidR="005F5D82" w:rsidRPr="00B57B3A" w14:paraId="4A50D90E" w14:textId="77777777" w:rsidTr="000E593E">
        <w:tc>
          <w:tcPr>
            <w:tcW w:w="2136" w:type="pct"/>
          </w:tcPr>
          <w:p w14:paraId="419E4A9F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pct"/>
            <w:gridSpan w:val="3"/>
            <w:hideMark/>
          </w:tcPr>
          <w:p w14:paraId="70A18987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00260319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55" w:type="pct"/>
            <w:gridSpan w:val="3"/>
            <w:hideMark/>
          </w:tcPr>
          <w:p w14:paraId="4D517DB8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0E593E" w:rsidRPr="00B57B3A" w14:paraId="75D744E8" w14:textId="77777777" w:rsidTr="000E593E">
        <w:tc>
          <w:tcPr>
            <w:tcW w:w="2136" w:type="pct"/>
          </w:tcPr>
          <w:p w14:paraId="1AA3D4D1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hideMark/>
          </w:tcPr>
          <w:p w14:paraId="1A280A87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0D28A427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hideMark/>
          </w:tcPr>
          <w:p w14:paraId="6B2E2E1A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65AB95A7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hideMark/>
          </w:tcPr>
          <w:p w14:paraId="02990B67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40" w:type="pct"/>
          </w:tcPr>
          <w:p w14:paraId="445718D4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hideMark/>
          </w:tcPr>
          <w:p w14:paraId="5C604F83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565</w:t>
            </w:r>
          </w:p>
        </w:tc>
      </w:tr>
      <w:tr w:rsidR="005F5D82" w:rsidRPr="00B57B3A" w14:paraId="09C4D053" w14:textId="77777777" w:rsidTr="000E593E">
        <w:tc>
          <w:tcPr>
            <w:tcW w:w="2136" w:type="pct"/>
          </w:tcPr>
          <w:p w14:paraId="5E7B5CD5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64" w:type="pct"/>
            <w:gridSpan w:val="7"/>
            <w:hideMark/>
          </w:tcPr>
          <w:p w14:paraId="3DA54E97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eastAsia="MS Mincho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57B3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E593E" w:rsidRPr="00B57B3A" w14:paraId="3AFCED37" w14:textId="77777777" w:rsidTr="000E593E">
        <w:trPr>
          <w:trHeight w:val="74"/>
        </w:trPr>
        <w:tc>
          <w:tcPr>
            <w:tcW w:w="2136" w:type="pct"/>
          </w:tcPr>
          <w:p w14:paraId="5E78AEFB" w14:textId="77777777" w:rsidR="005F5D82" w:rsidRPr="0037579F" w:rsidRDefault="005F5D82" w:rsidP="000E59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B08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09" w:type="pct"/>
            <w:vAlign w:val="bottom"/>
          </w:tcPr>
          <w:p w14:paraId="56DDC12D" w14:textId="77777777" w:rsidR="005F5D82" w:rsidRPr="00B57B3A" w:rsidRDefault="005F5D82" w:rsidP="000E593E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1448CE11" w14:textId="77777777" w:rsidR="005F5D82" w:rsidRPr="00B57B3A" w:rsidRDefault="005F5D82" w:rsidP="000E593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  <w:vAlign w:val="bottom"/>
          </w:tcPr>
          <w:p w14:paraId="4816192C" w14:textId="77777777" w:rsidR="005F5D82" w:rsidRPr="00B57B3A" w:rsidRDefault="005F5D82" w:rsidP="000E593E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12D09344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vAlign w:val="bottom"/>
          </w:tcPr>
          <w:p w14:paraId="66AE48DB" w14:textId="77777777" w:rsidR="005F5D82" w:rsidRPr="00B57B3A" w:rsidRDefault="005F5D82" w:rsidP="000E593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472DD964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vAlign w:val="bottom"/>
          </w:tcPr>
          <w:p w14:paraId="44F9B761" w14:textId="77777777" w:rsidR="005F5D82" w:rsidRPr="00B57B3A" w:rsidRDefault="005F5D82" w:rsidP="000E593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593E" w:rsidRPr="00B57B3A" w14:paraId="102322B2" w14:textId="77777777" w:rsidTr="000E593E">
        <w:trPr>
          <w:trHeight w:val="74"/>
        </w:trPr>
        <w:tc>
          <w:tcPr>
            <w:tcW w:w="2136" w:type="pct"/>
          </w:tcPr>
          <w:p w14:paraId="14251CD1" w14:textId="77777777" w:rsidR="005F5D82" w:rsidRPr="0037579F" w:rsidRDefault="005F5D82" w:rsidP="000E593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609" w:type="pct"/>
            <w:vAlign w:val="bottom"/>
          </w:tcPr>
          <w:p w14:paraId="6ECF3C7D" w14:textId="77777777" w:rsidR="005F5D82" w:rsidRPr="00B57B3A" w:rsidRDefault="005F5D82" w:rsidP="000E593E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1F507AF4" w14:textId="77777777" w:rsidR="005F5D82" w:rsidRPr="00B57B3A" w:rsidRDefault="005F5D82" w:rsidP="000E593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  <w:vAlign w:val="bottom"/>
          </w:tcPr>
          <w:p w14:paraId="6D8999B6" w14:textId="77777777" w:rsidR="005F5D82" w:rsidRPr="00B57B3A" w:rsidRDefault="005F5D82" w:rsidP="000E593E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8" w:type="pct"/>
            <w:vAlign w:val="bottom"/>
          </w:tcPr>
          <w:p w14:paraId="52DAC85D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vAlign w:val="bottom"/>
          </w:tcPr>
          <w:p w14:paraId="2E456B55" w14:textId="77777777" w:rsidR="005F5D82" w:rsidRPr="00B57B3A" w:rsidRDefault="005F5D82" w:rsidP="000E593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383363A9" w14:textId="77777777" w:rsidR="005F5D82" w:rsidRPr="00B57B3A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vAlign w:val="bottom"/>
          </w:tcPr>
          <w:p w14:paraId="268324AF" w14:textId="77777777" w:rsidR="005F5D82" w:rsidRPr="00B57B3A" w:rsidRDefault="005F5D82" w:rsidP="000E593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593E" w:rsidRPr="005163C4" w14:paraId="7A18A9C7" w14:textId="77777777" w:rsidTr="000E593E">
        <w:trPr>
          <w:trHeight w:val="74"/>
        </w:trPr>
        <w:tc>
          <w:tcPr>
            <w:tcW w:w="2136" w:type="pct"/>
            <w:vAlign w:val="bottom"/>
            <w:hideMark/>
          </w:tcPr>
          <w:p w14:paraId="2EF6C754" w14:textId="77777777" w:rsidR="005F5D82" w:rsidRPr="00B57B3A" w:rsidRDefault="005F5D82" w:rsidP="000E593E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9" w:type="pct"/>
            <w:vAlign w:val="bottom"/>
          </w:tcPr>
          <w:p w14:paraId="4C49B1FD" w14:textId="2C57EC6D" w:rsidR="005F5D82" w:rsidRPr="005163C4" w:rsidRDefault="00E80B67" w:rsidP="000E593E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788,476</w:t>
            </w:r>
          </w:p>
        </w:tc>
        <w:tc>
          <w:tcPr>
            <w:tcW w:w="148" w:type="pct"/>
            <w:vAlign w:val="bottom"/>
          </w:tcPr>
          <w:p w14:paraId="423E13E5" w14:textId="77777777" w:rsidR="005F5D82" w:rsidRPr="005163C4" w:rsidRDefault="005F5D82" w:rsidP="000E593E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  <w:vAlign w:val="bottom"/>
            <w:hideMark/>
          </w:tcPr>
          <w:p w14:paraId="628E21FD" w14:textId="77777777" w:rsidR="005F5D82" w:rsidRPr="005163C4" w:rsidRDefault="005F5D82" w:rsidP="000E593E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63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1,038,468</w:t>
            </w:r>
          </w:p>
        </w:tc>
        <w:tc>
          <w:tcPr>
            <w:tcW w:w="148" w:type="pct"/>
            <w:vAlign w:val="bottom"/>
          </w:tcPr>
          <w:p w14:paraId="01BAD309" w14:textId="77777777" w:rsidR="005F5D82" w:rsidRPr="005163C4" w:rsidRDefault="005F5D82" w:rsidP="000E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vAlign w:val="bottom"/>
          </w:tcPr>
          <w:p w14:paraId="773EB7DD" w14:textId="63FB3E9A" w:rsidR="005F5D82" w:rsidRPr="005163C4" w:rsidRDefault="00E80B67" w:rsidP="000E593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3,338,456</w:t>
            </w:r>
          </w:p>
        </w:tc>
        <w:tc>
          <w:tcPr>
            <w:tcW w:w="140" w:type="pct"/>
            <w:vAlign w:val="bottom"/>
          </w:tcPr>
          <w:p w14:paraId="3C2090F3" w14:textId="77777777" w:rsidR="005F5D82" w:rsidRPr="005163C4" w:rsidRDefault="005F5D82" w:rsidP="000E59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vAlign w:val="bottom"/>
            <w:hideMark/>
          </w:tcPr>
          <w:p w14:paraId="486587D4" w14:textId="77777777" w:rsidR="005F5D82" w:rsidRPr="005163C4" w:rsidRDefault="005F5D82" w:rsidP="000E593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63C4">
              <w:rPr>
                <w:rFonts w:asciiTheme="majorBidi" w:hAnsiTheme="majorBidi" w:cstheme="majorBidi"/>
                <w:sz w:val="30"/>
                <w:szCs w:val="30"/>
              </w:rPr>
              <w:t>3,399,562</w:t>
            </w:r>
          </w:p>
        </w:tc>
      </w:tr>
      <w:tr w:rsidR="00C21E3C" w:rsidRPr="005163C4" w14:paraId="4E6E499E" w14:textId="77777777" w:rsidTr="008D5EF6">
        <w:tc>
          <w:tcPr>
            <w:tcW w:w="2136" w:type="pct"/>
            <w:vAlign w:val="bottom"/>
            <w:hideMark/>
          </w:tcPr>
          <w:p w14:paraId="68AF4810" w14:textId="77777777" w:rsidR="00C21E3C" w:rsidRPr="00B57B3A" w:rsidRDefault="00C21E3C" w:rsidP="008D5EF6">
            <w:pPr>
              <w:ind w:left="163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609" w:type="pct"/>
            <w:vAlign w:val="bottom"/>
          </w:tcPr>
          <w:p w14:paraId="276C7896" w14:textId="77777777" w:rsidR="00C21E3C" w:rsidRPr="005163C4" w:rsidRDefault="00C21E3C" w:rsidP="008D5EF6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128,206</w:t>
            </w:r>
          </w:p>
        </w:tc>
        <w:tc>
          <w:tcPr>
            <w:tcW w:w="148" w:type="pct"/>
            <w:vAlign w:val="bottom"/>
          </w:tcPr>
          <w:p w14:paraId="075AE61E" w14:textId="77777777" w:rsidR="00C21E3C" w:rsidRPr="005163C4" w:rsidRDefault="00C21E3C" w:rsidP="008D5EF6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  <w:hideMark/>
          </w:tcPr>
          <w:p w14:paraId="453AB549" w14:textId="77777777" w:rsidR="00C21E3C" w:rsidRPr="005163C4" w:rsidRDefault="00C21E3C" w:rsidP="008D5EF6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63C4">
              <w:rPr>
                <w:rFonts w:asciiTheme="majorBidi" w:hAnsiTheme="majorBidi" w:cstheme="majorBidi"/>
                <w:sz w:val="30"/>
                <w:szCs w:val="30"/>
              </w:rPr>
              <w:t>91,637</w:t>
            </w:r>
          </w:p>
        </w:tc>
        <w:tc>
          <w:tcPr>
            <w:tcW w:w="148" w:type="pct"/>
            <w:vAlign w:val="bottom"/>
          </w:tcPr>
          <w:p w14:paraId="784987AF" w14:textId="77777777" w:rsidR="00C21E3C" w:rsidRPr="005163C4" w:rsidRDefault="00C21E3C" w:rsidP="008D5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37E7406E" w14:textId="77777777" w:rsidR="00C21E3C" w:rsidRPr="005163C4" w:rsidRDefault="00C21E3C" w:rsidP="008D5EF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313,660</w:t>
            </w:r>
          </w:p>
        </w:tc>
        <w:tc>
          <w:tcPr>
            <w:tcW w:w="140" w:type="pct"/>
            <w:vAlign w:val="bottom"/>
          </w:tcPr>
          <w:p w14:paraId="3D9F9F8B" w14:textId="77777777" w:rsidR="00C21E3C" w:rsidRPr="005163C4" w:rsidRDefault="00C21E3C" w:rsidP="008D5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vAlign w:val="bottom"/>
            <w:hideMark/>
          </w:tcPr>
          <w:p w14:paraId="2FB85A55" w14:textId="77777777" w:rsidR="00C21E3C" w:rsidRPr="005163C4" w:rsidRDefault="00C21E3C" w:rsidP="008D5EF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63C4">
              <w:rPr>
                <w:rFonts w:asciiTheme="majorBidi" w:hAnsiTheme="majorBidi" w:cstheme="majorBidi"/>
                <w:sz w:val="30"/>
                <w:szCs w:val="30"/>
              </w:rPr>
              <w:t>269,008</w:t>
            </w:r>
          </w:p>
        </w:tc>
      </w:tr>
      <w:tr w:rsidR="00C21E3C" w:rsidRPr="005163C4" w14:paraId="03B332D7" w14:textId="77777777" w:rsidTr="000E593E">
        <w:tc>
          <w:tcPr>
            <w:tcW w:w="2136" w:type="pct"/>
            <w:vAlign w:val="bottom"/>
          </w:tcPr>
          <w:p w14:paraId="49BE15D6" w14:textId="10B54ED0" w:rsidR="00C21E3C" w:rsidRPr="0037579F" w:rsidRDefault="00C21E3C" w:rsidP="00C21E3C">
            <w:pPr>
              <w:ind w:left="16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609" w:type="pct"/>
            <w:vAlign w:val="bottom"/>
          </w:tcPr>
          <w:p w14:paraId="1C5895E0" w14:textId="169D3AD0" w:rsidR="00C21E3C" w:rsidRDefault="00C21E3C" w:rsidP="00C21E3C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81,318</w:t>
            </w:r>
          </w:p>
        </w:tc>
        <w:tc>
          <w:tcPr>
            <w:tcW w:w="148" w:type="pct"/>
            <w:vAlign w:val="bottom"/>
          </w:tcPr>
          <w:p w14:paraId="0D7A71C5" w14:textId="77777777" w:rsidR="00C21E3C" w:rsidRPr="005163C4" w:rsidRDefault="00C21E3C" w:rsidP="00C21E3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2D6B394E" w14:textId="28E5E859" w:rsidR="00C21E3C" w:rsidRPr="005163C4" w:rsidRDefault="00C21E3C" w:rsidP="00C21E3C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63C4">
              <w:rPr>
                <w:rFonts w:asciiTheme="majorBidi" w:hAnsiTheme="majorBidi" w:cstheme="majorBidi"/>
                <w:sz w:val="30"/>
                <w:szCs w:val="30"/>
              </w:rPr>
              <w:t>201,512</w:t>
            </w:r>
          </w:p>
        </w:tc>
        <w:tc>
          <w:tcPr>
            <w:tcW w:w="148" w:type="pct"/>
            <w:vAlign w:val="bottom"/>
          </w:tcPr>
          <w:p w14:paraId="05823BA8" w14:textId="77777777" w:rsidR="00C21E3C" w:rsidRPr="005163C4" w:rsidRDefault="00C21E3C" w:rsidP="00C21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70375918" w14:textId="170F6D4F" w:rsidR="00C21E3C" w:rsidRDefault="00C21E3C" w:rsidP="00C21E3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292,109</w:t>
            </w:r>
          </w:p>
        </w:tc>
        <w:tc>
          <w:tcPr>
            <w:tcW w:w="140" w:type="pct"/>
            <w:vAlign w:val="bottom"/>
          </w:tcPr>
          <w:p w14:paraId="1661EF59" w14:textId="77777777" w:rsidR="00C21E3C" w:rsidRPr="005163C4" w:rsidRDefault="00C21E3C" w:rsidP="00C21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vAlign w:val="bottom"/>
          </w:tcPr>
          <w:p w14:paraId="4627E619" w14:textId="45E13469" w:rsidR="00C21E3C" w:rsidRPr="005163C4" w:rsidRDefault="00C21E3C" w:rsidP="00C21E3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63C4">
              <w:rPr>
                <w:rFonts w:asciiTheme="majorBidi" w:hAnsiTheme="majorBidi" w:cstheme="majorBidi"/>
                <w:sz w:val="30"/>
                <w:szCs w:val="30"/>
              </w:rPr>
              <w:t>626,664</w:t>
            </w:r>
          </w:p>
        </w:tc>
      </w:tr>
      <w:tr w:rsidR="00C21E3C" w:rsidRPr="005163C4" w14:paraId="3FDF2F46" w14:textId="77777777" w:rsidTr="000E593E">
        <w:tc>
          <w:tcPr>
            <w:tcW w:w="2136" w:type="pct"/>
            <w:vAlign w:val="bottom"/>
            <w:hideMark/>
          </w:tcPr>
          <w:p w14:paraId="38BD2D72" w14:textId="77777777" w:rsidR="00C21E3C" w:rsidRPr="00B57B3A" w:rsidRDefault="00C21E3C" w:rsidP="00C21E3C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53FF0" w14:textId="72787B3A" w:rsidR="00C21E3C" w:rsidRPr="005163C4" w:rsidRDefault="00C21E3C" w:rsidP="00C21E3C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433,317</w:t>
            </w:r>
          </w:p>
        </w:tc>
        <w:tc>
          <w:tcPr>
            <w:tcW w:w="148" w:type="pct"/>
          </w:tcPr>
          <w:p w14:paraId="2EF2A5A4" w14:textId="77777777" w:rsidR="00C21E3C" w:rsidRPr="005163C4" w:rsidRDefault="00C21E3C" w:rsidP="00C21E3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C95B0C" w14:textId="77777777" w:rsidR="00C21E3C" w:rsidRPr="005163C4" w:rsidRDefault="00C21E3C" w:rsidP="00C21E3C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63C4">
              <w:rPr>
                <w:rFonts w:asciiTheme="majorBidi" w:hAnsiTheme="majorBidi" w:cstheme="majorBidi"/>
                <w:sz w:val="30"/>
                <w:szCs w:val="30"/>
              </w:rPr>
              <w:t>695,965</w:t>
            </w:r>
          </w:p>
        </w:tc>
        <w:tc>
          <w:tcPr>
            <w:tcW w:w="148" w:type="pct"/>
            <w:vAlign w:val="bottom"/>
          </w:tcPr>
          <w:p w14:paraId="20B6A65D" w14:textId="77777777" w:rsidR="00C21E3C" w:rsidRPr="005163C4" w:rsidRDefault="00C21E3C" w:rsidP="00C21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910CF" w14:textId="6CDD9415" w:rsidR="00C21E3C" w:rsidRPr="005163C4" w:rsidRDefault="00C21E3C" w:rsidP="00C21E3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1,408,574</w:t>
            </w:r>
          </w:p>
        </w:tc>
        <w:tc>
          <w:tcPr>
            <w:tcW w:w="140" w:type="pct"/>
          </w:tcPr>
          <w:p w14:paraId="4EA69291" w14:textId="77777777" w:rsidR="00C21E3C" w:rsidRPr="005163C4" w:rsidRDefault="00C21E3C" w:rsidP="00C21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519572" w14:textId="77777777" w:rsidR="00C21E3C" w:rsidRPr="005163C4" w:rsidRDefault="00C21E3C" w:rsidP="00C21E3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63C4">
              <w:rPr>
                <w:rFonts w:asciiTheme="majorBidi" w:hAnsiTheme="majorBidi" w:cstheme="majorBidi"/>
                <w:sz w:val="30"/>
                <w:szCs w:val="30"/>
              </w:rPr>
              <w:t>1,716,676</w:t>
            </w:r>
          </w:p>
        </w:tc>
      </w:tr>
      <w:tr w:rsidR="00C21E3C" w:rsidRPr="005163C4" w14:paraId="28109998" w14:textId="77777777" w:rsidTr="000E593E">
        <w:tc>
          <w:tcPr>
            <w:tcW w:w="2136" w:type="pct"/>
            <w:vAlign w:val="bottom"/>
            <w:hideMark/>
          </w:tcPr>
          <w:p w14:paraId="702569BE" w14:textId="77777777" w:rsidR="00C21E3C" w:rsidRPr="00B57B3A" w:rsidRDefault="00C21E3C" w:rsidP="00C21E3C">
            <w:pPr>
              <w:tabs>
                <w:tab w:val="left" w:pos="16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568BA4" w14:textId="7EB3A084" w:rsidR="00C21E3C" w:rsidRPr="005163C4" w:rsidRDefault="00C21E3C" w:rsidP="00C21E3C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1,431,317</w:t>
            </w:r>
          </w:p>
        </w:tc>
        <w:tc>
          <w:tcPr>
            <w:tcW w:w="148" w:type="pct"/>
            <w:vAlign w:val="bottom"/>
          </w:tcPr>
          <w:p w14:paraId="213808E4" w14:textId="77777777" w:rsidR="00C21E3C" w:rsidRPr="005163C4" w:rsidRDefault="00C21E3C" w:rsidP="00C21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DB9E565" w14:textId="77777777" w:rsidR="00C21E3C" w:rsidRPr="005163C4" w:rsidRDefault="00C21E3C" w:rsidP="00C21E3C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163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2,027,582</w:t>
            </w:r>
          </w:p>
        </w:tc>
        <w:tc>
          <w:tcPr>
            <w:tcW w:w="148" w:type="pct"/>
            <w:vAlign w:val="bottom"/>
          </w:tcPr>
          <w:p w14:paraId="5FA25A56" w14:textId="77777777" w:rsidR="00C21E3C" w:rsidRPr="005163C4" w:rsidRDefault="00C21E3C" w:rsidP="00C21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707ED0" w14:textId="7C65400F" w:rsidR="00C21E3C" w:rsidRPr="005163C4" w:rsidRDefault="00C21E3C" w:rsidP="00C21E3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5,352,799</w:t>
            </w:r>
          </w:p>
        </w:tc>
        <w:tc>
          <w:tcPr>
            <w:tcW w:w="140" w:type="pct"/>
            <w:vAlign w:val="bottom"/>
          </w:tcPr>
          <w:p w14:paraId="60BDEF24" w14:textId="77777777" w:rsidR="00C21E3C" w:rsidRPr="005163C4" w:rsidRDefault="00C21E3C" w:rsidP="00C21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18C2266" w14:textId="77777777" w:rsidR="00C21E3C" w:rsidRPr="005163C4" w:rsidRDefault="00C21E3C" w:rsidP="00C21E3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163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6,011,910</w:t>
            </w:r>
          </w:p>
        </w:tc>
      </w:tr>
    </w:tbl>
    <w:p w14:paraId="1DB0807D" w14:textId="77777777" w:rsidR="000E593E" w:rsidRDefault="008C0645" w:rsidP="008C0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  <w:r>
        <w:rPr>
          <w:rFonts w:asciiTheme="majorBidi" w:hAnsiTheme="majorBidi" w:cstheme="majorBidi"/>
          <w:spacing w:val="6"/>
          <w:sz w:val="30"/>
          <w:szCs w:val="30"/>
        </w:rPr>
        <w:tab/>
      </w:r>
    </w:p>
    <w:p w14:paraId="0F0DBE54" w14:textId="173DEEF7" w:rsidR="003364AC" w:rsidRDefault="000E593E" w:rsidP="008C0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  <w:r>
        <w:rPr>
          <w:rFonts w:asciiTheme="majorBidi" w:hAnsiTheme="majorBidi" w:cstheme="majorBidi"/>
          <w:spacing w:val="6"/>
          <w:sz w:val="30"/>
          <w:szCs w:val="30"/>
        </w:rPr>
        <w:tab/>
      </w:r>
      <w:r w:rsidR="003364AC">
        <w:rPr>
          <w:rFonts w:asciiTheme="majorBidi" w:hAnsiTheme="majorBidi" w:cstheme="majorBidi" w:hint="cs"/>
          <w:spacing w:val="6"/>
          <w:sz w:val="30"/>
          <w:szCs w:val="30"/>
          <w:cs/>
        </w:rPr>
        <w:t>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</w:p>
    <w:p w14:paraId="7022B418" w14:textId="77777777" w:rsidR="008C0645" w:rsidRDefault="008C0645" w:rsidP="008C0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7E63F187" w14:textId="77777777" w:rsidR="008C0645" w:rsidRDefault="008C0645" w:rsidP="008C064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5B35CF23" w14:textId="77777777" w:rsidR="008C0645" w:rsidRDefault="008C0645" w:rsidP="008C0645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</w:pPr>
    </w:p>
    <w:p w14:paraId="3A585EBC" w14:textId="77777777" w:rsidR="008C0645" w:rsidRDefault="008C0645" w:rsidP="008C0645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24"/>
          <w:szCs w:val="24"/>
        </w:rPr>
        <w:tab/>
      </w:r>
      <w:r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6B373726" w14:textId="6B0D9642" w:rsidR="008C0645" w:rsidRDefault="005F5D82" w:rsidP="005F5D8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tbl>
      <w:tblPr>
        <w:tblStyle w:val="TableGrid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864"/>
        <w:gridCol w:w="1890"/>
        <w:gridCol w:w="1379"/>
        <w:gridCol w:w="234"/>
        <w:gridCol w:w="1717"/>
      </w:tblGrid>
      <w:tr w:rsidR="005F5D82" w14:paraId="0D622304" w14:textId="77777777" w:rsidTr="00E82A73">
        <w:tc>
          <w:tcPr>
            <w:tcW w:w="2070" w:type="dxa"/>
          </w:tcPr>
          <w:p w14:paraId="7BC2CD2B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64" w:type="dxa"/>
            <w:vAlign w:val="bottom"/>
            <w:hideMark/>
          </w:tcPr>
          <w:p w14:paraId="7B45D28B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วันที่อนุมัติ</w:t>
            </w:r>
          </w:p>
        </w:tc>
        <w:tc>
          <w:tcPr>
            <w:tcW w:w="1890" w:type="dxa"/>
            <w:vAlign w:val="bottom"/>
            <w:hideMark/>
          </w:tcPr>
          <w:p w14:paraId="40AB1C4D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กำหนดจ่าย</w:t>
            </w:r>
          </w:p>
          <w:p w14:paraId="7F698EE9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  <w:tc>
          <w:tcPr>
            <w:tcW w:w="1379" w:type="dxa"/>
            <w:vAlign w:val="bottom"/>
            <w:hideMark/>
          </w:tcPr>
          <w:p w14:paraId="0F9C71CA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อัตราเงินปันผลต่อหุ้น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4" w:type="dxa"/>
            <w:vAlign w:val="bottom"/>
          </w:tcPr>
          <w:p w14:paraId="7FC610A5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  <w:hideMark/>
          </w:tcPr>
          <w:p w14:paraId="6C7987F8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</w:tr>
      <w:tr w:rsidR="005F5D82" w14:paraId="06E13FD7" w14:textId="77777777" w:rsidTr="00E82A73">
        <w:tc>
          <w:tcPr>
            <w:tcW w:w="2070" w:type="dxa"/>
          </w:tcPr>
          <w:p w14:paraId="08E615EA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4" w:type="dxa"/>
            <w:vAlign w:val="bottom"/>
          </w:tcPr>
          <w:p w14:paraId="7DE37417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9E99E81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  <w:hideMark/>
          </w:tcPr>
          <w:p w14:paraId="32726FFD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4" w:type="dxa"/>
            <w:vAlign w:val="bottom"/>
          </w:tcPr>
          <w:p w14:paraId="6B3F0E6E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  <w:hideMark/>
          </w:tcPr>
          <w:p w14:paraId="6D1983C6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F5D82" w14:paraId="058534BD" w14:textId="77777777" w:rsidTr="00E82A73">
        <w:tc>
          <w:tcPr>
            <w:tcW w:w="2070" w:type="dxa"/>
            <w:vAlign w:val="bottom"/>
            <w:hideMark/>
          </w:tcPr>
          <w:p w14:paraId="0A5AC6CB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64" w:type="dxa"/>
            <w:vAlign w:val="bottom"/>
          </w:tcPr>
          <w:p w14:paraId="57890940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F34BC3C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6526176C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015D6AF9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</w:tcPr>
          <w:p w14:paraId="77DD72AC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5D82" w14:paraId="4AC24DA2" w14:textId="77777777" w:rsidTr="00E82A73">
        <w:tc>
          <w:tcPr>
            <w:tcW w:w="2070" w:type="dxa"/>
            <w:hideMark/>
          </w:tcPr>
          <w:p w14:paraId="6244E63D" w14:textId="4CC2168E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เงินปันผลประจำปี</w:t>
            </w:r>
            <w:r w:rsidR="0052305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2565</w:t>
            </w:r>
          </w:p>
        </w:tc>
        <w:tc>
          <w:tcPr>
            <w:tcW w:w="1864" w:type="dxa"/>
            <w:vAlign w:val="bottom"/>
          </w:tcPr>
          <w:p w14:paraId="0841991E" w14:textId="1AF68194" w:rsidR="005F5D82" w:rsidRDefault="00E80B67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28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90" w:type="dxa"/>
            <w:vAlign w:val="bottom"/>
          </w:tcPr>
          <w:p w14:paraId="579BB70A" w14:textId="63D3BE68" w:rsidR="005F5D82" w:rsidRDefault="00E80B67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3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C9DBBE" w14:textId="5A865439" w:rsidR="005F5D82" w:rsidRDefault="00E80B67" w:rsidP="00E82A73">
            <w:pPr>
              <w:pStyle w:val="block"/>
              <w:tabs>
                <w:tab w:val="left" w:pos="780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2.750</w:t>
            </w:r>
          </w:p>
        </w:tc>
        <w:tc>
          <w:tcPr>
            <w:tcW w:w="234" w:type="dxa"/>
            <w:vAlign w:val="bottom"/>
          </w:tcPr>
          <w:p w14:paraId="59FFCB15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1ED446" w14:textId="1D051397" w:rsidR="005F5D82" w:rsidRDefault="00E80B67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1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132,000</w:t>
            </w:r>
          </w:p>
        </w:tc>
      </w:tr>
      <w:tr w:rsidR="005F5D82" w14:paraId="48670510" w14:textId="77777777" w:rsidTr="00E82A73">
        <w:tc>
          <w:tcPr>
            <w:tcW w:w="2070" w:type="dxa"/>
          </w:tcPr>
          <w:p w14:paraId="1B290F47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4" w:type="dxa"/>
            <w:vAlign w:val="bottom"/>
          </w:tcPr>
          <w:p w14:paraId="113BDEF4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0E4E70B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8077E0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63838EE9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90E65DF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5D82" w14:paraId="6CAED4AE" w14:textId="77777777" w:rsidTr="00E82A73">
        <w:tc>
          <w:tcPr>
            <w:tcW w:w="2070" w:type="dxa"/>
            <w:hideMark/>
          </w:tcPr>
          <w:p w14:paraId="333A039D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864" w:type="dxa"/>
            <w:vAlign w:val="bottom"/>
          </w:tcPr>
          <w:p w14:paraId="53A97ED7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873F205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03188396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5E7CB5D5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</w:tcPr>
          <w:p w14:paraId="715889E4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5D82" w14:paraId="474B9A99" w14:textId="77777777" w:rsidTr="00E82A73">
        <w:tc>
          <w:tcPr>
            <w:tcW w:w="2070" w:type="dxa"/>
            <w:hideMark/>
          </w:tcPr>
          <w:p w14:paraId="0A2203EF" w14:textId="43EFCD7A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เงินปันผลประจำปี</w:t>
            </w:r>
            <w:r w:rsidR="0052305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2564</w:t>
            </w:r>
          </w:p>
        </w:tc>
        <w:tc>
          <w:tcPr>
            <w:tcW w:w="1864" w:type="dxa"/>
            <w:vAlign w:val="bottom"/>
            <w:hideMark/>
          </w:tcPr>
          <w:p w14:paraId="55FDB0E1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29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90" w:type="dxa"/>
            <w:vAlign w:val="bottom"/>
            <w:hideMark/>
          </w:tcPr>
          <w:p w14:paraId="00778567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พฤษภาคม </w:t>
            </w: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44575D9" w14:textId="77777777" w:rsidR="005F5D82" w:rsidRDefault="005F5D82" w:rsidP="00E82A73">
            <w:pPr>
              <w:pStyle w:val="block"/>
              <w:tabs>
                <w:tab w:val="left" w:pos="780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2.625</w:t>
            </w:r>
          </w:p>
        </w:tc>
        <w:tc>
          <w:tcPr>
            <w:tcW w:w="234" w:type="dxa"/>
            <w:vAlign w:val="bottom"/>
          </w:tcPr>
          <w:p w14:paraId="77C6A680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AEE6955" w14:textId="77777777" w:rsidR="005F5D82" w:rsidRDefault="005F5D82" w:rsidP="00E82A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1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126,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000</w:t>
            </w:r>
          </w:p>
        </w:tc>
      </w:tr>
    </w:tbl>
    <w:p w14:paraId="034A53F2" w14:textId="55832907" w:rsidR="005F5D82" w:rsidRDefault="005F5D82" w:rsidP="005F5D8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23C9E1A4" w14:textId="12E210DF" w:rsidR="005F5D82" w:rsidRDefault="005F5D82" w:rsidP="005F5D8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05ADE8A6" w14:textId="77777777" w:rsidR="005F5D82" w:rsidRDefault="005F5D82" w:rsidP="005F5D8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57DEAA65" w14:textId="1D4B6307" w:rsidR="008C0645" w:rsidRPr="001B71D9" w:rsidRDefault="008C0645" w:rsidP="008C0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C0645" w:rsidRPr="001B71D9" w:rsidSect="00C43E5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72"/>
        </w:sectPr>
      </w:pPr>
    </w:p>
    <w:p w14:paraId="143BC0B5" w14:textId="77777777" w:rsidR="003364AC" w:rsidRPr="00166199" w:rsidRDefault="003364AC" w:rsidP="0059655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bookmarkStart w:id="2" w:name="_Hlk14918793"/>
      <w:r w:rsidRPr="0016619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</w:t>
      </w:r>
      <w:r w:rsidRPr="00166199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14:paraId="535C9554" w14:textId="77777777" w:rsidR="003364AC" w:rsidRPr="007C3D64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2"/>
          <w:szCs w:val="12"/>
          <w:cs/>
          <w:lang w:val="en-GB"/>
        </w:rPr>
      </w:pPr>
    </w:p>
    <w:p w14:paraId="21D98C7D" w14:textId="77777777" w:rsidR="003364AC" w:rsidRPr="00E8622D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8622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1EF4A23" w14:textId="77777777" w:rsidR="003364AC" w:rsidRPr="007C3D64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12"/>
          <w:szCs w:val="12"/>
        </w:rPr>
      </w:pPr>
    </w:p>
    <w:p w14:paraId="43FBF96E" w14:textId="54001B58" w:rsidR="003364AC" w:rsidRDefault="003364AC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484D24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E8622D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ค่าด้วย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ราคาทุนตัดจำหน่าย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8622D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</w:p>
    <w:p w14:paraId="349CCD33" w14:textId="77777777" w:rsidR="003364AC" w:rsidRPr="00426768" w:rsidRDefault="003364AC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</w:p>
    <w:tbl>
      <w:tblPr>
        <w:tblW w:w="146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551"/>
        <w:gridCol w:w="236"/>
        <w:gridCol w:w="1543"/>
        <w:gridCol w:w="236"/>
        <w:gridCol w:w="1093"/>
        <w:gridCol w:w="236"/>
        <w:gridCol w:w="844"/>
        <w:gridCol w:w="236"/>
        <w:gridCol w:w="844"/>
        <w:gridCol w:w="236"/>
        <w:gridCol w:w="754"/>
        <w:gridCol w:w="236"/>
        <w:gridCol w:w="934"/>
      </w:tblGrid>
      <w:tr w:rsidR="003364AC" w:rsidRPr="001D5F0D" w14:paraId="16D9E78F" w14:textId="77777777" w:rsidTr="0021502C">
        <w:trPr>
          <w:trHeight w:val="261"/>
          <w:tblHeader/>
        </w:trPr>
        <w:tc>
          <w:tcPr>
            <w:tcW w:w="5670" w:type="dxa"/>
            <w:vAlign w:val="bottom"/>
          </w:tcPr>
          <w:p w14:paraId="7E78E801" w14:textId="77777777" w:rsidR="003364AC" w:rsidRPr="001D5F0D" w:rsidRDefault="003364AC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59" w:type="dxa"/>
            <w:gridSpan w:val="5"/>
          </w:tcPr>
          <w:p w14:paraId="7F695D54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82E602C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84" w:type="dxa"/>
            <w:gridSpan w:val="7"/>
            <w:vAlign w:val="bottom"/>
          </w:tcPr>
          <w:p w14:paraId="762C26D0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364AC" w:rsidRPr="001D5F0D" w14:paraId="1FE8AF67" w14:textId="77777777" w:rsidTr="00293947">
        <w:trPr>
          <w:trHeight w:val="261"/>
          <w:tblHeader/>
        </w:trPr>
        <w:tc>
          <w:tcPr>
            <w:tcW w:w="5670" w:type="dxa"/>
            <w:vAlign w:val="bottom"/>
            <w:hideMark/>
          </w:tcPr>
          <w:p w14:paraId="4095254D" w14:textId="5E94FB80" w:rsidR="003364AC" w:rsidRPr="001D5F0D" w:rsidRDefault="003364AC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</w:t>
            </w:r>
            <w:r w:rsidR="008C0645"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8C0645"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1D5F0D" w:rsidRPr="001D5F0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8C0645" w:rsidRPr="001D5F0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8C0645"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551" w:type="dxa"/>
          </w:tcPr>
          <w:p w14:paraId="34C4D856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EAC1B27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B9AA50D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Pr="001D5F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</w:t>
            </w:r>
            <w:r w:rsidRPr="001D5F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66BA9D31" w14:textId="77777777" w:rsidR="003364AC" w:rsidRPr="001D5F0D" w:rsidRDefault="003364AC" w:rsidP="001C187C">
            <w:pPr>
              <w:pStyle w:val="NoSpacing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  <w:hideMark/>
          </w:tcPr>
          <w:p w14:paraId="202D46DB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404022D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  <w:r w:rsidRPr="001D5F0D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8D417D2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  <w:hideMark/>
          </w:tcPr>
          <w:p w14:paraId="6BA291DA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6C24BBC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76E048BB" w14:textId="5CE4B49D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C33E0" w:rsidRPr="001D5F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15531B2F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30468742" w14:textId="6D0831F6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C33E0" w:rsidRPr="001D5F0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1CBFB6C3" w14:textId="77777777" w:rsidR="003364AC" w:rsidRPr="001D5F0D" w:rsidRDefault="003364AC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  <w:hideMark/>
          </w:tcPr>
          <w:p w14:paraId="01D30AC5" w14:textId="66A153E2" w:rsidR="003364AC" w:rsidRPr="001D5F0D" w:rsidRDefault="003364AC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C33E0" w:rsidRPr="001D5F0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1850D653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703AEED1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64AC" w:rsidRPr="001D5F0D" w14:paraId="7F2CF338" w14:textId="77777777" w:rsidTr="0021502C">
        <w:trPr>
          <w:trHeight w:val="261"/>
          <w:tblHeader/>
        </w:trPr>
        <w:tc>
          <w:tcPr>
            <w:tcW w:w="5670" w:type="dxa"/>
            <w:vAlign w:val="bottom"/>
          </w:tcPr>
          <w:p w14:paraId="3C9DD66A" w14:textId="77777777" w:rsidR="003364AC" w:rsidRPr="001D5F0D" w:rsidRDefault="003364AC" w:rsidP="001C187C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979" w:type="dxa"/>
            <w:gridSpan w:val="13"/>
          </w:tcPr>
          <w:p w14:paraId="0E376BBD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1D5F0D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3364AC" w:rsidRPr="001D5F0D" w14:paraId="223847FC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7A7BA912" w14:textId="77777777" w:rsidR="003364AC" w:rsidRPr="001D5F0D" w:rsidRDefault="003364AC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</w:tcPr>
          <w:p w14:paraId="75120FF2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50FAB338" w14:textId="77777777" w:rsidR="003364AC" w:rsidRPr="001D5F0D" w:rsidRDefault="003364A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3CBA525F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2F6D6FC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62A25E88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0A117135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A30C403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BDC850D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5E91504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9D83DBB" w14:textId="77777777" w:rsidR="003364AC" w:rsidRPr="001D5F0D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47C4EB67" w14:textId="77777777" w:rsidR="003364AC" w:rsidRPr="001D5F0D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887984C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34EA7932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364AC" w:rsidRPr="001D5F0D" w14:paraId="42D06216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642E59B3" w14:textId="77777777" w:rsidR="003364AC" w:rsidRPr="001D5F0D" w:rsidRDefault="003364AC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D5F0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51" w:type="dxa"/>
          </w:tcPr>
          <w:p w14:paraId="613408FC" w14:textId="309184D9" w:rsidR="003364AC" w:rsidRPr="001D5F0D" w:rsidRDefault="00E80B67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4,199</w:t>
            </w:r>
          </w:p>
        </w:tc>
        <w:tc>
          <w:tcPr>
            <w:tcW w:w="236" w:type="dxa"/>
          </w:tcPr>
          <w:p w14:paraId="24498709" w14:textId="77777777" w:rsidR="003364AC" w:rsidRPr="001D5F0D" w:rsidRDefault="003364A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33CE35CB" w14:textId="459BC6CA" w:rsidR="003364AC" w:rsidRPr="001D5F0D" w:rsidRDefault="00E80B67" w:rsidP="00720DB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8F27834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</w:tcPr>
          <w:p w14:paraId="58FA12FE" w14:textId="0DC320A7" w:rsidR="003364AC" w:rsidRPr="001D5F0D" w:rsidRDefault="00E80B67" w:rsidP="001C187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4,199</w:t>
            </w:r>
          </w:p>
        </w:tc>
        <w:tc>
          <w:tcPr>
            <w:tcW w:w="236" w:type="dxa"/>
          </w:tcPr>
          <w:p w14:paraId="0CB78BA5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874E598" w14:textId="02CBEB99" w:rsidR="003364AC" w:rsidRPr="001D5F0D" w:rsidRDefault="00E80B67" w:rsidP="001C187C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7990250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3FA87EA" w14:textId="6C26E531" w:rsidR="003364AC" w:rsidRPr="001D5F0D" w:rsidRDefault="00E80B67" w:rsidP="001C187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4,199</w:t>
            </w:r>
          </w:p>
        </w:tc>
        <w:tc>
          <w:tcPr>
            <w:tcW w:w="236" w:type="dxa"/>
          </w:tcPr>
          <w:p w14:paraId="3D3CCF1C" w14:textId="77777777" w:rsidR="003364AC" w:rsidRPr="001D5F0D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0E23A5D" w14:textId="55E860F5" w:rsidR="003364AC" w:rsidRPr="001D5F0D" w:rsidRDefault="00E80B67" w:rsidP="001C187C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E5EFC7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D2C9802" w14:textId="312EA3B9" w:rsidR="003364AC" w:rsidRPr="001D5F0D" w:rsidRDefault="00E80B67" w:rsidP="001C187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4,199</w:t>
            </w:r>
          </w:p>
        </w:tc>
      </w:tr>
      <w:tr w:rsidR="003364AC" w:rsidRPr="001D5F0D" w14:paraId="5647455B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4F4FCC45" w14:textId="77777777" w:rsidR="003364AC" w:rsidRPr="001D5F0D" w:rsidRDefault="003364AC" w:rsidP="001C187C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435C4A95" w14:textId="5F1C9458" w:rsidR="003364AC" w:rsidRPr="001D5F0D" w:rsidRDefault="00E80B67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57,468</w:t>
            </w:r>
          </w:p>
        </w:tc>
        <w:tc>
          <w:tcPr>
            <w:tcW w:w="236" w:type="dxa"/>
          </w:tcPr>
          <w:p w14:paraId="46A615F6" w14:textId="77777777" w:rsidR="003364AC" w:rsidRPr="001D5F0D" w:rsidRDefault="003364A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6CA5646B" w14:textId="04260C2D" w:rsidR="003364AC" w:rsidRPr="001D5F0D" w:rsidRDefault="00E80B67" w:rsidP="001869E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00A45D9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5265BBD" w14:textId="32E90082" w:rsidR="003364AC" w:rsidRPr="001D5F0D" w:rsidRDefault="00E80B67" w:rsidP="001C187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57,468</w:t>
            </w:r>
          </w:p>
        </w:tc>
        <w:tc>
          <w:tcPr>
            <w:tcW w:w="236" w:type="dxa"/>
          </w:tcPr>
          <w:p w14:paraId="6B9A4D8E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99E3002" w14:textId="641A096C" w:rsidR="003364AC" w:rsidRPr="001D5F0D" w:rsidRDefault="00E80B67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4A47419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406C5D7" w14:textId="5CE4E76B" w:rsidR="003364AC" w:rsidRPr="001D5F0D" w:rsidRDefault="00690047" w:rsidP="001C187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57,468</w:t>
            </w:r>
          </w:p>
        </w:tc>
        <w:tc>
          <w:tcPr>
            <w:tcW w:w="236" w:type="dxa"/>
          </w:tcPr>
          <w:p w14:paraId="62E08C04" w14:textId="77777777" w:rsidR="003364AC" w:rsidRPr="001D5F0D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B685729" w14:textId="4EDC76FD" w:rsidR="003364AC" w:rsidRPr="001D5F0D" w:rsidRDefault="00E80B67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E49457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81B9C47" w14:textId="6D6CC368" w:rsidR="003364AC" w:rsidRPr="001D5F0D" w:rsidRDefault="00E80B67" w:rsidP="001C187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57,468</w:t>
            </w:r>
          </w:p>
        </w:tc>
      </w:tr>
      <w:tr w:rsidR="003364AC" w:rsidRPr="001D5F0D" w14:paraId="0D48BA40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073C8DC0" w14:textId="77777777" w:rsidR="003364AC" w:rsidRPr="001D5F0D" w:rsidRDefault="003364AC" w:rsidP="001C187C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3916C27C" w14:textId="3479F43E" w:rsidR="003364AC" w:rsidRPr="001D5F0D" w:rsidRDefault="00E80B67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61,667</w:t>
            </w:r>
          </w:p>
        </w:tc>
        <w:tc>
          <w:tcPr>
            <w:tcW w:w="236" w:type="dxa"/>
          </w:tcPr>
          <w:p w14:paraId="392FF0AE" w14:textId="77777777" w:rsidR="003364AC" w:rsidRPr="001D5F0D" w:rsidRDefault="003364AC" w:rsidP="001C187C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110AF" w14:textId="42ADD731" w:rsidR="003364AC" w:rsidRPr="001D5F0D" w:rsidRDefault="00E80B67" w:rsidP="00720DB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85A02BC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7B532" w14:textId="0E26D527" w:rsidR="003364AC" w:rsidRPr="001D5F0D" w:rsidRDefault="00E80B67" w:rsidP="001C187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61,667</w:t>
            </w:r>
          </w:p>
        </w:tc>
        <w:tc>
          <w:tcPr>
            <w:tcW w:w="236" w:type="dxa"/>
          </w:tcPr>
          <w:p w14:paraId="1E5F2345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2D8DB51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46296AF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53B6C67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3BA6110" w14:textId="77777777" w:rsidR="003364AC" w:rsidRPr="001D5F0D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02AA51D" w14:textId="77777777" w:rsidR="003364AC" w:rsidRPr="001D5F0D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F0D1E95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55AF3D4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364AC" w:rsidRPr="001D5F0D" w14:paraId="4E33CA03" w14:textId="77777777" w:rsidTr="00293947">
        <w:trPr>
          <w:trHeight w:val="141"/>
          <w:tblHeader/>
        </w:trPr>
        <w:tc>
          <w:tcPr>
            <w:tcW w:w="5670" w:type="dxa"/>
            <w:vAlign w:val="bottom"/>
          </w:tcPr>
          <w:p w14:paraId="3A1DDF80" w14:textId="77777777" w:rsidR="003364AC" w:rsidRPr="001D5F0D" w:rsidRDefault="003364AC" w:rsidP="001C187C">
            <w:pPr>
              <w:spacing w:line="240" w:lineRule="auto"/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1" w:type="dxa"/>
            <w:tcBorders>
              <w:top w:val="double" w:sz="4" w:space="0" w:color="auto"/>
            </w:tcBorders>
          </w:tcPr>
          <w:p w14:paraId="2713F875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42F7ADE" w14:textId="77777777" w:rsidR="003364AC" w:rsidRPr="001D5F0D" w:rsidRDefault="003364A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top w:val="double" w:sz="4" w:space="0" w:color="auto"/>
            </w:tcBorders>
            <w:vAlign w:val="bottom"/>
          </w:tcPr>
          <w:p w14:paraId="6C8972BC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0037933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504D90BD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AB67C33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5C78CB0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36D25CF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D506949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40E415B9" w14:textId="77777777" w:rsidR="003364AC" w:rsidRPr="001D5F0D" w:rsidRDefault="003364AC" w:rsidP="001C187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9222BF5" w14:textId="77777777" w:rsidR="003364AC" w:rsidRPr="001D5F0D" w:rsidRDefault="003364AC" w:rsidP="001C187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EFD0FFF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D5B9A1B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364AC" w:rsidRPr="001D5F0D" w14:paraId="49214A03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33D9A484" w14:textId="77777777" w:rsidR="003364AC" w:rsidRPr="001D5F0D" w:rsidRDefault="003364AC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</w:tcPr>
          <w:p w14:paraId="3F89241C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B3B1CF1" w14:textId="77777777" w:rsidR="003364AC" w:rsidRPr="001D5F0D" w:rsidRDefault="003364A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75D20A10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5D8F0B7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3E975B59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F982805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B44149F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DD7D235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BA808CD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866A099" w14:textId="77777777" w:rsidR="003364AC" w:rsidRPr="001D5F0D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42BFECD" w14:textId="77777777" w:rsidR="003364AC" w:rsidRPr="001D5F0D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6DAC3A1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18FEA6E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720DB1" w:rsidRPr="001D5F0D" w14:paraId="60658A90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1D213CF1" w14:textId="77777777" w:rsidR="00720DB1" w:rsidRPr="001D5F0D" w:rsidRDefault="00720DB1" w:rsidP="00720DB1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51" w:type="dxa"/>
          </w:tcPr>
          <w:p w14:paraId="1F2BB9F3" w14:textId="79B0BC72" w:rsidR="00720DB1" w:rsidRPr="001D5F0D" w:rsidRDefault="00E80B67" w:rsidP="00720DB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523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4,117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6B89754B" w14:textId="77777777" w:rsidR="00720DB1" w:rsidRPr="001D5F0D" w:rsidRDefault="00720DB1" w:rsidP="00720DB1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1365AC2B" w14:textId="385509D6" w:rsidR="00720DB1" w:rsidRPr="001D5F0D" w:rsidRDefault="0052305F" w:rsidP="0052305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E8AB314" w14:textId="77777777" w:rsidR="00720DB1" w:rsidRPr="001D5F0D" w:rsidRDefault="00720DB1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</w:tcPr>
          <w:p w14:paraId="6A04EEB7" w14:textId="671C104E" w:rsidR="00720DB1" w:rsidRPr="001D5F0D" w:rsidRDefault="00E80B67" w:rsidP="00720DB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(4,11</w:t>
            </w:r>
            <w:r w:rsidR="00523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5A46C443" w14:textId="77777777" w:rsidR="00720DB1" w:rsidRPr="001D5F0D" w:rsidRDefault="00720DB1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7E419C0" w14:textId="1858661A" w:rsidR="00720DB1" w:rsidRPr="001D5F0D" w:rsidRDefault="00E80B67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4BCCBAB" w14:textId="77777777" w:rsidR="00720DB1" w:rsidRPr="001D5F0D" w:rsidRDefault="00720DB1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9DE2EB2" w14:textId="323369AB" w:rsidR="00720DB1" w:rsidRPr="001D5F0D" w:rsidRDefault="00E80B67" w:rsidP="00720DB1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(4,117)</w:t>
            </w:r>
          </w:p>
        </w:tc>
        <w:tc>
          <w:tcPr>
            <w:tcW w:w="236" w:type="dxa"/>
          </w:tcPr>
          <w:p w14:paraId="6BB238C1" w14:textId="77777777" w:rsidR="00720DB1" w:rsidRPr="001D5F0D" w:rsidRDefault="00720DB1" w:rsidP="00720DB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F383901" w14:textId="6A028A47" w:rsidR="00720DB1" w:rsidRPr="001D5F0D" w:rsidRDefault="00E80B67" w:rsidP="00720DB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EF9CA1" w14:textId="77777777" w:rsidR="00720DB1" w:rsidRPr="001D5F0D" w:rsidRDefault="00720DB1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55887FA" w14:textId="33671329" w:rsidR="00720DB1" w:rsidRPr="001D5F0D" w:rsidRDefault="00E80B67" w:rsidP="00720DB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(4,117)</w:t>
            </w:r>
          </w:p>
        </w:tc>
      </w:tr>
      <w:tr w:rsidR="003364AC" w:rsidRPr="001D5F0D" w14:paraId="43ABA296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3281A32F" w14:textId="77777777" w:rsidR="003364AC" w:rsidRPr="001D5F0D" w:rsidRDefault="003364AC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1D5F0D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1D5F0D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51" w:type="dxa"/>
          </w:tcPr>
          <w:p w14:paraId="325E18FE" w14:textId="2B928B38" w:rsidR="003364AC" w:rsidRPr="001D5F0D" w:rsidRDefault="00E80B67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(51,307)</w:t>
            </w:r>
          </w:p>
        </w:tc>
        <w:tc>
          <w:tcPr>
            <w:tcW w:w="236" w:type="dxa"/>
          </w:tcPr>
          <w:p w14:paraId="5EF196B9" w14:textId="77777777" w:rsidR="003364AC" w:rsidRPr="001D5F0D" w:rsidRDefault="003364A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753017DD" w14:textId="2F9ECF47" w:rsidR="003364AC" w:rsidRPr="001D5F0D" w:rsidRDefault="00E80B67" w:rsidP="00E80B67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1105F43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</w:tcPr>
          <w:p w14:paraId="7C236F6B" w14:textId="75CD62C2" w:rsidR="003364AC" w:rsidRPr="001D5F0D" w:rsidRDefault="00E80B67" w:rsidP="001C187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(51,307)</w:t>
            </w:r>
          </w:p>
        </w:tc>
        <w:tc>
          <w:tcPr>
            <w:tcW w:w="236" w:type="dxa"/>
          </w:tcPr>
          <w:p w14:paraId="76765327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46105F7" w14:textId="1251B7DC" w:rsidR="003364AC" w:rsidRPr="001D5F0D" w:rsidRDefault="00E80B67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92EA5E2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D9E77B6" w14:textId="353DF76A" w:rsidR="003364AC" w:rsidRPr="001D5F0D" w:rsidRDefault="00E80B67" w:rsidP="001C187C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</w:t>
            </w:r>
            <w:r w:rsidR="0052305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,307)</w:t>
            </w:r>
          </w:p>
        </w:tc>
        <w:tc>
          <w:tcPr>
            <w:tcW w:w="236" w:type="dxa"/>
          </w:tcPr>
          <w:p w14:paraId="23636C31" w14:textId="77777777" w:rsidR="003364AC" w:rsidRPr="001D5F0D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83A5CEE" w14:textId="7E7FAE17" w:rsidR="003364AC" w:rsidRPr="001D5F0D" w:rsidRDefault="00E80B67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0BFB17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0AC7906" w14:textId="5F058449" w:rsidR="003364AC" w:rsidRPr="001D5F0D" w:rsidRDefault="00E80B67" w:rsidP="001C187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(51,307)</w:t>
            </w:r>
          </w:p>
        </w:tc>
      </w:tr>
      <w:tr w:rsidR="003364AC" w:rsidRPr="001D5F0D" w14:paraId="54F091AD" w14:textId="77777777" w:rsidTr="00293947">
        <w:trPr>
          <w:trHeight w:val="254"/>
          <w:tblHeader/>
        </w:trPr>
        <w:tc>
          <w:tcPr>
            <w:tcW w:w="5670" w:type="dxa"/>
            <w:vAlign w:val="bottom"/>
          </w:tcPr>
          <w:p w14:paraId="2A89324E" w14:textId="77777777" w:rsidR="003364AC" w:rsidRPr="001D5F0D" w:rsidRDefault="003364AC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6C5B9DB2" w14:textId="4A565482" w:rsidR="003364AC" w:rsidRPr="001D5F0D" w:rsidRDefault="00E80B67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52305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55,424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11BD9AD2" w14:textId="77777777" w:rsidR="003364AC" w:rsidRPr="001D5F0D" w:rsidRDefault="003364AC" w:rsidP="001C187C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92628" w14:textId="5DD6C046" w:rsidR="003364AC" w:rsidRPr="001D5F0D" w:rsidRDefault="0052305F" w:rsidP="0052305F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869AB64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0F384" w14:textId="074C7D75" w:rsidR="003364AC" w:rsidRPr="001D5F0D" w:rsidRDefault="00E80B67" w:rsidP="001C187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(55,42</w:t>
            </w:r>
            <w:r w:rsidR="0052305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18EB0724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B7DB10B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FFDB8FA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3AE41AF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F1AC1F1" w14:textId="77777777" w:rsidR="003364AC" w:rsidRPr="001D5F0D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408F45FE" w14:textId="77777777" w:rsidR="003364AC" w:rsidRPr="001D5F0D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37CFC76" w14:textId="77777777" w:rsidR="003364AC" w:rsidRPr="001D5F0D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CEE16E0" w14:textId="77777777" w:rsidR="003364AC" w:rsidRPr="001D5F0D" w:rsidRDefault="003364AC" w:rsidP="001C187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bookmarkEnd w:id="2"/>
    </w:tbl>
    <w:p w14:paraId="2C116EE5" w14:textId="77777777" w:rsidR="003364AC" w:rsidRDefault="003364AC" w:rsidP="002E1453"/>
    <w:p w14:paraId="33D800E3" w14:textId="77777777" w:rsidR="003364AC" w:rsidRPr="007C3D64" w:rsidRDefault="003364AC" w:rsidP="007C3D64">
      <w:pPr>
        <w:sectPr w:rsidR="003364AC" w:rsidRPr="007C3D64" w:rsidSect="00C43E59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tbl>
      <w:tblPr>
        <w:tblW w:w="146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38"/>
        <w:gridCol w:w="270"/>
        <w:gridCol w:w="1260"/>
        <w:gridCol w:w="236"/>
        <w:gridCol w:w="1204"/>
        <w:gridCol w:w="237"/>
        <w:gridCol w:w="1203"/>
        <w:gridCol w:w="236"/>
        <w:gridCol w:w="1204"/>
        <w:gridCol w:w="270"/>
        <w:gridCol w:w="1080"/>
        <w:gridCol w:w="270"/>
        <w:gridCol w:w="992"/>
      </w:tblGrid>
      <w:tr w:rsidR="003364AC" w:rsidRPr="001D5F0D" w14:paraId="3E7F86A9" w14:textId="77777777">
        <w:trPr>
          <w:trHeight w:val="261"/>
          <w:tblHeader/>
        </w:trPr>
        <w:tc>
          <w:tcPr>
            <w:tcW w:w="4770" w:type="dxa"/>
            <w:vAlign w:val="bottom"/>
          </w:tcPr>
          <w:p w14:paraId="00A6D910" w14:textId="77777777" w:rsidR="003364AC" w:rsidRPr="001D5F0D" w:rsidRDefault="003364AC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408" w:type="dxa"/>
            <w:gridSpan w:val="5"/>
          </w:tcPr>
          <w:p w14:paraId="1BE1F110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237" w:type="dxa"/>
          </w:tcPr>
          <w:p w14:paraId="45E9B9C5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-86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5255" w:type="dxa"/>
            <w:gridSpan w:val="7"/>
          </w:tcPr>
          <w:p w14:paraId="3288A06F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3364AC" w:rsidRPr="001D5F0D" w14:paraId="49D20EF9" w14:textId="77777777">
        <w:trPr>
          <w:trHeight w:val="261"/>
          <w:tblHeader/>
        </w:trPr>
        <w:tc>
          <w:tcPr>
            <w:tcW w:w="4770" w:type="dxa"/>
            <w:vAlign w:val="bottom"/>
            <w:hideMark/>
          </w:tcPr>
          <w:p w14:paraId="3D5DCE0C" w14:textId="4764AB83" w:rsidR="003364AC" w:rsidRPr="001D5F0D" w:rsidRDefault="003364AC">
            <w:pPr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C33E0"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9C33E0"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438" w:type="dxa"/>
          </w:tcPr>
          <w:p w14:paraId="52B6753B" w14:textId="77777777" w:rsidR="003364AC" w:rsidRPr="001D5F0D" w:rsidRDefault="003364AC">
            <w:pPr>
              <w:ind w:left="-19" w:right="-9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  <w:p w14:paraId="3CBC2E3A" w14:textId="77777777" w:rsidR="003364AC" w:rsidRPr="001D5F0D" w:rsidRDefault="003364AC">
            <w:pPr>
              <w:ind w:left="-19" w:right="-9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เครื่องมือ</w:t>
            </w:r>
          </w:p>
          <w:p w14:paraId="1A464016" w14:textId="77777777" w:rsidR="003364AC" w:rsidRPr="001D5F0D" w:rsidRDefault="003364AC">
            <w:pPr>
              <w:ind w:left="-19" w:right="-9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ที่ใช้ใน</w:t>
            </w:r>
          </w:p>
          <w:p w14:paraId="14155DBE" w14:textId="77777777" w:rsidR="003364AC" w:rsidRPr="001D5F0D" w:rsidRDefault="003364AC">
            <w:pPr>
              <w:ind w:left="-19" w:right="-90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270" w:type="dxa"/>
          </w:tcPr>
          <w:p w14:paraId="12B9FC05" w14:textId="77777777" w:rsidR="003364AC" w:rsidRPr="001D5F0D" w:rsidRDefault="003364AC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40615ED" w14:textId="77777777" w:rsidR="003364AC" w:rsidRPr="001D5F0D" w:rsidRDefault="003364AC">
            <w:pPr>
              <w:ind w:left="-19" w:right="-9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เครื่องมือ</w:t>
            </w:r>
          </w:p>
          <w:p w14:paraId="7883CADC" w14:textId="77777777" w:rsidR="003364AC" w:rsidRPr="001D5F0D" w:rsidRDefault="003364AC">
            <w:pPr>
              <w:ind w:left="-19" w:right="-90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30A48BD" w14:textId="77777777" w:rsidR="003364AC" w:rsidRPr="001D5F0D" w:rsidRDefault="003364AC">
            <w:pPr>
              <w:ind w:left="-19" w:right="-9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  <w:hideMark/>
          </w:tcPr>
          <w:p w14:paraId="6C956D5F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37" w:type="dxa"/>
          </w:tcPr>
          <w:p w14:paraId="3B91D950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vAlign w:val="bottom"/>
            <w:hideMark/>
          </w:tcPr>
          <w:p w14:paraId="654A9905" w14:textId="773E63DE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 w:bidi="ar-SA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 w:bidi="ar-SA"/>
              </w:rPr>
              <w:t xml:space="preserve"> </w:t>
            </w:r>
            <w:r w:rsidR="009C33E0" w:rsidRPr="001D5F0D">
              <w:rPr>
                <w:rFonts w:ascii="Angsana New" w:eastAsia="MS Mincho" w:hAnsi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236" w:type="dxa"/>
          </w:tcPr>
          <w:p w14:paraId="79DD2F2D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  <w:vAlign w:val="bottom"/>
            <w:hideMark/>
          </w:tcPr>
          <w:p w14:paraId="3567D3CC" w14:textId="795EE266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 w:bidi="ar-SA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 w:bidi="ar-SA"/>
              </w:rPr>
              <w:t xml:space="preserve"> </w:t>
            </w:r>
            <w:r w:rsidR="009C33E0" w:rsidRPr="001D5F0D">
              <w:rPr>
                <w:rFonts w:ascii="Angsana New" w:eastAsia="MS Mincho" w:hAnsi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270" w:type="dxa"/>
          </w:tcPr>
          <w:p w14:paraId="6B351C16" w14:textId="77777777" w:rsidR="003364AC" w:rsidRPr="001D5F0D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6F83762B" w14:textId="7B88E944" w:rsidR="003364AC" w:rsidRPr="001D5F0D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ระดับ</w:t>
            </w:r>
            <w:r w:rsidRPr="001D5F0D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="009C33E0" w:rsidRPr="001D5F0D">
              <w:rPr>
                <w:rFonts w:ascii="Angsana New" w:eastAsia="MS Mincho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1594B54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  <w:hideMark/>
          </w:tcPr>
          <w:p w14:paraId="79ABAB28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364AC" w:rsidRPr="001D5F0D" w14:paraId="1349CC1D" w14:textId="77777777">
        <w:trPr>
          <w:trHeight w:val="261"/>
          <w:tblHeader/>
        </w:trPr>
        <w:tc>
          <w:tcPr>
            <w:tcW w:w="4770" w:type="dxa"/>
            <w:vAlign w:val="bottom"/>
          </w:tcPr>
          <w:p w14:paraId="1A954099" w14:textId="77777777" w:rsidR="003364AC" w:rsidRPr="001D5F0D" w:rsidRDefault="003364AC">
            <w:pPr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0" w:type="dxa"/>
            <w:gridSpan w:val="13"/>
          </w:tcPr>
          <w:p w14:paraId="6ADBF4C3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 w:hint="cs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3364AC" w:rsidRPr="001D5F0D" w14:paraId="69161C5A" w14:textId="77777777">
        <w:trPr>
          <w:trHeight w:val="261"/>
          <w:tblHeader/>
        </w:trPr>
        <w:tc>
          <w:tcPr>
            <w:tcW w:w="4770" w:type="dxa"/>
            <w:vAlign w:val="bottom"/>
          </w:tcPr>
          <w:p w14:paraId="11281DF9" w14:textId="77777777" w:rsidR="003364AC" w:rsidRPr="001D5F0D" w:rsidRDefault="003364AC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 w:hint="cs"/>
                <w:b/>
                <w:bCs/>
                <w:i/>
                <w:iCs/>
                <w:sz w:val="26"/>
                <w:szCs w:val="26"/>
                <w:cs/>
              </w:rPr>
              <w:t>สิ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น</w:t>
            </w:r>
            <w:r w:rsidRPr="001D5F0D">
              <w:rPr>
                <w:rFonts w:ascii="Angsana New" w:eastAsia="MS Mincho" w:hAnsi="Angsana New" w:hint="cs"/>
                <w:b/>
                <w:bCs/>
                <w:i/>
                <w:iCs/>
                <w:sz w:val="26"/>
                <w:szCs w:val="26"/>
                <w:cs/>
              </w:rPr>
              <w:t>ทรัพย์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438" w:type="dxa"/>
          </w:tcPr>
          <w:p w14:paraId="4B129E17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447C0E2" w14:textId="77777777" w:rsidR="003364AC" w:rsidRPr="001D5F0D" w:rsidRDefault="003364AC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FBF607C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1BE572B4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4C6E2E65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9F6ABB6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472648D9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22C57D9B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0D7075CF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E643927" w14:textId="77777777" w:rsidR="003364AC" w:rsidRPr="001D5F0D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5F1546C" w14:textId="77777777" w:rsidR="003364AC" w:rsidRPr="001D5F0D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640A979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9B25290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</w:tr>
      <w:tr w:rsidR="003364AC" w:rsidRPr="001D5F0D" w14:paraId="61C7E0E9" w14:textId="77777777">
        <w:trPr>
          <w:trHeight w:val="261"/>
          <w:tblHeader/>
        </w:trPr>
        <w:tc>
          <w:tcPr>
            <w:tcW w:w="4770" w:type="dxa"/>
            <w:vAlign w:val="bottom"/>
          </w:tcPr>
          <w:p w14:paraId="104A91D3" w14:textId="77777777" w:rsidR="003364AC" w:rsidRPr="001D5F0D" w:rsidRDefault="003364AC">
            <w:pPr>
              <w:ind w:left="-19" w:right="-90"/>
              <w:rPr>
                <w:rFonts w:ascii="Angsana New" w:eastAsia="MS Mincho" w:hAnsi="Angsana New"/>
                <w:sz w:val="26"/>
                <w:szCs w:val="26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 xml:space="preserve">  </w:t>
            </w: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</w:t>
            </w:r>
          </w:p>
          <w:p w14:paraId="17C8F910" w14:textId="77777777" w:rsidR="003364AC" w:rsidRPr="001D5F0D" w:rsidRDefault="003364AC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 xml:space="preserve">      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438" w:type="dxa"/>
          </w:tcPr>
          <w:p w14:paraId="14079123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  <w:p w14:paraId="0157B9A5" w14:textId="396EF023" w:rsidR="003364AC" w:rsidRPr="001D5F0D" w:rsidRDefault="003364AC" w:rsidP="008C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/>
              <w:rPr>
                <w:rFonts w:ascii="Angsana New" w:eastAsia="MS Mincho" w:hAnsi="Angsana New"/>
                <w:sz w:val="26"/>
                <w:szCs w:val="26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 xml:space="preserve">        </w:t>
            </w:r>
            <w:r w:rsidR="009C33E0" w:rsidRPr="001D5F0D">
              <w:rPr>
                <w:rFonts w:ascii="Angsana New" w:eastAsia="MS Mincho" w:hAnsi="Angsana New"/>
                <w:sz w:val="26"/>
                <w:szCs w:val="26"/>
              </w:rPr>
              <w:t>1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="009C33E0" w:rsidRPr="001D5F0D">
              <w:rPr>
                <w:rFonts w:ascii="Angsana New" w:eastAsia="MS Mincho" w:hAnsi="Angsana New"/>
                <w:sz w:val="26"/>
                <w:szCs w:val="26"/>
              </w:rPr>
              <w:t>519</w:t>
            </w:r>
          </w:p>
        </w:tc>
        <w:tc>
          <w:tcPr>
            <w:tcW w:w="270" w:type="dxa"/>
          </w:tcPr>
          <w:p w14:paraId="1D799ED3" w14:textId="77777777" w:rsidR="003364AC" w:rsidRPr="001D5F0D" w:rsidRDefault="003364AC">
            <w:pPr>
              <w:spacing w:line="240" w:lineRule="auto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DCEBAC0" w14:textId="473C5708" w:rsidR="003364AC" w:rsidRPr="001D5F0D" w:rsidRDefault="009C33E0" w:rsidP="00E8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="003364AC"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1D5F0D">
              <w:rPr>
                <w:rFonts w:ascii="Angsana New" w:eastAsia="MS Mincho" w:hAnsi="Angsana New"/>
                <w:sz w:val="26"/>
                <w:szCs w:val="26"/>
              </w:rPr>
              <w:t>367</w:t>
            </w:r>
          </w:p>
        </w:tc>
        <w:tc>
          <w:tcPr>
            <w:tcW w:w="236" w:type="dxa"/>
          </w:tcPr>
          <w:p w14:paraId="5EDF42A2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360C3225" w14:textId="45692FB4" w:rsidR="003364AC" w:rsidRPr="001D5F0D" w:rsidRDefault="009C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>5</w:t>
            </w:r>
            <w:r w:rsidR="003364AC"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1D5F0D">
              <w:rPr>
                <w:rFonts w:ascii="Angsana New" w:eastAsia="MS Mincho" w:hAnsi="Angsana New"/>
                <w:sz w:val="26"/>
                <w:szCs w:val="26"/>
              </w:rPr>
              <w:t>886</w:t>
            </w:r>
          </w:p>
        </w:tc>
        <w:tc>
          <w:tcPr>
            <w:tcW w:w="237" w:type="dxa"/>
          </w:tcPr>
          <w:p w14:paraId="0CEC817F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6830A69F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</w:tcPr>
          <w:p w14:paraId="2D751886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003AA2B4" w14:textId="61B26DBD" w:rsidR="003364AC" w:rsidRPr="001D5F0D" w:rsidRDefault="009C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>5</w:t>
            </w:r>
            <w:r w:rsidR="003364AC"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1D5F0D">
              <w:rPr>
                <w:rFonts w:ascii="Angsana New" w:eastAsia="MS Mincho" w:hAnsi="Angsana New"/>
                <w:sz w:val="26"/>
                <w:szCs w:val="26"/>
              </w:rPr>
              <w:t>886</w:t>
            </w:r>
          </w:p>
        </w:tc>
        <w:tc>
          <w:tcPr>
            <w:tcW w:w="270" w:type="dxa"/>
          </w:tcPr>
          <w:p w14:paraId="64807495" w14:textId="77777777" w:rsidR="003364AC" w:rsidRPr="001D5F0D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F0563E1" w14:textId="77777777" w:rsidR="003364AC" w:rsidRPr="001D5F0D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D5783D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472C3A2" w14:textId="41C9F513" w:rsidR="003364AC" w:rsidRPr="001D5F0D" w:rsidRDefault="009C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>5</w:t>
            </w:r>
            <w:r w:rsidR="003364AC"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1D5F0D">
              <w:rPr>
                <w:rFonts w:ascii="Angsana New" w:eastAsia="MS Mincho" w:hAnsi="Angsana New"/>
                <w:sz w:val="26"/>
                <w:szCs w:val="26"/>
              </w:rPr>
              <w:t>886</w:t>
            </w:r>
          </w:p>
        </w:tc>
      </w:tr>
      <w:tr w:rsidR="003364AC" w:rsidRPr="001D5F0D" w14:paraId="0C88A0F7" w14:textId="77777777">
        <w:trPr>
          <w:trHeight w:val="261"/>
          <w:tblHeader/>
        </w:trPr>
        <w:tc>
          <w:tcPr>
            <w:tcW w:w="4770" w:type="dxa"/>
            <w:vAlign w:val="bottom"/>
          </w:tcPr>
          <w:p w14:paraId="4C0C3A4A" w14:textId="77777777" w:rsidR="003364AC" w:rsidRPr="001D5F0D" w:rsidRDefault="003364AC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 xml:space="preserve">  </w:t>
            </w: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สัญญาซื้อขายทองแดงล่วงหน้า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0C24F517" w14:textId="12A9C90B" w:rsidR="003364AC" w:rsidRPr="001D5F0D" w:rsidRDefault="009C33E0" w:rsidP="00C5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>17</w:t>
            </w:r>
            <w:r w:rsidR="003364AC"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1D5F0D">
              <w:rPr>
                <w:rFonts w:ascii="Angsana New" w:eastAsia="MS Mincho" w:hAnsi="Angsana New"/>
                <w:sz w:val="26"/>
                <w:szCs w:val="26"/>
              </w:rPr>
              <w:t>571</w:t>
            </w:r>
          </w:p>
        </w:tc>
        <w:tc>
          <w:tcPr>
            <w:tcW w:w="270" w:type="dxa"/>
          </w:tcPr>
          <w:p w14:paraId="00DB1C6C" w14:textId="77777777" w:rsidR="003364AC" w:rsidRPr="001D5F0D" w:rsidRDefault="003364AC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DDFD06" w14:textId="3A151675" w:rsidR="003364AC" w:rsidRPr="001D5F0D" w:rsidRDefault="008C0645" w:rsidP="008C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 xml:space="preserve">              </w:t>
            </w:r>
            <w:r w:rsidR="003364AC"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</w:tcPr>
          <w:p w14:paraId="0F40CC50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3EAE51D" w14:textId="69CF92F9" w:rsidR="003364AC" w:rsidRPr="001D5F0D" w:rsidRDefault="009C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/>
              <w:rPr>
                <w:rFonts w:ascii="Angsana New" w:eastAsia="MS Mincho" w:hAnsi="Angsana New"/>
                <w:sz w:val="26"/>
                <w:szCs w:val="26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>17</w:t>
            </w:r>
            <w:r w:rsidR="003364AC" w:rsidRPr="001D5F0D">
              <w:rPr>
                <w:rFonts w:ascii="Angsana New" w:eastAsia="MS Mincho" w:hAnsi="Angsana New"/>
                <w:sz w:val="26"/>
                <w:szCs w:val="26"/>
              </w:rPr>
              <w:t>,</w:t>
            </w:r>
            <w:r w:rsidRPr="001D5F0D">
              <w:rPr>
                <w:rFonts w:ascii="Angsana New" w:eastAsia="MS Mincho" w:hAnsi="Angsana New"/>
                <w:sz w:val="26"/>
                <w:szCs w:val="26"/>
              </w:rPr>
              <w:t>571</w:t>
            </w:r>
          </w:p>
        </w:tc>
        <w:tc>
          <w:tcPr>
            <w:tcW w:w="237" w:type="dxa"/>
          </w:tcPr>
          <w:p w14:paraId="25647163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195EB35E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</w:tcPr>
          <w:p w14:paraId="6113CCCD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</w:tcPr>
          <w:p w14:paraId="4FA4C264" w14:textId="5562C67D" w:rsidR="003364AC" w:rsidRPr="001D5F0D" w:rsidRDefault="009C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>17</w:t>
            </w:r>
            <w:r w:rsidR="003364AC"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1D5F0D">
              <w:rPr>
                <w:rFonts w:ascii="Angsana New" w:eastAsia="MS Mincho" w:hAnsi="Angsana New"/>
                <w:sz w:val="26"/>
                <w:szCs w:val="26"/>
              </w:rPr>
              <w:t>571</w:t>
            </w:r>
          </w:p>
        </w:tc>
        <w:tc>
          <w:tcPr>
            <w:tcW w:w="270" w:type="dxa"/>
          </w:tcPr>
          <w:p w14:paraId="7EC26212" w14:textId="77777777" w:rsidR="003364AC" w:rsidRPr="001D5F0D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395463" w14:textId="77777777" w:rsidR="003364AC" w:rsidRPr="001D5F0D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671994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4A4D24C6" w14:textId="5E562D1A" w:rsidR="003364AC" w:rsidRPr="001D5F0D" w:rsidRDefault="009C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>17</w:t>
            </w:r>
            <w:r w:rsidR="003364AC"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Pr="001D5F0D">
              <w:rPr>
                <w:rFonts w:ascii="Angsana New" w:eastAsia="MS Mincho" w:hAnsi="Angsana New"/>
                <w:sz w:val="26"/>
                <w:szCs w:val="26"/>
              </w:rPr>
              <w:t>571</w:t>
            </w:r>
          </w:p>
        </w:tc>
      </w:tr>
      <w:tr w:rsidR="003364AC" w:rsidRPr="001D5F0D" w14:paraId="69DAFDAF" w14:textId="77777777">
        <w:trPr>
          <w:trHeight w:val="261"/>
          <w:tblHeader/>
        </w:trPr>
        <w:tc>
          <w:tcPr>
            <w:tcW w:w="4770" w:type="dxa"/>
            <w:vAlign w:val="bottom"/>
          </w:tcPr>
          <w:p w14:paraId="7093DFD2" w14:textId="77777777" w:rsidR="003364AC" w:rsidRPr="001D5F0D" w:rsidRDefault="003364AC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สิ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น</w:t>
            </w:r>
            <w:r w:rsidRPr="001D5F0D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ทรัพย์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73FE6F0D" w14:textId="4386433D" w:rsidR="003364AC" w:rsidRPr="001D5F0D" w:rsidRDefault="009C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/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19</w:t>
            </w:r>
            <w:r w:rsidR="003364AC" w:rsidRPr="001D5F0D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,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090</w:t>
            </w:r>
          </w:p>
        </w:tc>
        <w:tc>
          <w:tcPr>
            <w:tcW w:w="270" w:type="dxa"/>
          </w:tcPr>
          <w:p w14:paraId="02F737FE" w14:textId="77777777" w:rsidR="003364AC" w:rsidRPr="001D5F0D" w:rsidRDefault="003364AC">
            <w:pPr>
              <w:spacing w:line="240" w:lineRule="auto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BBEE6" w14:textId="33BC53E9" w:rsidR="003364AC" w:rsidRPr="001D5F0D" w:rsidRDefault="009C33E0" w:rsidP="00E8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79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</w:t>
            </w:r>
            <w:r w:rsidR="003364AC" w:rsidRPr="001D5F0D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,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367</w:t>
            </w:r>
          </w:p>
        </w:tc>
        <w:tc>
          <w:tcPr>
            <w:tcW w:w="236" w:type="dxa"/>
          </w:tcPr>
          <w:p w14:paraId="66475D2A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ACDFC68" w14:textId="28CF790C" w:rsidR="003364AC" w:rsidRPr="001D5F0D" w:rsidRDefault="009C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23</w:t>
            </w:r>
            <w:r w:rsidR="003364AC" w:rsidRPr="001D5F0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,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457</w:t>
            </w:r>
          </w:p>
        </w:tc>
        <w:tc>
          <w:tcPr>
            <w:tcW w:w="237" w:type="dxa"/>
          </w:tcPr>
          <w:p w14:paraId="2B590E0E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127CF49F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5EC140D1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36E06F96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5B25A947" w14:textId="77777777" w:rsidR="003364AC" w:rsidRPr="001D5F0D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DBF630" w14:textId="77777777" w:rsidR="003364AC" w:rsidRPr="001D5F0D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78070C4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5730D88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</w:tr>
      <w:tr w:rsidR="003364AC" w:rsidRPr="001D5F0D" w14:paraId="37F14A53" w14:textId="77777777">
        <w:trPr>
          <w:trHeight w:hRule="exact" w:val="216"/>
          <w:tblHeader/>
        </w:trPr>
        <w:tc>
          <w:tcPr>
            <w:tcW w:w="4770" w:type="dxa"/>
            <w:vAlign w:val="bottom"/>
          </w:tcPr>
          <w:p w14:paraId="11431644" w14:textId="77777777" w:rsidR="003364AC" w:rsidRPr="001D5F0D" w:rsidRDefault="003364AC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14:paraId="55B9F390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59C1B261" w14:textId="77777777" w:rsidR="003364AC" w:rsidRPr="001D5F0D" w:rsidRDefault="003364AC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6E50F9F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4C95458A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1599A5DD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27CC3E3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4773A292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3A30A357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76F71472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7FD8636E" w14:textId="77777777" w:rsidR="003364AC" w:rsidRPr="001D5F0D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B6B6348" w14:textId="77777777" w:rsidR="003364AC" w:rsidRPr="001D5F0D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1CC7F6C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D4129E7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</w:tr>
      <w:tr w:rsidR="003364AC" w:rsidRPr="001D5F0D" w14:paraId="20081E16" w14:textId="77777777">
        <w:trPr>
          <w:trHeight w:val="261"/>
          <w:tblHeader/>
        </w:trPr>
        <w:tc>
          <w:tcPr>
            <w:tcW w:w="4770" w:type="dxa"/>
            <w:vAlign w:val="bottom"/>
          </w:tcPr>
          <w:p w14:paraId="3EBD2FF7" w14:textId="77777777" w:rsidR="003364AC" w:rsidRPr="001D5F0D" w:rsidRDefault="003364AC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438" w:type="dxa"/>
          </w:tcPr>
          <w:p w14:paraId="7AE5DA16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5EEC8982" w14:textId="77777777" w:rsidR="003364AC" w:rsidRPr="001D5F0D" w:rsidRDefault="003364AC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3642275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238AC15D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1D28E4FA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4E51CA4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2488A6E8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2977D844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75B07534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D8D3731" w14:textId="77777777" w:rsidR="003364AC" w:rsidRPr="001D5F0D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D8B0A78" w14:textId="77777777" w:rsidR="003364AC" w:rsidRPr="001D5F0D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A1D9C39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CFF0FA6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</w:tr>
      <w:tr w:rsidR="003364AC" w:rsidRPr="001D5F0D" w14:paraId="01C61731" w14:textId="77777777">
        <w:trPr>
          <w:trHeight w:val="261"/>
          <w:tblHeader/>
        </w:trPr>
        <w:tc>
          <w:tcPr>
            <w:tcW w:w="4770" w:type="dxa"/>
            <w:vAlign w:val="bottom"/>
          </w:tcPr>
          <w:p w14:paraId="7276F01B" w14:textId="77777777" w:rsidR="003364AC" w:rsidRPr="001D5F0D" w:rsidRDefault="003364AC">
            <w:pPr>
              <w:ind w:left="-19" w:right="-90"/>
              <w:rPr>
                <w:rFonts w:ascii="Angsana New" w:eastAsia="MS Mincho" w:hAnsi="Angsana New"/>
                <w:sz w:val="26"/>
                <w:szCs w:val="26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 xml:space="preserve">  </w:t>
            </w: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</w:t>
            </w:r>
          </w:p>
          <w:p w14:paraId="57E62BE6" w14:textId="77777777" w:rsidR="003364AC" w:rsidRPr="001D5F0D" w:rsidRDefault="003364AC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 xml:space="preserve">      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438" w:type="dxa"/>
          </w:tcPr>
          <w:p w14:paraId="342F0C91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  <w:p w14:paraId="0C01F3BD" w14:textId="4E262F71" w:rsidR="003364AC" w:rsidRPr="001D5F0D" w:rsidRDefault="003364AC" w:rsidP="00C5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79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 xml:space="preserve">    (</w:t>
            </w:r>
            <w:r w:rsidR="009C33E0" w:rsidRPr="001D5F0D">
              <w:rPr>
                <w:rFonts w:ascii="Angsana New" w:eastAsia="MS Mincho" w:hAnsi="Angsana New"/>
                <w:sz w:val="26"/>
                <w:szCs w:val="26"/>
              </w:rPr>
              <w:t>13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="009C33E0" w:rsidRPr="001D5F0D">
              <w:rPr>
                <w:rFonts w:ascii="Angsana New" w:eastAsia="MS Mincho" w:hAnsi="Angsana New"/>
                <w:sz w:val="26"/>
                <w:szCs w:val="26"/>
              </w:rPr>
              <w:t>218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</w:tcPr>
          <w:p w14:paraId="41F06410" w14:textId="77777777" w:rsidR="003364AC" w:rsidRPr="001D5F0D" w:rsidRDefault="003364AC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E3BA1D0" w14:textId="54D8F58C" w:rsidR="003364AC" w:rsidRPr="001D5F0D" w:rsidRDefault="003364AC" w:rsidP="00E8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(</w:t>
            </w:r>
            <w:r w:rsidR="009C33E0" w:rsidRPr="001D5F0D">
              <w:rPr>
                <w:rFonts w:ascii="Angsana New" w:eastAsia="MS Mincho" w:hAnsi="Angsana New"/>
                <w:sz w:val="26"/>
                <w:szCs w:val="26"/>
              </w:rPr>
              <w:t>440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36" w:type="dxa"/>
          </w:tcPr>
          <w:p w14:paraId="10BB86E7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0532F356" w14:textId="7C9E1FAC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(</w:t>
            </w:r>
            <w:r w:rsidR="009C33E0" w:rsidRPr="001D5F0D">
              <w:rPr>
                <w:rFonts w:ascii="Angsana New" w:eastAsia="MS Mincho" w:hAnsi="Angsana New"/>
                <w:sz w:val="26"/>
                <w:szCs w:val="26"/>
              </w:rPr>
              <w:t>13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="009C33E0" w:rsidRPr="001D5F0D">
              <w:rPr>
                <w:rFonts w:ascii="Angsana New" w:eastAsia="MS Mincho" w:hAnsi="Angsana New"/>
                <w:sz w:val="26"/>
                <w:szCs w:val="26"/>
              </w:rPr>
              <w:t>658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37" w:type="dxa"/>
          </w:tcPr>
          <w:p w14:paraId="0EADCC30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3C7F0BC7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</w:tcPr>
          <w:p w14:paraId="70F3AFED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4FB100BF" w14:textId="6E34C77E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(</w:t>
            </w:r>
            <w:r w:rsidR="009C33E0" w:rsidRPr="001D5F0D">
              <w:rPr>
                <w:rFonts w:ascii="Angsana New" w:eastAsia="MS Mincho" w:hAnsi="Angsana New"/>
                <w:sz w:val="26"/>
                <w:szCs w:val="26"/>
              </w:rPr>
              <w:t>13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="009C33E0" w:rsidRPr="001D5F0D">
              <w:rPr>
                <w:rFonts w:ascii="Angsana New" w:eastAsia="MS Mincho" w:hAnsi="Angsana New"/>
                <w:sz w:val="26"/>
                <w:szCs w:val="26"/>
              </w:rPr>
              <w:t>658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</w:tcPr>
          <w:p w14:paraId="54767DB8" w14:textId="77777777" w:rsidR="003364AC" w:rsidRPr="001D5F0D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C1EFFB" w14:textId="77777777" w:rsidR="003364AC" w:rsidRPr="001D5F0D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205EDB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3E3B5E5" w14:textId="294E9B92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(</w:t>
            </w:r>
            <w:r w:rsidR="009C33E0" w:rsidRPr="001D5F0D">
              <w:rPr>
                <w:rFonts w:ascii="Angsana New" w:eastAsia="MS Mincho" w:hAnsi="Angsana New"/>
                <w:sz w:val="26"/>
                <w:szCs w:val="26"/>
              </w:rPr>
              <w:t>13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="009C33E0" w:rsidRPr="001D5F0D">
              <w:rPr>
                <w:rFonts w:ascii="Angsana New" w:eastAsia="MS Mincho" w:hAnsi="Angsana New"/>
                <w:sz w:val="26"/>
                <w:szCs w:val="26"/>
              </w:rPr>
              <w:t>658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)</w:t>
            </w:r>
          </w:p>
        </w:tc>
      </w:tr>
      <w:tr w:rsidR="003364AC" w:rsidRPr="001D5F0D" w14:paraId="57181865" w14:textId="77777777">
        <w:trPr>
          <w:trHeight w:val="254"/>
          <w:tblHeader/>
        </w:trPr>
        <w:tc>
          <w:tcPr>
            <w:tcW w:w="4770" w:type="dxa"/>
            <w:vAlign w:val="bottom"/>
          </w:tcPr>
          <w:p w14:paraId="2774762A" w14:textId="77777777" w:rsidR="003364AC" w:rsidRPr="001D5F0D" w:rsidRDefault="003364AC">
            <w:pPr>
              <w:ind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 xml:space="preserve">  </w:t>
            </w:r>
            <w:r w:rsidRPr="001D5F0D">
              <w:rPr>
                <w:rFonts w:ascii="Angsana New" w:eastAsia="MS Mincho" w:hAnsi="Angsana New"/>
                <w:sz w:val="26"/>
                <w:szCs w:val="26"/>
                <w:cs/>
              </w:rPr>
              <w:t>สัญญาซื้อขายทองแดงล่วงหน้า</w:t>
            </w:r>
            <w:r w:rsidRPr="001D5F0D">
              <w:rPr>
                <w:rFonts w:ascii="Angsana New" w:eastAsia="MS Mincho" w:hAnsi="Angsana New" w:hint="cs"/>
                <w:sz w:val="26"/>
                <w:szCs w:val="26"/>
                <w:cs/>
              </w:rPr>
              <w:t>ที่ใช้ในการป้องกันความเสี่ยง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9E5E80D" w14:textId="58EA184A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79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(</w:t>
            </w:r>
            <w:r w:rsidR="009C33E0" w:rsidRPr="001D5F0D">
              <w:rPr>
                <w:rFonts w:ascii="Angsana New" w:eastAsia="MS Mincho" w:hAnsi="Angsana New"/>
                <w:sz w:val="26"/>
                <w:szCs w:val="26"/>
              </w:rPr>
              <w:t>26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="009C33E0" w:rsidRPr="001D5F0D">
              <w:rPr>
                <w:rFonts w:ascii="Angsana New" w:eastAsia="MS Mincho" w:hAnsi="Angsana New"/>
                <w:sz w:val="26"/>
                <w:szCs w:val="26"/>
              </w:rPr>
              <w:t>951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</w:tcPr>
          <w:p w14:paraId="44040D72" w14:textId="77777777" w:rsidR="003364AC" w:rsidRPr="001D5F0D" w:rsidRDefault="003364AC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A849645" w14:textId="31359F30" w:rsidR="003364AC" w:rsidRPr="001D5F0D" w:rsidRDefault="001869E2" w:rsidP="0018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left" w:pos="705"/>
                <w:tab w:val="left" w:pos="855"/>
                <w:tab w:val="left" w:pos="973"/>
              </w:tabs>
              <w:ind w:left="312" w:right="-86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 xml:space="preserve">    </w:t>
            </w:r>
            <w:r w:rsidR="003364AC"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</w:tcPr>
          <w:p w14:paraId="7B85B652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3B05F26" w14:textId="0C6CCDF8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(</w:t>
            </w:r>
            <w:r w:rsidR="009C33E0" w:rsidRPr="001D5F0D">
              <w:rPr>
                <w:rFonts w:ascii="Angsana New" w:eastAsia="MS Mincho" w:hAnsi="Angsana New"/>
                <w:sz w:val="26"/>
                <w:szCs w:val="26"/>
              </w:rPr>
              <w:t>26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="009C33E0" w:rsidRPr="001D5F0D">
              <w:rPr>
                <w:rFonts w:ascii="Angsana New" w:eastAsia="MS Mincho" w:hAnsi="Angsana New"/>
                <w:sz w:val="26"/>
                <w:szCs w:val="26"/>
              </w:rPr>
              <w:t>951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37" w:type="dxa"/>
          </w:tcPr>
          <w:p w14:paraId="303F1C48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002CCA15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</w:tcPr>
          <w:p w14:paraId="51512586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311971BB" w14:textId="6A49F6EB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(</w:t>
            </w:r>
            <w:r w:rsidR="009C33E0" w:rsidRPr="001D5F0D">
              <w:rPr>
                <w:rFonts w:ascii="Angsana New" w:eastAsia="MS Mincho" w:hAnsi="Angsana New"/>
                <w:sz w:val="26"/>
                <w:szCs w:val="26"/>
              </w:rPr>
              <w:t>26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="009C33E0" w:rsidRPr="001D5F0D">
              <w:rPr>
                <w:rFonts w:ascii="Angsana New" w:eastAsia="MS Mincho" w:hAnsi="Angsana New"/>
                <w:sz w:val="26"/>
                <w:szCs w:val="26"/>
              </w:rPr>
              <w:t>951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</w:tcPr>
          <w:p w14:paraId="382CD1F3" w14:textId="77777777" w:rsidR="003364AC" w:rsidRPr="001D5F0D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A7F27E7" w14:textId="77777777" w:rsidR="003364AC" w:rsidRPr="001D5F0D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2A8D7A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A8262E0" w14:textId="3795F2B8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(</w:t>
            </w:r>
            <w:r w:rsidR="009C33E0" w:rsidRPr="001D5F0D">
              <w:rPr>
                <w:rFonts w:ascii="Angsana New" w:eastAsia="MS Mincho" w:hAnsi="Angsana New"/>
                <w:sz w:val="26"/>
                <w:szCs w:val="26"/>
              </w:rPr>
              <w:t>26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,</w:t>
            </w:r>
            <w:r w:rsidR="009C33E0" w:rsidRPr="001D5F0D">
              <w:rPr>
                <w:rFonts w:ascii="Angsana New" w:eastAsia="MS Mincho" w:hAnsi="Angsana New"/>
                <w:sz w:val="26"/>
                <w:szCs w:val="26"/>
              </w:rPr>
              <w:t>951</w:t>
            </w:r>
            <w:r w:rsidRPr="001D5F0D">
              <w:rPr>
                <w:rFonts w:ascii="Angsana New" w:eastAsia="MS Mincho" w:hAnsi="Angsana New"/>
                <w:sz w:val="26"/>
                <w:szCs w:val="26"/>
                <w:lang w:val="en-GB"/>
              </w:rPr>
              <w:t>)</w:t>
            </w:r>
          </w:p>
        </w:tc>
      </w:tr>
      <w:tr w:rsidR="003364AC" w:rsidRPr="001D5F0D" w14:paraId="625C1053" w14:textId="77777777">
        <w:trPr>
          <w:trHeight w:val="261"/>
          <w:tblHeader/>
        </w:trPr>
        <w:tc>
          <w:tcPr>
            <w:tcW w:w="4770" w:type="dxa"/>
            <w:vAlign w:val="bottom"/>
          </w:tcPr>
          <w:p w14:paraId="526CBF8B" w14:textId="77777777" w:rsidR="003364AC" w:rsidRPr="001D5F0D" w:rsidRDefault="003364AC">
            <w:pPr>
              <w:ind w:left="-19" w:right="-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หนี้สิน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30FD2412" w14:textId="5F7CC6A8" w:rsidR="003364AC" w:rsidRPr="001D5F0D" w:rsidRDefault="003364AC" w:rsidP="0083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79"/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(</w:t>
            </w:r>
            <w:r w:rsidR="009C33E0" w:rsidRPr="001D5F0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40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,</w:t>
            </w:r>
            <w:r w:rsidR="009C33E0" w:rsidRPr="001D5F0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169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</w:tcPr>
          <w:p w14:paraId="7A5D8194" w14:textId="77777777" w:rsidR="003364AC" w:rsidRPr="001D5F0D" w:rsidRDefault="003364AC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1100F" w14:textId="3DD7BA24" w:rsidR="003364AC" w:rsidRPr="001D5F0D" w:rsidRDefault="003364AC" w:rsidP="00E8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79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(</w:t>
            </w:r>
            <w:r w:rsidR="009C33E0" w:rsidRPr="001D5F0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440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36" w:type="dxa"/>
          </w:tcPr>
          <w:p w14:paraId="0B12150D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E421A" w14:textId="72DBE912" w:rsidR="003364AC" w:rsidRPr="001D5F0D" w:rsidRDefault="003364AC" w:rsidP="0083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9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(</w:t>
            </w:r>
            <w:r w:rsidR="009C33E0" w:rsidRPr="001D5F0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40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,</w:t>
            </w:r>
            <w:r w:rsidR="009C33E0" w:rsidRPr="001D5F0D">
              <w:rPr>
                <w:rFonts w:ascii="Angsana New" w:eastAsia="MS Mincho" w:hAnsi="Angsana New"/>
                <w:b/>
                <w:bCs/>
                <w:sz w:val="26"/>
                <w:szCs w:val="26"/>
              </w:rPr>
              <w:t>609</w:t>
            </w:r>
            <w:r w:rsidRPr="001D5F0D">
              <w:rPr>
                <w:rFonts w:ascii="Angsana New" w:eastAsia="MS Mincho" w:hAnsi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37" w:type="dxa"/>
          </w:tcPr>
          <w:p w14:paraId="50FAC9FE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4023FA5A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3F4829CF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4E78BF3E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94D8D96" w14:textId="77777777" w:rsidR="003364AC" w:rsidRPr="001D5F0D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F3D61B8" w14:textId="77777777" w:rsidR="003364AC" w:rsidRPr="001D5F0D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0DAD2D1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5D68940" w14:textId="77777777" w:rsidR="003364AC" w:rsidRPr="001D5F0D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</w:p>
        </w:tc>
      </w:tr>
    </w:tbl>
    <w:p w14:paraId="00EB2336" w14:textId="77777777" w:rsidR="003364AC" w:rsidRDefault="003364AC" w:rsidP="00E8622D">
      <w:pPr>
        <w:pStyle w:val="FSBlank"/>
        <w:ind w:left="0"/>
        <w:rPr>
          <w:b/>
          <w:bCs/>
          <w:sz w:val="30"/>
          <w:szCs w:val="30"/>
          <w:cs/>
        </w:rPr>
        <w:sectPr w:rsidR="003364AC" w:rsidSect="00C43E59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7B28709" w14:textId="77777777" w:rsidR="003364AC" w:rsidRPr="00505C0C" w:rsidRDefault="003364AC" w:rsidP="00546F86">
      <w:pPr>
        <w:pStyle w:val="FSContent"/>
        <w:ind w:left="540"/>
        <w:rPr>
          <w:cs/>
        </w:rPr>
      </w:pPr>
      <w:r w:rsidRPr="00505C0C">
        <w:rPr>
          <w:rFonts w:hint="cs"/>
          <w:cs/>
        </w:rPr>
        <w:lastRenderedPageBreak/>
        <w:t>ตาราง</w:t>
      </w:r>
      <w:r>
        <w:rPr>
          <w:rFonts w:hint="cs"/>
          <w:cs/>
        </w:rPr>
        <w:t>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>
        <w:br/>
      </w:r>
      <w:r>
        <w:rPr>
          <w:rFonts w:hint="cs"/>
          <w:cs/>
        </w:rPr>
        <w:t>งบแสดงฐานะการเงิน</w:t>
      </w:r>
    </w:p>
    <w:p w14:paraId="76F35BDA" w14:textId="77777777" w:rsidR="003364AC" w:rsidRPr="006F159D" w:rsidRDefault="003364AC" w:rsidP="00546F86">
      <w:pPr>
        <w:pStyle w:val="FSContent"/>
        <w:ind w:left="540"/>
      </w:pPr>
    </w:p>
    <w:tbl>
      <w:tblPr>
        <w:tblStyle w:val="TableGrid"/>
        <w:tblW w:w="9090" w:type="dxa"/>
        <w:tblInd w:w="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36"/>
        <w:gridCol w:w="6514"/>
      </w:tblGrid>
      <w:tr w:rsidR="003364AC" w:rsidRPr="005D08DD" w14:paraId="4C7413F1" w14:textId="77777777" w:rsidTr="006D4B2C">
        <w:trPr>
          <w:tblHeader/>
        </w:trPr>
        <w:tc>
          <w:tcPr>
            <w:tcW w:w="2340" w:type="dxa"/>
          </w:tcPr>
          <w:p w14:paraId="7117C1F6" w14:textId="77777777" w:rsidR="003364AC" w:rsidRPr="00A41284" w:rsidRDefault="003364AC" w:rsidP="006D4B2C">
            <w:pPr>
              <w:pStyle w:val="block"/>
              <w:spacing w:after="0" w:line="240" w:lineRule="atLeast"/>
              <w:ind w:left="-8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778FFAA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7F4FBFE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364AC" w:rsidRPr="005D08DD" w14:paraId="61FD6DE9" w14:textId="77777777" w:rsidTr="006D4B2C">
        <w:tc>
          <w:tcPr>
            <w:tcW w:w="2340" w:type="dxa"/>
          </w:tcPr>
          <w:p w14:paraId="1C2DE822" w14:textId="77777777" w:rsidR="003364AC" w:rsidRPr="00A41284" w:rsidRDefault="003364AC" w:rsidP="005F67DF">
            <w:pPr>
              <w:pStyle w:val="block"/>
              <w:tabs>
                <w:tab w:val="left" w:pos="277"/>
              </w:tabs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236" w:type="dxa"/>
          </w:tcPr>
          <w:p w14:paraId="282F2330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365C32D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2F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A412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3364AC" w:rsidRPr="005D08DD" w14:paraId="254A17B0" w14:textId="77777777" w:rsidTr="006D4B2C">
        <w:tc>
          <w:tcPr>
            <w:tcW w:w="2340" w:type="dxa"/>
          </w:tcPr>
          <w:p w14:paraId="526E784F" w14:textId="77777777" w:rsidR="003364AC" w:rsidRPr="00A41284" w:rsidRDefault="003364AC" w:rsidP="00A41284">
            <w:pPr>
              <w:pStyle w:val="block"/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730A416B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514" w:type="dxa"/>
          </w:tcPr>
          <w:p w14:paraId="6B7C9417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962FF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A41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มูลค่ายุติธรรมอ้างอิงราคาเสนอซื้อขายจาก</w:t>
            </w:r>
            <w:r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นายหน้า สัญญาแบบเดียวกันที่มีการซื้อขายในตลาดที่มีสภาพคล่องและราคเสนอ</w:t>
            </w:r>
            <w:r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267B92FB" w14:textId="77777777" w:rsidR="003364AC" w:rsidRPr="00C0675D" w:rsidRDefault="003364AC" w:rsidP="007C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6DC26B11" w14:textId="77777777" w:rsidR="003364AC" w:rsidRPr="00D301A8" w:rsidRDefault="003364AC" w:rsidP="006D4B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both"/>
        <w:rPr>
          <w:rFonts w:ascii="Angsana New" w:hAnsi="Angsana New"/>
          <w:sz w:val="30"/>
          <w:szCs w:val="30"/>
        </w:rPr>
      </w:pPr>
      <w:r w:rsidRPr="00D301A8">
        <w:rPr>
          <w:rFonts w:ascii="Angsana New" w:hAnsi="Angsana New"/>
          <w:b/>
          <w:bCs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14:paraId="56925ABE" w14:textId="77777777" w:rsidR="003364AC" w:rsidRPr="006F159D" w:rsidRDefault="003364AC" w:rsidP="003153C0">
      <w:pPr>
        <w:pStyle w:val="FSBlank"/>
        <w:rPr>
          <w:sz w:val="30"/>
          <w:szCs w:val="30"/>
        </w:rPr>
      </w:pPr>
    </w:p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96"/>
        <w:gridCol w:w="1260"/>
        <w:gridCol w:w="236"/>
        <w:gridCol w:w="1254"/>
        <w:gridCol w:w="6"/>
      </w:tblGrid>
      <w:tr w:rsidR="003364AC" w:rsidRPr="00484F1E" w14:paraId="64A56BF1" w14:textId="77777777" w:rsidTr="006D4B2C">
        <w:trPr>
          <w:tblHeader/>
        </w:trPr>
        <w:tc>
          <w:tcPr>
            <w:tcW w:w="6696" w:type="dxa"/>
          </w:tcPr>
          <w:p w14:paraId="47B016B2" w14:textId="77777777" w:rsidR="003364AC" w:rsidRPr="00484F1E" w:rsidRDefault="003364AC" w:rsidP="00CF1E9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63852D" w14:textId="0C2C8222" w:rsidR="003364AC" w:rsidRPr="00484F1E" w:rsidRDefault="001D5F0D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09F8F960" w14:textId="77777777" w:rsidR="003364AC" w:rsidRPr="00484F1E" w:rsidRDefault="003364AC" w:rsidP="00CF1E9F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F838C2D" w14:textId="1385C885" w:rsidR="003364AC" w:rsidRPr="00484F1E" w:rsidRDefault="009C33E0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 w:rsidRPr="00484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64AC" w:rsidRPr="00484F1E" w14:paraId="188B05BD" w14:textId="77777777" w:rsidTr="006D4B2C">
        <w:trPr>
          <w:tblHeader/>
        </w:trPr>
        <w:tc>
          <w:tcPr>
            <w:tcW w:w="6696" w:type="dxa"/>
          </w:tcPr>
          <w:p w14:paraId="392AF556" w14:textId="77777777" w:rsidR="003364AC" w:rsidRPr="00484F1E" w:rsidRDefault="003364AC" w:rsidP="00CF1E9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12B697" w14:textId="45767C25" w:rsidR="003364AC" w:rsidRPr="00484F1E" w:rsidRDefault="009C33E0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8F38A3C" w14:textId="77777777" w:rsidR="003364AC" w:rsidRPr="00484F1E" w:rsidRDefault="003364AC" w:rsidP="00CF1E9F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20AEF4C" w14:textId="3415604B" w:rsidR="003364AC" w:rsidRPr="00484F1E" w:rsidRDefault="009C33E0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364AC" w:rsidRPr="00484F1E" w14:paraId="10E698DB" w14:textId="77777777" w:rsidTr="006D4B2C">
        <w:trPr>
          <w:gridAfter w:val="1"/>
          <w:wAfter w:w="6" w:type="dxa"/>
          <w:cantSplit/>
          <w:tblHeader/>
        </w:trPr>
        <w:tc>
          <w:tcPr>
            <w:tcW w:w="6696" w:type="dxa"/>
          </w:tcPr>
          <w:p w14:paraId="2867CFF2" w14:textId="77777777" w:rsidR="003364AC" w:rsidRPr="00484F1E" w:rsidRDefault="003364AC" w:rsidP="000532A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31A137CE" w14:textId="77777777" w:rsidR="003364AC" w:rsidRPr="00484F1E" w:rsidRDefault="003364AC" w:rsidP="000532AC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4F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4AC" w:rsidRPr="00484F1E" w14:paraId="2ABE31B3" w14:textId="77777777" w:rsidTr="006D4B2C">
        <w:tc>
          <w:tcPr>
            <w:tcW w:w="6696" w:type="dxa"/>
          </w:tcPr>
          <w:p w14:paraId="7982B3D1" w14:textId="77777777" w:rsidR="003364AC" w:rsidRPr="00484F1E" w:rsidRDefault="003364AC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</w:tcPr>
          <w:p w14:paraId="263943DA" w14:textId="77777777" w:rsidR="003364AC" w:rsidRPr="00484F1E" w:rsidRDefault="003364AC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ECBD76" w14:textId="77777777" w:rsidR="003364AC" w:rsidRPr="00484F1E" w:rsidRDefault="003364AC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E2D4BB4" w14:textId="77777777" w:rsidR="003364AC" w:rsidRPr="00484F1E" w:rsidRDefault="003364AC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64AC" w:rsidRPr="00484F1E" w14:paraId="3236C5B3" w14:textId="77777777" w:rsidTr="006D4B2C">
        <w:tc>
          <w:tcPr>
            <w:tcW w:w="6696" w:type="dxa"/>
          </w:tcPr>
          <w:p w14:paraId="5D857CDD" w14:textId="77777777" w:rsidR="003364AC" w:rsidRPr="00484F1E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65140625" w14:textId="6BFB39AC" w:rsidR="003364AC" w:rsidRPr="00484F1E" w:rsidRDefault="00E8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236" w:type="dxa"/>
          </w:tcPr>
          <w:p w14:paraId="4C3CADCE" w14:textId="77777777" w:rsidR="003364AC" w:rsidRPr="00484F1E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EE4950C" w14:textId="534B16FC" w:rsidR="003364AC" w:rsidRPr="00484F1E" w:rsidRDefault="009C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9C33E0">
              <w:rPr>
                <w:rFonts w:ascii="Angsana New" w:hAnsi="Angsana New"/>
                <w:sz w:val="30"/>
                <w:szCs w:val="30"/>
              </w:rPr>
              <w:t>899</w:t>
            </w:r>
          </w:p>
        </w:tc>
      </w:tr>
      <w:tr w:rsidR="003364AC" w:rsidRPr="00484F1E" w14:paraId="324F02FC" w14:textId="77777777" w:rsidTr="006D4B2C">
        <w:tc>
          <w:tcPr>
            <w:tcW w:w="6696" w:type="dxa"/>
          </w:tcPr>
          <w:p w14:paraId="7A4B43C8" w14:textId="77777777" w:rsidR="003364AC" w:rsidRPr="00484F1E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</w:t>
            </w: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รเพื่อค้ำประกันการใช้ไฟฟ้า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74551B" w14:textId="334B93F8" w:rsidR="003364AC" w:rsidRPr="00484F1E" w:rsidRDefault="00E8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13,369</w:t>
            </w:r>
          </w:p>
        </w:tc>
        <w:tc>
          <w:tcPr>
            <w:tcW w:w="236" w:type="dxa"/>
          </w:tcPr>
          <w:p w14:paraId="6DF1B39D" w14:textId="77777777" w:rsidR="003364AC" w:rsidRPr="00484F1E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6C8480D3" w14:textId="4664DC0E" w:rsidR="003364AC" w:rsidRPr="00484F1E" w:rsidRDefault="009C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9C33E0">
              <w:rPr>
                <w:rFonts w:ascii="Angsana New" w:hAnsi="Angsana New"/>
                <w:sz w:val="30"/>
                <w:szCs w:val="30"/>
              </w:rPr>
              <w:t>13</w:t>
            </w:r>
            <w:r w:rsidR="003364AC">
              <w:rPr>
                <w:rFonts w:ascii="Angsana New" w:hAnsi="Angsana New"/>
                <w:sz w:val="30"/>
                <w:szCs w:val="30"/>
              </w:rPr>
              <w:t>,</w:t>
            </w:r>
            <w:r w:rsidRPr="009C33E0">
              <w:rPr>
                <w:rFonts w:ascii="Angsana New" w:hAnsi="Angsana New"/>
                <w:sz w:val="30"/>
                <w:szCs w:val="30"/>
              </w:rPr>
              <w:t>369</w:t>
            </w:r>
          </w:p>
        </w:tc>
      </w:tr>
      <w:tr w:rsidR="003364AC" w:rsidRPr="00484F1E" w14:paraId="7125F7EC" w14:textId="77777777" w:rsidTr="006D4B2C">
        <w:tc>
          <w:tcPr>
            <w:tcW w:w="6696" w:type="dxa"/>
          </w:tcPr>
          <w:p w14:paraId="1C32396B" w14:textId="77777777" w:rsidR="003364AC" w:rsidRPr="00484F1E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D1765E" w14:textId="54002ECB" w:rsidR="003364AC" w:rsidRPr="00484F1E" w:rsidRDefault="00E80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13,724</w:t>
            </w:r>
          </w:p>
        </w:tc>
        <w:tc>
          <w:tcPr>
            <w:tcW w:w="236" w:type="dxa"/>
          </w:tcPr>
          <w:p w14:paraId="77B6CC56" w14:textId="77777777" w:rsidR="003364AC" w:rsidRPr="00484F1E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C9F76E" w14:textId="04738933" w:rsidR="003364AC" w:rsidRPr="00484F1E" w:rsidRDefault="009C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33E0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3364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33E0">
              <w:rPr>
                <w:rFonts w:ascii="Angsana New" w:hAnsi="Angsana New"/>
                <w:b/>
                <w:bCs/>
                <w:sz w:val="30"/>
                <w:szCs w:val="30"/>
              </w:rPr>
              <w:t>268</w:t>
            </w:r>
          </w:p>
        </w:tc>
      </w:tr>
    </w:tbl>
    <w:p w14:paraId="58A50514" w14:textId="77777777" w:rsidR="003364AC" w:rsidRDefault="00336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</w:p>
    <w:p w14:paraId="4DC0C348" w14:textId="77777777" w:rsidR="003364AC" w:rsidRDefault="00336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77107406" w14:textId="77777777" w:rsidR="003364AC" w:rsidRPr="006F159D" w:rsidRDefault="003364AC" w:rsidP="005B3986">
      <w:pPr>
        <w:pStyle w:val="FSBlank"/>
        <w:rPr>
          <w:b/>
          <w:bCs/>
          <w:i/>
          <w:iCs/>
          <w:sz w:val="30"/>
          <w:szCs w:val="30"/>
        </w:rPr>
      </w:pPr>
      <w:r w:rsidRPr="004D0040">
        <w:rPr>
          <w:b/>
          <w:bCs/>
          <w:i/>
          <w:iCs/>
          <w:sz w:val="30"/>
          <w:szCs w:val="30"/>
          <w:cs/>
        </w:rPr>
        <w:lastRenderedPageBreak/>
        <w:t>สัญญา</w:t>
      </w:r>
      <w:r w:rsidRPr="006F159D">
        <w:rPr>
          <w:b/>
          <w:bCs/>
          <w:i/>
          <w:iCs/>
          <w:sz w:val="30"/>
          <w:szCs w:val="30"/>
          <w:cs/>
        </w:rPr>
        <w:t>สำคัญกับกิจการที่ไม่เกี่ยวข้องกัน</w:t>
      </w:r>
    </w:p>
    <w:p w14:paraId="4D400656" w14:textId="77777777" w:rsidR="003364AC" w:rsidRPr="006F159D" w:rsidRDefault="003364AC" w:rsidP="005B3986">
      <w:pPr>
        <w:pStyle w:val="FSBlank"/>
        <w:rPr>
          <w:sz w:val="30"/>
          <w:szCs w:val="30"/>
        </w:rPr>
      </w:pPr>
    </w:p>
    <w:p w14:paraId="2C3FEA55" w14:textId="77777777" w:rsidR="003364AC" w:rsidRPr="006F159D" w:rsidRDefault="003364AC" w:rsidP="005B3986">
      <w:pPr>
        <w:pStyle w:val="FSBlank"/>
        <w:rPr>
          <w:sz w:val="30"/>
          <w:szCs w:val="30"/>
          <w:u w:val="single"/>
        </w:rPr>
      </w:pPr>
      <w:r w:rsidRPr="006F159D">
        <w:rPr>
          <w:sz w:val="30"/>
          <w:szCs w:val="30"/>
          <w:u w:val="single"/>
          <w:cs/>
        </w:rPr>
        <w:t>สัญญาป้องกันความเสี่ยง</w:t>
      </w:r>
    </w:p>
    <w:p w14:paraId="2B0D9798" w14:textId="77777777" w:rsidR="003364AC" w:rsidRPr="006F159D" w:rsidRDefault="003364AC" w:rsidP="005B3986">
      <w:pPr>
        <w:pStyle w:val="FSBlank"/>
        <w:rPr>
          <w:sz w:val="30"/>
          <w:szCs w:val="30"/>
        </w:rPr>
      </w:pPr>
    </w:p>
    <w:p w14:paraId="437D7E75" w14:textId="77777777" w:rsidR="003364AC" w:rsidRDefault="003364AC" w:rsidP="005B3986">
      <w:pPr>
        <w:pStyle w:val="FSBlank"/>
        <w:rPr>
          <w:sz w:val="30"/>
          <w:szCs w:val="30"/>
        </w:rPr>
      </w:pPr>
      <w:r w:rsidRPr="006F159D">
        <w:rPr>
          <w:sz w:val="30"/>
          <w:szCs w:val="30"/>
          <w:cs/>
        </w:rPr>
        <w:t xml:space="preserve">บริษัทได้ทำสัญญาป้องกันความเสี่ยงกับกิจการที่ไม่เกี่ยวข้องกันได้แก่ บริษัท </w:t>
      </w:r>
      <w:r w:rsidRPr="006F159D">
        <w:rPr>
          <w:sz w:val="30"/>
          <w:szCs w:val="30"/>
        </w:rPr>
        <w:t>Toyota Tsusho Metals Ltd.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บริษัท </w:t>
      </w:r>
      <w:proofErr w:type="spellStart"/>
      <w:r>
        <w:rPr>
          <w:sz w:val="30"/>
          <w:szCs w:val="30"/>
        </w:rPr>
        <w:t>Triland</w:t>
      </w:r>
      <w:proofErr w:type="spellEnd"/>
      <w:r>
        <w:rPr>
          <w:sz w:val="30"/>
          <w:szCs w:val="30"/>
        </w:rPr>
        <w:t xml:space="preserve"> Metals Ltd.</w:t>
      </w:r>
      <w:r w:rsidRPr="006F159D">
        <w:rPr>
          <w:sz w:val="30"/>
          <w:szCs w:val="30"/>
        </w:rPr>
        <w:t xml:space="preserve"> </w:t>
      </w:r>
      <w:r w:rsidRPr="006F159D">
        <w:rPr>
          <w:sz w:val="30"/>
          <w:szCs w:val="30"/>
          <w:cs/>
        </w:rPr>
        <w:t>ซึ่งเป็นบริษัทหลักทรัพย์ (</w:t>
      </w:r>
      <w:r w:rsidRPr="006F159D">
        <w:rPr>
          <w:sz w:val="30"/>
          <w:szCs w:val="30"/>
        </w:rPr>
        <w:t xml:space="preserve">Broker) </w:t>
      </w:r>
      <w:r w:rsidRPr="006F159D">
        <w:rPr>
          <w:sz w:val="30"/>
          <w:szCs w:val="30"/>
          <w:cs/>
        </w:rPr>
        <w:t xml:space="preserve">เพื่อป้องกันความเสี่ยงจากการผันผวนของราคาจากการขายผลิตภัณฑ์ทองแดงของบริษัทให้กับลูกค้าในประเทศไทย ภายใต้เงื่อนไขของสัญญา บริษัทหลักทรัพย์ดังกล่าวจะให้บริการกับบริษัทโดยเข้าทำสัญญาป้องกันความเสี่ยงกับ </w:t>
      </w:r>
      <w:r w:rsidRPr="006F159D">
        <w:rPr>
          <w:sz w:val="30"/>
          <w:szCs w:val="30"/>
        </w:rPr>
        <w:t xml:space="preserve">London Metal Exchange market </w:t>
      </w:r>
      <w:r w:rsidRPr="006F159D">
        <w:rPr>
          <w:sz w:val="30"/>
          <w:szCs w:val="30"/>
          <w:cs/>
        </w:rPr>
        <w:t>ภายใต้เงื่อนไขและข้อตกลงตามที่ระบุไว้ในแต่ละแบบคำขอจากบริษัท ในการนี้บริษัทมีภาระผูกพันที่จะต้องจ่ายค่าบริการในอัตราตามที่ระบุในสัญญาและ</w:t>
      </w:r>
      <w:r w:rsidRPr="006F159D">
        <w:rPr>
          <w:rFonts w:hint="cs"/>
          <w:sz w:val="30"/>
          <w:szCs w:val="30"/>
          <w:cs/>
        </w:rPr>
        <w:t>รวมถึง</w:t>
      </w:r>
      <w:r w:rsidRPr="006F159D">
        <w:rPr>
          <w:sz w:val="30"/>
          <w:szCs w:val="30"/>
          <w:cs/>
        </w:rPr>
        <w:t>ผลต่างระหว่างราคาที่ป้องกันความเสี่ยงกับราคาตลาดจ่ายชำระโดยบริษัทหรือบริษัทหลักทรัพย์ดังกล่าวแล้วแต่กรณีเมื่อสิ้นสุดแต่ละรอบระยะเวลาที่ป้องกันความเสี่ยง หรือ</w:t>
      </w:r>
      <w:r w:rsidRPr="006F159D">
        <w:rPr>
          <w:rFonts w:hint="cs"/>
          <w:sz w:val="30"/>
          <w:szCs w:val="30"/>
          <w:cs/>
        </w:rPr>
        <w:t>ตามที่ระบุในสัญญา</w:t>
      </w:r>
      <w:r w:rsidRPr="006F159D">
        <w:rPr>
          <w:sz w:val="30"/>
          <w:szCs w:val="30"/>
          <w:cs/>
        </w:rPr>
        <w:t xml:space="preserve"> สัญญาเหล่านี้มีผลบังคับใช้ตั้งแต่วันที่ในสัญญา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</w:t>
      </w:r>
    </w:p>
    <w:p w14:paraId="406918FC" w14:textId="77777777" w:rsidR="003364AC" w:rsidRDefault="003364AC" w:rsidP="005B3986">
      <w:pPr>
        <w:pStyle w:val="FSBlank"/>
        <w:rPr>
          <w:sz w:val="30"/>
          <w:szCs w:val="30"/>
        </w:rPr>
      </w:pPr>
    </w:p>
    <w:p w14:paraId="1AF04428" w14:textId="77777777" w:rsidR="003364AC" w:rsidRPr="001B71D9" w:rsidRDefault="003364AC">
      <w:pPr>
        <w:pStyle w:val="FSBlank"/>
        <w:rPr>
          <w:sz w:val="30"/>
          <w:szCs w:val="30"/>
          <w:u w:val="single"/>
        </w:rPr>
      </w:pPr>
      <w:r w:rsidRPr="001B71D9">
        <w:rPr>
          <w:sz w:val="30"/>
          <w:szCs w:val="30"/>
          <w:u w:val="single"/>
          <w:cs/>
        </w:rPr>
        <w:t>ข้อตกลงซื้อขายทองแดง</w:t>
      </w:r>
    </w:p>
    <w:p w14:paraId="0E736663" w14:textId="77777777" w:rsidR="003364AC" w:rsidRPr="001B71D9" w:rsidRDefault="003364AC">
      <w:pPr>
        <w:pStyle w:val="FSBlank"/>
        <w:rPr>
          <w:sz w:val="30"/>
          <w:szCs w:val="30"/>
        </w:rPr>
      </w:pPr>
    </w:p>
    <w:p w14:paraId="00A59912" w14:textId="60B77FC0" w:rsidR="00B531CF" w:rsidRDefault="003364AC" w:rsidP="00435877">
      <w:pPr>
        <w:pStyle w:val="FSBlank"/>
        <w:rPr>
          <w:sz w:val="30"/>
          <w:szCs w:val="30"/>
        </w:rPr>
      </w:pPr>
      <w:r w:rsidRPr="001B71D9">
        <w:rPr>
          <w:sz w:val="30"/>
          <w:szCs w:val="30"/>
          <w:cs/>
        </w:rPr>
        <w:t>บริษัทได้ทำข้อตกลงซื้อขายทองแดงกับผู้ผลิตและจำหน่ายทองแดงในประเทศหลายราย โดยบริษัทตกลงที่จะซื้อทองแดงจากกิจการดังกล่าวตามราคาตลาดถัวเฉลี่ยของเดือนที่ได้มีการจัดส่งสินค้าบวกด้วยอัตราที่ตกลงร่วมกันหรืออัตราที่ตกลงกันตามสัญญา</w:t>
      </w:r>
    </w:p>
    <w:sectPr w:rsidR="00B531CF" w:rsidSect="00C43E59">
      <w:headerReference w:type="default" r:id="rId20"/>
      <w:footerReference w:type="default" r:id="rId21"/>
      <w:headerReference w:type="first" r:id="rId22"/>
      <w:footerReference w:type="first" r:id="rId23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E3FB1" w14:textId="77777777" w:rsidR="00BF2818" w:rsidRDefault="00BF2818">
      <w:r>
        <w:separator/>
      </w:r>
    </w:p>
  </w:endnote>
  <w:endnote w:type="continuationSeparator" w:id="0">
    <w:p w14:paraId="04E06653" w14:textId="77777777" w:rsidR="00BF2818" w:rsidRDefault="00BF2818">
      <w:r>
        <w:continuationSeparator/>
      </w:r>
    </w:p>
  </w:endnote>
  <w:endnote w:type="continuationNotice" w:id="1">
    <w:p w14:paraId="4A4124C7" w14:textId="77777777" w:rsidR="00BF2818" w:rsidRDefault="00BF281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4E78B" w14:textId="77777777" w:rsidR="003364AC" w:rsidRDefault="003364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53853" w14:textId="28931D17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9C33E0" w:rsidRPr="009C33E0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49954" w14:textId="77777777" w:rsidR="003364AC" w:rsidRDefault="003364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36F49" w14:textId="72449E19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9C33E0" w:rsidRPr="009C33E0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C9347" w14:textId="60C7FCEE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9C33E0" w:rsidRPr="009C33E0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F9CE2" w14:textId="211CB9D5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9C33E0" w:rsidRPr="009C33E0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A425E18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1978" w14:textId="7C93103B" w:rsidR="00FC13B3" w:rsidRPr="00C70DC4" w:rsidRDefault="00FC13B3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="009C33E0" w:rsidRPr="009C33E0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5827F1B3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A5AAE" w14:textId="77777777" w:rsidR="00BF2818" w:rsidRDefault="00BF2818">
      <w:r>
        <w:separator/>
      </w:r>
    </w:p>
  </w:footnote>
  <w:footnote w:type="continuationSeparator" w:id="0">
    <w:p w14:paraId="237EF653" w14:textId="77777777" w:rsidR="00BF2818" w:rsidRDefault="00BF2818">
      <w:r>
        <w:continuationSeparator/>
      </w:r>
    </w:p>
  </w:footnote>
  <w:footnote w:type="continuationNotice" w:id="1">
    <w:p w14:paraId="576BD99E" w14:textId="77777777" w:rsidR="00BF2818" w:rsidRDefault="00BF281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4B139" w14:textId="77777777" w:rsidR="003364AC" w:rsidRDefault="003364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70097" w14:textId="77777777" w:rsidR="003364AC" w:rsidRPr="00A81676" w:rsidRDefault="003364AC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bookmarkStart w:id="0" w:name="_Hlk68857696"/>
    <w:bookmarkStart w:id="1" w:name="_Hlk68857697"/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FFE7048" w14:textId="77777777" w:rsidR="003364AC" w:rsidRPr="006C5D17" w:rsidRDefault="003364AC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F26424F" w14:textId="327BCDBF" w:rsidR="003364AC" w:rsidRPr="00A86E49" w:rsidRDefault="00F968E3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C43E59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 w:rsidR="00C43E59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9C33E0" w:rsidRPr="009C33E0">
      <w:rPr>
        <w:rFonts w:ascii="Angsana New" w:hAnsi="Angsana New"/>
        <w:b/>
        <w:bCs/>
        <w:sz w:val="32"/>
        <w:szCs w:val="32"/>
      </w:rPr>
      <w:t>2566</w:t>
    </w:r>
    <w:r w:rsidR="003364AC" w:rsidRPr="002E23E1">
      <w:rPr>
        <w:rFonts w:ascii="Angsana New" w:hAnsi="Angsana New"/>
        <w:b/>
        <w:bCs/>
        <w:sz w:val="32"/>
        <w:szCs w:val="32"/>
      </w:rPr>
      <w:t xml:space="preserve"> </w:t>
    </w:r>
    <w:r w:rsidR="003364AC"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bookmarkEnd w:id="0"/>
  <w:bookmarkEnd w:id="1"/>
  <w:p w14:paraId="79CACDD4" w14:textId="77777777" w:rsidR="003364AC" w:rsidRPr="00AB510F" w:rsidRDefault="003364AC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71CDC" w14:textId="77777777" w:rsidR="003364AC" w:rsidRDefault="003364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C3CEF" w14:textId="77777777" w:rsidR="00C43E59" w:rsidRPr="00A81676" w:rsidRDefault="00C43E59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5DCA6F05" w14:textId="77777777" w:rsidR="00C43E59" w:rsidRPr="006C5D17" w:rsidRDefault="00C43E59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3A11F69F" w14:textId="77777777" w:rsidR="00C43E59" w:rsidRPr="00A86E49" w:rsidRDefault="00C43E59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9C33E0">
      <w:rPr>
        <w:rFonts w:ascii="Angsana New" w:hAnsi="Angsana New"/>
        <w:b/>
        <w:bCs/>
        <w:sz w:val="32"/>
        <w:szCs w:val="32"/>
      </w:rPr>
      <w:t>2566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E2F0980" w14:textId="77777777" w:rsidR="00C43E59" w:rsidRPr="00AB510F" w:rsidRDefault="00C43E59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453BE" w14:textId="77777777" w:rsidR="003364AC" w:rsidRPr="00A81676" w:rsidRDefault="003364AC" w:rsidP="00E862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2D5D7957" w14:textId="77777777" w:rsidR="003364AC" w:rsidRPr="006C5D17" w:rsidRDefault="003364AC" w:rsidP="00FF61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604C5DC" w14:textId="1E87C5DA" w:rsidR="003364AC" w:rsidRDefault="00C43E59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9C33E0">
      <w:rPr>
        <w:rFonts w:ascii="Angsana New" w:hAnsi="Angsana New"/>
        <w:b/>
        <w:bCs/>
        <w:sz w:val="32"/>
        <w:szCs w:val="32"/>
      </w:rPr>
      <w:t>2566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0277F29" w14:textId="77777777" w:rsidR="003364AC" w:rsidRPr="00AB510F" w:rsidRDefault="003364AC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59DF8" w14:textId="77777777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B1A0777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509D27F0" w14:textId="609545F5" w:rsidR="00FC13B3" w:rsidRPr="00A86E49" w:rsidRDefault="00C43E59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9C33E0">
      <w:rPr>
        <w:rFonts w:ascii="Angsana New" w:hAnsi="Angsana New"/>
        <w:b/>
        <w:bCs/>
        <w:sz w:val="32"/>
        <w:szCs w:val="32"/>
      </w:rPr>
      <w:t>2566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11F582" w14:textId="77777777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8AE9F" w14:textId="77777777" w:rsidR="00FC13B3" w:rsidRPr="00A81676" w:rsidRDefault="00FC13B3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71F0077D" w14:textId="77777777" w:rsidR="00FC13B3" w:rsidRPr="006C5D17" w:rsidRDefault="00FC13B3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05C3ED2" w14:textId="69102F17" w:rsidR="00FC13B3" w:rsidRDefault="00C43E59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9C33E0">
      <w:rPr>
        <w:rFonts w:ascii="Angsana New" w:hAnsi="Angsana New"/>
        <w:b/>
        <w:bCs/>
        <w:sz w:val="32"/>
        <w:szCs w:val="32"/>
      </w:rPr>
      <w:t>2566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DE2D43C" w14:textId="77777777" w:rsidR="00FC13B3" w:rsidRPr="00AB510F" w:rsidRDefault="00FC13B3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989807">
    <w:abstractNumId w:val="6"/>
  </w:num>
  <w:num w:numId="2" w16cid:durableId="634024576">
    <w:abstractNumId w:val="5"/>
  </w:num>
  <w:num w:numId="3" w16cid:durableId="890530908">
    <w:abstractNumId w:val="9"/>
  </w:num>
  <w:num w:numId="4" w16cid:durableId="850411896">
    <w:abstractNumId w:val="7"/>
  </w:num>
  <w:num w:numId="5" w16cid:durableId="1005354987">
    <w:abstractNumId w:val="8"/>
  </w:num>
  <w:num w:numId="6" w16cid:durableId="271860376">
    <w:abstractNumId w:val="3"/>
  </w:num>
  <w:num w:numId="7" w16cid:durableId="528760270">
    <w:abstractNumId w:val="2"/>
  </w:num>
  <w:num w:numId="8" w16cid:durableId="1860853606">
    <w:abstractNumId w:val="0"/>
  </w:num>
  <w:num w:numId="9" w16cid:durableId="799613197">
    <w:abstractNumId w:val="1"/>
  </w:num>
  <w:num w:numId="10" w16cid:durableId="848789145">
    <w:abstractNumId w:val="4"/>
  </w:num>
  <w:num w:numId="11" w16cid:durableId="1002969067">
    <w:abstractNumId w:val="17"/>
  </w:num>
  <w:num w:numId="12" w16cid:durableId="1660814258">
    <w:abstractNumId w:val="13"/>
  </w:num>
  <w:num w:numId="13" w16cid:durableId="1419792250">
    <w:abstractNumId w:val="23"/>
  </w:num>
  <w:num w:numId="14" w16cid:durableId="781337936">
    <w:abstractNumId w:val="16"/>
  </w:num>
  <w:num w:numId="15" w16cid:durableId="2045519833">
    <w:abstractNumId w:val="18"/>
  </w:num>
  <w:num w:numId="16" w16cid:durableId="523980739">
    <w:abstractNumId w:val="24"/>
  </w:num>
  <w:num w:numId="17" w16cid:durableId="268784572">
    <w:abstractNumId w:val="21"/>
  </w:num>
  <w:num w:numId="18" w16cid:durableId="1865090183">
    <w:abstractNumId w:val="12"/>
  </w:num>
  <w:num w:numId="19" w16cid:durableId="284701111">
    <w:abstractNumId w:val="22"/>
  </w:num>
  <w:num w:numId="20" w16cid:durableId="1036275408">
    <w:abstractNumId w:val="25"/>
  </w:num>
  <w:num w:numId="21" w16cid:durableId="1578830517">
    <w:abstractNumId w:val="20"/>
  </w:num>
  <w:num w:numId="22" w16cid:durableId="936521719">
    <w:abstractNumId w:val="10"/>
  </w:num>
  <w:num w:numId="23" w16cid:durableId="2026976559">
    <w:abstractNumId w:val="26"/>
  </w:num>
  <w:num w:numId="24" w16cid:durableId="608120305">
    <w:abstractNumId w:val="19"/>
  </w:num>
  <w:num w:numId="25" w16cid:durableId="2060198974">
    <w:abstractNumId w:val="15"/>
  </w:num>
  <w:num w:numId="26" w16cid:durableId="825240911">
    <w:abstractNumId w:val="11"/>
  </w:num>
  <w:num w:numId="27" w16cid:durableId="1820461213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5588"/>
    <w:rsid w:val="00005A66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4F66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8AE"/>
    <w:rsid w:val="00036B01"/>
    <w:rsid w:val="00036E7D"/>
    <w:rsid w:val="000370D8"/>
    <w:rsid w:val="0004030D"/>
    <w:rsid w:val="00041C50"/>
    <w:rsid w:val="00042EA6"/>
    <w:rsid w:val="0004416A"/>
    <w:rsid w:val="000466BA"/>
    <w:rsid w:val="000500C4"/>
    <w:rsid w:val="00050A84"/>
    <w:rsid w:val="00050DC1"/>
    <w:rsid w:val="00051891"/>
    <w:rsid w:val="00051A71"/>
    <w:rsid w:val="000523D2"/>
    <w:rsid w:val="000525CD"/>
    <w:rsid w:val="000532AC"/>
    <w:rsid w:val="000532E2"/>
    <w:rsid w:val="00053469"/>
    <w:rsid w:val="000576E6"/>
    <w:rsid w:val="00057AAB"/>
    <w:rsid w:val="000608FA"/>
    <w:rsid w:val="0006092B"/>
    <w:rsid w:val="00060CE2"/>
    <w:rsid w:val="00061710"/>
    <w:rsid w:val="00061BCB"/>
    <w:rsid w:val="00061F90"/>
    <w:rsid w:val="00063FF1"/>
    <w:rsid w:val="0006447D"/>
    <w:rsid w:val="000668DC"/>
    <w:rsid w:val="00066FBA"/>
    <w:rsid w:val="00067EFA"/>
    <w:rsid w:val="00071855"/>
    <w:rsid w:val="00071E99"/>
    <w:rsid w:val="00072380"/>
    <w:rsid w:val="00073E81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6CAA"/>
    <w:rsid w:val="000972AC"/>
    <w:rsid w:val="00097439"/>
    <w:rsid w:val="000A00CD"/>
    <w:rsid w:val="000A2D59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6DD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4ED5"/>
    <w:rsid w:val="000E5717"/>
    <w:rsid w:val="000E5895"/>
    <w:rsid w:val="000E593E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6F"/>
    <w:rsid w:val="000F3096"/>
    <w:rsid w:val="000F5165"/>
    <w:rsid w:val="000F52B5"/>
    <w:rsid w:val="000F6799"/>
    <w:rsid w:val="000F6D15"/>
    <w:rsid w:val="000F71A0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69E"/>
    <w:rsid w:val="00121E13"/>
    <w:rsid w:val="00121E85"/>
    <w:rsid w:val="0012210F"/>
    <w:rsid w:val="00122C6C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BC4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869E2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3F7E"/>
    <w:rsid w:val="001C4A2C"/>
    <w:rsid w:val="001C5800"/>
    <w:rsid w:val="001C5867"/>
    <w:rsid w:val="001C592A"/>
    <w:rsid w:val="001C5EF2"/>
    <w:rsid w:val="001C721C"/>
    <w:rsid w:val="001C7372"/>
    <w:rsid w:val="001C7EF9"/>
    <w:rsid w:val="001D0858"/>
    <w:rsid w:val="001D36AD"/>
    <w:rsid w:val="001D4659"/>
    <w:rsid w:val="001D4C7C"/>
    <w:rsid w:val="001D4CB2"/>
    <w:rsid w:val="001D55B5"/>
    <w:rsid w:val="001D5F0D"/>
    <w:rsid w:val="001D5FA7"/>
    <w:rsid w:val="001D60D1"/>
    <w:rsid w:val="001D6492"/>
    <w:rsid w:val="001D64EF"/>
    <w:rsid w:val="001E11D2"/>
    <w:rsid w:val="001E13C8"/>
    <w:rsid w:val="001E2524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2DD6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2ED2"/>
    <w:rsid w:val="00213D20"/>
    <w:rsid w:val="00214BF1"/>
    <w:rsid w:val="0021502C"/>
    <w:rsid w:val="00215617"/>
    <w:rsid w:val="00217969"/>
    <w:rsid w:val="00217BC6"/>
    <w:rsid w:val="00220B16"/>
    <w:rsid w:val="0022154F"/>
    <w:rsid w:val="00222B8D"/>
    <w:rsid w:val="00223D92"/>
    <w:rsid w:val="002253C8"/>
    <w:rsid w:val="002255A6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1D54"/>
    <w:rsid w:val="00252A26"/>
    <w:rsid w:val="002544AA"/>
    <w:rsid w:val="0025523F"/>
    <w:rsid w:val="00255A7B"/>
    <w:rsid w:val="00255C9D"/>
    <w:rsid w:val="00255FDB"/>
    <w:rsid w:val="002573C1"/>
    <w:rsid w:val="002607D0"/>
    <w:rsid w:val="00261303"/>
    <w:rsid w:val="00261D31"/>
    <w:rsid w:val="0026204C"/>
    <w:rsid w:val="0026254C"/>
    <w:rsid w:val="002632F3"/>
    <w:rsid w:val="002640A8"/>
    <w:rsid w:val="00266F77"/>
    <w:rsid w:val="00267138"/>
    <w:rsid w:val="002676CB"/>
    <w:rsid w:val="00267E32"/>
    <w:rsid w:val="002717D0"/>
    <w:rsid w:val="00271CB6"/>
    <w:rsid w:val="00271D80"/>
    <w:rsid w:val="002724C5"/>
    <w:rsid w:val="00272E6A"/>
    <w:rsid w:val="00272EB5"/>
    <w:rsid w:val="00275527"/>
    <w:rsid w:val="00275719"/>
    <w:rsid w:val="00275A15"/>
    <w:rsid w:val="002763EE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AB1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08A7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D7F9C"/>
    <w:rsid w:val="002E0835"/>
    <w:rsid w:val="002E1130"/>
    <w:rsid w:val="002E1453"/>
    <w:rsid w:val="002E1A20"/>
    <w:rsid w:val="002E1E38"/>
    <w:rsid w:val="002E23E1"/>
    <w:rsid w:val="002E3646"/>
    <w:rsid w:val="002E480D"/>
    <w:rsid w:val="002E4C8C"/>
    <w:rsid w:val="002E56C0"/>
    <w:rsid w:val="002E6AC7"/>
    <w:rsid w:val="002E6CD3"/>
    <w:rsid w:val="002E7AC9"/>
    <w:rsid w:val="002F1DD9"/>
    <w:rsid w:val="002F303B"/>
    <w:rsid w:val="002F49B3"/>
    <w:rsid w:val="002F5C14"/>
    <w:rsid w:val="002F730D"/>
    <w:rsid w:val="002F76DC"/>
    <w:rsid w:val="002F7DD3"/>
    <w:rsid w:val="003004BD"/>
    <w:rsid w:val="00300F7C"/>
    <w:rsid w:val="00301165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26CE2"/>
    <w:rsid w:val="003304D6"/>
    <w:rsid w:val="00330632"/>
    <w:rsid w:val="00331006"/>
    <w:rsid w:val="00331221"/>
    <w:rsid w:val="0033324C"/>
    <w:rsid w:val="00333C6D"/>
    <w:rsid w:val="003351AC"/>
    <w:rsid w:val="003355D7"/>
    <w:rsid w:val="00335B4E"/>
    <w:rsid w:val="00335EB8"/>
    <w:rsid w:val="003364AC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46203"/>
    <w:rsid w:val="00346F05"/>
    <w:rsid w:val="0035090A"/>
    <w:rsid w:val="003509E9"/>
    <w:rsid w:val="0035193E"/>
    <w:rsid w:val="00352FCA"/>
    <w:rsid w:val="00352FE2"/>
    <w:rsid w:val="00353363"/>
    <w:rsid w:val="00353E7C"/>
    <w:rsid w:val="0035630D"/>
    <w:rsid w:val="00357055"/>
    <w:rsid w:val="00360ABC"/>
    <w:rsid w:val="00360B81"/>
    <w:rsid w:val="00363746"/>
    <w:rsid w:val="0036490C"/>
    <w:rsid w:val="0036497D"/>
    <w:rsid w:val="00364FA2"/>
    <w:rsid w:val="003664C6"/>
    <w:rsid w:val="003669C0"/>
    <w:rsid w:val="00367951"/>
    <w:rsid w:val="00367B7E"/>
    <w:rsid w:val="00370104"/>
    <w:rsid w:val="0037055C"/>
    <w:rsid w:val="0037365C"/>
    <w:rsid w:val="00374B43"/>
    <w:rsid w:val="003757A2"/>
    <w:rsid w:val="00375D12"/>
    <w:rsid w:val="003762C4"/>
    <w:rsid w:val="003768E9"/>
    <w:rsid w:val="003772AA"/>
    <w:rsid w:val="00377A88"/>
    <w:rsid w:val="00377EA8"/>
    <w:rsid w:val="003814A6"/>
    <w:rsid w:val="00381505"/>
    <w:rsid w:val="003824DF"/>
    <w:rsid w:val="0038287C"/>
    <w:rsid w:val="00384E79"/>
    <w:rsid w:val="003850B5"/>
    <w:rsid w:val="00391D68"/>
    <w:rsid w:val="00391FFC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1F24"/>
    <w:rsid w:val="003C25D9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3E63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215F"/>
    <w:rsid w:val="003F3071"/>
    <w:rsid w:val="003F45D8"/>
    <w:rsid w:val="003F4AD8"/>
    <w:rsid w:val="003F4BBE"/>
    <w:rsid w:val="003F5EF5"/>
    <w:rsid w:val="003F6830"/>
    <w:rsid w:val="003F68F2"/>
    <w:rsid w:val="003F73C3"/>
    <w:rsid w:val="003F76D6"/>
    <w:rsid w:val="003F7C08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7561"/>
    <w:rsid w:val="00420B7B"/>
    <w:rsid w:val="0042195F"/>
    <w:rsid w:val="00423A25"/>
    <w:rsid w:val="00423D00"/>
    <w:rsid w:val="00424550"/>
    <w:rsid w:val="00425859"/>
    <w:rsid w:val="004259D8"/>
    <w:rsid w:val="004262B0"/>
    <w:rsid w:val="00426768"/>
    <w:rsid w:val="00427483"/>
    <w:rsid w:val="00427981"/>
    <w:rsid w:val="00427BFE"/>
    <w:rsid w:val="00430BF6"/>
    <w:rsid w:val="004322CC"/>
    <w:rsid w:val="00432BC9"/>
    <w:rsid w:val="0043380A"/>
    <w:rsid w:val="00433B82"/>
    <w:rsid w:val="00434752"/>
    <w:rsid w:val="004353EB"/>
    <w:rsid w:val="0043541E"/>
    <w:rsid w:val="0043573C"/>
    <w:rsid w:val="00435877"/>
    <w:rsid w:val="00436CFE"/>
    <w:rsid w:val="00437AF5"/>
    <w:rsid w:val="00437DF7"/>
    <w:rsid w:val="00440D6F"/>
    <w:rsid w:val="00441471"/>
    <w:rsid w:val="00442BD3"/>
    <w:rsid w:val="004430C8"/>
    <w:rsid w:val="0044478C"/>
    <w:rsid w:val="00444C25"/>
    <w:rsid w:val="00446E5E"/>
    <w:rsid w:val="0045089E"/>
    <w:rsid w:val="0045242F"/>
    <w:rsid w:val="00452728"/>
    <w:rsid w:val="00452908"/>
    <w:rsid w:val="00453FFF"/>
    <w:rsid w:val="0045400C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3D6"/>
    <w:rsid w:val="00480547"/>
    <w:rsid w:val="00480910"/>
    <w:rsid w:val="00480944"/>
    <w:rsid w:val="00480EE8"/>
    <w:rsid w:val="00481110"/>
    <w:rsid w:val="00481B37"/>
    <w:rsid w:val="00481E65"/>
    <w:rsid w:val="00482BC8"/>
    <w:rsid w:val="00484A4A"/>
    <w:rsid w:val="00484A70"/>
    <w:rsid w:val="00484D24"/>
    <w:rsid w:val="00484E04"/>
    <w:rsid w:val="00484F1E"/>
    <w:rsid w:val="004858DE"/>
    <w:rsid w:val="00485930"/>
    <w:rsid w:val="00485D17"/>
    <w:rsid w:val="00486845"/>
    <w:rsid w:val="0049013E"/>
    <w:rsid w:val="0049049D"/>
    <w:rsid w:val="00491767"/>
    <w:rsid w:val="00491AB3"/>
    <w:rsid w:val="0049222C"/>
    <w:rsid w:val="0049370C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019D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132B"/>
    <w:rsid w:val="004D25B7"/>
    <w:rsid w:val="004D2D58"/>
    <w:rsid w:val="004D3075"/>
    <w:rsid w:val="004D3109"/>
    <w:rsid w:val="004D5C72"/>
    <w:rsid w:val="004D5DF8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A7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729A"/>
    <w:rsid w:val="00507417"/>
    <w:rsid w:val="00507AD9"/>
    <w:rsid w:val="0051062F"/>
    <w:rsid w:val="00510951"/>
    <w:rsid w:val="00510F78"/>
    <w:rsid w:val="005117E9"/>
    <w:rsid w:val="0051199F"/>
    <w:rsid w:val="005120D2"/>
    <w:rsid w:val="005145A0"/>
    <w:rsid w:val="00515333"/>
    <w:rsid w:val="005163C4"/>
    <w:rsid w:val="005171E8"/>
    <w:rsid w:val="0051797F"/>
    <w:rsid w:val="005205C8"/>
    <w:rsid w:val="00520E53"/>
    <w:rsid w:val="00521487"/>
    <w:rsid w:val="00521EC1"/>
    <w:rsid w:val="00522B8D"/>
    <w:rsid w:val="0052305F"/>
    <w:rsid w:val="005239D0"/>
    <w:rsid w:val="005243B5"/>
    <w:rsid w:val="00524CE3"/>
    <w:rsid w:val="0052515E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4B3A"/>
    <w:rsid w:val="005754A4"/>
    <w:rsid w:val="00575BAC"/>
    <w:rsid w:val="00576383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520"/>
    <w:rsid w:val="00587FAC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6AB3"/>
    <w:rsid w:val="005C7471"/>
    <w:rsid w:val="005C7BD6"/>
    <w:rsid w:val="005C7CEA"/>
    <w:rsid w:val="005D02B1"/>
    <w:rsid w:val="005D05A7"/>
    <w:rsid w:val="005D0C82"/>
    <w:rsid w:val="005D0FE6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1AA8"/>
    <w:rsid w:val="005F38AC"/>
    <w:rsid w:val="005F4458"/>
    <w:rsid w:val="005F4BB4"/>
    <w:rsid w:val="005F5B0C"/>
    <w:rsid w:val="005F5D82"/>
    <w:rsid w:val="005F66C6"/>
    <w:rsid w:val="005F67DF"/>
    <w:rsid w:val="005F70DE"/>
    <w:rsid w:val="00600016"/>
    <w:rsid w:val="00600302"/>
    <w:rsid w:val="006011B9"/>
    <w:rsid w:val="00601363"/>
    <w:rsid w:val="006017E7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32BC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C26"/>
    <w:rsid w:val="00654F50"/>
    <w:rsid w:val="006569A4"/>
    <w:rsid w:val="00656A03"/>
    <w:rsid w:val="00656B08"/>
    <w:rsid w:val="00656B29"/>
    <w:rsid w:val="00656C6E"/>
    <w:rsid w:val="00656E1D"/>
    <w:rsid w:val="00657657"/>
    <w:rsid w:val="00657A7B"/>
    <w:rsid w:val="00657D03"/>
    <w:rsid w:val="0066016B"/>
    <w:rsid w:val="00660F39"/>
    <w:rsid w:val="00661C6A"/>
    <w:rsid w:val="00662F19"/>
    <w:rsid w:val="00663C9A"/>
    <w:rsid w:val="00663F2C"/>
    <w:rsid w:val="00663F6E"/>
    <w:rsid w:val="00664F5C"/>
    <w:rsid w:val="00664FD6"/>
    <w:rsid w:val="006651CB"/>
    <w:rsid w:val="0066538A"/>
    <w:rsid w:val="006661C5"/>
    <w:rsid w:val="0066638A"/>
    <w:rsid w:val="00666C95"/>
    <w:rsid w:val="006670B9"/>
    <w:rsid w:val="00670969"/>
    <w:rsid w:val="0067228D"/>
    <w:rsid w:val="00672580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047"/>
    <w:rsid w:val="00690DA4"/>
    <w:rsid w:val="006911B6"/>
    <w:rsid w:val="00692502"/>
    <w:rsid w:val="00692C92"/>
    <w:rsid w:val="00692FA3"/>
    <w:rsid w:val="00693C0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2CF8"/>
    <w:rsid w:val="006C330B"/>
    <w:rsid w:val="006C3C38"/>
    <w:rsid w:val="006C5C22"/>
    <w:rsid w:val="006C646D"/>
    <w:rsid w:val="006C64CF"/>
    <w:rsid w:val="006C6A3C"/>
    <w:rsid w:val="006C7525"/>
    <w:rsid w:val="006D07E2"/>
    <w:rsid w:val="006D102C"/>
    <w:rsid w:val="006D2E2C"/>
    <w:rsid w:val="006D2EDA"/>
    <w:rsid w:val="006D4B2C"/>
    <w:rsid w:val="006D5D35"/>
    <w:rsid w:val="006D656E"/>
    <w:rsid w:val="006E1434"/>
    <w:rsid w:val="006E165A"/>
    <w:rsid w:val="006E19C5"/>
    <w:rsid w:val="006E23E2"/>
    <w:rsid w:val="006E2BB1"/>
    <w:rsid w:val="006E30E3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59D"/>
    <w:rsid w:val="006F1AEA"/>
    <w:rsid w:val="006F1C2F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0DB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C72"/>
    <w:rsid w:val="00751ED7"/>
    <w:rsid w:val="007527B6"/>
    <w:rsid w:val="007527B7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1D6"/>
    <w:rsid w:val="0076222E"/>
    <w:rsid w:val="00762466"/>
    <w:rsid w:val="00763EF8"/>
    <w:rsid w:val="00763F89"/>
    <w:rsid w:val="00764021"/>
    <w:rsid w:val="00764B70"/>
    <w:rsid w:val="00764C04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0FB0"/>
    <w:rsid w:val="0078151E"/>
    <w:rsid w:val="00783A94"/>
    <w:rsid w:val="0078468B"/>
    <w:rsid w:val="00785B2C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B011A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3D64"/>
    <w:rsid w:val="007C4125"/>
    <w:rsid w:val="007C4E20"/>
    <w:rsid w:val="007C5DF3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4EB4"/>
    <w:rsid w:val="00805250"/>
    <w:rsid w:val="00806443"/>
    <w:rsid w:val="0080651F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87F"/>
    <w:rsid w:val="00822A87"/>
    <w:rsid w:val="00823918"/>
    <w:rsid w:val="0082446D"/>
    <w:rsid w:val="00824615"/>
    <w:rsid w:val="00827A88"/>
    <w:rsid w:val="00830DED"/>
    <w:rsid w:val="00831E59"/>
    <w:rsid w:val="00832A95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4FD"/>
    <w:rsid w:val="0084593C"/>
    <w:rsid w:val="00845ADB"/>
    <w:rsid w:val="00846C9C"/>
    <w:rsid w:val="008473B2"/>
    <w:rsid w:val="00847E53"/>
    <w:rsid w:val="00850520"/>
    <w:rsid w:val="00851395"/>
    <w:rsid w:val="00851E51"/>
    <w:rsid w:val="00853C92"/>
    <w:rsid w:val="00855897"/>
    <w:rsid w:val="008563D6"/>
    <w:rsid w:val="00856649"/>
    <w:rsid w:val="00856A01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35F"/>
    <w:rsid w:val="008655BC"/>
    <w:rsid w:val="0086788A"/>
    <w:rsid w:val="00870A79"/>
    <w:rsid w:val="00871008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2EA2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5EC"/>
    <w:rsid w:val="00892633"/>
    <w:rsid w:val="00892A56"/>
    <w:rsid w:val="008958AB"/>
    <w:rsid w:val="00895F77"/>
    <w:rsid w:val="00896984"/>
    <w:rsid w:val="008969FE"/>
    <w:rsid w:val="008A0A8D"/>
    <w:rsid w:val="008A0D60"/>
    <w:rsid w:val="008A1477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5AB3"/>
    <w:rsid w:val="008B5E1C"/>
    <w:rsid w:val="008B68F2"/>
    <w:rsid w:val="008B693A"/>
    <w:rsid w:val="008B709E"/>
    <w:rsid w:val="008B710B"/>
    <w:rsid w:val="008C0645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0A9D"/>
    <w:rsid w:val="008D11BF"/>
    <w:rsid w:val="008D159A"/>
    <w:rsid w:val="008D30D9"/>
    <w:rsid w:val="008D3666"/>
    <w:rsid w:val="008D5621"/>
    <w:rsid w:val="008D58DC"/>
    <w:rsid w:val="008D7940"/>
    <w:rsid w:val="008D7ED1"/>
    <w:rsid w:val="008E0174"/>
    <w:rsid w:val="008E028B"/>
    <w:rsid w:val="008E2500"/>
    <w:rsid w:val="008E32A7"/>
    <w:rsid w:val="008E362F"/>
    <w:rsid w:val="008E3C93"/>
    <w:rsid w:val="008E4699"/>
    <w:rsid w:val="008E5479"/>
    <w:rsid w:val="008E6235"/>
    <w:rsid w:val="008E6C73"/>
    <w:rsid w:val="008E7FA2"/>
    <w:rsid w:val="008F0261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0C9"/>
    <w:rsid w:val="00912D9A"/>
    <w:rsid w:val="00913D65"/>
    <w:rsid w:val="00914D8E"/>
    <w:rsid w:val="009167BB"/>
    <w:rsid w:val="00916A5B"/>
    <w:rsid w:val="00916F5F"/>
    <w:rsid w:val="00916F7E"/>
    <w:rsid w:val="009216D9"/>
    <w:rsid w:val="00921F53"/>
    <w:rsid w:val="00923276"/>
    <w:rsid w:val="00924C19"/>
    <w:rsid w:val="009252ED"/>
    <w:rsid w:val="00926194"/>
    <w:rsid w:val="00934055"/>
    <w:rsid w:val="00934134"/>
    <w:rsid w:val="0093424E"/>
    <w:rsid w:val="009365A2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288E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FFF"/>
    <w:rsid w:val="00964075"/>
    <w:rsid w:val="009643CA"/>
    <w:rsid w:val="009645E7"/>
    <w:rsid w:val="00965164"/>
    <w:rsid w:val="00965A3B"/>
    <w:rsid w:val="00966116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3880"/>
    <w:rsid w:val="009838A0"/>
    <w:rsid w:val="009846AE"/>
    <w:rsid w:val="00985004"/>
    <w:rsid w:val="00985167"/>
    <w:rsid w:val="009856B6"/>
    <w:rsid w:val="009857AB"/>
    <w:rsid w:val="00985BB6"/>
    <w:rsid w:val="00987EE0"/>
    <w:rsid w:val="00990139"/>
    <w:rsid w:val="0099092B"/>
    <w:rsid w:val="00992289"/>
    <w:rsid w:val="009923DD"/>
    <w:rsid w:val="009924FF"/>
    <w:rsid w:val="00992580"/>
    <w:rsid w:val="00993384"/>
    <w:rsid w:val="00994CDC"/>
    <w:rsid w:val="00995A0F"/>
    <w:rsid w:val="00995F96"/>
    <w:rsid w:val="00996111"/>
    <w:rsid w:val="009964BF"/>
    <w:rsid w:val="00997789"/>
    <w:rsid w:val="00997E2F"/>
    <w:rsid w:val="00997EA0"/>
    <w:rsid w:val="009A0446"/>
    <w:rsid w:val="009A0F8A"/>
    <w:rsid w:val="009A1F3B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33C8"/>
    <w:rsid w:val="009C33E0"/>
    <w:rsid w:val="009C3BFC"/>
    <w:rsid w:val="009C452B"/>
    <w:rsid w:val="009C5045"/>
    <w:rsid w:val="009D0B29"/>
    <w:rsid w:val="009D0CE5"/>
    <w:rsid w:val="009D2616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64"/>
    <w:rsid w:val="009E0FBA"/>
    <w:rsid w:val="009E198F"/>
    <w:rsid w:val="009E1D47"/>
    <w:rsid w:val="009E305A"/>
    <w:rsid w:val="009E417F"/>
    <w:rsid w:val="009E553B"/>
    <w:rsid w:val="009E6B99"/>
    <w:rsid w:val="009E6EEE"/>
    <w:rsid w:val="009E7597"/>
    <w:rsid w:val="009E7E13"/>
    <w:rsid w:val="009F0256"/>
    <w:rsid w:val="009F0A78"/>
    <w:rsid w:val="009F0EF1"/>
    <w:rsid w:val="009F2552"/>
    <w:rsid w:val="009F29ED"/>
    <w:rsid w:val="009F3066"/>
    <w:rsid w:val="009F4393"/>
    <w:rsid w:val="009F65FA"/>
    <w:rsid w:val="009F676F"/>
    <w:rsid w:val="00A00439"/>
    <w:rsid w:val="00A00658"/>
    <w:rsid w:val="00A008C0"/>
    <w:rsid w:val="00A00D29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F2D"/>
    <w:rsid w:val="00A17F8B"/>
    <w:rsid w:val="00A224B8"/>
    <w:rsid w:val="00A23D86"/>
    <w:rsid w:val="00A23F5B"/>
    <w:rsid w:val="00A25A65"/>
    <w:rsid w:val="00A26163"/>
    <w:rsid w:val="00A26303"/>
    <w:rsid w:val="00A26CCD"/>
    <w:rsid w:val="00A27410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1221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0C7"/>
    <w:rsid w:val="00A94325"/>
    <w:rsid w:val="00A94C0A"/>
    <w:rsid w:val="00A95BC1"/>
    <w:rsid w:val="00A960F0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5D10"/>
    <w:rsid w:val="00AA64E7"/>
    <w:rsid w:val="00AA6FAF"/>
    <w:rsid w:val="00AA72BE"/>
    <w:rsid w:val="00AB06B6"/>
    <w:rsid w:val="00AB0912"/>
    <w:rsid w:val="00AB1A19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5892"/>
    <w:rsid w:val="00AC6C28"/>
    <w:rsid w:val="00AC7850"/>
    <w:rsid w:val="00AD05E4"/>
    <w:rsid w:val="00AD0D80"/>
    <w:rsid w:val="00AD0D8A"/>
    <w:rsid w:val="00AD14D5"/>
    <w:rsid w:val="00AD22D0"/>
    <w:rsid w:val="00AD367B"/>
    <w:rsid w:val="00AD3A25"/>
    <w:rsid w:val="00AD449B"/>
    <w:rsid w:val="00AD460C"/>
    <w:rsid w:val="00AD5E84"/>
    <w:rsid w:val="00AD5EC5"/>
    <w:rsid w:val="00AD6540"/>
    <w:rsid w:val="00AD6CFE"/>
    <w:rsid w:val="00AD74FE"/>
    <w:rsid w:val="00AD7929"/>
    <w:rsid w:val="00AD7BEF"/>
    <w:rsid w:val="00AE08C9"/>
    <w:rsid w:val="00AE0A5A"/>
    <w:rsid w:val="00AE1722"/>
    <w:rsid w:val="00AE1DBC"/>
    <w:rsid w:val="00AE2ACC"/>
    <w:rsid w:val="00AE35A7"/>
    <w:rsid w:val="00AE3B67"/>
    <w:rsid w:val="00AE414A"/>
    <w:rsid w:val="00AE53E1"/>
    <w:rsid w:val="00AE616B"/>
    <w:rsid w:val="00AE6DD3"/>
    <w:rsid w:val="00AF0D13"/>
    <w:rsid w:val="00AF10A0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80"/>
    <w:rsid w:val="00B22830"/>
    <w:rsid w:val="00B24088"/>
    <w:rsid w:val="00B25342"/>
    <w:rsid w:val="00B2624A"/>
    <w:rsid w:val="00B2659C"/>
    <w:rsid w:val="00B2666A"/>
    <w:rsid w:val="00B27BDF"/>
    <w:rsid w:val="00B3080E"/>
    <w:rsid w:val="00B308BA"/>
    <w:rsid w:val="00B32AC4"/>
    <w:rsid w:val="00B33005"/>
    <w:rsid w:val="00B33405"/>
    <w:rsid w:val="00B34662"/>
    <w:rsid w:val="00B34D21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47AF5"/>
    <w:rsid w:val="00B501AF"/>
    <w:rsid w:val="00B51262"/>
    <w:rsid w:val="00B51282"/>
    <w:rsid w:val="00B52302"/>
    <w:rsid w:val="00B5291A"/>
    <w:rsid w:val="00B531CF"/>
    <w:rsid w:val="00B57B3A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75CFD"/>
    <w:rsid w:val="00B805A2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14D8"/>
    <w:rsid w:val="00BB16B0"/>
    <w:rsid w:val="00BB228D"/>
    <w:rsid w:val="00BB28F5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1BA"/>
    <w:rsid w:val="00BC1285"/>
    <w:rsid w:val="00BC1D30"/>
    <w:rsid w:val="00BC2AB6"/>
    <w:rsid w:val="00BC30AB"/>
    <w:rsid w:val="00BC38B9"/>
    <w:rsid w:val="00BC3D2C"/>
    <w:rsid w:val="00BC6274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2D02"/>
    <w:rsid w:val="00BE346A"/>
    <w:rsid w:val="00BE3BA5"/>
    <w:rsid w:val="00BE3CB5"/>
    <w:rsid w:val="00BE5491"/>
    <w:rsid w:val="00BE555C"/>
    <w:rsid w:val="00BE60E1"/>
    <w:rsid w:val="00BE78CA"/>
    <w:rsid w:val="00BE7E43"/>
    <w:rsid w:val="00BF1098"/>
    <w:rsid w:val="00BF1C46"/>
    <w:rsid w:val="00BF1D7D"/>
    <w:rsid w:val="00BF2818"/>
    <w:rsid w:val="00BF2845"/>
    <w:rsid w:val="00BF2EDE"/>
    <w:rsid w:val="00BF5085"/>
    <w:rsid w:val="00BF53B5"/>
    <w:rsid w:val="00BF583B"/>
    <w:rsid w:val="00BF59D5"/>
    <w:rsid w:val="00BF66AC"/>
    <w:rsid w:val="00BF6A67"/>
    <w:rsid w:val="00C0235E"/>
    <w:rsid w:val="00C03CAA"/>
    <w:rsid w:val="00C048B2"/>
    <w:rsid w:val="00C05576"/>
    <w:rsid w:val="00C055BD"/>
    <w:rsid w:val="00C06118"/>
    <w:rsid w:val="00C0675D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AA3"/>
    <w:rsid w:val="00C15CBC"/>
    <w:rsid w:val="00C16186"/>
    <w:rsid w:val="00C16AA3"/>
    <w:rsid w:val="00C1752B"/>
    <w:rsid w:val="00C1797A"/>
    <w:rsid w:val="00C210E4"/>
    <w:rsid w:val="00C2117E"/>
    <w:rsid w:val="00C21E3C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724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3E59"/>
    <w:rsid w:val="00C45150"/>
    <w:rsid w:val="00C45280"/>
    <w:rsid w:val="00C45DD2"/>
    <w:rsid w:val="00C46059"/>
    <w:rsid w:val="00C472FC"/>
    <w:rsid w:val="00C475EF"/>
    <w:rsid w:val="00C47B54"/>
    <w:rsid w:val="00C47D90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BE5"/>
    <w:rsid w:val="00C57F93"/>
    <w:rsid w:val="00C6123A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188"/>
    <w:rsid w:val="00C838FE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6E06"/>
    <w:rsid w:val="00C9785B"/>
    <w:rsid w:val="00C978FE"/>
    <w:rsid w:val="00CA05FC"/>
    <w:rsid w:val="00CA090C"/>
    <w:rsid w:val="00CA17C9"/>
    <w:rsid w:val="00CA1D70"/>
    <w:rsid w:val="00CA358D"/>
    <w:rsid w:val="00CA368E"/>
    <w:rsid w:val="00CA582E"/>
    <w:rsid w:val="00CA649B"/>
    <w:rsid w:val="00CA6715"/>
    <w:rsid w:val="00CB2098"/>
    <w:rsid w:val="00CB28ED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C792C"/>
    <w:rsid w:val="00CD041F"/>
    <w:rsid w:val="00CD0F1E"/>
    <w:rsid w:val="00CD1287"/>
    <w:rsid w:val="00CD27B0"/>
    <w:rsid w:val="00CD2DBE"/>
    <w:rsid w:val="00CD50AA"/>
    <w:rsid w:val="00CD588F"/>
    <w:rsid w:val="00CD58A5"/>
    <w:rsid w:val="00CD63D0"/>
    <w:rsid w:val="00CD649F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896"/>
    <w:rsid w:val="00CF031F"/>
    <w:rsid w:val="00CF05BD"/>
    <w:rsid w:val="00CF0D51"/>
    <w:rsid w:val="00CF12FB"/>
    <w:rsid w:val="00CF1E9F"/>
    <w:rsid w:val="00CF1F09"/>
    <w:rsid w:val="00CF2625"/>
    <w:rsid w:val="00CF3686"/>
    <w:rsid w:val="00CF4630"/>
    <w:rsid w:val="00CF4C9C"/>
    <w:rsid w:val="00CF6615"/>
    <w:rsid w:val="00CF75FC"/>
    <w:rsid w:val="00CF7B89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60C0"/>
    <w:rsid w:val="00D56AD7"/>
    <w:rsid w:val="00D56BE4"/>
    <w:rsid w:val="00D572C1"/>
    <w:rsid w:val="00D60804"/>
    <w:rsid w:val="00D61B1F"/>
    <w:rsid w:val="00D61DA1"/>
    <w:rsid w:val="00D6250B"/>
    <w:rsid w:val="00D62545"/>
    <w:rsid w:val="00D62AC6"/>
    <w:rsid w:val="00D63258"/>
    <w:rsid w:val="00D63520"/>
    <w:rsid w:val="00D637E7"/>
    <w:rsid w:val="00D641A3"/>
    <w:rsid w:val="00D648EE"/>
    <w:rsid w:val="00D64AE2"/>
    <w:rsid w:val="00D64C65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275"/>
    <w:rsid w:val="00D72647"/>
    <w:rsid w:val="00D7294A"/>
    <w:rsid w:val="00D72A2E"/>
    <w:rsid w:val="00D72DE7"/>
    <w:rsid w:val="00D73090"/>
    <w:rsid w:val="00D738F2"/>
    <w:rsid w:val="00D73D97"/>
    <w:rsid w:val="00D75768"/>
    <w:rsid w:val="00D770E3"/>
    <w:rsid w:val="00D8131E"/>
    <w:rsid w:val="00D813BF"/>
    <w:rsid w:val="00D821D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B12"/>
    <w:rsid w:val="00D92B56"/>
    <w:rsid w:val="00D92EC0"/>
    <w:rsid w:val="00D93287"/>
    <w:rsid w:val="00D9435A"/>
    <w:rsid w:val="00D9494D"/>
    <w:rsid w:val="00D94F60"/>
    <w:rsid w:val="00D95854"/>
    <w:rsid w:val="00D975CD"/>
    <w:rsid w:val="00D97CC7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4CEE"/>
    <w:rsid w:val="00DB5F19"/>
    <w:rsid w:val="00DB6743"/>
    <w:rsid w:val="00DB7499"/>
    <w:rsid w:val="00DB7E07"/>
    <w:rsid w:val="00DC2064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0FB6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3EB3"/>
    <w:rsid w:val="00E0404F"/>
    <w:rsid w:val="00E049BA"/>
    <w:rsid w:val="00E05A35"/>
    <w:rsid w:val="00E05F38"/>
    <w:rsid w:val="00E0603F"/>
    <w:rsid w:val="00E10E68"/>
    <w:rsid w:val="00E128C5"/>
    <w:rsid w:val="00E147E8"/>
    <w:rsid w:val="00E158DF"/>
    <w:rsid w:val="00E2007B"/>
    <w:rsid w:val="00E218C0"/>
    <w:rsid w:val="00E21AFA"/>
    <w:rsid w:val="00E22C43"/>
    <w:rsid w:val="00E24A70"/>
    <w:rsid w:val="00E25DBE"/>
    <w:rsid w:val="00E262B1"/>
    <w:rsid w:val="00E26795"/>
    <w:rsid w:val="00E26CE3"/>
    <w:rsid w:val="00E2746A"/>
    <w:rsid w:val="00E278E2"/>
    <w:rsid w:val="00E31409"/>
    <w:rsid w:val="00E31803"/>
    <w:rsid w:val="00E32398"/>
    <w:rsid w:val="00E3348F"/>
    <w:rsid w:val="00E34160"/>
    <w:rsid w:val="00E34587"/>
    <w:rsid w:val="00E34D4E"/>
    <w:rsid w:val="00E35BAE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348"/>
    <w:rsid w:val="00E476C6"/>
    <w:rsid w:val="00E47848"/>
    <w:rsid w:val="00E5036B"/>
    <w:rsid w:val="00E5155C"/>
    <w:rsid w:val="00E54428"/>
    <w:rsid w:val="00E560A8"/>
    <w:rsid w:val="00E56E07"/>
    <w:rsid w:val="00E56F98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0B67"/>
    <w:rsid w:val="00E8157A"/>
    <w:rsid w:val="00E817BF"/>
    <w:rsid w:val="00E82129"/>
    <w:rsid w:val="00E82172"/>
    <w:rsid w:val="00E8269E"/>
    <w:rsid w:val="00E831E1"/>
    <w:rsid w:val="00E84539"/>
    <w:rsid w:val="00E85BB8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A7672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249"/>
    <w:rsid w:val="00EB73D8"/>
    <w:rsid w:val="00EB77C7"/>
    <w:rsid w:val="00EC0913"/>
    <w:rsid w:val="00EC0D26"/>
    <w:rsid w:val="00EC153A"/>
    <w:rsid w:val="00EC1966"/>
    <w:rsid w:val="00EC1C8D"/>
    <w:rsid w:val="00EC3952"/>
    <w:rsid w:val="00EC4AD2"/>
    <w:rsid w:val="00EC4EF2"/>
    <w:rsid w:val="00EC5D21"/>
    <w:rsid w:val="00EC6749"/>
    <w:rsid w:val="00EC6AC9"/>
    <w:rsid w:val="00EC724E"/>
    <w:rsid w:val="00EC761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43F"/>
    <w:rsid w:val="00EE4BE0"/>
    <w:rsid w:val="00EE52F4"/>
    <w:rsid w:val="00EE7748"/>
    <w:rsid w:val="00EF074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6276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572"/>
    <w:rsid w:val="00F205AD"/>
    <w:rsid w:val="00F23E5F"/>
    <w:rsid w:val="00F2467E"/>
    <w:rsid w:val="00F24B13"/>
    <w:rsid w:val="00F25829"/>
    <w:rsid w:val="00F26055"/>
    <w:rsid w:val="00F26721"/>
    <w:rsid w:val="00F274BB"/>
    <w:rsid w:val="00F27D8C"/>
    <w:rsid w:val="00F304A9"/>
    <w:rsid w:val="00F3096C"/>
    <w:rsid w:val="00F30C35"/>
    <w:rsid w:val="00F30C5B"/>
    <w:rsid w:val="00F30EF4"/>
    <w:rsid w:val="00F3190D"/>
    <w:rsid w:val="00F31D80"/>
    <w:rsid w:val="00F33099"/>
    <w:rsid w:val="00F34992"/>
    <w:rsid w:val="00F34B8B"/>
    <w:rsid w:val="00F406A7"/>
    <w:rsid w:val="00F410F6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EE8"/>
    <w:rsid w:val="00F51723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1E2C"/>
    <w:rsid w:val="00F622A9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85D50"/>
    <w:rsid w:val="00F902D7"/>
    <w:rsid w:val="00F90AA2"/>
    <w:rsid w:val="00F91D52"/>
    <w:rsid w:val="00F91D79"/>
    <w:rsid w:val="00F93008"/>
    <w:rsid w:val="00F95596"/>
    <w:rsid w:val="00F95996"/>
    <w:rsid w:val="00F95C73"/>
    <w:rsid w:val="00F9602C"/>
    <w:rsid w:val="00F968E3"/>
    <w:rsid w:val="00F969D8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B13F5"/>
    <w:rsid w:val="00FB145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42D"/>
    <w:rsid w:val="00FC7209"/>
    <w:rsid w:val="00FD0569"/>
    <w:rsid w:val="00FD1B10"/>
    <w:rsid w:val="00FD1DA6"/>
    <w:rsid w:val="00FD22F8"/>
    <w:rsid w:val="00FD2329"/>
    <w:rsid w:val="00FD2D2C"/>
    <w:rsid w:val="00FD2E88"/>
    <w:rsid w:val="00FD2F43"/>
    <w:rsid w:val="00FD31C0"/>
    <w:rsid w:val="00FD3503"/>
    <w:rsid w:val="00FD4535"/>
    <w:rsid w:val="00FD472D"/>
    <w:rsid w:val="00FD478E"/>
    <w:rsid w:val="00FD4D11"/>
    <w:rsid w:val="00FD4E10"/>
    <w:rsid w:val="00FD5205"/>
    <w:rsid w:val="00FD54AA"/>
    <w:rsid w:val="00FD54BD"/>
    <w:rsid w:val="00FD7822"/>
    <w:rsid w:val="00FE1447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4314"/>
    <w:rsid w:val="00FF580E"/>
    <w:rsid w:val="00FF5AEA"/>
    <w:rsid w:val="00FF618F"/>
    <w:rsid w:val="00FF619A"/>
    <w:rsid w:val="00FF66C3"/>
    <w:rsid w:val="00FF6841"/>
    <w:rsid w:val="00FF6922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D28C13D"/>
  <w15:chartTrackingRefBased/>
  <w15:docId w15:val="{D79B430F-4325-4E10-A8DC-623F37DA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CEC8F8-90DD-47CF-8F75-EA2CEFC130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1B4866-0080-4974-ADB2-6B106D2384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10</Pages>
  <Words>1481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9910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Klinsukon, Yendee</cp:lastModifiedBy>
  <cp:revision>2</cp:revision>
  <cp:lastPrinted>2023-10-19T05:59:00Z</cp:lastPrinted>
  <dcterms:created xsi:type="dcterms:W3CDTF">2023-10-31T01:48:00Z</dcterms:created>
  <dcterms:modified xsi:type="dcterms:W3CDTF">2023-10-31T01:48:00Z</dcterms:modified>
</cp:coreProperties>
</file>