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B121E" w14:textId="5E99D0D9" w:rsidR="00600C18" w:rsidRPr="008457DC" w:rsidRDefault="002D281F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  <w:bookmarkStart w:id="0" w:name="Title"/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5112D5C6" w14:textId="77777777" w:rsidR="002143CA" w:rsidRPr="008457DC" w:rsidRDefault="007B0417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  <w:r w:rsidRPr="008457DC">
        <w:rPr>
          <w:rFonts w:asciiTheme="majorBidi" w:hAnsiTheme="majorBidi" w:cstheme="majorBidi"/>
          <w:sz w:val="30"/>
          <w:szCs w:val="30"/>
        </w:rPr>
        <w:tab/>
      </w:r>
    </w:p>
    <w:p w14:paraId="5A9FF4B4" w14:textId="77777777" w:rsidR="002143CA" w:rsidRPr="008457DC" w:rsidRDefault="002143CA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57B8D2F" w14:textId="77777777" w:rsidR="002143CA" w:rsidRPr="008457DC" w:rsidRDefault="002143CA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FE41E37" w14:textId="77777777" w:rsidR="002143CA" w:rsidRPr="008457DC" w:rsidRDefault="002143CA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5D67EB29" w14:textId="77777777" w:rsidR="00D1133A" w:rsidRPr="008457DC" w:rsidRDefault="00D1133A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76B57329" w14:textId="77777777" w:rsidR="00F05F23" w:rsidRPr="008457DC" w:rsidRDefault="00F05F2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A0FE1FC" w14:textId="77777777" w:rsidR="00F05F23" w:rsidRPr="008457DC" w:rsidRDefault="00F05F2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3E5D3E37" w14:textId="77777777" w:rsidR="00F05F23" w:rsidRPr="008457DC" w:rsidRDefault="00F05F2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A288A44" w14:textId="77777777" w:rsidR="00F05F23" w:rsidRPr="008457DC" w:rsidRDefault="00F05F2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04D14B8" w14:textId="77777777" w:rsidR="00F05F23" w:rsidRPr="008457DC" w:rsidRDefault="00F05F2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48208B4B" w14:textId="77777777" w:rsidR="002143CA" w:rsidRPr="008457DC" w:rsidRDefault="002143CA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38C9BC8" w14:textId="77777777" w:rsidR="002143CA" w:rsidRPr="008457DC" w:rsidRDefault="002143CA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tart"/>
      <w:bookmarkEnd w:id="1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</w:t>
      </w:r>
      <w:bookmarkStart w:id="2" w:name="SubTitle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มหาชน)</w:t>
      </w:r>
      <w:r w:rsidR="00C27A04" w:rsidRPr="008457D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  <w:bookmarkEnd w:id="0"/>
    </w:p>
    <w:p w14:paraId="644111D5" w14:textId="77777777" w:rsidR="007E3E05" w:rsidRPr="008457DC" w:rsidRDefault="007E3E05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654941AB" w14:textId="77777777" w:rsidR="00D46D35" w:rsidRPr="008457DC" w:rsidRDefault="00D46D35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4669263F" w14:textId="6B45B1C1" w:rsidR="00D46D35" w:rsidRPr="008457DC" w:rsidRDefault="00D46D35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1206B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8457D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457DC">
        <w:rPr>
          <w:rFonts w:asciiTheme="majorBidi" w:hAnsiTheme="majorBidi" w:cstheme="majorBidi"/>
          <w:sz w:val="32"/>
          <w:szCs w:val="32"/>
        </w:rPr>
        <w:t xml:space="preserve"> 3</w:t>
      </w:r>
      <w:r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5507">
        <w:rPr>
          <w:rFonts w:asciiTheme="majorBidi" w:hAnsiTheme="majorBidi" w:cstheme="majorBidi" w:hint="cs"/>
          <w:sz w:val="32"/>
          <w:szCs w:val="32"/>
          <w:cs/>
        </w:rPr>
        <w:t>กันยา</w:t>
      </w:r>
      <w:r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845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457D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4AED12A8" w14:textId="77777777" w:rsidR="00D46D35" w:rsidRPr="008457DC" w:rsidRDefault="00D46D35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C0AEC44" w14:textId="7BB30F12" w:rsidR="00D37555" w:rsidRPr="00565E9D" w:rsidRDefault="00D46D35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  <w:sectPr w:rsidR="00D37555" w:rsidRPr="00565E9D" w:rsidSect="00A96A58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  <w:r w:rsidRPr="008457DC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3F947DF6" w14:textId="77777777" w:rsidR="00A96A58" w:rsidRDefault="00A96A58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4B4D832" w14:textId="77777777" w:rsidR="005F7D80" w:rsidRDefault="005F7D80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BB5B52" w14:textId="77777777" w:rsidR="005F7D80" w:rsidRDefault="005F7D80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5B9510A" w14:textId="77777777" w:rsidR="005F7D80" w:rsidRDefault="005F7D80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68F22E" w14:textId="77777777" w:rsidR="005F7D80" w:rsidRDefault="005F7D80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3D08A15" w14:textId="77777777" w:rsidR="005F7D80" w:rsidRDefault="005F7D80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A864C4" w14:textId="77777777" w:rsidR="005F7D80" w:rsidRPr="008457DC" w:rsidRDefault="005F7D80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9646F7" w14:textId="61D18E90" w:rsidR="00D37555" w:rsidRPr="008457DC" w:rsidRDefault="00122B8D" w:rsidP="003B11D0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82D62F3" w14:textId="77777777" w:rsidR="00D37555" w:rsidRPr="008457DC" w:rsidRDefault="00D37555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39C95D" w14:textId="1FB55C2D" w:rsidR="00D37555" w:rsidRPr="008457DC" w:rsidRDefault="00B66A2C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457D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04422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D37555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เบทาโกร จำกัด (มหาชน)</w:t>
      </w:r>
    </w:p>
    <w:p w14:paraId="76142E63" w14:textId="0A8C8EEA" w:rsidR="005A0C13" w:rsidRPr="008457DC" w:rsidRDefault="005A0C13" w:rsidP="003B11D0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57F64B60" w14:textId="493EB49A" w:rsidR="00D46D35" w:rsidRPr="000768E2" w:rsidRDefault="00D46D35" w:rsidP="003B11D0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0768E2">
        <w:rPr>
          <w:rFonts w:asciiTheme="majorBidi" w:eastAsia="Calibri" w:hAnsiTheme="majorBidi" w:cstheme="majorBidi"/>
          <w:sz w:val="30"/>
          <w:szCs w:val="30"/>
        </w:rPr>
        <w:t>3</w:t>
      </w:r>
      <w:r>
        <w:rPr>
          <w:rFonts w:asciiTheme="majorBidi" w:eastAsia="Calibri" w:hAnsiTheme="majorBidi" w:cstheme="majorBidi"/>
          <w:sz w:val="30"/>
          <w:szCs w:val="30"/>
        </w:rPr>
        <w:t>0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A0CDA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>6</w:t>
      </w:r>
      <w:r w:rsidR="0005439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</w:rPr>
        <w:br/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สำหรับงวดสามเดือนและ</w:t>
      </w:r>
      <w:r w:rsidR="005A0CDA">
        <w:rPr>
          <w:rFonts w:asciiTheme="majorBidi" w:eastAsia="Calibri" w:hAnsiTheme="majorBidi" w:cstheme="majorBidi" w:hint="cs"/>
          <w:sz w:val="30"/>
          <w:szCs w:val="30"/>
          <w:cs/>
        </w:rPr>
        <w:t>เก้า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</w:r>
      <w:r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="005A0CDA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งบแสดงการเปลี่ยนแปลงส่วนของผู้ถือหุ้นรว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ม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="00F5199C">
        <w:rPr>
          <w:rFonts w:asciiTheme="majorBidi" w:eastAsia="Calibri" w:hAnsiTheme="majorBidi" w:cstheme="majorBidi" w:hint="cs"/>
          <w:sz w:val="30"/>
          <w:szCs w:val="30"/>
          <w:cs/>
        </w:rPr>
        <w:t>เก้า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0768E2">
        <w:rPr>
          <w:rFonts w:asciiTheme="majorBidi" w:eastAsia="Calibri" w:hAnsiTheme="majorBidi" w:cstheme="majorBidi"/>
          <w:sz w:val="30"/>
          <w:szCs w:val="30"/>
        </w:rPr>
        <w:t>3</w:t>
      </w:r>
      <w:r>
        <w:rPr>
          <w:rFonts w:asciiTheme="majorBidi" w:eastAsia="Calibri" w:hAnsiTheme="majorBidi" w:cstheme="majorBidi"/>
          <w:sz w:val="30"/>
          <w:szCs w:val="30"/>
        </w:rPr>
        <w:t>0</w:t>
      </w:r>
      <w:r w:rsidR="00F5199C">
        <w:rPr>
          <w:rFonts w:asciiTheme="majorBidi" w:eastAsia="Calibri" w:hAnsiTheme="majorBidi" w:cstheme="majorBidi" w:hint="cs"/>
          <w:sz w:val="30"/>
          <w:szCs w:val="30"/>
          <w:cs/>
        </w:rPr>
        <w:t xml:space="preserve"> กันยายน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>6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23EDA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</w:t>
      </w:r>
      <w:r w:rsidRPr="00623ED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น</w:t>
      </w:r>
      <w:r w:rsidRPr="00623EDA">
        <w:rPr>
          <w:rFonts w:asciiTheme="majorBidi" w:eastAsia="Calibri" w:hAnsiTheme="majorBidi" w:cstheme="majorBidi"/>
          <w:spacing w:val="-4"/>
          <w:sz w:val="30"/>
          <w:szCs w:val="30"/>
          <w:cs/>
        </w:rPr>
        <w:t>ระหว่างกาล) ของบริษัท เบทาโกร จำกัด (มหาชน) และบริษัทย่อย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 xml:space="preserve"> และของเฉพาะบริษัท เบทาโกร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32F94">
        <w:rPr>
          <w:rFonts w:asciiTheme="majorBidi" w:eastAsia="Calibri" w:hAnsiTheme="majorBidi" w:cstheme="majorBidi"/>
          <w:sz w:val="30"/>
          <w:szCs w:val="30"/>
        </w:rPr>
        <w:t xml:space="preserve">34 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</w:t>
      </w:r>
      <w:r w:rsidRPr="00132F94">
        <w:rPr>
          <w:rFonts w:asciiTheme="majorBidi" w:eastAsia="Calibri" w:hAnsiTheme="majorBidi" w:cstheme="majorBidi" w:hint="cs"/>
          <w:sz w:val="30"/>
          <w:szCs w:val="30"/>
          <w:cs/>
        </w:rPr>
        <w:t>ป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0E39B5AA" w14:textId="65C587D4" w:rsidR="002C7A33" w:rsidRPr="008457DC" w:rsidRDefault="002C7A33" w:rsidP="003B11D0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5F8B76A" w14:textId="2972C158" w:rsidR="00B038D1" w:rsidRPr="008457DC" w:rsidRDefault="00B038D1" w:rsidP="003B11D0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8457D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2701DD1" w14:textId="1234B465" w:rsidR="00B038D1" w:rsidRPr="008457DC" w:rsidRDefault="00B038D1" w:rsidP="003B11D0">
      <w:pPr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0AF93586" w14:textId="779095E7" w:rsidR="00B038D1" w:rsidRPr="008457DC" w:rsidRDefault="00B038D1" w:rsidP="003B11D0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51C18" w:rsidRPr="008457DC">
        <w:rPr>
          <w:rFonts w:asciiTheme="majorBidi" w:hAnsiTheme="majorBidi" w:cstheme="majorBidi"/>
          <w:sz w:val="30"/>
          <w:szCs w:val="30"/>
        </w:rPr>
        <w:t>2410</w:t>
      </w:r>
      <w:r w:rsidRPr="008457DC">
        <w:rPr>
          <w:rFonts w:asciiTheme="majorBidi" w:hAnsiTheme="majorBidi" w:cstheme="majorBidi"/>
          <w:sz w:val="30"/>
          <w:szCs w:val="30"/>
          <w:cs/>
        </w:rPr>
        <w:t xml:space="preserve"> “การสอบทานข้อมูลทางการเงินระหว่างกาล 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จำกัดกว่าการตรวจสอบตามมาตรฐานการสอบบัญชี</w:t>
      </w:r>
      <w:r w:rsidR="002011A6">
        <w:rPr>
          <w:rFonts w:asciiTheme="majorBidi" w:hAnsiTheme="majorBidi" w:cstheme="majorBidi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ที่สอบทาน</w:t>
      </w:r>
    </w:p>
    <w:p w14:paraId="59BFDA33" w14:textId="77777777" w:rsidR="005A0C13" w:rsidRPr="008457DC" w:rsidRDefault="005A0C13" w:rsidP="003B11D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22C4E6" w14:textId="77777777" w:rsidR="005A0C13" w:rsidRPr="008457DC" w:rsidRDefault="005A0C1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5A0C13" w:rsidRPr="008457DC" w:rsidSect="00A96A58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245"/>
        </w:sectPr>
      </w:pPr>
    </w:p>
    <w:p w14:paraId="2DCBF4FF" w14:textId="39BC094A" w:rsidR="00E972A9" w:rsidRPr="008457DC" w:rsidRDefault="005B3A9B" w:rsidP="003B11D0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ข้อสรุป</w:t>
      </w:r>
      <w:r w:rsidR="00E972A9"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</w:p>
    <w:p w14:paraId="7DBD3006" w14:textId="77777777" w:rsidR="00A96A58" w:rsidRPr="008457DC" w:rsidRDefault="00A96A58" w:rsidP="003B11D0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8E4BBF" w14:textId="45E7A945" w:rsidR="00E972A9" w:rsidRPr="008457DC" w:rsidRDefault="005B3A9B" w:rsidP="003B11D0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457DC">
        <w:rPr>
          <w:rFonts w:asciiTheme="majorBidi" w:eastAsia="Calibr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ฉบับที่ </w:t>
      </w:r>
      <w:r w:rsidR="00E51C18" w:rsidRPr="008457DC">
        <w:rPr>
          <w:rFonts w:asciiTheme="majorBidi" w:eastAsia="Calibri" w:hAnsiTheme="majorBidi" w:cstheme="majorBidi"/>
          <w:sz w:val="30"/>
          <w:szCs w:val="30"/>
        </w:rPr>
        <w:t>34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8D01D70" w14:textId="77777777" w:rsidR="005B3A9B" w:rsidRPr="008457DC" w:rsidRDefault="005B3A9B" w:rsidP="003B11D0">
      <w:pPr>
        <w:spacing w:line="240" w:lineRule="auto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14:paraId="3CF51108" w14:textId="209B3D32" w:rsidR="00643816" w:rsidRPr="008457DC" w:rsidRDefault="00643816" w:rsidP="003B11D0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7E87601B" w14:textId="2A7EEDD0" w:rsidR="00643816" w:rsidRPr="00BB2536" w:rsidRDefault="00643816" w:rsidP="003B11D0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275FDBB" w14:textId="77777777" w:rsidR="00643816" w:rsidRPr="008457DC" w:rsidRDefault="00643816" w:rsidP="003B11D0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30AD4899" w14:textId="77777777" w:rsidR="005A0C13" w:rsidRPr="008457DC" w:rsidRDefault="005A0C13" w:rsidP="003B11D0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02C6EE87" w14:textId="77777777" w:rsidR="00D37555" w:rsidRPr="008457DC" w:rsidRDefault="00D37555" w:rsidP="003B11D0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(</w:t>
      </w:r>
      <w:r w:rsidR="00B547FC" w:rsidRPr="008457DC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8457DC">
        <w:rPr>
          <w:rFonts w:asciiTheme="majorBidi" w:hAnsiTheme="majorBidi" w:cstheme="majorBidi"/>
          <w:cs/>
        </w:rPr>
        <w:t>)</w:t>
      </w:r>
    </w:p>
    <w:p w14:paraId="24B95576" w14:textId="77777777" w:rsidR="00D37555" w:rsidRPr="008457DC" w:rsidRDefault="00D37555" w:rsidP="003B11D0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ผู้สอบบัญชีรับอนุญาต</w:t>
      </w:r>
    </w:p>
    <w:p w14:paraId="75104DFB" w14:textId="13873E36" w:rsidR="00D37555" w:rsidRPr="008457DC" w:rsidRDefault="00D37555" w:rsidP="003B11D0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8457DC">
        <w:rPr>
          <w:rFonts w:asciiTheme="majorBidi" w:hAnsiTheme="majorBidi" w:cstheme="majorBidi"/>
          <w:cs/>
          <w:lang w:val="en-US"/>
        </w:rPr>
        <w:t>เลข</w:t>
      </w:r>
      <w:r w:rsidRPr="008457DC">
        <w:rPr>
          <w:rFonts w:asciiTheme="majorBidi" w:hAnsiTheme="majorBidi" w:cstheme="majorBidi"/>
          <w:cs/>
        </w:rPr>
        <w:t xml:space="preserve">ทะเบียน </w:t>
      </w:r>
      <w:r w:rsidR="00E51C18" w:rsidRPr="008457DC">
        <w:rPr>
          <w:rFonts w:asciiTheme="majorBidi" w:hAnsiTheme="majorBidi" w:cstheme="majorBidi"/>
          <w:lang w:val="en-US"/>
        </w:rPr>
        <w:t>6669</w:t>
      </w:r>
    </w:p>
    <w:p w14:paraId="0D8C9D48" w14:textId="77777777" w:rsidR="00D37555" w:rsidRPr="008457DC" w:rsidRDefault="00D37555" w:rsidP="003B11D0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667A99D0" w14:textId="77777777" w:rsidR="00D37555" w:rsidRPr="008457DC" w:rsidRDefault="00D37555" w:rsidP="003B11D0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086BA56B" w14:textId="77777777" w:rsidR="00D37555" w:rsidRPr="008457DC" w:rsidRDefault="00D37555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4B5C015" w14:textId="52B71011" w:rsidR="002769F6" w:rsidRPr="008457DC" w:rsidRDefault="0087136E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592A40">
        <w:rPr>
          <w:rFonts w:asciiTheme="majorBidi" w:hAnsiTheme="majorBidi" w:cstheme="majorBidi"/>
          <w:sz w:val="30"/>
          <w:szCs w:val="30"/>
        </w:rPr>
        <w:t>14</w:t>
      </w:r>
      <w:r w:rsidR="004A68A5" w:rsidRPr="00592A40">
        <w:rPr>
          <w:rFonts w:asciiTheme="majorBidi" w:hAnsiTheme="majorBidi" w:cstheme="majorBidi"/>
          <w:sz w:val="30"/>
          <w:szCs w:val="30"/>
        </w:rPr>
        <w:t xml:space="preserve"> </w:t>
      </w:r>
      <w:r w:rsidR="004A68A5" w:rsidRPr="00592A40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313CD5" w:rsidRPr="00592A40">
        <w:rPr>
          <w:rFonts w:asciiTheme="majorBidi" w:hAnsiTheme="majorBidi" w:cstheme="majorBidi"/>
          <w:sz w:val="30"/>
          <w:szCs w:val="30"/>
        </w:rPr>
        <w:t>2566</w:t>
      </w:r>
    </w:p>
    <w:bookmarkEnd w:id="2"/>
    <w:p w14:paraId="6B96A0AC" w14:textId="77777777" w:rsidR="00167F97" w:rsidRPr="008457DC" w:rsidRDefault="00167F97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sectPr w:rsidR="00167F97" w:rsidRPr="008457DC" w:rsidSect="00336BC7">
      <w:head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0514D" w14:textId="77777777" w:rsidR="0053290B" w:rsidRDefault="0053290B">
      <w:r>
        <w:separator/>
      </w:r>
    </w:p>
  </w:endnote>
  <w:endnote w:type="continuationSeparator" w:id="0">
    <w:p w14:paraId="632C46D3" w14:textId="77777777" w:rsidR="0053290B" w:rsidRDefault="0053290B">
      <w:r>
        <w:continuationSeparator/>
      </w:r>
    </w:p>
  </w:endnote>
  <w:endnote w:type="continuationNotice" w:id="1">
    <w:p w14:paraId="5C03DBE2" w14:textId="77777777" w:rsidR="0053290B" w:rsidRDefault="0053290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2FFD" w14:textId="46ACEDFF" w:rsidR="005C3402" w:rsidRDefault="005C3402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E51C18">
      <w:rPr>
        <w:rStyle w:val="PageNumber"/>
        <w:noProof/>
      </w:rPr>
      <w:t>7</w:t>
    </w:r>
    <w:r>
      <w:rPr>
        <w:rStyle w:val="PageNumber"/>
      </w:rPr>
      <w:fldChar w:fldCharType="end"/>
    </w:r>
  </w:p>
  <w:p w14:paraId="287EC212" w14:textId="77777777" w:rsidR="005C3402" w:rsidRDefault="005C3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CBFCD" w14:textId="77777777" w:rsidR="005C3402" w:rsidRPr="00E66D77" w:rsidRDefault="005C3402" w:rsidP="00C276FA">
    <w:pPr>
      <w:tabs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Style w:val="PageNumber"/>
        <w:rFonts w:ascii="Angsana New" w:hAnsi="Angsana New"/>
        <w:i/>
        <w:iCs/>
        <w:sz w:val="30"/>
        <w:szCs w:val="30"/>
        <w:cs/>
        <w:lang w:val="en-GB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A12FA" w14:textId="733330D1" w:rsidR="005C3402" w:rsidRPr="00C276FA" w:rsidRDefault="005C3402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E51C18">
      <w:rPr>
        <w:rStyle w:val="PageNumber"/>
        <w:rFonts w:ascii="Angsana New" w:hAnsi="Angsana New"/>
        <w:sz w:val="30"/>
        <w:szCs w:val="30"/>
      </w:rPr>
      <w:t>2</w:t>
    </w:r>
  </w:p>
  <w:p w14:paraId="24D6BD37" w14:textId="4EBCC0C2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A536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B47996">
      <w:rPr>
        <w:rFonts w:ascii="Angsana New" w:hAnsi="Angsana New"/>
        <w:i/>
        <w:iCs/>
        <w:noProof/>
        <w:sz w:val="30"/>
        <w:szCs w:val="30"/>
      </w:rPr>
      <w:t>1417251 - 2023 Jun-FSA-Betagro Pcl. -06t -Q2.docx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A5365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718A" w14:textId="77777777" w:rsidR="005C3402" w:rsidRPr="00E2000D" w:rsidRDefault="005C340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D83A" w14:textId="7E9A1333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24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C9FFB" w14:textId="77777777" w:rsidR="0053290B" w:rsidRDefault="0053290B">
      <w:r>
        <w:separator/>
      </w:r>
    </w:p>
  </w:footnote>
  <w:footnote w:type="continuationSeparator" w:id="0">
    <w:p w14:paraId="061158EA" w14:textId="77777777" w:rsidR="0053290B" w:rsidRDefault="0053290B">
      <w:r>
        <w:continuationSeparator/>
      </w:r>
    </w:p>
  </w:footnote>
  <w:footnote w:type="continuationNotice" w:id="1">
    <w:p w14:paraId="4BAC1848" w14:textId="77777777" w:rsidR="0053290B" w:rsidRDefault="0053290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3174" w14:textId="77777777" w:rsidR="005C3402" w:rsidRDefault="005C3402">
    <w:pPr>
      <w:pStyle w:val="Header"/>
    </w:pPr>
  </w:p>
  <w:p w14:paraId="03EFF7D3" w14:textId="77777777" w:rsidR="005C3402" w:rsidRDefault="005C34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64C4" w14:textId="77777777" w:rsidR="005C3402" w:rsidRPr="008E10A7" w:rsidRDefault="005C3402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39E9C8E" w14:textId="77777777" w:rsidR="005C3402" w:rsidRDefault="005C3402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E8B5E6" w14:textId="267A1AEC" w:rsidR="005C3402" w:rsidRDefault="005C3402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30</w:t>
    </w:r>
    <w:r w:rsidRPr="0002045B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2564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0E12D65E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F5F0" w14:textId="77777777" w:rsidR="005C3402" w:rsidRDefault="005C3402">
    <w:pPr>
      <w:pStyle w:val="Header"/>
    </w:pPr>
  </w:p>
  <w:p w14:paraId="73D7DA6A" w14:textId="77777777" w:rsidR="005C3402" w:rsidRDefault="005C34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0D7AF" w14:textId="77777777" w:rsidR="00D46D35" w:rsidRPr="008E10A7" w:rsidRDefault="00D46D35" w:rsidP="00D46D35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25F2619" w14:textId="77777777" w:rsidR="00D46D35" w:rsidRDefault="00D46D35" w:rsidP="00D46D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7455888" w14:textId="3D15B11D" w:rsidR="00D46D35" w:rsidRDefault="00D46D35" w:rsidP="00D46D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37121B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37121B">
      <w:rPr>
        <w:rFonts w:ascii="Angsana New" w:hAnsi="Angsana New" w:hint="cs"/>
        <w:b/>
        <w:bCs/>
        <w:sz w:val="32"/>
        <w:szCs w:val="32"/>
        <w:cs/>
      </w:rPr>
      <w:t>กันยา</w:t>
    </w:r>
    <w:r>
      <w:rPr>
        <w:rFonts w:ascii="Angsana New" w:hAnsi="Angsana New" w:hint="cs"/>
        <w:b/>
        <w:bCs/>
        <w:sz w:val="32"/>
        <w:szCs w:val="32"/>
        <w:cs/>
      </w:rPr>
      <w:t xml:space="preserve">ยน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4142" w14:textId="77777777" w:rsidR="00375744" w:rsidRPr="008E10A7" w:rsidRDefault="00375744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91E7AE2" w14:textId="77777777" w:rsidR="00375744" w:rsidRDefault="00375744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15D1E53" w14:textId="17BE0025" w:rsidR="00375744" w:rsidRDefault="00375744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C6144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BF4551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040A44B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0F57C16"/>
    <w:multiLevelType w:val="hybridMultilevel"/>
    <w:tmpl w:val="77022A14"/>
    <w:lvl w:ilvl="0" w:tplc="483ECDAA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8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1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4FF5EE3"/>
    <w:multiLevelType w:val="hybridMultilevel"/>
    <w:tmpl w:val="D8C0E814"/>
    <w:lvl w:ilvl="0" w:tplc="76A8AE78">
      <w:start w:val="19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8764867">
    <w:abstractNumId w:val="1"/>
  </w:num>
  <w:num w:numId="2" w16cid:durableId="1064571049">
    <w:abstractNumId w:val="20"/>
  </w:num>
  <w:num w:numId="3" w16cid:durableId="1421297319">
    <w:abstractNumId w:val="13"/>
  </w:num>
  <w:num w:numId="4" w16cid:durableId="2021466238">
    <w:abstractNumId w:val="6"/>
  </w:num>
  <w:num w:numId="5" w16cid:durableId="890000956">
    <w:abstractNumId w:val="32"/>
  </w:num>
  <w:num w:numId="6" w16cid:durableId="1748382834">
    <w:abstractNumId w:val="10"/>
  </w:num>
  <w:num w:numId="7" w16cid:durableId="1491554610">
    <w:abstractNumId w:val="11"/>
  </w:num>
  <w:num w:numId="8" w16cid:durableId="1201935835">
    <w:abstractNumId w:val="27"/>
  </w:num>
  <w:num w:numId="9" w16cid:durableId="740981934">
    <w:abstractNumId w:val="26"/>
  </w:num>
  <w:num w:numId="10" w16cid:durableId="533538954">
    <w:abstractNumId w:val="24"/>
  </w:num>
  <w:num w:numId="11" w16cid:durableId="354697771">
    <w:abstractNumId w:val="22"/>
  </w:num>
  <w:num w:numId="12" w16cid:durableId="147868124">
    <w:abstractNumId w:val="8"/>
  </w:num>
  <w:num w:numId="13" w16cid:durableId="1967154160">
    <w:abstractNumId w:val="31"/>
  </w:num>
  <w:num w:numId="14" w16cid:durableId="1959025773">
    <w:abstractNumId w:val="36"/>
  </w:num>
  <w:num w:numId="15" w16cid:durableId="1610818368">
    <w:abstractNumId w:val="35"/>
  </w:num>
  <w:num w:numId="16" w16cid:durableId="1443449995">
    <w:abstractNumId w:val="34"/>
  </w:num>
  <w:num w:numId="17" w16cid:durableId="975990003">
    <w:abstractNumId w:val="0"/>
  </w:num>
  <w:num w:numId="18" w16cid:durableId="918831493">
    <w:abstractNumId w:val="19"/>
  </w:num>
  <w:num w:numId="19" w16cid:durableId="545990217">
    <w:abstractNumId w:val="28"/>
  </w:num>
  <w:num w:numId="20" w16cid:durableId="82922752">
    <w:abstractNumId w:val="4"/>
  </w:num>
  <w:num w:numId="21" w16cid:durableId="760640504">
    <w:abstractNumId w:val="21"/>
  </w:num>
  <w:num w:numId="22" w16cid:durableId="2028215818">
    <w:abstractNumId w:val="30"/>
  </w:num>
  <w:num w:numId="23" w16cid:durableId="370804747">
    <w:abstractNumId w:val="2"/>
  </w:num>
  <w:num w:numId="24" w16cid:durableId="1955674677">
    <w:abstractNumId w:val="7"/>
  </w:num>
  <w:num w:numId="25" w16cid:durableId="1647933507">
    <w:abstractNumId w:val="25"/>
  </w:num>
  <w:num w:numId="26" w16cid:durableId="1551846289">
    <w:abstractNumId w:val="15"/>
  </w:num>
  <w:num w:numId="27" w16cid:durableId="1078094171">
    <w:abstractNumId w:val="14"/>
  </w:num>
  <w:num w:numId="28" w16cid:durableId="342392137">
    <w:abstractNumId w:val="33"/>
  </w:num>
  <w:num w:numId="29" w16cid:durableId="1738816542">
    <w:abstractNumId w:val="3"/>
  </w:num>
  <w:num w:numId="30" w16cid:durableId="215356383">
    <w:abstractNumId w:val="17"/>
  </w:num>
  <w:num w:numId="31" w16cid:durableId="1978488861">
    <w:abstractNumId w:val="18"/>
  </w:num>
  <w:num w:numId="32" w16cid:durableId="987435093">
    <w:abstractNumId w:val="5"/>
  </w:num>
  <w:num w:numId="33" w16cid:durableId="1808427325">
    <w:abstractNumId w:val="16"/>
  </w:num>
  <w:num w:numId="34" w16cid:durableId="968392489">
    <w:abstractNumId w:val="23"/>
  </w:num>
  <w:num w:numId="35" w16cid:durableId="380518661">
    <w:abstractNumId w:val="9"/>
  </w:num>
  <w:num w:numId="36" w16cid:durableId="163596133">
    <w:abstractNumId w:val="29"/>
  </w:num>
  <w:num w:numId="37" w16cid:durableId="178541622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96A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1E2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0A4"/>
    <w:rsid w:val="00011138"/>
    <w:rsid w:val="0001116D"/>
    <w:rsid w:val="00011183"/>
    <w:rsid w:val="00011212"/>
    <w:rsid w:val="000114D2"/>
    <w:rsid w:val="0001156C"/>
    <w:rsid w:val="00011614"/>
    <w:rsid w:val="000117D9"/>
    <w:rsid w:val="000119CC"/>
    <w:rsid w:val="000119F6"/>
    <w:rsid w:val="00011B53"/>
    <w:rsid w:val="00011ED7"/>
    <w:rsid w:val="0001206B"/>
    <w:rsid w:val="00012195"/>
    <w:rsid w:val="0001223C"/>
    <w:rsid w:val="0001225B"/>
    <w:rsid w:val="00012288"/>
    <w:rsid w:val="0001250B"/>
    <w:rsid w:val="00012547"/>
    <w:rsid w:val="0001255C"/>
    <w:rsid w:val="0001262C"/>
    <w:rsid w:val="00012814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99"/>
    <w:rsid w:val="00015ADE"/>
    <w:rsid w:val="00015B26"/>
    <w:rsid w:val="00015CAC"/>
    <w:rsid w:val="00015D76"/>
    <w:rsid w:val="00015E1C"/>
    <w:rsid w:val="00015E6C"/>
    <w:rsid w:val="00015F13"/>
    <w:rsid w:val="00016078"/>
    <w:rsid w:val="000160CA"/>
    <w:rsid w:val="0001628C"/>
    <w:rsid w:val="0001658C"/>
    <w:rsid w:val="000165F8"/>
    <w:rsid w:val="00016693"/>
    <w:rsid w:val="00016761"/>
    <w:rsid w:val="000169B5"/>
    <w:rsid w:val="00016A47"/>
    <w:rsid w:val="00016AE6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D04"/>
    <w:rsid w:val="00020F28"/>
    <w:rsid w:val="0002104B"/>
    <w:rsid w:val="0002125D"/>
    <w:rsid w:val="0002128A"/>
    <w:rsid w:val="00021299"/>
    <w:rsid w:val="00021695"/>
    <w:rsid w:val="0002184B"/>
    <w:rsid w:val="000219EA"/>
    <w:rsid w:val="00021C98"/>
    <w:rsid w:val="00021F0B"/>
    <w:rsid w:val="00022803"/>
    <w:rsid w:val="00022839"/>
    <w:rsid w:val="000229FA"/>
    <w:rsid w:val="00022B12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7BB"/>
    <w:rsid w:val="0002480F"/>
    <w:rsid w:val="00024880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27EAA"/>
    <w:rsid w:val="00030014"/>
    <w:rsid w:val="00030026"/>
    <w:rsid w:val="000301DA"/>
    <w:rsid w:val="000301EB"/>
    <w:rsid w:val="0003031D"/>
    <w:rsid w:val="00030408"/>
    <w:rsid w:val="00030760"/>
    <w:rsid w:val="00030A7F"/>
    <w:rsid w:val="00030AAB"/>
    <w:rsid w:val="00030BE8"/>
    <w:rsid w:val="00030C9F"/>
    <w:rsid w:val="00030D1F"/>
    <w:rsid w:val="00030D9D"/>
    <w:rsid w:val="00030DCA"/>
    <w:rsid w:val="00030F2D"/>
    <w:rsid w:val="00030FCD"/>
    <w:rsid w:val="00031009"/>
    <w:rsid w:val="00031019"/>
    <w:rsid w:val="00031185"/>
    <w:rsid w:val="0003134A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AAB"/>
    <w:rsid w:val="00032C96"/>
    <w:rsid w:val="00032CD6"/>
    <w:rsid w:val="0003342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6E6"/>
    <w:rsid w:val="00035996"/>
    <w:rsid w:val="000359A5"/>
    <w:rsid w:val="00035AC5"/>
    <w:rsid w:val="00035D19"/>
    <w:rsid w:val="00035E99"/>
    <w:rsid w:val="0003604B"/>
    <w:rsid w:val="000361C3"/>
    <w:rsid w:val="00036594"/>
    <w:rsid w:val="0003664B"/>
    <w:rsid w:val="00036655"/>
    <w:rsid w:val="0003665C"/>
    <w:rsid w:val="00036681"/>
    <w:rsid w:val="000366A6"/>
    <w:rsid w:val="000366F4"/>
    <w:rsid w:val="00036775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923"/>
    <w:rsid w:val="00046C2E"/>
    <w:rsid w:val="00046F0C"/>
    <w:rsid w:val="000472F5"/>
    <w:rsid w:val="00047384"/>
    <w:rsid w:val="000475CF"/>
    <w:rsid w:val="00047ADE"/>
    <w:rsid w:val="00047B0C"/>
    <w:rsid w:val="00047BE9"/>
    <w:rsid w:val="00047FFE"/>
    <w:rsid w:val="0005008B"/>
    <w:rsid w:val="000506FD"/>
    <w:rsid w:val="00050AA4"/>
    <w:rsid w:val="0005106E"/>
    <w:rsid w:val="000512F8"/>
    <w:rsid w:val="00051451"/>
    <w:rsid w:val="00051667"/>
    <w:rsid w:val="00051778"/>
    <w:rsid w:val="000518F2"/>
    <w:rsid w:val="00051941"/>
    <w:rsid w:val="00051CD3"/>
    <w:rsid w:val="00051D5D"/>
    <w:rsid w:val="00052216"/>
    <w:rsid w:val="00052459"/>
    <w:rsid w:val="000526D9"/>
    <w:rsid w:val="000526DF"/>
    <w:rsid w:val="0005299A"/>
    <w:rsid w:val="000529DD"/>
    <w:rsid w:val="00052F98"/>
    <w:rsid w:val="000531CB"/>
    <w:rsid w:val="0005321C"/>
    <w:rsid w:val="00053297"/>
    <w:rsid w:val="00053320"/>
    <w:rsid w:val="00053324"/>
    <w:rsid w:val="0005332E"/>
    <w:rsid w:val="0005337E"/>
    <w:rsid w:val="000534B9"/>
    <w:rsid w:val="000535E9"/>
    <w:rsid w:val="000536E5"/>
    <w:rsid w:val="00053B70"/>
    <w:rsid w:val="00053BA1"/>
    <w:rsid w:val="00053BA3"/>
    <w:rsid w:val="00053D0F"/>
    <w:rsid w:val="00053D90"/>
    <w:rsid w:val="00054348"/>
    <w:rsid w:val="00054377"/>
    <w:rsid w:val="00054393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0FA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80F"/>
    <w:rsid w:val="00061886"/>
    <w:rsid w:val="000623BB"/>
    <w:rsid w:val="00062513"/>
    <w:rsid w:val="00062612"/>
    <w:rsid w:val="00062665"/>
    <w:rsid w:val="00062728"/>
    <w:rsid w:val="00062785"/>
    <w:rsid w:val="0006280B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A1E"/>
    <w:rsid w:val="00065FBB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63C"/>
    <w:rsid w:val="00067647"/>
    <w:rsid w:val="00067751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21D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BFE"/>
    <w:rsid w:val="0008402F"/>
    <w:rsid w:val="00084483"/>
    <w:rsid w:val="00084835"/>
    <w:rsid w:val="000848B6"/>
    <w:rsid w:val="0008492A"/>
    <w:rsid w:val="00084A67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793"/>
    <w:rsid w:val="000868C5"/>
    <w:rsid w:val="000869D1"/>
    <w:rsid w:val="000869DF"/>
    <w:rsid w:val="00086A32"/>
    <w:rsid w:val="00086AB0"/>
    <w:rsid w:val="00086D58"/>
    <w:rsid w:val="00086DAF"/>
    <w:rsid w:val="00087153"/>
    <w:rsid w:val="000873AA"/>
    <w:rsid w:val="00087A79"/>
    <w:rsid w:val="00087B3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8E"/>
    <w:rsid w:val="000923AB"/>
    <w:rsid w:val="000925BC"/>
    <w:rsid w:val="000925F4"/>
    <w:rsid w:val="000927A8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B5B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35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BE0"/>
    <w:rsid w:val="00097C87"/>
    <w:rsid w:val="00097E15"/>
    <w:rsid w:val="000A00A2"/>
    <w:rsid w:val="000A0333"/>
    <w:rsid w:val="000A042B"/>
    <w:rsid w:val="000A047E"/>
    <w:rsid w:val="000A04A8"/>
    <w:rsid w:val="000A0869"/>
    <w:rsid w:val="000A0884"/>
    <w:rsid w:val="000A0AC4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456"/>
    <w:rsid w:val="000A2555"/>
    <w:rsid w:val="000A2A88"/>
    <w:rsid w:val="000A2EE1"/>
    <w:rsid w:val="000A2F81"/>
    <w:rsid w:val="000A2FF0"/>
    <w:rsid w:val="000A31C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B06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664"/>
    <w:rsid w:val="000A57D3"/>
    <w:rsid w:val="000A5966"/>
    <w:rsid w:val="000A5974"/>
    <w:rsid w:val="000A5C93"/>
    <w:rsid w:val="000A5D07"/>
    <w:rsid w:val="000A606C"/>
    <w:rsid w:val="000A6147"/>
    <w:rsid w:val="000A6151"/>
    <w:rsid w:val="000A61FB"/>
    <w:rsid w:val="000A6341"/>
    <w:rsid w:val="000A64C5"/>
    <w:rsid w:val="000A6508"/>
    <w:rsid w:val="000A6530"/>
    <w:rsid w:val="000A688B"/>
    <w:rsid w:val="000A6957"/>
    <w:rsid w:val="000A6EE1"/>
    <w:rsid w:val="000A6F44"/>
    <w:rsid w:val="000A72ED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15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07D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1E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AA2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B12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195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4A5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7E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7D6"/>
    <w:rsid w:val="000E1CBC"/>
    <w:rsid w:val="000E1CE3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11D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64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E7"/>
    <w:rsid w:val="000F19FE"/>
    <w:rsid w:val="000F1BED"/>
    <w:rsid w:val="000F1C4B"/>
    <w:rsid w:val="000F1D15"/>
    <w:rsid w:val="000F1E05"/>
    <w:rsid w:val="000F1E9A"/>
    <w:rsid w:val="000F1ED4"/>
    <w:rsid w:val="000F214D"/>
    <w:rsid w:val="000F221D"/>
    <w:rsid w:val="000F2346"/>
    <w:rsid w:val="000F23A4"/>
    <w:rsid w:val="000F23D2"/>
    <w:rsid w:val="000F247A"/>
    <w:rsid w:val="000F2505"/>
    <w:rsid w:val="000F2708"/>
    <w:rsid w:val="000F27AD"/>
    <w:rsid w:val="000F2A4E"/>
    <w:rsid w:val="000F2ADA"/>
    <w:rsid w:val="000F2B9B"/>
    <w:rsid w:val="000F2C8F"/>
    <w:rsid w:val="000F2CD4"/>
    <w:rsid w:val="000F2DA8"/>
    <w:rsid w:val="000F3169"/>
    <w:rsid w:val="000F31EF"/>
    <w:rsid w:val="000F32E2"/>
    <w:rsid w:val="000F33E7"/>
    <w:rsid w:val="000F37E0"/>
    <w:rsid w:val="000F3B2C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41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3F"/>
    <w:rsid w:val="00104A7A"/>
    <w:rsid w:val="00104AB5"/>
    <w:rsid w:val="00104CE7"/>
    <w:rsid w:val="0010515C"/>
    <w:rsid w:val="00105333"/>
    <w:rsid w:val="00105362"/>
    <w:rsid w:val="00105607"/>
    <w:rsid w:val="00105B9B"/>
    <w:rsid w:val="00105C2E"/>
    <w:rsid w:val="00105E34"/>
    <w:rsid w:val="00106738"/>
    <w:rsid w:val="0010683B"/>
    <w:rsid w:val="00106922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126"/>
    <w:rsid w:val="001122CE"/>
    <w:rsid w:val="0011245F"/>
    <w:rsid w:val="001127F4"/>
    <w:rsid w:val="00112910"/>
    <w:rsid w:val="00112B6E"/>
    <w:rsid w:val="00112B8E"/>
    <w:rsid w:val="00112BD4"/>
    <w:rsid w:val="00112DE5"/>
    <w:rsid w:val="00112E2B"/>
    <w:rsid w:val="001130F3"/>
    <w:rsid w:val="0011331E"/>
    <w:rsid w:val="0011336F"/>
    <w:rsid w:val="001135A6"/>
    <w:rsid w:val="00113BC3"/>
    <w:rsid w:val="00113BF6"/>
    <w:rsid w:val="00114283"/>
    <w:rsid w:val="001143C9"/>
    <w:rsid w:val="001144DA"/>
    <w:rsid w:val="00114A70"/>
    <w:rsid w:val="00114C04"/>
    <w:rsid w:val="00114D64"/>
    <w:rsid w:val="0011518B"/>
    <w:rsid w:val="001153C0"/>
    <w:rsid w:val="0011544C"/>
    <w:rsid w:val="001155CD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54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AC4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EF5"/>
    <w:rsid w:val="00122FD1"/>
    <w:rsid w:val="00123148"/>
    <w:rsid w:val="001231F6"/>
    <w:rsid w:val="0012361E"/>
    <w:rsid w:val="00123D9E"/>
    <w:rsid w:val="00124345"/>
    <w:rsid w:val="001243D4"/>
    <w:rsid w:val="00124580"/>
    <w:rsid w:val="001245DA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EEE"/>
    <w:rsid w:val="00126F67"/>
    <w:rsid w:val="00126F9D"/>
    <w:rsid w:val="001270C9"/>
    <w:rsid w:val="00127635"/>
    <w:rsid w:val="001277D8"/>
    <w:rsid w:val="00127969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C65"/>
    <w:rsid w:val="00131F3A"/>
    <w:rsid w:val="0013222C"/>
    <w:rsid w:val="00132259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4BB"/>
    <w:rsid w:val="00133634"/>
    <w:rsid w:val="001336A0"/>
    <w:rsid w:val="00133707"/>
    <w:rsid w:val="00133731"/>
    <w:rsid w:val="001338E5"/>
    <w:rsid w:val="00133B62"/>
    <w:rsid w:val="00133FF7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4F5"/>
    <w:rsid w:val="00142868"/>
    <w:rsid w:val="001428B7"/>
    <w:rsid w:val="00142AC6"/>
    <w:rsid w:val="00142ACA"/>
    <w:rsid w:val="00142B03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C86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617"/>
    <w:rsid w:val="00150A4A"/>
    <w:rsid w:val="00150B95"/>
    <w:rsid w:val="00150F6B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7B6"/>
    <w:rsid w:val="0015287C"/>
    <w:rsid w:val="00152E06"/>
    <w:rsid w:val="00152F0A"/>
    <w:rsid w:val="00153611"/>
    <w:rsid w:val="00153640"/>
    <w:rsid w:val="00153744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2C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B6C"/>
    <w:rsid w:val="00161EBA"/>
    <w:rsid w:val="00161F9B"/>
    <w:rsid w:val="00162003"/>
    <w:rsid w:val="00162375"/>
    <w:rsid w:val="0016253B"/>
    <w:rsid w:val="00162628"/>
    <w:rsid w:val="001626AB"/>
    <w:rsid w:val="001628A2"/>
    <w:rsid w:val="00162ADE"/>
    <w:rsid w:val="00162F4E"/>
    <w:rsid w:val="00162FB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64F2"/>
    <w:rsid w:val="00166B17"/>
    <w:rsid w:val="0016716A"/>
    <w:rsid w:val="00167450"/>
    <w:rsid w:val="0016769D"/>
    <w:rsid w:val="001677E3"/>
    <w:rsid w:val="00167AAA"/>
    <w:rsid w:val="00167ADB"/>
    <w:rsid w:val="00167C40"/>
    <w:rsid w:val="00167D36"/>
    <w:rsid w:val="00167F50"/>
    <w:rsid w:val="00167F97"/>
    <w:rsid w:val="001701D1"/>
    <w:rsid w:val="001701EC"/>
    <w:rsid w:val="00170253"/>
    <w:rsid w:val="0017040E"/>
    <w:rsid w:val="00170512"/>
    <w:rsid w:val="0017054E"/>
    <w:rsid w:val="001706F4"/>
    <w:rsid w:val="001707FE"/>
    <w:rsid w:val="0017091D"/>
    <w:rsid w:val="00170A46"/>
    <w:rsid w:val="00170ACD"/>
    <w:rsid w:val="00170E41"/>
    <w:rsid w:val="001710B3"/>
    <w:rsid w:val="0017119D"/>
    <w:rsid w:val="001711C9"/>
    <w:rsid w:val="00171226"/>
    <w:rsid w:val="0017134C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C88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5A2E"/>
    <w:rsid w:val="00175BE1"/>
    <w:rsid w:val="001760D5"/>
    <w:rsid w:val="00176292"/>
    <w:rsid w:val="0017637E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29C"/>
    <w:rsid w:val="0018035A"/>
    <w:rsid w:val="0018055B"/>
    <w:rsid w:val="00180A67"/>
    <w:rsid w:val="00180B45"/>
    <w:rsid w:val="00180CC1"/>
    <w:rsid w:val="00180D1C"/>
    <w:rsid w:val="00180D7A"/>
    <w:rsid w:val="00180E27"/>
    <w:rsid w:val="00180EEE"/>
    <w:rsid w:val="00180F91"/>
    <w:rsid w:val="001810BA"/>
    <w:rsid w:val="0018132A"/>
    <w:rsid w:val="00181426"/>
    <w:rsid w:val="001815E0"/>
    <w:rsid w:val="00181708"/>
    <w:rsid w:val="0018174E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9BC"/>
    <w:rsid w:val="00182A5F"/>
    <w:rsid w:val="00182AE3"/>
    <w:rsid w:val="00182D1F"/>
    <w:rsid w:val="00182D46"/>
    <w:rsid w:val="00182D88"/>
    <w:rsid w:val="00182E2B"/>
    <w:rsid w:val="00182FA3"/>
    <w:rsid w:val="001831AD"/>
    <w:rsid w:val="00183272"/>
    <w:rsid w:val="001837CB"/>
    <w:rsid w:val="00183800"/>
    <w:rsid w:val="00183852"/>
    <w:rsid w:val="00183CF7"/>
    <w:rsid w:val="001841C9"/>
    <w:rsid w:val="001841E5"/>
    <w:rsid w:val="001841EB"/>
    <w:rsid w:val="00184567"/>
    <w:rsid w:val="0018489A"/>
    <w:rsid w:val="0018496F"/>
    <w:rsid w:val="001849E0"/>
    <w:rsid w:val="00184A5F"/>
    <w:rsid w:val="00184BAF"/>
    <w:rsid w:val="00184C15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34F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11"/>
    <w:rsid w:val="00192669"/>
    <w:rsid w:val="001928B7"/>
    <w:rsid w:val="001929CF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7C2"/>
    <w:rsid w:val="00196830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00"/>
    <w:rsid w:val="001A069B"/>
    <w:rsid w:val="001A0752"/>
    <w:rsid w:val="001A09E9"/>
    <w:rsid w:val="001A0A4E"/>
    <w:rsid w:val="001A0D01"/>
    <w:rsid w:val="001A0D82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2F6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A48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62E"/>
    <w:rsid w:val="001B1891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DFC"/>
    <w:rsid w:val="001B3E1E"/>
    <w:rsid w:val="001B3FA5"/>
    <w:rsid w:val="001B410E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5B"/>
    <w:rsid w:val="001B7CC8"/>
    <w:rsid w:val="001C03A4"/>
    <w:rsid w:val="001C0536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3F41"/>
    <w:rsid w:val="001C401F"/>
    <w:rsid w:val="001C404B"/>
    <w:rsid w:val="001C427D"/>
    <w:rsid w:val="001C440C"/>
    <w:rsid w:val="001C4B5D"/>
    <w:rsid w:val="001C4C7C"/>
    <w:rsid w:val="001C4E5B"/>
    <w:rsid w:val="001C4F6C"/>
    <w:rsid w:val="001C50F7"/>
    <w:rsid w:val="001C51F3"/>
    <w:rsid w:val="001C537E"/>
    <w:rsid w:val="001C5483"/>
    <w:rsid w:val="001C5788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B7"/>
    <w:rsid w:val="001C70D3"/>
    <w:rsid w:val="001C7162"/>
    <w:rsid w:val="001C716E"/>
    <w:rsid w:val="001C7196"/>
    <w:rsid w:val="001C7285"/>
    <w:rsid w:val="001C73B4"/>
    <w:rsid w:val="001C775A"/>
    <w:rsid w:val="001C7787"/>
    <w:rsid w:val="001C783D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BD7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3A6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C61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492"/>
    <w:rsid w:val="001E44C9"/>
    <w:rsid w:val="001E4564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6E32"/>
    <w:rsid w:val="001E7189"/>
    <w:rsid w:val="001E7352"/>
    <w:rsid w:val="001E756E"/>
    <w:rsid w:val="001E77CC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1B7"/>
    <w:rsid w:val="001F2330"/>
    <w:rsid w:val="001F253B"/>
    <w:rsid w:val="001F2551"/>
    <w:rsid w:val="001F278D"/>
    <w:rsid w:val="001F29FE"/>
    <w:rsid w:val="001F2A85"/>
    <w:rsid w:val="001F304F"/>
    <w:rsid w:val="001F3180"/>
    <w:rsid w:val="001F3234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308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BB"/>
    <w:rsid w:val="002020F1"/>
    <w:rsid w:val="002020F8"/>
    <w:rsid w:val="002022C0"/>
    <w:rsid w:val="0020240F"/>
    <w:rsid w:val="00202444"/>
    <w:rsid w:val="00202501"/>
    <w:rsid w:val="00202A0D"/>
    <w:rsid w:val="00202A16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633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C62"/>
    <w:rsid w:val="00206D6A"/>
    <w:rsid w:val="00206FBF"/>
    <w:rsid w:val="00206FF4"/>
    <w:rsid w:val="0020753C"/>
    <w:rsid w:val="002078D3"/>
    <w:rsid w:val="00207E47"/>
    <w:rsid w:val="00210107"/>
    <w:rsid w:val="00210297"/>
    <w:rsid w:val="0021032C"/>
    <w:rsid w:val="002103CD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B9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B6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946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9C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74C"/>
    <w:rsid w:val="0023390D"/>
    <w:rsid w:val="0023393B"/>
    <w:rsid w:val="00233AC8"/>
    <w:rsid w:val="00233D33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812"/>
    <w:rsid w:val="00240876"/>
    <w:rsid w:val="002409B1"/>
    <w:rsid w:val="00240C5E"/>
    <w:rsid w:val="002412B9"/>
    <w:rsid w:val="0024145B"/>
    <w:rsid w:val="00241631"/>
    <w:rsid w:val="00241A6A"/>
    <w:rsid w:val="00241ACB"/>
    <w:rsid w:val="00241F60"/>
    <w:rsid w:val="0024276C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3FCA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6DF"/>
    <w:rsid w:val="00246923"/>
    <w:rsid w:val="0024697F"/>
    <w:rsid w:val="00246C76"/>
    <w:rsid w:val="00247134"/>
    <w:rsid w:val="00247552"/>
    <w:rsid w:val="002476A7"/>
    <w:rsid w:val="002478ED"/>
    <w:rsid w:val="002479F1"/>
    <w:rsid w:val="00247A49"/>
    <w:rsid w:val="00247DF3"/>
    <w:rsid w:val="002500EE"/>
    <w:rsid w:val="0025033B"/>
    <w:rsid w:val="00250347"/>
    <w:rsid w:val="00250648"/>
    <w:rsid w:val="00250698"/>
    <w:rsid w:val="002507EF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92A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11"/>
    <w:rsid w:val="00257DE7"/>
    <w:rsid w:val="0026054D"/>
    <w:rsid w:val="00260693"/>
    <w:rsid w:val="002608A3"/>
    <w:rsid w:val="002608F4"/>
    <w:rsid w:val="00260C95"/>
    <w:rsid w:val="00260D53"/>
    <w:rsid w:val="00260EF7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F14"/>
    <w:rsid w:val="0026202E"/>
    <w:rsid w:val="002621D3"/>
    <w:rsid w:val="00262440"/>
    <w:rsid w:val="00262505"/>
    <w:rsid w:val="00262B06"/>
    <w:rsid w:val="00262B2D"/>
    <w:rsid w:val="00262C50"/>
    <w:rsid w:val="00262CC1"/>
    <w:rsid w:val="002630F6"/>
    <w:rsid w:val="0026320D"/>
    <w:rsid w:val="00263541"/>
    <w:rsid w:val="00263890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BB"/>
    <w:rsid w:val="002666C8"/>
    <w:rsid w:val="0026677D"/>
    <w:rsid w:val="002667B5"/>
    <w:rsid w:val="002668D6"/>
    <w:rsid w:val="002668E2"/>
    <w:rsid w:val="00266976"/>
    <w:rsid w:val="00266A83"/>
    <w:rsid w:val="00266C83"/>
    <w:rsid w:val="00266D75"/>
    <w:rsid w:val="00266F95"/>
    <w:rsid w:val="00267095"/>
    <w:rsid w:val="002672C0"/>
    <w:rsid w:val="0026739E"/>
    <w:rsid w:val="00267520"/>
    <w:rsid w:val="0026762E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8A6"/>
    <w:rsid w:val="00270972"/>
    <w:rsid w:val="00270D28"/>
    <w:rsid w:val="00271166"/>
    <w:rsid w:val="002711E6"/>
    <w:rsid w:val="0027124F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8BC"/>
    <w:rsid w:val="00274918"/>
    <w:rsid w:val="00274919"/>
    <w:rsid w:val="00274B2F"/>
    <w:rsid w:val="00274BC5"/>
    <w:rsid w:val="00274C34"/>
    <w:rsid w:val="00274CFD"/>
    <w:rsid w:val="00274F7E"/>
    <w:rsid w:val="002755C7"/>
    <w:rsid w:val="00275B8B"/>
    <w:rsid w:val="00275C2F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BA"/>
    <w:rsid w:val="00280A28"/>
    <w:rsid w:val="00280BFE"/>
    <w:rsid w:val="00280D09"/>
    <w:rsid w:val="00281015"/>
    <w:rsid w:val="002810C1"/>
    <w:rsid w:val="002810E5"/>
    <w:rsid w:val="00281180"/>
    <w:rsid w:val="002811AC"/>
    <w:rsid w:val="0028166B"/>
    <w:rsid w:val="00281734"/>
    <w:rsid w:val="0028180E"/>
    <w:rsid w:val="00281BB3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49CD"/>
    <w:rsid w:val="00284A94"/>
    <w:rsid w:val="00285120"/>
    <w:rsid w:val="00285267"/>
    <w:rsid w:val="00285522"/>
    <w:rsid w:val="0028589F"/>
    <w:rsid w:val="00285B20"/>
    <w:rsid w:val="00285EB5"/>
    <w:rsid w:val="002863FF"/>
    <w:rsid w:val="00286491"/>
    <w:rsid w:val="0028662A"/>
    <w:rsid w:val="0028687E"/>
    <w:rsid w:val="00286A0A"/>
    <w:rsid w:val="00286A3A"/>
    <w:rsid w:val="00286E94"/>
    <w:rsid w:val="002873B7"/>
    <w:rsid w:val="0028747D"/>
    <w:rsid w:val="002875AF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9E3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BA8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97F9D"/>
    <w:rsid w:val="002A016B"/>
    <w:rsid w:val="002A0236"/>
    <w:rsid w:val="002A033F"/>
    <w:rsid w:val="002A0379"/>
    <w:rsid w:val="002A0473"/>
    <w:rsid w:val="002A05B0"/>
    <w:rsid w:val="002A061A"/>
    <w:rsid w:val="002A08AB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27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79D"/>
    <w:rsid w:val="002A7A57"/>
    <w:rsid w:val="002A7ADD"/>
    <w:rsid w:val="002A7BA3"/>
    <w:rsid w:val="002A7BC7"/>
    <w:rsid w:val="002A7F1D"/>
    <w:rsid w:val="002A7FFB"/>
    <w:rsid w:val="002B02D7"/>
    <w:rsid w:val="002B04F6"/>
    <w:rsid w:val="002B059A"/>
    <w:rsid w:val="002B094E"/>
    <w:rsid w:val="002B0A2B"/>
    <w:rsid w:val="002B0ACA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07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C1"/>
    <w:rsid w:val="002B4BD5"/>
    <w:rsid w:val="002B4CCA"/>
    <w:rsid w:val="002B4DC0"/>
    <w:rsid w:val="002B4FDF"/>
    <w:rsid w:val="002B500E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6080"/>
    <w:rsid w:val="002B6622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91D"/>
    <w:rsid w:val="002C2A1C"/>
    <w:rsid w:val="002C2B38"/>
    <w:rsid w:val="002C2B3A"/>
    <w:rsid w:val="002C2D9D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6B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883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320"/>
    <w:rsid w:val="002D2646"/>
    <w:rsid w:val="002D2739"/>
    <w:rsid w:val="002D281F"/>
    <w:rsid w:val="002D28CD"/>
    <w:rsid w:val="002D2B87"/>
    <w:rsid w:val="002D2BDA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7DC"/>
    <w:rsid w:val="002D4864"/>
    <w:rsid w:val="002D4B12"/>
    <w:rsid w:val="002D4DB0"/>
    <w:rsid w:val="002D4FFA"/>
    <w:rsid w:val="002D5043"/>
    <w:rsid w:val="002D50D7"/>
    <w:rsid w:val="002D53E7"/>
    <w:rsid w:val="002D5433"/>
    <w:rsid w:val="002D543F"/>
    <w:rsid w:val="002D547D"/>
    <w:rsid w:val="002D5622"/>
    <w:rsid w:val="002D5633"/>
    <w:rsid w:val="002D5695"/>
    <w:rsid w:val="002D57AE"/>
    <w:rsid w:val="002D5904"/>
    <w:rsid w:val="002D5BF4"/>
    <w:rsid w:val="002D5F5C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4B6"/>
    <w:rsid w:val="002D7592"/>
    <w:rsid w:val="002D7706"/>
    <w:rsid w:val="002D78F4"/>
    <w:rsid w:val="002D7C08"/>
    <w:rsid w:val="002D7D9B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3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4BDE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115"/>
    <w:rsid w:val="002F0242"/>
    <w:rsid w:val="002F024E"/>
    <w:rsid w:val="002F02B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2C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931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5B"/>
    <w:rsid w:val="003013B9"/>
    <w:rsid w:val="003014F4"/>
    <w:rsid w:val="0030152F"/>
    <w:rsid w:val="0030155E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A1B"/>
    <w:rsid w:val="00305C1E"/>
    <w:rsid w:val="00305D1B"/>
    <w:rsid w:val="00305E96"/>
    <w:rsid w:val="00305F18"/>
    <w:rsid w:val="00305F52"/>
    <w:rsid w:val="00306045"/>
    <w:rsid w:val="0030658E"/>
    <w:rsid w:val="00306AD9"/>
    <w:rsid w:val="00306C8D"/>
    <w:rsid w:val="00306F6A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74D"/>
    <w:rsid w:val="003128B5"/>
    <w:rsid w:val="00312F0F"/>
    <w:rsid w:val="00312F96"/>
    <w:rsid w:val="003134FF"/>
    <w:rsid w:val="003135DA"/>
    <w:rsid w:val="003136A5"/>
    <w:rsid w:val="00313B3F"/>
    <w:rsid w:val="00313CB7"/>
    <w:rsid w:val="00313CD5"/>
    <w:rsid w:val="00313F42"/>
    <w:rsid w:val="003141FB"/>
    <w:rsid w:val="00314638"/>
    <w:rsid w:val="003147D4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2E"/>
    <w:rsid w:val="00315F63"/>
    <w:rsid w:val="00316064"/>
    <w:rsid w:val="003160F6"/>
    <w:rsid w:val="0031621F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2AF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06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ECD"/>
    <w:rsid w:val="00327226"/>
    <w:rsid w:val="00327363"/>
    <w:rsid w:val="003273B7"/>
    <w:rsid w:val="0032779A"/>
    <w:rsid w:val="0032785B"/>
    <w:rsid w:val="00327BD0"/>
    <w:rsid w:val="00327F2D"/>
    <w:rsid w:val="003300C7"/>
    <w:rsid w:val="00330226"/>
    <w:rsid w:val="00330492"/>
    <w:rsid w:val="00330643"/>
    <w:rsid w:val="00330B15"/>
    <w:rsid w:val="00331133"/>
    <w:rsid w:val="0033122B"/>
    <w:rsid w:val="003313FC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4EF3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6BC7"/>
    <w:rsid w:val="003370B1"/>
    <w:rsid w:val="0033720C"/>
    <w:rsid w:val="00337510"/>
    <w:rsid w:val="00337559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07"/>
    <w:rsid w:val="00342421"/>
    <w:rsid w:val="0034269A"/>
    <w:rsid w:val="0034290F"/>
    <w:rsid w:val="0034295C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DCD"/>
    <w:rsid w:val="00345FF9"/>
    <w:rsid w:val="0034618D"/>
    <w:rsid w:val="003461BE"/>
    <w:rsid w:val="00346255"/>
    <w:rsid w:val="00346513"/>
    <w:rsid w:val="00346B01"/>
    <w:rsid w:val="00346C64"/>
    <w:rsid w:val="00346F3E"/>
    <w:rsid w:val="003470E9"/>
    <w:rsid w:val="0034713E"/>
    <w:rsid w:val="003471D6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35E"/>
    <w:rsid w:val="00351442"/>
    <w:rsid w:val="003514A4"/>
    <w:rsid w:val="00351503"/>
    <w:rsid w:val="0035151A"/>
    <w:rsid w:val="003515AD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1BF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DE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19E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304"/>
    <w:rsid w:val="003635BB"/>
    <w:rsid w:val="00363653"/>
    <w:rsid w:val="0036373B"/>
    <w:rsid w:val="00363A48"/>
    <w:rsid w:val="00363A4A"/>
    <w:rsid w:val="00363AEB"/>
    <w:rsid w:val="00363DAB"/>
    <w:rsid w:val="00364078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B6E"/>
    <w:rsid w:val="00367EE9"/>
    <w:rsid w:val="00367FC1"/>
    <w:rsid w:val="0037000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21B"/>
    <w:rsid w:val="00371879"/>
    <w:rsid w:val="00371907"/>
    <w:rsid w:val="00371BAB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1A6"/>
    <w:rsid w:val="003731BF"/>
    <w:rsid w:val="0037323C"/>
    <w:rsid w:val="00373889"/>
    <w:rsid w:val="00373B03"/>
    <w:rsid w:val="00373B27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2C0"/>
    <w:rsid w:val="0037538F"/>
    <w:rsid w:val="003753AE"/>
    <w:rsid w:val="0037548E"/>
    <w:rsid w:val="00375564"/>
    <w:rsid w:val="0037567F"/>
    <w:rsid w:val="003756B1"/>
    <w:rsid w:val="00375744"/>
    <w:rsid w:val="00375A7B"/>
    <w:rsid w:val="00375B63"/>
    <w:rsid w:val="00375F10"/>
    <w:rsid w:val="003762A0"/>
    <w:rsid w:val="00376778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260"/>
    <w:rsid w:val="00382A11"/>
    <w:rsid w:val="00382A2B"/>
    <w:rsid w:val="003832CA"/>
    <w:rsid w:val="00383567"/>
    <w:rsid w:val="003836A8"/>
    <w:rsid w:val="00383DFB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F8"/>
    <w:rsid w:val="00385FAE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AF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233"/>
    <w:rsid w:val="0039738B"/>
    <w:rsid w:val="00397460"/>
    <w:rsid w:val="0039753A"/>
    <w:rsid w:val="00397598"/>
    <w:rsid w:val="003977E3"/>
    <w:rsid w:val="00397E78"/>
    <w:rsid w:val="003A011B"/>
    <w:rsid w:val="003A02C4"/>
    <w:rsid w:val="003A049F"/>
    <w:rsid w:val="003A0735"/>
    <w:rsid w:val="003A08E2"/>
    <w:rsid w:val="003A092C"/>
    <w:rsid w:val="003A09C0"/>
    <w:rsid w:val="003A09E4"/>
    <w:rsid w:val="003A0CF5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2F1E"/>
    <w:rsid w:val="003A330B"/>
    <w:rsid w:val="003A34BC"/>
    <w:rsid w:val="003A384B"/>
    <w:rsid w:val="003A3883"/>
    <w:rsid w:val="003A3C08"/>
    <w:rsid w:val="003A3CA2"/>
    <w:rsid w:val="003A3CBC"/>
    <w:rsid w:val="003A3F2C"/>
    <w:rsid w:val="003A4172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1D0"/>
    <w:rsid w:val="003B14AB"/>
    <w:rsid w:val="003B17BC"/>
    <w:rsid w:val="003B17E0"/>
    <w:rsid w:val="003B1BC4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4DDB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7B0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BBD"/>
    <w:rsid w:val="003B7C0E"/>
    <w:rsid w:val="003B7C27"/>
    <w:rsid w:val="003B7C61"/>
    <w:rsid w:val="003B7D02"/>
    <w:rsid w:val="003B7DD1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005"/>
    <w:rsid w:val="003C22E3"/>
    <w:rsid w:val="003C22F7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059"/>
    <w:rsid w:val="003C4377"/>
    <w:rsid w:val="003C4460"/>
    <w:rsid w:val="003C4498"/>
    <w:rsid w:val="003C45BC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B3"/>
    <w:rsid w:val="003C69A8"/>
    <w:rsid w:val="003C6ECA"/>
    <w:rsid w:val="003C6EFC"/>
    <w:rsid w:val="003C76E6"/>
    <w:rsid w:val="003C78B5"/>
    <w:rsid w:val="003C78EA"/>
    <w:rsid w:val="003C7AD2"/>
    <w:rsid w:val="003C7AE1"/>
    <w:rsid w:val="003C7B37"/>
    <w:rsid w:val="003C7CB5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037"/>
    <w:rsid w:val="003D1258"/>
    <w:rsid w:val="003D1352"/>
    <w:rsid w:val="003D1418"/>
    <w:rsid w:val="003D1860"/>
    <w:rsid w:val="003D186B"/>
    <w:rsid w:val="003D1B66"/>
    <w:rsid w:val="003D1E70"/>
    <w:rsid w:val="003D1F1F"/>
    <w:rsid w:val="003D1F44"/>
    <w:rsid w:val="003D2462"/>
    <w:rsid w:val="003D2525"/>
    <w:rsid w:val="003D2681"/>
    <w:rsid w:val="003D2A80"/>
    <w:rsid w:val="003D2B08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AA"/>
    <w:rsid w:val="003D3FD6"/>
    <w:rsid w:val="003D408C"/>
    <w:rsid w:val="003D40A3"/>
    <w:rsid w:val="003D40F7"/>
    <w:rsid w:val="003D4163"/>
    <w:rsid w:val="003D43F8"/>
    <w:rsid w:val="003D45D6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4D7"/>
    <w:rsid w:val="003D5584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3C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3CD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040"/>
    <w:rsid w:val="003E33AC"/>
    <w:rsid w:val="003E33F2"/>
    <w:rsid w:val="003E3659"/>
    <w:rsid w:val="003E3B12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00C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06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B1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529"/>
    <w:rsid w:val="003F3895"/>
    <w:rsid w:val="003F3A77"/>
    <w:rsid w:val="003F3B22"/>
    <w:rsid w:val="003F3C67"/>
    <w:rsid w:val="003F4102"/>
    <w:rsid w:val="003F4461"/>
    <w:rsid w:val="003F4740"/>
    <w:rsid w:val="003F4AEE"/>
    <w:rsid w:val="003F4C12"/>
    <w:rsid w:val="003F4D18"/>
    <w:rsid w:val="003F4DAD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296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0BF6"/>
    <w:rsid w:val="00400F8E"/>
    <w:rsid w:val="004011B7"/>
    <w:rsid w:val="004011FA"/>
    <w:rsid w:val="00401246"/>
    <w:rsid w:val="00401486"/>
    <w:rsid w:val="0040163A"/>
    <w:rsid w:val="00401684"/>
    <w:rsid w:val="004016FE"/>
    <w:rsid w:val="0040171F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358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26B"/>
    <w:rsid w:val="004065D3"/>
    <w:rsid w:val="00406672"/>
    <w:rsid w:val="00406799"/>
    <w:rsid w:val="00406892"/>
    <w:rsid w:val="004069DD"/>
    <w:rsid w:val="00406A3C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1FE2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E7"/>
    <w:rsid w:val="00412DF3"/>
    <w:rsid w:val="00412EE1"/>
    <w:rsid w:val="00412F7F"/>
    <w:rsid w:val="004131C3"/>
    <w:rsid w:val="004131C7"/>
    <w:rsid w:val="0041324A"/>
    <w:rsid w:val="004136FF"/>
    <w:rsid w:val="004137CC"/>
    <w:rsid w:val="0041388E"/>
    <w:rsid w:val="004138B6"/>
    <w:rsid w:val="00414051"/>
    <w:rsid w:val="0041417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E22"/>
    <w:rsid w:val="00420F97"/>
    <w:rsid w:val="00421416"/>
    <w:rsid w:val="00421592"/>
    <w:rsid w:val="004215F5"/>
    <w:rsid w:val="004216CF"/>
    <w:rsid w:val="00421A6A"/>
    <w:rsid w:val="00421A70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49C7"/>
    <w:rsid w:val="00424F45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812"/>
    <w:rsid w:val="00426A8C"/>
    <w:rsid w:val="00426AFB"/>
    <w:rsid w:val="00426C13"/>
    <w:rsid w:val="00426C36"/>
    <w:rsid w:val="0042712F"/>
    <w:rsid w:val="004273F1"/>
    <w:rsid w:val="004275CC"/>
    <w:rsid w:val="004278E6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22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6DC4"/>
    <w:rsid w:val="00437325"/>
    <w:rsid w:val="0043732C"/>
    <w:rsid w:val="004373CE"/>
    <w:rsid w:val="004375BE"/>
    <w:rsid w:val="004376A7"/>
    <w:rsid w:val="0043787E"/>
    <w:rsid w:val="004378F1"/>
    <w:rsid w:val="00437C61"/>
    <w:rsid w:val="00437CD8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2FC4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4EA"/>
    <w:rsid w:val="004464F1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0DF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C46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2E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BF4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645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E9"/>
    <w:rsid w:val="00481CF6"/>
    <w:rsid w:val="00481E9A"/>
    <w:rsid w:val="004821AE"/>
    <w:rsid w:val="00482353"/>
    <w:rsid w:val="00482484"/>
    <w:rsid w:val="00482853"/>
    <w:rsid w:val="00482877"/>
    <w:rsid w:val="00482A4F"/>
    <w:rsid w:val="00482DEF"/>
    <w:rsid w:val="00482EEF"/>
    <w:rsid w:val="004830C4"/>
    <w:rsid w:val="004830D0"/>
    <w:rsid w:val="0048332F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C04"/>
    <w:rsid w:val="00487C8A"/>
    <w:rsid w:val="004900F4"/>
    <w:rsid w:val="00490274"/>
    <w:rsid w:val="004902DB"/>
    <w:rsid w:val="0049088A"/>
    <w:rsid w:val="004908A3"/>
    <w:rsid w:val="004909C3"/>
    <w:rsid w:val="00490DD8"/>
    <w:rsid w:val="00491680"/>
    <w:rsid w:val="00491746"/>
    <w:rsid w:val="004917AA"/>
    <w:rsid w:val="00491B80"/>
    <w:rsid w:val="00491BF0"/>
    <w:rsid w:val="00491C57"/>
    <w:rsid w:val="00491DC6"/>
    <w:rsid w:val="00491FA1"/>
    <w:rsid w:val="00491FF1"/>
    <w:rsid w:val="004923A9"/>
    <w:rsid w:val="0049266F"/>
    <w:rsid w:val="00492720"/>
    <w:rsid w:val="0049283F"/>
    <w:rsid w:val="00492AC2"/>
    <w:rsid w:val="00492DEA"/>
    <w:rsid w:val="00492ED0"/>
    <w:rsid w:val="00492F43"/>
    <w:rsid w:val="00492F5B"/>
    <w:rsid w:val="00493010"/>
    <w:rsid w:val="00493102"/>
    <w:rsid w:val="004932AA"/>
    <w:rsid w:val="00493367"/>
    <w:rsid w:val="004935C8"/>
    <w:rsid w:val="00493627"/>
    <w:rsid w:val="0049369A"/>
    <w:rsid w:val="00493750"/>
    <w:rsid w:val="004937D7"/>
    <w:rsid w:val="00493866"/>
    <w:rsid w:val="004938B3"/>
    <w:rsid w:val="004938C1"/>
    <w:rsid w:val="00493C04"/>
    <w:rsid w:val="00493D7A"/>
    <w:rsid w:val="00493E09"/>
    <w:rsid w:val="00493E9C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6B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48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F9E"/>
    <w:rsid w:val="004A2108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16"/>
    <w:rsid w:val="004A5A40"/>
    <w:rsid w:val="004A5B1B"/>
    <w:rsid w:val="004A5DC1"/>
    <w:rsid w:val="004A5E3D"/>
    <w:rsid w:val="004A6196"/>
    <w:rsid w:val="004A61EA"/>
    <w:rsid w:val="004A6424"/>
    <w:rsid w:val="004A6564"/>
    <w:rsid w:val="004A66B0"/>
    <w:rsid w:val="004A68A5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AB8"/>
    <w:rsid w:val="004B0D5B"/>
    <w:rsid w:val="004B0FEB"/>
    <w:rsid w:val="004B126A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832"/>
    <w:rsid w:val="004B2C0A"/>
    <w:rsid w:val="004B2C11"/>
    <w:rsid w:val="004B30F2"/>
    <w:rsid w:val="004B330F"/>
    <w:rsid w:val="004B33B8"/>
    <w:rsid w:val="004B36A3"/>
    <w:rsid w:val="004B39B9"/>
    <w:rsid w:val="004B3B97"/>
    <w:rsid w:val="004B3C8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65E"/>
    <w:rsid w:val="004B679C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39D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7A5"/>
    <w:rsid w:val="004C19A9"/>
    <w:rsid w:val="004C1A95"/>
    <w:rsid w:val="004C1D77"/>
    <w:rsid w:val="004C1DFE"/>
    <w:rsid w:val="004C1E64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48E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95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D28"/>
    <w:rsid w:val="004D2ECB"/>
    <w:rsid w:val="004D2F41"/>
    <w:rsid w:val="004D302C"/>
    <w:rsid w:val="004D304E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3D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ACB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D7F4F"/>
    <w:rsid w:val="004E0389"/>
    <w:rsid w:val="004E07C1"/>
    <w:rsid w:val="004E0BF6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AFA"/>
    <w:rsid w:val="004E2B8A"/>
    <w:rsid w:val="004E2CE2"/>
    <w:rsid w:val="004E2D42"/>
    <w:rsid w:val="004E2E23"/>
    <w:rsid w:val="004E2E45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72"/>
    <w:rsid w:val="004E61ED"/>
    <w:rsid w:val="004E6251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EA8"/>
    <w:rsid w:val="004E6FDF"/>
    <w:rsid w:val="004E7001"/>
    <w:rsid w:val="004E7262"/>
    <w:rsid w:val="004E769D"/>
    <w:rsid w:val="004E79CA"/>
    <w:rsid w:val="004E79D5"/>
    <w:rsid w:val="004E79DA"/>
    <w:rsid w:val="004E7CCE"/>
    <w:rsid w:val="004F001F"/>
    <w:rsid w:val="004F00E2"/>
    <w:rsid w:val="004F00EC"/>
    <w:rsid w:val="004F0387"/>
    <w:rsid w:val="004F03AF"/>
    <w:rsid w:val="004F0503"/>
    <w:rsid w:val="004F057D"/>
    <w:rsid w:val="004F05BA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3D0"/>
    <w:rsid w:val="004F6446"/>
    <w:rsid w:val="004F651D"/>
    <w:rsid w:val="004F6605"/>
    <w:rsid w:val="004F67AA"/>
    <w:rsid w:val="004F68CC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F0"/>
    <w:rsid w:val="00502352"/>
    <w:rsid w:val="005024B1"/>
    <w:rsid w:val="005024CC"/>
    <w:rsid w:val="005025ED"/>
    <w:rsid w:val="005027BE"/>
    <w:rsid w:val="00502993"/>
    <w:rsid w:val="00502A45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0F6A"/>
    <w:rsid w:val="00511042"/>
    <w:rsid w:val="0051115A"/>
    <w:rsid w:val="005112F6"/>
    <w:rsid w:val="005115CB"/>
    <w:rsid w:val="005115E7"/>
    <w:rsid w:val="0051163D"/>
    <w:rsid w:val="00511A3A"/>
    <w:rsid w:val="00511C7D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89E"/>
    <w:rsid w:val="0051291C"/>
    <w:rsid w:val="005129FC"/>
    <w:rsid w:val="00512A5A"/>
    <w:rsid w:val="00512BA9"/>
    <w:rsid w:val="00512D0D"/>
    <w:rsid w:val="00512DFF"/>
    <w:rsid w:val="00512ED8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D90"/>
    <w:rsid w:val="00527E93"/>
    <w:rsid w:val="00527F73"/>
    <w:rsid w:val="00527FC6"/>
    <w:rsid w:val="00530117"/>
    <w:rsid w:val="0053038D"/>
    <w:rsid w:val="00530553"/>
    <w:rsid w:val="0053057D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2A"/>
    <w:rsid w:val="0053227F"/>
    <w:rsid w:val="005323BA"/>
    <w:rsid w:val="005323F8"/>
    <w:rsid w:val="00532474"/>
    <w:rsid w:val="00532612"/>
    <w:rsid w:val="0053281D"/>
    <w:rsid w:val="00532880"/>
    <w:rsid w:val="0053290B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534"/>
    <w:rsid w:val="0053562B"/>
    <w:rsid w:val="005358B7"/>
    <w:rsid w:val="00535909"/>
    <w:rsid w:val="0053590C"/>
    <w:rsid w:val="0053598C"/>
    <w:rsid w:val="005359CE"/>
    <w:rsid w:val="00535D83"/>
    <w:rsid w:val="00535FF0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D46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B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8ED"/>
    <w:rsid w:val="00551AA8"/>
    <w:rsid w:val="00551C96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466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B15"/>
    <w:rsid w:val="00555D9E"/>
    <w:rsid w:val="00555DA3"/>
    <w:rsid w:val="00555DD7"/>
    <w:rsid w:val="00555E38"/>
    <w:rsid w:val="00555F9B"/>
    <w:rsid w:val="00556017"/>
    <w:rsid w:val="00556081"/>
    <w:rsid w:val="00556328"/>
    <w:rsid w:val="00556545"/>
    <w:rsid w:val="0055660B"/>
    <w:rsid w:val="005566D4"/>
    <w:rsid w:val="00556927"/>
    <w:rsid w:val="00556A50"/>
    <w:rsid w:val="00556A58"/>
    <w:rsid w:val="00556D29"/>
    <w:rsid w:val="00556DAF"/>
    <w:rsid w:val="0055716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867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5D0"/>
    <w:rsid w:val="00563978"/>
    <w:rsid w:val="005639DB"/>
    <w:rsid w:val="00563A1A"/>
    <w:rsid w:val="00563C17"/>
    <w:rsid w:val="00563F29"/>
    <w:rsid w:val="005640A1"/>
    <w:rsid w:val="00564347"/>
    <w:rsid w:val="0056437C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9D"/>
    <w:rsid w:val="00565EDD"/>
    <w:rsid w:val="005660C0"/>
    <w:rsid w:val="005662C6"/>
    <w:rsid w:val="0056666E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609"/>
    <w:rsid w:val="0057174E"/>
    <w:rsid w:val="00571BF7"/>
    <w:rsid w:val="00571EBD"/>
    <w:rsid w:val="005724CB"/>
    <w:rsid w:val="005727A5"/>
    <w:rsid w:val="00572A4B"/>
    <w:rsid w:val="00572CEA"/>
    <w:rsid w:val="005731E3"/>
    <w:rsid w:val="00573360"/>
    <w:rsid w:val="0057374F"/>
    <w:rsid w:val="0057375F"/>
    <w:rsid w:val="00573858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063"/>
    <w:rsid w:val="005754F9"/>
    <w:rsid w:val="005756DD"/>
    <w:rsid w:val="00575801"/>
    <w:rsid w:val="00575A24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4B7"/>
    <w:rsid w:val="0057772A"/>
    <w:rsid w:val="00577C3C"/>
    <w:rsid w:val="00577F77"/>
    <w:rsid w:val="005802C5"/>
    <w:rsid w:val="00580345"/>
    <w:rsid w:val="005804DF"/>
    <w:rsid w:val="00580999"/>
    <w:rsid w:val="005809B6"/>
    <w:rsid w:val="00580AD1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327"/>
    <w:rsid w:val="00582652"/>
    <w:rsid w:val="005828EC"/>
    <w:rsid w:val="00582D7F"/>
    <w:rsid w:val="00582E1B"/>
    <w:rsid w:val="00582E40"/>
    <w:rsid w:val="00582EF3"/>
    <w:rsid w:val="00582F32"/>
    <w:rsid w:val="0058329C"/>
    <w:rsid w:val="005836E6"/>
    <w:rsid w:val="005837C8"/>
    <w:rsid w:val="005838D9"/>
    <w:rsid w:val="005838E9"/>
    <w:rsid w:val="0058399B"/>
    <w:rsid w:val="00583A76"/>
    <w:rsid w:val="00583A9D"/>
    <w:rsid w:val="00583AD1"/>
    <w:rsid w:val="00583B6F"/>
    <w:rsid w:val="00583BE6"/>
    <w:rsid w:val="0058401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4FEF"/>
    <w:rsid w:val="0058500A"/>
    <w:rsid w:val="00585406"/>
    <w:rsid w:val="005855EE"/>
    <w:rsid w:val="00585969"/>
    <w:rsid w:val="00585B3A"/>
    <w:rsid w:val="00585EEA"/>
    <w:rsid w:val="00586128"/>
    <w:rsid w:val="005861D3"/>
    <w:rsid w:val="0058627C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87DB5"/>
    <w:rsid w:val="005902AE"/>
    <w:rsid w:val="005902ED"/>
    <w:rsid w:val="005903E2"/>
    <w:rsid w:val="00590474"/>
    <w:rsid w:val="0059065B"/>
    <w:rsid w:val="0059077C"/>
    <w:rsid w:val="005907E1"/>
    <w:rsid w:val="00590AB3"/>
    <w:rsid w:val="00590C48"/>
    <w:rsid w:val="00590EDA"/>
    <w:rsid w:val="00590F88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A40"/>
    <w:rsid w:val="00592F5E"/>
    <w:rsid w:val="00592F89"/>
    <w:rsid w:val="005933DC"/>
    <w:rsid w:val="005938C3"/>
    <w:rsid w:val="00593A31"/>
    <w:rsid w:val="00593F43"/>
    <w:rsid w:val="0059411D"/>
    <w:rsid w:val="005943B1"/>
    <w:rsid w:val="00594887"/>
    <w:rsid w:val="00594A8C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834"/>
    <w:rsid w:val="00597C1D"/>
    <w:rsid w:val="00597D2F"/>
    <w:rsid w:val="00597DE2"/>
    <w:rsid w:val="00597F73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0CDA"/>
    <w:rsid w:val="005A10E2"/>
    <w:rsid w:val="005A1231"/>
    <w:rsid w:val="005A16AB"/>
    <w:rsid w:val="005A198B"/>
    <w:rsid w:val="005A1BD7"/>
    <w:rsid w:val="005A208E"/>
    <w:rsid w:val="005A229B"/>
    <w:rsid w:val="005A25D7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7B4"/>
    <w:rsid w:val="005A4964"/>
    <w:rsid w:val="005A4AA7"/>
    <w:rsid w:val="005A4BE2"/>
    <w:rsid w:val="005A4D60"/>
    <w:rsid w:val="005A4E0E"/>
    <w:rsid w:val="005A51E8"/>
    <w:rsid w:val="005A5258"/>
    <w:rsid w:val="005A5401"/>
    <w:rsid w:val="005A5555"/>
    <w:rsid w:val="005A5582"/>
    <w:rsid w:val="005A5E31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A3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C71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30"/>
    <w:rsid w:val="005B769A"/>
    <w:rsid w:val="005B79C8"/>
    <w:rsid w:val="005B7B0B"/>
    <w:rsid w:val="005B7C99"/>
    <w:rsid w:val="005B7D97"/>
    <w:rsid w:val="005B7FE4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9BD"/>
    <w:rsid w:val="005C3AC2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9E9"/>
    <w:rsid w:val="005D0ADD"/>
    <w:rsid w:val="005D0D7C"/>
    <w:rsid w:val="005D0E29"/>
    <w:rsid w:val="005D11B3"/>
    <w:rsid w:val="005D12EF"/>
    <w:rsid w:val="005D1465"/>
    <w:rsid w:val="005D1930"/>
    <w:rsid w:val="005D19C9"/>
    <w:rsid w:val="005D19D0"/>
    <w:rsid w:val="005D1A5E"/>
    <w:rsid w:val="005D1B26"/>
    <w:rsid w:val="005D1C54"/>
    <w:rsid w:val="005D1CD6"/>
    <w:rsid w:val="005D1DC7"/>
    <w:rsid w:val="005D1E1D"/>
    <w:rsid w:val="005D1EAA"/>
    <w:rsid w:val="005D1FE0"/>
    <w:rsid w:val="005D23E0"/>
    <w:rsid w:val="005D2572"/>
    <w:rsid w:val="005D2663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3C1"/>
    <w:rsid w:val="005D3667"/>
    <w:rsid w:val="005D38C7"/>
    <w:rsid w:val="005D3908"/>
    <w:rsid w:val="005D3BC8"/>
    <w:rsid w:val="005D3F6F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A86"/>
    <w:rsid w:val="005D7C87"/>
    <w:rsid w:val="005D7D8E"/>
    <w:rsid w:val="005E01F3"/>
    <w:rsid w:val="005E026C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6A"/>
    <w:rsid w:val="005E6DF6"/>
    <w:rsid w:val="005E725D"/>
    <w:rsid w:val="005E78AA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B57"/>
    <w:rsid w:val="005F1CB2"/>
    <w:rsid w:val="005F1CD6"/>
    <w:rsid w:val="005F1F2F"/>
    <w:rsid w:val="005F1FD7"/>
    <w:rsid w:val="005F1FE3"/>
    <w:rsid w:val="005F1FF7"/>
    <w:rsid w:val="005F22E0"/>
    <w:rsid w:val="005F24B1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799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80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0CD9"/>
    <w:rsid w:val="006015A6"/>
    <w:rsid w:val="006016E8"/>
    <w:rsid w:val="006017F7"/>
    <w:rsid w:val="00601EFF"/>
    <w:rsid w:val="00601FA9"/>
    <w:rsid w:val="006021E9"/>
    <w:rsid w:val="006026F1"/>
    <w:rsid w:val="0060284A"/>
    <w:rsid w:val="0060289B"/>
    <w:rsid w:val="006028D0"/>
    <w:rsid w:val="006028E6"/>
    <w:rsid w:val="0060290B"/>
    <w:rsid w:val="00602AFF"/>
    <w:rsid w:val="00602C9F"/>
    <w:rsid w:val="00602DFC"/>
    <w:rsid w:val="00602E89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C9F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81"/>
    <w:rsid w:val="00607F25"/>
    <w:rsid w:val="00607F69"/>
    <w:rsid w:val="006100A7"/>
    <w:rsid w:val="00610722"/>
    <w:rsid w:val="00610891"/>
    <w:rsid w:val="0061097A"/>
    <w:rsid w:val="006109DE"/>
    <w:rsid w:val="00610B31"/>
    <w:rsid w:val="00610D40"/>
    <w:rsid w:val="00610E89"/>
    <w:rsid w:val="006111B7"/>
    <w:rsid w:val="00611207"/>
    <w:rsid w:val="006113B4"/>
    <w:rsid w:val="0061184F"/>
    <w:rsid w:val="006119EA"/>
    <w:rsid w:val="00611D11"/>
    <w:rsid w:val="00611F24"/>
    <w:rsid w:val="00611F9A"/>
    <w:rsid w:val="00612064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5B0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5C1"/>
    <w:rsid w:val="00615653"/>
    <w:rsid w:val="00615665"/>
    <w:rsid w:val="006156B8"/>
    <w:rsid w:val="00615ADC"/>
    <w:rsid w:val="00615D43"/>
    <w:rsid w:val="00615D77"/>
    <w:rsid w:val="00615F66"/>
    <w:rsid w:val="00616023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554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34"/>
    <w:rsid w:val="00622E5C"/>
    <w:rsid w:val="00622F4C"/>
    <w:rsid w:val="00623223"/>
    <w:rsid w:val="0062326E"/>
    <w:rsid w:val="00623853"/>
    <w:rsid w:val="00623AA1"/>
    <w:rsid w:val="00623EDA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03B"/>
    <w:rsid w:val="006255FF"/>
    <w:rsid w:val="00625680"/>
    <w:rsid w:val="006256F4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A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35"/>
    <w:rsid w:val="00633BD1"/>
    <w:rsid w:val="00633EB7"/>
    <w:rsid w:val="006342D8"/>
    <w:rsid w:val="00634331"/>
    <w:rsid w:val="00634405"/>
    <w:rsid w:val="0063450A"/>
    <w:rsid w:val="00634849"/>
    <w:rsid w:val="00634870"/>
    <w:rsid w:val="00634896"/>
    <w:rsid w:val="00634ADC"/>
    <w:rsid w:val="00634B3C"/>
    <w:rsid w:val="00634C6B"/>
    <w:rsid w:val="00634D87"/>
    <w:rsid w:val="00634E0A"/>
    <w:rsid w:val="00634EE6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7CA"/>
    <w:rsid w:val="00640A6E"/>
    <w:rsid w:val="00640C92"/>
    <w:rsid w:val="00640D34"/>
    <w:rsid w:val="00640F0D"/>
    <w:rsid w:val="00641009"/>
    <w:rsid w:val="006417FE"/>
    <w:rsid w:val="00641D27"/>
    <w:rsid w:val="00641EEF"/>
    <w:rsid w:val="00641FBC"/>
    <w:rsid w:val="00642267"/>
    <w:rsid w:val="0064243F"/>
    <w:rsid w:val="00642F83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D17"/>
    <w:rsid w:val="00646E04"/>
    <w:rsid w:val="00646F09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16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17E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1C9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56C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DDA"/>
    <w:rsid w:val="00665F95"/>
    <w:rsid w:val="00666066"/>
    <w:rsid w:val="006663B9"/>
    <w:rsid w:val="00666511"/>
    <w:rsid w:val="006665A9"/>
    <w:rsid w:val="00666ACC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89A"/>
    <w:rsid w:val="00675E12"/>
    <w:rsid w:val="0067600B"/>
    <w:rsid w:val="0067628E"/>
    <w:rsid w:val="00676BB3"/>
    <w:rsid w:val="00676BD3"/>
    <w:rsid w:val="00676F20"/>
    <w:rsid w:val="006771E6"/>
    <w:rsid w:val="00677265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CEE"/>
    <w:rsid w:val="00680EE8"/>
    <w:rsid w:val="0068101C"/>
    <w:rsid w:val="006810D1"/>
    <w:rsid w:val="00681170"/>
    <w:rsid w:val="00681311"/>
    <w:rsid w:val="00681545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638"/>
    <w:rsid w:val="0068273E"/>
    <w:rsid w:val="006828E9"/>
    <w:rsid w:val="00682D2E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81B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0B"/>
    <w:rsid w:val="006853B0"/>
    <w:rsid w:val="006853C8"/>
    <w:rsid w:val="0068553B"/>
    <w:rsid w:val="00685605"/>
    <w:rsid w:val="00685768"/>
    <w:rsid w:val="006857B0"/>
    <w:rsid w:val="00685E64"/>
    <w:rsid w:val="00685F15"/>
    <w:rsid w:val="0068609F"/>
    <w:rsid w:val="006860B7"/>
    <w:rsid w:val="00686342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459"/>
    <w:rsid w:val="006909B3"/>
    <w:rsid w:val="006909E8"/>
    <w:rsid w:val="00690A02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1C"/>
    <w:rsid w:val="0069347F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CF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2D6"/>
    <w:rsid w:val="006A0387"/>
    <w:rsid w:val="006A04A6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9C4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422E"/>
    <w:rsid w:val="006A423F"/>
    <w:rsid w:val="006A437D"/>
    <w:rsid w:val="006A4535"/>
    <w:rsid w:val="006A455F"/>
    <w:rsid w:val="006A4767"/>
    <w:rsid w:val="006A48B4"/>
    <w:rsid w:val="006A49BF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6F51"/>
    <w:rsid w:val="006A7042"/>
    <w:rsid w:val="006A74AE"/>
    <w:rsid w:val="006A774A"/>
    <w:rsid w:val="006A779E"/>
    <w:rsid w:val="006A7804"/>
    <w:rsid w:val="006A79B5"/>
    <w:rsid w:val="006A7CED"/>
    <w:rsid w:val="006B00AC"/>
    <w:rsid w:val="006B016F"/>
    <w:rsid w:val="006B020A"/>
    <w:rsid w:val="006B03A5"/>
    <w:rsid w:val="006B03CF"/>
    <w:rsid w:val="006B0442"/>
    <w:rsid w:val="006B04C1"/>
    <w:rsid w:val="006B085C"/>
    <w:rsid w:val="006B08EF"/>
    <w:rsid w:val="006B0988"/>
    <w:rsid w:val="006B0AD7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BD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EEC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07C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2C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0A7"/>
    <w:rsid w:val="006D1219"/>
    <w:rsid w:val="006D16FC"/>
    <w:rsid w:val="006D18A5"/>
    <w:rsid w:val="006D1ACE"/>
    <w:rsid w:val="006D1FCD"/>
    <w:rsid w:val="006D2134"/>
    <w:rsid w:val="006D2236"/>
    <w:rsid w:val="006D24A1"/>
    <w:rsid w:val="006D256E"/>
    <w:rsid w:val="006D25D3"/>
    <w:rsid w:val="006D25E0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EF5"/>
    <w:rsid w:val="006E0F77"/>
    <w:rsid w:val="006E11FA"/>
    <w:rsid w:val="006E124D"/>
    <w:rsid w:val="006E1362"/>
    <w:rsid w:val="006E1A68"/>
    <w:rsid w:val="006E1CBC"/>
    <w:rsid w:val="006E1CDD"/>
    <w:rsid w:val="006E1D90"/>
    <w:rsid w:val="006E1DE7"/>
    <w:rsid w:val="006E1EC3"/>
    <w:rsid w:val="006E2214"/>
    <w:rsid w:val="006E2350"/>
    <w:rsid w:val="006E23DC"/>
    <w:rsid w:val="006E266E"/>
    <w:rsid w:val="006E26B8"/>
    <w:rsid w:val="006E2934"/>
    <w:rsid w:val="006E29C4"/>
    <w:rsid w:val="006E2A4E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E43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883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BE4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782"/>
    <w:rsid w:val="0070389E"/>
    <w:rsid w:val="00703A35"/>
    <w:rsid w:val="00703A60"/>
    <w:rsid w:val="00703E5D"/>
    <w:rsid w:val="00704209"/>
    <w:rsid w:val="0070447B"/>
    <w:rsid w:val="007044A1"/>
    <w:rsid w:val="007045D9"/>
    <w:rsid w:val="00704609"/>
    <w:rsid w:val="007047D5"/>
    <w:rsid w:val="00704803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AFF"/>
    <w:rsid w:val="00706B1B"/>
    <w:rsid w:val="00706E45"/>
    <w:rsid w:val="00706EC5"/>
    <w:rsid w:val="007070FE"/>
    <w:rsid w:val="007071C0"/>
    <w:rsid w:val="00707763"/>
    <w:rsid w:val="00707C01"/>
    <w:rsid w:val="0071042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ABB"/>
    <w:rsid w:val="00721B39"/>
    <w:rsid w:val="00721D05"/>
    <w:rsid w:val="0072210F"/>
    <w:rsid w:val="007221C1"/>
    <w:rsid w:val="00722323"/>
    <w:rsid w:val="00722362"/>
    <w:rsid w:val="00722941"/>
    <w:rsid w:val="007230AA"/>
    <w:rsid w:val="007230DB"/>
    <w:rsid w:val="00723146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4FA8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5DF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D62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0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EE"/>
    <w:rsid w:val="00760079"/>
    <w:rsid w:val="0076011D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4A"/>
    <w:rsid w:val="007611F0"/>
    <w:rsid w:val="00761404"/>
    <w:rsid w:val="0076150F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5A4"/>
    <w:rsid w:val="007737BB"/>
    <w:rsid w:val="007737D7"/>
    <w:rsid w:val="007737E2"/>
    <w:rsid w:val="00773826"/>
    <w:rsid w:val="00773BBE"/>
    <w:rsid w:val="00773BD1"/>
    <w:rsid w:val="00773E7F"/>
    <w:rsid w:val="00773EF3"/>
    <w:rsid w:val="00773F9B"/>
    <w:rsid w:val="007741F5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27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7F0"/>
    <w:rsid w:val="00784BD7"/>
    <w:rsid w:val="00784E4D"/>
    <w:rsid w:val="00784E80"/>
    <w:rsid w:val="00784EBF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1DD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3F50"/>
    <w:rsid w:val="007940AA"/>
    <w:rsid w:val="00794555"/>
    <w:rsid w:val="0079481B"/>
    <w:rsid w:val="00794A62"/>
    <w:rsid w:val="00794F19"/>
    <w:rsid w:val="007951B9"/>
    <w:rsid w:val="0079522E"/>
    <w:rsid w:val="00795264"/>
    <w:rsid w:val="00795375"/>
    <w:rsid w:val="00795558"/>
    <w:rsid w:val="007955C6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A8"/>
    <w:rsid w:val="007A01B9"/>
    <w:rsid w:val="007A026D"/>
    <w:rsid w:val="007A02C1"/>
    <w:rsid w:val="007A03F9"/>
    <w:rsid w:val="007A078B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2E1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5A1"/>
    <w:rsid w:val="007A571D"/>
    <w:rsid w:val="007A57C5"/>
    <w:rsid w:val="007A5B62"/>
    <w:rsid w:val="007A5D39"/>
    <w:rsid w:val="007A5D83"/>
    <w:rsid w:val="007A5DA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EE1"/>
    <w:rsid w:val="007A6FBB"/>
    <w:rsid w:val="007A72B1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3E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600"/>
    <w:rsid w:val="007B599C"/>
    <w:rsid w:val="007B59EB"/>
    <w:rsid w:val="007B5A5E"/>
    <w:rsid w:val="007B5A8D"/>
    <w:rsid w:val="007B5C6C"/>
    <w:rsid w:val="007B5C84"/>
    <w:rsid w:val="007B5EBC"/>
    <w:rsid w:val="007B614F"/>
    <w:rsid w:val="007B61EF"/>
    <w:rsid w:val="007B6444"/>
    <w:rsid w:val="007B675E"/>
    <w:rsid w:val="007B6A8D"/>
    <w:rsid w:val="007B6B3F"/>
    <w:rsid w:val="007B719C"/>
    <w:rsid w:val="007B71B6"/>
    <w:rsid w:val="007B72BA"/>
    <w:rsid w:val="007B7480"/>
    <w:rsid w:val="007B76CA"/>
    <w:rsid w:val="007B782F"/>
    <w:rsid w:val="007B7A60"/>
    <w:rsid w:val="007B7A63"/>
    <w:rsid w:val="007C028E"/>
    <w:rsid w:val="007C0530"/>
    <w:rsid w:val="007C0752"/>
    <w:rsid w:val="007C09DD"/>
    <w:rsid w:val="007C0DA6"/>
    <w:rsid w:val="007C0E11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EF"/>
    <w:rsid w:val="007C284B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412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5FEB"/>
    <w:rsid w:val="007C6200"/>
    <w:rsid w:val="007C635E"/>
    <w:rsid w:val="007C6397"/>
    <w:rsid w:val="007C63EB"/>
    <w:rsid w:val="007C643F"/>
    <w:rsid w:val="007C6706"/>
    <w:rsid w:val="007C6888"/>
    <w:rsid w:val="007C68D3"/>
    <w:rsid w:val="007C6997"/>
    <w:rsid w:val="007C6AAA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5B7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93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0E03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58"/>
    <w:rsid w:val="007F1767"/>
    <w:rsid w:val="007F18F4"/>
    <w:rsid w:val="007F1B5A"/>
    <w:rsid w:val="007F1DFD"/>
    <w:rsid w:val="007F1FB9"/>
    <w:rsid w:val="007F20AF"/>
    <w:rsid w:val="007F219C"/>
    <w:rsid w:val="007F234D"/>
    <w:rsid w:val="007F23E3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4E12"/>
    <w:rsid w:val="007F5223"/>
    <w:rsid w:val="007F57F2"/>
    <w:rsid w:val="007F58FF"/>
    <w:rsid w:val="007F5923"/>
    <w:rsid w:val="007F5D2A"/>
    <w:rsid w:val="007F5E18"/>
    <w:rsid w:val="007F5E31"/>
    <w:rsid w:val="007F6252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8D"/>
    <w:rsid w:val="008001EA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E00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BBA"/>
    <w:rsid w:val="00802D95"/>
    <w:rsid w:val="00802DA8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6B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6F6E"/>
    <w:rsid w:val="0080723C"/>
    <w:rsid w:val="008072D0"/>
    <w:rsid w:val="00807730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A45"/>
    <w:rsid w:val="00811BA2"/>
    <w:rsid w:val="00811C0C"/>
    <w:rsid w:val="00811C31"/>
    <w:rsid w:val="00811CAA"/>
    <w:rsid w:val="00811D24"/>
    <w:rsid w:val="00811F2A"/>
    <w:rsid w:val="0081205A"/>
    <w:rsid w:val="008120C9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5E0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459"/>
    <w:rsid w:val="00816627"/>
    <w:rsid w:val="0081693E"/>
    <w:rsid w:val="00816C24"/>
    <w:rsid w:val="00816C36"/>
    <w:rsid w:val="00816F3B"/>
    <w:rsid w:val="00816FE5"/>
    <w:rsid w:val="0081704D"/>
    <w:rsid w:val="00817152"/>
    <w:rsid w:val="0081718E"/>
    <w:rsid w:val="008173CC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8BE"/>
    <w:rsid w:val="00823BA9"/>
    <w:rsid w:val="0082414A"/>
    <w:rsid w:val="008242F7"/>
    <w:rsid w:val="008244B9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A98"/>
    <w:rsid w:val="00826B20"/>
    <w:rsid w:val="00826E54"/>
    <w:rsid w:val="0082707F"/>
    <w:rsid w:val="00827128"/>
    <w:rsid w:val="00827216"/>
    <w:rsid w:val="008275B6"/>
    <w:rsid w:val="00827620"/>
    <w:rsid w:val="0082780D"/>
    <w:rsid w:val="00827891"/>
    <w:rsid w:val="00827C27"/>
    <w:rsid w:val="00827C89"/>
    <w:rsid w:val="00827E2D"/>
    <w:rsid w:val="00827E89"/>
    <w:rsid w:val="00827EB3"/>
    <w:rsid w:val="00827FCD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8"/>
    <w:rsid w:val="0083129D"/>
    <w:rsid w:val="0083133F"/>
    <w:rsid w:val="008316EE"/>
    <w:rsid w:val="00831783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96F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38A"/>
    <w:rsid w:val="00847400"/>
    <w:rsid w:val="00847429"/>
    <w:rsid w:val="008475E4"/>
    <w:rsid w:val="0084781B"/>
    <w:rsid w:val="00847A3C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4A63"/>
    <w:rsid w:val="0085539A"/>
    <w:rsid w:val="0085590A"/>
    <w:rsid w:val="00855B79"/>
    <w:rsid w:val="00855EC7"/>
    <w:rsid w:val="00856670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0F95"/>
    <w:rsid w:val="008611D4"/>
    <w:rsid w:val="00861232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59B"/>
    <w:rsid w:val="0086269E"/>
    <w:rsid w:val="00862710"/>
    <w:rsid w:val="00862830"/>
    <w:rsid w:val="00862AAF"/>
    <w:rsid w:val="00862B18"/>
    <w:rsid w:val="00862BBC"/>
    <w:rsid w:val="00862C10"/>
    <w:rsid w:val="00862C9A"/>
    <w:rsid w:val="00862FAD"/>
    <w:rsid w:val="0086307D"/>
    <w:rsid w:val="008633C0"/>
    <w:rsid w:val="00863494"/>
    <w:rsid w:val="00863625"/>
    <w:rsid w:val="0086388C"/>
    <w:rsid w:val="00863B64"/>
    <w:rsid w:val="00863C19"/>
    <w:rsid w:val="00863CCE"/>
    <w:rsid w:val="00863EA5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0F1"/>
    <w:rsid w:val="00866163"/>
    <w:rsid w:val="00866323"/>
    <w:rsid w:val="0086639B"/>
    <w:rsid w:val="00866735"/>
    <w:rsid w:val="0086684F"/>
    <w:rsid w:val="00866925"/>
    <w:rsid w:val="00866AFE"/>
    <w:rsid w:val="00866B41"/>
    <w:rsid w:val="00866B6B"/>
    <w:rsid w:val="00866C8D"/>
    <w:rsid w:val="00866D02"/>
    <w:rsid w:val="00866F0A"/>
    <w:rsid w:val="00867022"/>
    <w:rsid w:val="00867156"/>
    <w:rsid w:val="008675F4"/>
    <w:rsid w:val="008675FA"/>
    <w:rsid w:val="00867807"/>
    <w:rsid w:val="0086795B"/>
    <w:rsid w:val="00867A81"/>
    <w:rsid w:val="00867AA0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36E"/>
    <w:rsid w:val="0087143C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3FE1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65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4F33"/>
    <w:rsid w:val="00885028"/>
    <w:rsid w:val="008852EB"/>
    <w:rsid w:val="00885347"/>
    <w:rsid w:val="00885486"/>
    <w:rsid w:val="008856AA"/>
    <w:rsid w:val="008856D3"/>
    <w:rsid w:val="0088582E"/>
    <w:rsid w:val="00885DFE"/>
    <w:rsid w:val="00885EAA"/>
    <w:rsid w:val="00885F06"/>
    <w:rsid w:val="00886120"/>
    <w:rsid w:val="0088645C"/>
    <w:rsid w:val="00886460"/>
    <w:rsid w:val="0088660E"/>
    <w:rsid w:val="008866A5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153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9CB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772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03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1EBC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2F6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2D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A97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333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C3F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85D"/>
    <w:rsid w:val="008C5CDA"/>
    <w:rsid w:val="008C5D59"/>
    <w:rsid w:val="008C5E6E"/>
    <w:rsid w:val="008C612D"/>
    <w:rsid w:val="008C6145"/>
    <w:rsid w:val="008C623A"/>
    <w:rsid w:val="008C626F"/>
    <w:rsid w:val="008C6567"/>
    <w:rsid w:val="008C68D9"/>
    <w:rsid w:val="008C68FD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CF0"/>
    <w:rsid w:val="008C7F1C"/>
    <w:rsid w:val="008D0052"/>
    <w:rsid w:val="008D0207"/>
    <w:rsid w:val="008D0261"/>
    <w:rsid w:val="008D02B6"/>
    <w:rsid w:val="008D02B8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752"/>
    <w:rsid w:val="008D37E1"/>
    <w:rsid w:val="008D3870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5F8F"/>
    <w:rsid w:val="008D60BF"/>
    <w:rsid w:val="008D62B5"/>
    <w:rsid w:val="008D6373"/>
    <w:rsid w:val="008D6498"/>
    <w:rsid w:val="008D666D"/>
    <w:rsid w:val="008D66EB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96C"/>
    <w:rsid w:val="008E0AE0"/>
    <w:rsid w:val="008E0EAB"/>
    <w:rsid w:val="008E0F78"/>
    <w:rsid w:val="008E10A7"/>
    <w:rsid w:val="008E1123"/>
    <w:rsid w:val="008E1248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6F29"/>
    <w:rsid w:val="008E7068"/>
    <w:rsid w:val="008E72AE"/>
    <w:rsid w:val="008E72DD"/>
    <w:rsid w:val="008E7411"/>
    <w:rsid w:val="008E754B"/>
    <w:rsid w:val="008E7BA4"/>
    <w:rsid w:val="008E7C07"/>
    <w:rsid w:val="008E7C13"/>
    <w:rsid w:val="008F0152"/>
    <w:rsid w:val="008F028C"/>
    <w:rsid w:val="008F033D"/>
    <w:rsid w:val="008F0374"/>
    <w:rsid w:val="008F0513"/>
    <w:rsid w:val="008F05A0"/>
    <w:rsid w:val="008F05BF"/>
    <w:rsid w:val="008F08CF"/>
    <w:rsid w:val="008F09B6"/>
    <w:rsid w:val="008F0B60"/>
    <w:rsid w:val="008F0EA4"/>
    <w:rsid w:val="008F0F5C"/>
    <w:rsid w:val="008F0F86"/>
    <w:rsid w:val="008F1289"/>
    <w:rsid w:val="008F1389"/>
    <w:rsid w:val="008F1748"/>
    <w:rsid w:val="008F1A3C"/>
    <w:rsid w:val="008F1B7B"/>
    <w:rsid w:val="008F1BB5"/>
    <w:rsid w:val="008F1DF3"/>
    <w:rsid w:val="008F2763"/>
    <w:rsid w:val="008F2AC9"/>
    <w:rsid w:val="008F2ACA"/>
    <w:rsid w:val="008F2BC7"/>
    <w:rsid w:val="008F2D3B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C4E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351"/>
    <w:rsid w:val="008F6408"/>
    <w:rsid w:val="008F68CB"/>
    <w:rsid w:val="008F693E"/>
    <w:rsid w:val="008F6AEE"/>
    <w:rsid w:val="008F6AF6"/>
    <w:rsid w:val="008F6BBC"/>
    <w:rsid w:val="008F6C9E"/>
    <w:rsid w:val="008F6D2D"/>
    <w:rsid w:val="008F70C5"/>
    <w:rsid w:val="008F72A8"/>
    <w:rsid w:val="008F72FB"/>
    <w:rsid w:val="008F73B7"/>
    <w:rsid w:val="008F752A"/>
    <w:rsid w:val="008F76AF"/>
    <w:rsid w:val="008F7836"/>
    <w:rsid w:val="008F7C1A"/>
    <w:rsid w:val="008F7E98"/>
    <w:rsid w:val="008F7E9D"/>
    <w:rsid w:val="00900395"/>
    <w:rsid w:val="00900CBD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317"/>
    <w:rsid w:val="00904519"/>
    <w:rsid w:val="00904602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5C8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6FE9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4EDD"/>
    <w:rsid w:val="00914EF4"/>
    <w:rsid w:val="009150B8"/>
    <w:rsid w:val="009151DE"/>
    <w:rsid w:val="0091548B"/>
    <w:rsid w:val="00915A0E"/>
    <w:rsid w:val="00915AC1"/>
    <w:rsid w:val="00915B31"/>
    <w:rsid w:val="00915E5B"/>
    <w:rsid w:val="00915E61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5A5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442"/>
    <w:rsid w:val="009236CB"/>
    <w:rsid w:val="009238D1"/>
    <w:rsid w:val="009239E0"/>
    <w:rsid w:val="00923CB6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7B5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4E96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31F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406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99"/>
    <w:rsid w:val="009515AD"/>
    <w:rsid w:val="0095181E"/>
    <w:rsid w:val="009524AD"/>
    <w:rsid w:val="009524F9"/>
    <w:rsid w:val="0095253A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A98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57E3F"/>
    <w:rsid w:val="009600F5"/>
    <w:rsid w:val="0096017D"/>
    <w:rsid w:val="0096070A"/>
    <w:rsid w:val="0096073C"/>
    <w:rsid w:val="009608C2"/>
    <w:rsid w:val="00960A73"/>
    <w:rsid w:val="00960AA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A93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3D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5BD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D9F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CF8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AA2"/>
    <w:rsid w:val="00981C0E"/>
    <w:rsid w:val="00981C43"/>
    <w:rsid w:val="00981D16"/>
    <w:rsid w:val="00981E60"/>
    <w:rsid w:val="00981FA8"/>
    <w:rsid w:val="00981FD0"/>
    <w:rsid w:val="009822D0"/>
    <w:rsid w:val="009823E7"/>
    <w:rsid w:val="0098250F"/>
    <w:rsid w:val="009826DE"/>
    <w:rsid w:val="00982773"/>
    <w:rsid w:val="00982858"/>
    <w:rsid w:val="009828F4"/>
    <w:rsid w:val="00982971"/>
    <w:rsid w:val="00982B31"/>
    <w:rsid w:val="00982BAF"/>
    <w:rsid w:val="00982ED7"/>
    <w:rsid w:val="00983058"/>
    <w:rsid w:val="009831DD"/>
    <w:rsid w:val="00983615"/>
    <w:rsid w:val="009836ED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A05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1D8C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8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6055"/>
    <w:rsid w:val="009961CC"/>
    <w:rsid w:val="009962F8"/>
    <w:rsid w:val="00996317"/>
    <w:rsid w:val="00996986"/>
    <w:rsid w:val="00996C1C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6F8"/>
    <w:rsid w:val="00997709"/>
    <w:rsid w:val="0099777D"/>
    <w:rsid w:val="0099788A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24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B7E"/>
    <w:rsid w:val="009A2BC6"/>
    <w:rsid w:val="009A2C1E"/>
    <w:rsid w:val="009A2E8D"/>
    <w:rsid w:val="009A32B3"/>
    <w:rsid w:val="009A3380"/>
    <w:rsid w:val="009A34A2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0A"/>
    <w:rsid w:val="009A6E2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19B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065"/>
    <w:rsid w:val="009B21A2"/>
    <w:rsid w:val="009B225A"/>
    <w:rsid w:val="009B230F"/>
    <w:rsid w:val="009B24F4"/>
    <w:rsid w:val="009B254C"/>
    <w:rsid w:val="009B25EF"/>
    <w:rsid w:val="009B2889"/>
    <w:rsid w:val="009B3179"/>
    <w:rsid w:val="009B333D"/>
    <w:rsid w:val="009B33E1"/>
    <w:rsid w:val="009B3470"/>
    <w:rsid w:val="009B3602"/>
    <w:rsid w:val="009B36A1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6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777"/>
    <w:rsid w:val="009B6AB8"/>
    <w:rsid w:val="009B6BEF"/>
    <w:rsid w:val="009B6C08"/>
    <w:rsid w:val="009B6DBC"/>
    <w:rsid w:val="009B6E6E"/>
    <w:rsid w:val="009B6F14"/>
    <w:rsid w:val="009B6FBB"/>
    <w:rsid w:val="009B70CE"/>
    <w:rsid w:val="009B725A"/>
    <w:rsid w:val="009B7303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28B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34B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132"/>
    <w:rsid w:val="009C7921"/>
    <w:rsid w:val="009D00FC"/>
    <w:rsid w:val="009D0784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1DBE"/>
    <w:rsid w:val="009D2049"/>
    <w:rsid w:val="009D2348"/>
    <w:rsid w:val="009D2475"/>
    <w:rsid w:val="009D288B"/>
    <w:rsid w:val="009D2983"/>
    <w:rsid w:val="009D29C4"/>
    <w:rsid w:val="009D2B86"/>
    <w:rsid w:val="009D2C55"/>
    <w:rsid w:val="009D2C9A"/>
    <w:rsid w:val="009D2D40"/>
    <w:rsid w:val="009D2D46"/>
    <w:rsid w:val="009D2ED5"/>
    <w:rsid w:val="009D2F06"/>
    <w:rsid w:val="009D2F59"/>
    <w:rsid w:val="009D30ED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2B1F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19E"/>
    <w:rsid w:val="009E6273"/>
    <w:rsid w:val="009E634F"/>
    <w:rsid w:val="009E650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723"/>
    <w:rsid w:val="009E7AD7"/>
    <w:rsid w:val="009E7D84"/>
    <w:rsid w:val="009F0089"/>
    <w:rsid w:val="009F0542"/>
    <w:rsid w:val="009F0681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550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D49"/>
    <w:rsid w:val="009F4F89"/>
    <w:rsid w:val="009F4FC4"/>
    <w:rsid w:val="009F54B8"/>
    <w:rsid w:val="009F5526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6A6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7D"/>
    <w:rsid w:val="00A023CC"/>
    <w:rsid w:val="00A0241C"/>
    <w:rsid w:val="00A025C7"/>
    <w:rsid w:val="00A02784"/>
    <w:rsid w:val="00A02855"/>
    <w:rsid w:val="00A02999"/>
    <w:rsid w:val="00A02BB6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5"/>
    <w:rsid w:val="00A047BE"/>
    <w:rsid w:val="00A04B8D"/>
    <w:rsid w:val="00A04CAD"/>
    <w:rsid w:val="00A0510A"/>
    <w:rsid w:val="00A051CB"/>
    <w:rsid w:val="00A052AF"/>
    <w:rsid w:val="00A0537E"/>
    <w:rsid w:val="00A05786"/>
    <w:rsid w:val="00A05874"/>
    <w:rsid w:val="00A058B4"/>
    <w:rsid w:val="00A05C10"/>
    <w:rsid w:val="00A05C46"/>
    <w:rsid w:val="00A0609D"/>
    <w:rsid w:val="00A060C0"/>
    <w:rsid w:val="00A062D8"/>
    <w:rsid w:val="00A06306"/>
    <w:rsid w:val="00A06391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67B"/>
    <w:rsid w:val="00A10695"/>
    <w:rsid w:val="00A106E9"/>
    <w:rsid w:val="00A10B47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25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5C1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C32"/>
    <w:rsid w:val="00A15D5E"/>
    <w:rsid w:val="00A15F36"/>
    <w:rsid w:val="00A1606C"/>
    <w:rsid w:val="00A16091"/>
    <w:rsid w:val="00A16178"/>
    <w:rsid w:val="00A16231"/>
    <w:rsid w:val="00A162B3"/>
    <w:rsid w:val="00A163A9"/>
    <w:rsid w:val="00A1645B"/>
    <w:rsid w:val="00A168EB"/>
    <w:rsid w:val="00A16BAA"/>
    <w:rsid w:val="00A16EEE"/>
    <w:rsid w:val="00A17019"/>
    <w:rsid w:val="00A170AD"/>
    <w:rsid w:val="00A170AF"/>
    <w:rsid w:val="00A172B1"/>
    <w:rsid w:val="00A1751D"/>
    <w:rsid w:val="00A17642"/>
    <w:rsid w:val="00A17AB3"/>
    <w:rsid w:val="00A17C06"/>
    <w:rsid w:val="00A17CC2"/>
    <w:rsid w:val="00A17CD7"/>
    <w:rsid w:val="00A17F2D"/>
    <w:rsid w:val="00A200C5"/>
    <w:rsid w:val="00A2011D"/>
    <w:rsid w:val="00A20459"/>
    <w:rsid w:val="00A20564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A9A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43D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AE1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4C"/>
    <w:rsid w:val="00A315D0"/>
    <w:rsid w:val="00A31604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0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3D5B"/>
    <w:rsid w:val="00A341D9"/>
    <w:rsid w:val="00A34797"/>
    <w:rsid w:val="00A347BD"/>
    <w:rsid w:val="00A34D45"/>
    <w:rsid w:val="00A34E42"/>
    <w:rsid w:val="00A34F8B"/>
    <w:rsid w:val="00A34FC5"/>
    <w:rsid w:val="00A35564"/>
    <w:rsid w:val="00A35634"/>
    <w:rsid w:val="00A356C6"/>
    <w:rsid w:val="00A3586A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C01"/>
    <w:rsid w:val="00A37DD4"/>
    <w:rsid w:val="00A37EA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9B9"/>
    <w:rsid w:val="00A40C9C"/>
    <w:rsid w:val="00A40D35"/>
    <w:rsid w:val="00A40DCB"/>
    <w:rsid w:val="00A4132A"/>
    <w:rsid w:val="00A414D2"/>
    <w:rsid w:val="00A4160D"/>
    <w:rsid w:val="00A41A4F"/>
    <w:rsid w:val="00A41D52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5D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456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E46"/>
    <w:rsid w:val="00A50F4A"/>
    <w:rsid w:val="00A5101D"/>
    <w:rsid w:val="00A514C1"/>
    <w:rsid w:val="00A5160A"/>
    <w:rsid w:val="00A51BDF"/>
    <w:rsid w:val="00A51E32"/>
    <w:rsid w:val="00A52260"/>
    <w:rsid w:val="00A522E4"/>
    <w:rsid w:val="00A523B7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920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94F"/>
    <w:rsid w:val="00A5699C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57"/>
    <w:rsid w:val="00A6426F"/>
    <w:rsid w:val="00A644A1"/>
    <w:rsid w:val="00A64509"/>
    <w:rsid w:val="00A646A0"/>
    <w:rsid w:val="00A64808"/>
    <w:rsid w:val="00A6488C"/>
    <w:rsid w:val="00A64CFF"/>
    <w:rsid w:val="00A6535F"/>
    <w:rsid w:val="00A654BE"/>
    <w:rsid w:val="00A65B60"/>
    <w:rsid w:val="00A65C42"/>
    <w:rsid w:val="00A65CC9"/>
    <w:rsid w:val="00A66182"/>
    <w:rsid w:val="00A6627A"/>
    <w:rsid w:val="00A665C7"/>
    <w:rsid w:val="00A6671B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2C"/>
    <w:rsid w:val="00A703B4"/>
    <w:rsid w:val="00A70561"/>
    <w:rsid w:val="00A70672"/>
    <w:rsid w:val="00A70718"/>
    <w:rsid w:val="00A70898"/>
    <w:rsid w:val="00A708D6"/>
    <w:rsid w:val="00A7104C"/>
    <w:rsid w:val="00A711E2"/>
    <w:rsid w:val="00A71648"/>
    <w:rsid w:val="00A7177D"/>
    <w:rsid w:val="00A71908"/>
    <w:rsid w:val="00A71D77"/>
    <w:rsid w:val="00A71E84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227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33D"/>
    <w:rsid w:val="00A8048B"/>
    <w:rsid w:val="00A808C7"/>
    <w:rsid w:val="00A80A6A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1FAA"/>
    <w:rsid w:val="00A8207E"/>
    <w:rsid w:val="00A82237"/>
    <w:rsid w:val="00A82602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4DEA"/>
    <w:rsid w:val="00A8531A"/>
    <w:rsid w:val="00A856F9"/>
    <w:rsid w:val="00A858C5"/>
    <w:rsid w:val="00A85C63"/>
    <w:rsid w:val="00A85DBD"/>
    <w:rsid w:val="00A85E02"/>
    <w:rsid w:val="00A85E58"/>
    <w:rsid w:val="00A86083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9F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E53"/>
    <w:rsid w:val="00A92F02"/>
    <w:rsid w:val="00A92F3B"/>
    <w:rsid w:val="00A93300"/>
    <w:rsid w:val="00A93301"/>
    <w:rsid w:val="00A93781"/>
    <w:rsid w:val="00A93891"/>
    <w:rsid w:val="00A93C1B"/>
    <w:rsid w:val="00A93D49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6D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BD7"/>
    <w:rsid w:val="00A97ECB"/>
    <w:rsid w:val="00A97F43"/>
    <w:rsid w:val="00AA018F"/>
    <w:rsid w:val="00AA05C4"/>
    <w:rsid w:val="00AA0822"/>
    <w:rsid w:val="00AA0949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62"/>
    <w:rsid w:val="00AA13BD"/>
    <w:rsid w:val="00AA15F8"/>
    <w:rsid w:val="00AA1688"/>
    <w:rsid w:val="00AA177B"/>
    <w:rsid w:val="00AA1782"/>
    <w:rsid w:val="00AA179B"/>
    <w:rsid w:val="00AA17EE"/>
    <w:rsid w:val="00AA1A3F"/>
    <w:rsid w:val="00AA1DD4"/>
    <w:rsid w:val="00AA1E5E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E16"/>
    <w:rsid w:val="00AA3F21"/>
    <w:rsid w:val="00AA40C5"/>
    <w:rsid w:val="00AA4770"/>
    <w:rsid w:val="00AA4C12"/>
    <w:rsid w:val="00AA4C61"/>
    <w:rsid w:val="00AA4F25"/>
    <w:rsid w:val="00AA5000"/>
    <w:rsid w:val="00AA5286"/>
    <w:rsid w:val="00AA558E"/>
    <w:rsid w:val="00AA55CF"/>
    <w:rsid w:val="00AA55FB"/>
    <w:rsid w:val="00AA5717"/>
    <w:rsid w:val="00AA585F"/>
    <w:rsid w:val="00AA5984"/>
    <w:rsid w:val="00AA5C44"/>
    <w:rsid w:val="00AA5D3C"/>
    <w:rsid w:val="00AA67E2"/>
    <w:rsid w:val="00AA680C"/>
    <w:rsid w:val="00AA6E93"/>
    <w:rsid w:val="00AA773A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2FC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83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164"/>
    <w:rsid w:val="00AB770F"/>
    <w:rsid w:val="00AB7A01"/>
    <w:rsid w:val="00AB7A3C"/>
    <w:rsid w:val="00AB7A8C"/>
    <w:rsid w:val="00AB7C56"/>
    <w:rsid w:val="00AB7CD3"/>
    <w:rsid w:val="00AB7CEE"/>
    <w:rsid w:val="00AC01EE"/>
    <w:rsid w:val="00AC0215"/>
    <w:rsid w:val="00AC027A"/>
    <w:rsid w:val="00AC0334"/>
    <w:rsid w:val="00AC06A9"/>
    <w:rsid w:val="00AC0862"/>
    <w:rsid w:val="00AC0A04"/>
    <w:rsid w:val="00AC0AF7"/>
    <w:rsid w:val="00AC0CA1"/>
    <w:rsid w:val="00AC0F1F"/>
    <w:rsid w:val="00AC114D"/>
    <w:rsid w:val="00AC1482"/>
    <w:rsid w:val="00AC150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0C6"/>
    <w:rsid w:val="00AC4314"/>
    <w:rsid w:val="00AC45EF"/>
    <w:rsid w:val="00AC4810"/>
    <w:rsid w:val="00AC486C"/>
    <w:rsid w:val="00AC4C0C"/>
    <w:rsid w:val="00AC4D4E"/>
    <w:rsid w:val="00AC4DE7"/>
    <w:rsid w:val="00AC50B1"/>
    <w:rsid w:val="00AC50F1"/>
    <w:rsid w:val="00AC51FA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54F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22F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6E73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31"/>
    <w:rsid w:val="00AE1465"/>
    <w:rsid w:val="00AE1593"/>
    <w:rsid w:val="00AE167B"/>
    <w:rsid w:val="00AE19D8"/>
    <w:rsid w:val="00AE1C28"/>
    <w:rsid w:val="00AE1D81"/>
    <w:rsid w:val="00AE1E94"/>
    <w:rsid w:val="00AE2015"/>
    <w:rsid w:val="00AE2071"/>
    <w:rsid w:val="00AE221F"/>
    <w:rsid w:val="00AE22D1"/>
    <w:rsid w:val="00AE22F1"/>
    <w:rsid w:val="00AE289C"/>
    <w:rsid w:val="00AE2C43"/>
    <w:rsid w:val="00AE2CA6"/>
    <w:rsid w:val="00AE2F0E"/>
    <w:rsid w:val="00AE3149"/>
    <w:rsid w:val="00AE32EF"/>
    <w:rsid w:val="00AE370C"/>
    <w:rsid w:val="00AE39AA"/>
    <w:rsid w:val="00AE39BF"/>
    <w:rsid w:val="00AE3BEE"/>
    <w:rsid w:val="00AE3D56"/>
    <w:rsid w:val="00AE3F67"/>
    <w:rsid w:val="00AE431C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78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673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4C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A77"/>
    <w:rsid w:val="00B00B19"/>
    <w:rsid w:val="00B00BC4"/>
    <w:rsid w:val="00B00CAB"/>
    <w:rsid w:val="00B00F48"/>
    <w:rsid w:val="00B0101F"/>
    <w:rsid w:val="00B01029"/>
    <w:rsid w:val="00B01142"/>
    <w:rsid w:val="00B012E0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AA5"/>
    <w:rsid w:val="00B03C3A"/>
    <w:rsid w:val="00B03D25"/>
    <w:rsid w:val="00B0422F"/>
    <w:rsid w:val="00B046D6"/>
    <w:rsid w:val="00B04719"/>
    <w:rsid w:val="00B04740"/>
    <w:rsid w:val="00B048BB"/>
    <w:rsid w:val="00B049D2"/>
    <w:rsid w:val="00B04D52"/>
    <w:rsid w:val="00B04E38"/>
    <w:rsid w:val="00B0532E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38E"/>
    <w:rsid w:val="00B077A1"/>
    <w:rsid w:val="00B077B9"/>
    <w:rsid w:val="00B07C93"/>
    <w:rsid w:val="00B07F06"/>
    <w:rsid w:val="00B10198"/>
    <w:rsid w:val="00B102A6"/>
    <w:rsid w:val="00B105BA"/>
    <w:rsid w:val="00B10870"/>
    <w:rsid w:val="00B10E1D"/>
    <w:rsid w:val="00B110BA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698"/>
    <w:rsid w:val="00B147DB"/>
    <w:rsid w:val="00B148B7"/>
    <w:rsid w:val="00B14C60"/>
    <w:rsid w:val="00B14DBA"/>
    <w:rsid w:val="00B154D2"/>
    <w:rsid w:val="00B154F7"/>
    <w:rsid w:val="00B15C2E"/>
    <w:rsid w:val="00B16021"/>
    <w:rsid w:val="00B16557"/>
    <w:rsid w:val="00B16683"/>
    <w:rsid w:val="00B16912"/>
    <w:rsid w:val="00B16E6C"/>
    <w:rsid w:val="00B170AE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0A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5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982"/>
    <w:rsid w:val="00B30AC6"/>
    <w:rsid w:val="00B30AC7"/>
    <w:rsid w:val="00B30CE4"/>
    <w:rsid w:val="00B3106B"/>
    <w:rsid w:val="00B312FA"/>
    <w:rsid w:val="00B31530"/>
    <w:rsid w:val="00B31541"/>
    <w:rsid w:val="00B31861"/>
    <w:rsid w:val="00B31E84"/>
    <w:rsid w:val="00B31EB7"/>
    <w:rsid w:val="00B31F4A"/>
    <w:rsid w:val="00B323A7"/>
    <w:rsid w:val="00B323B8"/>
    <w:rsid w:val="00B32466"/>
    <w:rsid w:val="00B324B4"/>
    <w:rsid w:val="00B3271E"/>
    <w:rsid w:val="00B32DBD"/>
    <w:rsid w:val="00B32DF3"/>
    <w:rsid w:val="00B3334D"/>
    <w:rsid w:val="00B33393"/>
    <w:rsid w:val="00B337D7"/>
    <w:rsid w:val="00B337EC"/>
    <w:rsid w:val="00B338E1"/>
    <w:rsid w:val="00B33937"/>
    <w:rsid w:val="00B33BC9"/>
    <w:rsid w:val="00B33DC1"/>
    <w:rsid w:val="00B33FE3"/>
    <w:rsid w:val="00B3431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B39"/>
    <w:rsid w:val="00B36E70"/>
    <w:rsid w:val="00B372A3"/>
    <w:rsid w:val="00B3743F"/>
    <w:rsid w:val="00B376B9"/>
    <w:rsid w:val="00B379DC"/>
    <w:rsid w:val="00B37D12"/>
    <w:rsid w:val="00B37E25"/>
    <w:rsid w:val="00B400BB"/>
    <w:rsid w:val="00B40179"/>
    <w:rsid w:val="00B401EA"/>
    <w:rsid w:val="00B4028B"/>
    <w:rsid w:val="00B4037F"/>
    <w:rsid w:val="00B40429"/>
    <w:rsid w:val="00B40487"/>
    <w:rsid w:val="00B404F8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9CB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C51"/>
    <w:rsid w:val="00B43EBF"/>
    <w:rsid w:val="00B44161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E4C"/>
    <w:rsid w:val="00B45EF3"/>
    <w:rsid w:val="00B46037"/>
    <w:rsid w:val="00B4642B"/>
    <w:rsid w:val="00B46604"/>
    <w:rsid w:val="00B46949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996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21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AD9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66F"/>
    <w:rsid w:val="00B5773A"/>
    <w:rsid w:val="00B57AF5"/>
    <w:rsid w:val="00B57BF8"/>
    <w:rsid w:val="00B57C4D"/>
    <w:rsid w:val="00B57F55"/>
    <w:rsid w:val="00B60062"/>
    <w:rsid w:val="00B60335"/>
    <w:rsid w:val="00B605AA"/>
    <w:rsid w:val="00B60653"/>
    <w:rsid w:val="00B608CA"/>
    <w:rsid w:val="00B609E0"/>
    <w:rsid w:val="00B609FA"/>
    <w:rsid w:val="00B60A9F"/>
    <w:rsid w:val="00B60C5F"/>
    <w:rsid w:val="00B60C90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3F0E"/>
    <w:rsid w:val="00B64622"/>
    <w:rsid w:val="00B648C3"/>
    <w:rsid w:val="00B64934"/>
    <w:rsid w:val="00B64C9F"/>
    <w:rsid w:val="00B64CD0"/>
    <w:rsid w:val="00B64D91"/>
    <w:rsid w:val="00B64DAF"/>
    <w:rsid w:val="00B65230"/>
    <w:rsid w:val="00B65389"/>
    <w:rsid w:val="00B657B9"/>
    <w:rsid w:val="00B65E12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CD9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1BD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855"/>
    <w:rsid w:val="00B72E2A"/>
    <w:rsid w:val="00B72E58"/>
    <w:rsid w:val="00B72E99"/>
    <w:rsid w:val="00B72F53"/>
    <w:rsid w:val="00B72FDC"/>
    <w:rsid w:val="00B730D1"/>
    <w:rsid w:val="00B73427"/>
    <w:rsid w:val="00B7350D"/>
    <w:rsid w:val="00B737E6"/>
    <w:rsid w:val="00B73B97"/>
    <w:rsid w:val="00B73EFE"/>
    <w:rsid w:val="00B73F70"/>
    <w:rsid w:val="00B74157"/>
    <w:rsid w:val="00B7416A"/>
    <w:rsid w:val="00B7425C"/>
    <w:rsid w:val="00B742B8"/>
    <w:rsid w:val="00B7451C"/>
    <w:rsid w:val="00B74586"/>
    <w:rsid w:val="00B74AC2"/>
    <w:rsid w:val="00B74B17"/>
    <w:rsid w:val="00B74B4D"/>
    <w:rsid w:val="00B751B7"/>
    <w:rsid w:val="00B7524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5B2"/>
    <w:rsid w:val="00B8360B"/>
    <w:rsid w:val="00B8368A"/>
    <w:rsid w:val="00B8379A"/>
    <w:rsid w:val="00B8382E"/>
    <w:rsid w:val="00B838D7"/>
    <w:rsid w:val="00B83E0A"/>
    <w:rsid w:val="00B8407E"/>
    <w:rsid w:val="00B8425F"/>
    <w:rsid w:val="00B843EE"/>
    <w:rsid w:val="00B84400"/>
    <w:rsid w:val="00B845DF"/>
    <w:rsid w:val="00B846A3"/>
    <w:rsid w:val="00B84B5E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7"/>
    <w:rsid w:val="00B87A45"/>
    <w:rsid w:val="00B87D02"/>
    <w:rsid w:val="00B87EA1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49B"/>
    <w:rsid w:val="00B9359A"/>
    <w:rsid w:val="00B93945"/>
    <w:rsid w:val="00B93A78"/>
    <w:rsid w:val="00B93B36"/>
    <w:rsid w:val="00B93B71"/>
    <w:rsid w:val="00B93C69"/>
    <w:rsid w:val="00B93C8D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86F"/>
    <w:rsid w:val="00B959EF"/>
    <w:rsid w:val="00B95D0F"/>
    <w:rsid w:val="00B95D40"/>
    <w:rsid w:val="00B95D42"/>
    <w:rsid w:val="00B96288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53"/>
    <w:rsid w:val="00BA01B3"/>
    <w:rsid w:val="00BA0375"/>
    <w:rsid w:val="00BA0686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18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2F92"/>
    <w:rsid w:val="00BA3355"/>
    <w:rsid w:val="00BA3D20"/>
    <w:rsid w:val="00BA3DAF"/>
    <w:rsid w:val="00BA4105"/>
    <w:rsid w:val="00BA411C"/>
    <w:rsid w:val="00BA42B3"/>
    <w:rsid w:val="00BA4305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6CF"/>
    <w:rsid w:val="00BA5832"/>
    <w:rsid w:val="00BA5964"/>
    <w:rsid w:val="00BA5B4C"/>
    <w:rsid w:val="00BA5B80"/>
    <w:rsid w:val="00BA5D90"/>
    <w:rsid w:val="00BA60BD"/>
    <w:rsid w:val="00BA60E3"/>
    <w:rsid w:val="00BA6798"/>
    <w:rsid w:val="00BA683B"/>
    <w:rsid w:val="00BA6840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5F3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62"/>
    <w:rsid w:val="00BB1CD0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A"/>
    <w:rsid w:val="00BB29DC"/>
    <w:rsid w:val="00BB2B75"/>
    <w:rsid w:val="00BB3169"/>
    <w:rsid w:val="00BB340D"/>
    <w:rsid w:val="00BB3607"/>
    <w:rsid w:val="00BB3922"/>
    <w:rsid w:val="00BB39BB"/>
    <w:rsid w:val="00BB3ACA"/>
    <w:rsid w:val="00BB3E76"/>
    <w:rsid w:val="00BB4021"/>
    <w:rsid w:val="00BB41C8"/>
    <w:rsid w:val="00BB424E"/>
    <w:rsid w:val="00BB430C"/>
    <w:rsid w:val="00BB4599"/>
    <w:rsid w:val="00BB46BD"/>
    <w:rsid w:val="00BB4795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C35"/>
    <w:rsid w:val="00BB5DBA"/>
    <w:rsid w:val="00BB612D"/>
    <w:rsid w:val="00BB61A0"/>
    <w:rsid w:val="00BB6556"/>
    <w:rsid w:val="00BB67CE"/>
    <w:rsid w:val="00BB6A82"/>
    <w:rsid w:val="00BB6AE4"/>
    <w:rsid w:val="00BB6D95"/>
    <w:rsid w:val="00BB6FD6"/>
    <w:rsid w:val="00BB711E"/>
    <w:rsid w:val="00BB71E4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109A"/>
    <w:rsid w:val="00BC12CA"/>
    <w:rsid w:val="00BC1582"/>
    <w:rsid w:val="00BC17F6"/>
    <w:rsid w:val="00BC1C65"/>
    <w:rsid w:val="00BC1C73"/>
    <w:rsid w:val="00BC1D2A"/>
    <w:rsid w:val="00BC21A3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7C"/>
    <w:rsid w:val="00BC38E3"/>
    <w:rsid w:val="00BC3937"/>
    <w:rsid w:val="00BC405C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626"/>
    <w:rsid w:val="00BC5987"/>
    <w:rsid w:val="00BC5A96"/>
    <w:rsid w:val="00BC5B78"/>
    <w:rsid w:val="00BC5CCB"/>
    <w:rsid w:val="00BC60E9"/>
    <w:rsid w:val="00BC6363"/>
    <w:rsid w:val="00BC6466"/>
    <w:rsid w:val="00BC6B0F"/>
    <w:rsid w:val="00BC6C6B"/>
    <w:rsid w:val="00BC6CB3"/>
    <w:rsid w:val="00BC7145"/>
    <w:rsid w:val="00BC71E8"/>
    <w:rsid w:val="00BC726A"/>
    <w:rsid w:val="00BC7784"/>
    <w:rsid w:val="00BC7B76"/>
    <w:rsid w:val="00BC7E0C"/>
    <w:rsid w:val="00BD0470"/>
    <w:rsid w:val="00BD04F2"/>
    <w:rsid w:val="00BD084A"/>
    <w:rsid w:val="00BD0D25"/>
    <w:rsid w:val="00BD0D87"/>
    <w:rsid w:val="00BD1050"/>
    <w:rsid w:val="00BD1052"/>
    <w:rsid w:val="00BD1116"/>
    <w:rsid w:val="00BD11E5"/>
    <w:rsid w:val="00BD125A"/>
    <w:rsid w:val="00BD15B5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3D12"/>
    <w:rsid w:val="00BD41A7"/>
    <w:rsid w:val="00BD47F5"/>
    <w:rsid w:val="00BD48A1"/>
    <w:rsid w:val="00BD49C0"/>
    <w:rsid w:val="00BD4A2C"/>
    <w:rsid w:val="00BD4A6A"/>
    <w:rsid w:val="00BD4B63"/>
    <w:rsid w:val="00BD4C57"/>
    <w:rsid w:val="00BD4CBE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2B"/>
    <w:rsid w:val="00BD61B8"/>
    <w:rsid w:val="00BD6326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AFB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620"/>
    <w:rsid w:val="00BE6838"/>
    <w:rsid w:val="00BE6839"/>
    <w:rsid w:val="00BE6B14"/>
    <w:rsid w:val="00BE6B96"/>
    <w:rsid w:val="00BE6CAC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A0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6EC"/>
    <w:rsid w:val="00BF3700"/>
    <w:rsid w:val="00BF399B"/>
    <w:rsid w:val="00BF43F9"/>
    <w:rsid w:val="00BF4551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482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785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83F"/>
    <w:rsid w:val="00C00930"/>
    <w:rsid w:val="00C00ABB"/>
    <w:rsid w:val="00C00BCB"/>
    <w:rsid w:val="00C00BED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9D7"/>
    <w:rsid w:val="00C03BFA"/>
    <w:rsid w:val="00C03E79"/>
    <w:rsid w:val="00C04468"/>
    <w:rsid w:val="00C0453E"/>
    <w:rsid w:val="00C04723"/>
    <w:rsid w:val="00C04A9A"/>
    <w:rsid w:val="00C04D0C"/>
    <w:rsid w:val="00C04F51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D7D"/>
    <w:rsid w:val="00C06FF4"/>
    <w:rsid w:val="00C07082"/>
    <w:rsid w:val="00C07285"/>
    <w:rsid w:val="00C07354"/>
    <w:rsid w:val="00C0735C"/>
    <w:rsid w:val="00C07476"/>
    <w:rsid w:val="00C075FD"/>
    <w:rsid w:val="00C07896"/>
    <w:rsid w:val="00C07C3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30B"/>
    <w:rsid w:val="00C1146C"/>
    <w:rsid w:val="00C11676"/>
    <w:rsid w:val="00C116E6"/>
    <w:rsid w:val="00C1177A"/>
    <w:rsid w:val="00C11A9C"/>
    <w:rsid w:val="00C11B5F"/>
    <w:rsid w:val="00C11BD1"/>
    <w:rsid w:val="00C11D2F"/>
    <w:rsid w:val="00C1213B"/>
    <w:rsid w:val="00C1232F"/>
    <w:rsid w:val="00C124ED"/>
    <w:rsid w:val="00C125A2"/>
    <w:rsid w:val="00C125A7"/>
    <w:rsid w:val="00C126C9"/>
    <w:rsid w:val="00C12751"/>
    <w:rsid w:val="00C12756"/>
    <w:rsid w:val="00C1278C"/>
    <w:rsid w:val="00C127DA"/>
    <w:rsid w:val="00C12AAD"/>
    <w:rsid w:val="00C12BD8"/>
    <w:rsid w:val="00C12DDC"/>
    <w:rsid w:val="00C12E6B"/>
    <w:rsid w:val="00C12EF1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09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90E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E0A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18A"/>
    <w:rsid w:val="00C242C4"/>
    <w:rsid w:val="00C24585"/>
    <w:rsid w:val="00C245CC"/>
    <w:rsid w:val="00C24B9C"/>
    <w:rsid w:val="00C24DA5"/>
    <w:rsid w:val="00C24EA0"/>
    <w:rsid w:val="00C24EA8"/>
    <w:rsid w:val="00C253FE"/>
    <w:rsid w:val="00C25507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62C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E78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6FFE"/>
    <w:rsid w:val="00C37186"/>
    <w:rsid w:val="00C3718F"/>
    <w:rsid w:val="00C372CC"/>
    <w:rsid w:val="00C372EC"/>
    <w:rsid w:val="00C37397"/>
    <w:rsid w:val="00C37496"/>
    <w:rsid w:val="00C37674"/>
    <w:rsid w:val="00C376FB"/>
    <w:rsid w:val="00C3790E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2D9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72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644"/>
    <w:rsid w:val="00C46720"/>
    <w:rsid w:val="00C46834"/>
    <w:rsid w:val="00C46C19"/>
    <w:rsid w:val="00C46C1B"/>
    <w:rsid w:val="00C46D7E"/>
    <w:rsid w:val="00C46F9F"/>
    <w:rsid w:val="00C470F7"/>
    <w:rsid w:val="00C47174"/>
    <w:rsid w:val="00C471BB"/>
    <w:rsid w:val="00C476C2"/>
    <w:rsid w:val="00C47701"/>
    <w:rsid w:val="00C4783A"/>
    <w:rsid w:val="00C47AE3"/>
    <w:rsid w:val="00C47C0C"/>
    <w:rsid w:val="00C47D14"/>
    <w:rsid w:val="00C47E80"/>
    <w:rsid w:val="00C500F1"/>
    <w:rsid w:val="00C502A7"/>
    <w:rsid w:val="00C5041F"/>
    <w:rsid w:val="00C506EA"/>
    <w:rsid w:val="00C50840"/>
    <w:rsid w:val="00C50859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553"/>
    <w:rsid w:val="00C5386D"/>
    <w:rsid w:val="00C538B4"/>
    <w:rsid w:val="00C53AAE"/>
    <w:rsid w:val="00C53B1C"/>
    <w:rsid w:val="00C53DED"/>
    <w:rsid w:val="00C53EE3"/>
    <w:rsid w:val="00C5401A"/>
    <w:rsid w:val="00C54088"/>
    <w:rsid w:val="00C545AD"/>
    <w:rsid w:val="00C54765"/>
    <w:rsid w:val="00C5487A"/>
    <w:rsid w:val="00C5487E"/>
    <w:rsid w:val="00C54ADD"/>
    <w:rsid w:val="00C54C5D"/>
    <w:rsid w:val="00C54C71"/>
    <w:rsid w:val="00C54C73"/>
    <w:rsid w:val="00C54CF4"/>
    <w:rsid w:val="00C54F03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60133"/>
    <w:rsid w:val="00C6022B"/>
    <w:rsid w:val="00C60C9E"/>
    <w:rsid w:val="00C60E70"/>
    <w:rsid w:val="00C61399"/>
    <w:rsid w:val="00C61442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361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3F73"/>
    <w:rsid w:val="00C640BA"/>
    <w:rsid w:val="00C64213"/>
    <w:rsid w:val="00C64404"/>
    <w:rsid w:val="00C645C9"/>
    <w:rsid w:val="00C64762"/>
    <w:rsid w:val="00C6485C"/>
    <w:rsid w:val="00C64AB8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65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8F6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AF"/>
    <w:rsid w:val="00C71DDC"/>
    <w:rsid w:val="00C71DE6"/>
    <w:rsid w:val="00C71DFB"/>
    <w:rsid w:val="00C7240C"/>
    <w:rsid w:val="00C725A0"/>
    <w:rsid w:val="00C72888"/>
    <w:rsid w:val="00C72D72"/>
    <w:rsid w:val="00C72E41"/>
    <w:rsid w:val="00C72E79"/>
    <w:rsid w:val="00C7377E"/>
    <w:rsid w:val="00C73B88"/>
    <w:rsid w:val="00C73C43"/>
    <w:rsid w:val="00C73C60"/>
    <w:rsid w:val="00C73CAE"/>
    <w:rsid w:val="00C73D47"/>
    <w:rsid w:val="00C73E09"/>
    <w:rsid w:val="00C73F47"/>
    <w:rsid w:val="00C7416A"/>
    <w:rsid w:val="00C7422E"/>
    <w:rsid w:val="00C7436E"/>
    <w:rsid w:val="00C7445C"/>
    <w:rsid w:val="00C746B6"/>
    <w:rsid w:val="00C74BFE"/>
    <w:rsid w:val="00C74EC1"/>
    <w:rsid w:val="00C754FE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364"/>
    <w:rsid w:val="00C7757D"/>
    <w:rsid w:val="00C77828"/>
    <w:rsid w:val="00C778B0"/>
    <w:rsid w:val="00C778D9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D2"/>
    <w:rsid w:val="00C82FE6"/>
    <w:rsid w:val="00C8318F"/>
    <w:rsid w:val="00C831A5"/>
    <w:rsid w:val="00C831FE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597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872"/>
    <w:rsid w:val="00C949FA"/>
    <w:rsid w:val="00C94A7C"/>
    <w:rsid w:val="00C94B96"/>
    <w:rsid w:val="00C94C02"/>
    <w:rsid w:val="00C94C52"/>
    <w:rsid w:val="00C94DFA"/>
    <w:rsid w:val="00C94F46"/>
    <w:rsid w:val="00C951DE"/>
    <w:rsid w:val="00C95384"/>
    <w:rsid w:val="00C95436"/>
    <w:rsid w:val="00C9549B"/>
    <w:rsid w:val="00C959AA"/>
    <w:rsid w:val="00C961B3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2B"/>
    <w:rsid w:val="00CA0936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510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287D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7C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1FF0"/>
    <w:rsid w:val="00CB2317"/>
    <w:rsid w:val="00CB2397"/>
    <w:rsid w:val="00CB254B"/>
    <w:rsid w:val="00CB26B3"/>
    <w:rsid w:val="00CB2B05"/>
    <w:rsid w:val="00CB2BA9"/>
    <w:rsid w:val="00CB2CD3"/>
    <w:rsid w:val="00CB2D8D"/>
    <w:rsid w:val="00CB3091"/>
    <w:rsid w:val="00CB3557"/>
    <w:rsid w:val="00CB35A1"/>
    <w:rsid w:val="00CB3A81"/>
    <w:rsid w:val="00CB3AB6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265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D0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176D"/>
    <w:rsid w:val="00CC2090"/>
    <w:rsid w:val="00CC2168"/>
    <w:rsid w:val="00CC26B8"/>
    <w:rsid w:val="00CC2CCF"/>
    <w:rsid w:val="00CC32A7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23C"/>
    <w:rsid w:val="00CC5717"/>
    <w:rsid w:val="00CC5B57"/>
    <w:rsid w:val="00CC5CE7"/>
    <w:rsid w:val="00CC5DB1"/>
    <w:rsid w:val="00CC6032"/>
    <w:rsid w:val="00CC62C3"/>
    <w:rsid w:val="00CC64AB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5B3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65D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5A3"/>
    <w:rsid w:val="00CD47BF"/>
    <w:rsid w:val="00CD4844"/>
    <w:rsid w:val="00CD4D23"/>
    <w:rsid w:val="00CD4E5D"/>
    <w:rsid w:val="00CD4EE7"/>
    <w:rsid w:val="00CD5156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7E7"/>
    <w:rsid w:val="00CD6852"/>
    <w:rsid w:val="00CD6A52"/>
    <w:rsid w:val="00CD6C81"/>
    <w:rsid w:val="00CD6C99"/>
    <w:rsid w:val="00CD6D32"/>
    <w:rsid w:val="00CD72C1"/>
    <w:rsid w:val="00CD7835"/>
    <w:rsid w:val="00CD79A1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EA6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AF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5AF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74B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6E0"/>
    <w:rsid w:val="00D0080B"/>
    <w:rsid w:val="00D008FE"/>
    <w:rsid w:val="00D00A1A"/>
    <w:rsid w:val="00D00CEE"/>
    <w:rsid w:val="00D00DA2"/>
    <w:rsid w:val="00D01835"/>
    <w:rsid w:val="00D018B1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4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8AB"/>
    <w:rsid w:val="00D04980"/>
    <w:rsid w:val="00D04ADD"/>
    <w:rsid w:val="00D04D88"/>
    <w:rsid w:val="00D04E1C"/>
    <w:rsid w:val="00D05048"/>
    <w:rsid w:val="00D050C9"/>
    <w:rsid w:val="00D0521F"/>
    <w:rsid w:val="00D05549"/>
    <w:rsid w:val="00D0597E"/>
    <w:rsid w:val="00D059D8"/>
    <w:rsid w:val="00D05A95"/>
    <w:rsid w:val="00D05BC2"/>
    <w:rsid w:val="00D05FBD"/>
    <w:rsid w:val="00D06342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86A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B1E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96B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0B"/>
    <w:rsid w:val="00D22269"/>
    <w:rsid w:val="00D22750"/>
    <w:rsid w:val="00D227EC"/>
    <w:rsid w:val="00D22842"/>
    <w:rsid w:val="00D2293E"/>
    <w:rsid w:val="00D229CD"/>
    <w:rsid w:val="00D22A8A"/>
    <w:rsid w:val="00D23210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4BE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0C3"/>
    <w:rsid w:val="00D303FD"/>
    <w:rsid w:val="00D30749"/>
    <w:rsid w:val="00D30DD4"/>
    <w:rsid w:val="00D31199"/>
    <w:rsid w:val="00D312CB"/>
    <w:rsid w:val="00D31451"/>
    <w:rsid w:val="00D31769"/>
    <w:rsid w:val="00D31A42"/>
    <w:rsid w:val="00D31B37"/>
    <w:rsid w:val="00D31C29"/>
    <w:rsid w:val="00D3205F"/>
    <w:rsid w:val="00D32244"/>
    <w:rsid w:val="00D329BE"/>
    <w:rsid w:val="00D329DC"/>
    <w:rsid w:val="00D329EC"/>
    <w:rsid w:val="00D32A73"/>
    <w:rsid w:val="00D32AAD"/>
    <w:rsid w:val="00D32B13"/>
    <w:rsid w:val="00D32CE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189"/>
    <w:rsid w:val="00D344DB"/>
    <w:rsid w:val="00D34540"/>
    <w:rsid w:val="00D345D2"/>
    <w:rsid w:val="00D345D4"/>
    <w:rsid w:val="00D34A03"/>
    <w:rsid w:val="00D35056"/>
    <w:rsid w:val="00D350F0"/>
    <w:rsid w:val="00D35507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C38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35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0ED9"/>
    <w:rsid w:val="00D50EFF"/>
    <w:rsid w:val="00D5102E"/>
    <w:rsid w:val="00D51260"/>
    <w:rsid w:val="00D513F7"/>
    <w:rsid w:val="00D51535"/>
    <w:rsid w:val="00D5170B"/>
    <w:rsid w:val="00D51743"/>
    <w:rsid w:val="00D518BE"/>
    <w:rsid w:val="00D51B18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66"/>
    <w:rsid w:val="00D536AD"/>
    <w:rsid w:val="00D53BBD"/>
    <w:rsid w:val="00D53D55"/>
    <w:rsid w:val="00D53EFF"/>
    <w:rsid w:val="00D54152"/>
    <w:rsid w:val="00D5427E"/>
    <w:rsid w:val="00D544DB"/>
    <w:rsid w:val="00D54647"/>
    <w:rsid w:val="00D546C2"/>
    <w:rsid w:val="00D548CD"/>
    <w:rsid w:val="00D54968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A4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853"/>
    <w:rsid w:val="00D60BB9"/>
    <w:rsid w:val="00D60C25"/>
    <w:rsid w:val="00D60D7C"/>
    <w:rsid w:val="00D60F43"/>
    <w:rsid w:val="00D60FA6"/>
    <w:rsid w:val="00D61028"/>
    <w:rsid w:val="00D61059"/>
    <w:rsid w:val="00D61090"/>
    <w:rsid w:val="00D610C4"/>
    <w:rsid w:val="00D61308"/>
    <w:rsid w:val="00D61491"/>
    <w:rsid w:val="00D6196C"/>
    <w:rsid w:val="00D61A7F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A91"/>
    <w:rsid w:val="00D64D9A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C74"/>
    <w:rsid w:val="00D71D2F"/>
    <w:rsid w:val="00D71F14"/>
    <w:rsid w:val="00D72015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08"/>
    <w:rsid w:val="00D731C0"/>
    <w:rsid w:val="00D73508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2F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9A9"/>
    <w:rsid w:val="00D75B68"/>
    <w:rsid w:val="00D75E78"/>
    <w:rsid w:val="00D75F86"/>
    <w:rsid w:val="00D7610A"/>
    <w:rsid w:val="00D76472"/>
    <w:rsid w:val="00D76900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866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87E"/>
    <w:rsid w:val="00D8697E"/>
    <w:rsid w:val="00D86A3F"/>
    <w:rsid w:val="00D86A41"/>
    <w:rsid w:val="00D86AE9"/>
    <w:rsid w:val="00D86C18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1F7B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0F6"/>
    <w:rsid w:val="00D932D9"/>
    <w:rsid w:val="00D93620"/>
    <w:rsid w:val="00D9366E"/>
    <w:rsid w:val="00D93A55"/>
    <w:rsid w:val="00D93E40"/>
    <w:rsid w:val="00D94093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CB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9B"/>
    <w:rsid w:val="00D96FD9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114"/>
    <w:rsid w:val="00DA01B5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AB5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48"/>
    <w:rsid w:val="00DB1BC8"/>
    <w:rsid w:val="00DB1C17"/>
    <w:rsid w:val="00DB1F32"/>
    <w:rsid w:val="00DB2135"/>
    <w:rsid w:val="00DB2464"/>
    <w:rsid w:val="00DB2581"/>
    <w:rsid w:val="00DB286E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2D1"/>
    <w:rsid w:val="00DB4310"/>
    <w:rsid w:val="00DB448E"/>
    <w:rsid w:val="00DB4E24"/>
    <w:rsid w:val="00DB4E48"/>
    <w:rsid w:val="00DB4EC1"/>
    <w:rsid w:val="00DB4EC4"/>
    <w:rsid w:val="00DB4F5A"/>
    <w:rsid w:val="00DB4FCA"/>
    <w:rsid w:val="00DB50D0"/>
    <w:rsid w:val="00DB530F"/>
    <w:rsid w:val="00DB5546"/>
    <w:rsid w:val="00DB5609"/>
    <w:rsid w:val="00DB5C03"/>
    <w:rsid w:val="00DB5D76"/>
    <w:rsid w:val="00DB5D79"/>
    <w:rsid w:val="00DB5DC9"/>
    <w:rsid w:val="00DB60F5"/>
    <w:rsid w:val="00DB631A"/>
    <w:rsid w:val="00DB64A4"/>
    <w:rsid w:val="00DB6529"/>
    <w:rsid w:val="00DB68B9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63C"/>
    <w:rsid w:val="00DC072D"/>
    <w:rsid w:val="00DC088E"/>
    <w:rsid w:val="00DC0C7B"/>
    <w:rsid w:val="00DC0E29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EBA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163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6B"/>
    <w:rsid w:val="00DD0C99"/>
    <w:rsid w:val="00DD0EDD"/>
    <w:rsid w:val="00DD1087"/>
    <w:rsid w:val="00DD14A0"/>
    <w:rsid w:val="00DD14B5"/>
    <w:rsid w:val="00DD1848"/>
    <w:rsid w:val="00DD194F"/>
    <w:rsid w:val="00DD1953"/>
    <w:rsid w:val="00DD19E5"/>
    <w:rsid w:val="00DD1C00"/>
    <w:rsid w:val="00DD1EA0"/>
    <w:rsid w:val="00DD222D"/>
    <w:rsid w:val="00DD2576"/>
    <w:rsid w:val="00DD25BA"/>
    <w:rsid w:val="00DD26FD"/>
    <w:rsid w:val="00DD271B"/>
    <w:rsid w:val="00DD281C"/>
    <w:rsid w:val="00DD285D"/>
    <w:rsid w:val="00DD2B8C"/>
    <w:rsid w:val="00DD2BBF"/>
    <w:rsid w:val="00DD2F38"/>
    <w:rsid w:val="00DD303A"/>
    <w:rsid w:val="00DD3214"/>
    <w:rsid w:val="00DD329C"/>
    <w:rsid w:val="00DD3641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A"/>
    <w:rsid w:val="00DD5450"/>
    <w:rsid w:val="00DD56F6"/>
    <w:rsid w:val="00DD58CA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33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C5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18A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323"/>
    <w:rsid w:val="00DF2A3D"/>
    <w:rsid w:val="00DF2D4E"/>
    <w:rsid w:val="00DF3188"/>
    <w:rsid w:val="00DF356E"/>
    <w:rsid w:val="00DF35DC"/>
    <w:rsid w:val="00DF3753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A47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5CF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B52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8A"/>
    <w:rsid w:val="00E0479C"/>
    <w:rsid w:val="00E047CE"/>
    <w:rsid w:val="00E04975"/>
    <w:rsid w:val="00E04A09"/>
    <w:rsid w:val="00E04B9B"/>
    <w:rsid w:val="00E04D4B"/>
    <w:rsid w:val="00E04D6B"/>
    <w:rsid w:val="00E04EF1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BB0"/>
    <w:rsid w:val="00E06BBD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16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887"/>
    <w:rsid w:val="00E1199F"/>
    <w:rsid w:val="00E11A3E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3F56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43C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BC6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0CFF"/>
    <w:rsid w:val="00E20D54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ED2"/>
    <w:rsid w:val="00E21F33"/>
    <w:rsid w:val="00E22270"/>
    <w:rsid w:val="00E2233A"/>
    <w:rsid w:val="00E224B9"/>
    <w:rsid w:val="00E228DD"/>
    <w:rsid w:val="00E22B40"/>
    <w:rsid w:val="00E23253"/>
    <w:rsid w:val="00E23329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8C1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2FF8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848"/>
    <w:rsid w:val="00E35B61"/>
    <w:rsid w:val="00E3694F"/>
    <w:rsid w:val="00E36B7E"/>
    <w:rsid w:val="00E3734F"/>
    <w:rsid w:val="00E373DC"/>
    <w:rsid w:val="00E3758E"/>
    <w:rsid w:val="00E3783B"/>
    <w:rsid w:val="00E37868"/>
    <w:rsid w:val="00E37994"/>
    <w:rsid w:val="00E37F4D"/>
    <w:rsid w:val="00E37FBE"/>
    <w:rsid w:val="00E4003A"/>
    <w:rsid w:val="00E40233"/>
    <w:rsid w:val="00E40318"/>
    <w:rsid w:val="00E405CC"/>
    <w:rsid w:val="00E40618"/>
    <w:rsid w:val="00E407BF"/>
    <w:rsid w:val="00E407FD"/>
    <w:rsid w:val="00E40835"/>
    <w:rsid w:val="00E40A99"/>
    <w:rsid w:val="00E40C0D"/>
    <w:rsid w:val="00E40C95"/>
    <w:rsid w:val="00E40D12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204B"/>
    <w:rsid w:val="00E424FC"/>
    <w:rsid w:val="00E42705"/>
    <w:rsid w:val="00E42F74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67"/>
    <w:rsid w:val="00E449BE"/>
    <w:rsid w:val="00E449C3"/>
    <w:rsid w:val="00E44A45"/>
    <w:rsid w:val="00E44D0E"/>
    <w:rsid w:val="00E44ED3"/>
    <w:rsid w:val="00E44FDD"/>
    <w:rsid w:val="00E4533B"/>
    <w:rsid w:val="00E456AA"/>
    <w:rsid w:val="00E459E0"/>
    <w:rsid w:val="00E45AE4"/>
    <w:rsid w:val="00E45C72"/>
    <w:rsid w:val="00E45ECC"/>
    <w:rsid w:val="00E462BC"/>
    <w:rsid w:val="00E46323"/>
    <w:rsid w:val="00E46331"/>
    <w:rsid w:val="00E464E5"/>
    <w:rsid w:val="00E466B2"/>
    <w:rsid w:val="00E46C7E"/>
    <w:rsid w:val="00E46F15"/>
    <w:rsid w:val="00E470E1"/>
    <w:rsid w:val="00E47227"/>
    <w:rsid w:val="00E4772F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377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A2B"/>
    <w:rsid w:val="00E52B83"/>
    <w:rsid w:val="00E52EBA"/>
    <w:rsid w:val="00E531FB"/>
    <w:rsid w:val="00E534A6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1FF"/>
    <w:rsid w:val="00E602FD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64F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6FE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00"/>
    <w:rsid w:val="00E707F9"/>
    <w:rsid w:val="00E70C85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A31"/>
    <w:rsid w:val="00E72B6F"/>
    <w:rsid w:val="00E72B74"/>
    <w:rsid w:val="00E72EB2"/>
    <w:rsid w:val="00E73512"/>
    <w:rsid w:val="00E7370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112"/>
    <w:rsid w:val="00E752F3"/>
    <w:rsid w:val="00E75330"/>
    <w:rsid w:val="00E7543E"/>
    <w:rsid w:val="00E75665"/>
    <w:rsid w:val="00E75C2F"/>
    <w:rsid w:val="00E75CBE"/>
    <w:rsid w:val="00E75E12"/>
    <w:rsid w:val="00E76136"/>
    <w:rsid w:val="00E764F8"/>
    <w:rsid w:val="00E76626"/>
    <w:rsid w:val="00E76F7B"/>
    <w:rsid w:val="00E76FA0"/>
    <w:rsid w:val="00E77071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060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499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91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CB"/>
    <w:rsid w:val="00E901EC"/>
    <w:rsid w:val="00E90835"/>
    <w:rsid w:val="00E90926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A82"/>
    <w:rsid w:val="00E94BBA"/>
    <w:rsid w:val="00E95090"/>
    <w:rsid w:val="00E9553E"/>
    <w:rsid w:val="00E95628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357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2F8"/>
    <w:rsid w:val="00EA145B"/>
    <w:rsid w:val="00EA1473"/>
    <w:rsid w:val="00EA161F"/>
    <w:rsid w:val="00EA169D"/>
    <w:rsid w:val="00EA18D2"/>
    <w:rsid w:val="00EA1958"/>
    <w:rsid w:val="00EA1B0F"/>
    <w:rsid w:val="00EA1B44"/>
    <w:rsid w:val="00EA1BAB"/>
    <w:rsid w:val="00EA1C8D"/>
    <w:rsid w:val="00EA1CF9"/>
    <w:rsid w:val="00EA1E1D"/>
    <w:rsid w:val="00EA1E65"/>
    <w:rsid w:val="00EA1EC6"/>
    <w:rsid w:val="00EA21E9"/>
    <w:rsid w:val="00EA2214"/>
    <w:rsid w:val="00EA248E"/>
    <w:rsid w:val="00EA2793"/>
    <w:rsid w:val="00EA2A4A"/>
    <w:rsid w:val="00EA2BBE"/>
    <w:rsid w:val="00EA2DE3"/>
    <w:rsid w:val="00EA323C"/>
    <w:rsid w:val="00EA336D"/>
    <w:rsid w:val="00EA39F4"/>
    <w:rsid w:val="00EA3AE5"/>
    <w:rsid w:val="00EA3B99"/>
    <w:rsid w:val="00EA3C08"/>
    <w:rsid w:val="00EA41DA"/>
    <w:rsid w:val="00EA4285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128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C3B"/>
    <w:rsid w:val="00EB0C68"/>
    <w:rsid w:val="00EB0CB7"/>
    <w:rsid w:val="00EB0CF0"/>
    <w:rsid w:val="00EB113B"/>
    <w:rsid w:val="00EB13D8"/>
    <w:rsid w:val="00EB1502"/>
    <w:rsid w:val="00EB1638"/>
    <w:rsid w:val="00EB198C"/>
    <w:rsid w:val="00EB1A09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8C4"/>
    <w:rsid w:val="00EB4936"/>
    <w:rsid w:val="00EB4DE6"/>
    <w:rsid w:val="00EB4ED2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5D5"/>
    <w:rsid w:val="00EB6639"/>
    <w:rsid w:val="00EB685A"/>
    <w:rsid w:val="00EB69C8"/>
    <w:rsid w:val="00EB6ACC"/>
    <w:rsid w:val="00EB6B7D"/>
    <w:rsid w:val="00EB6DCF"/>
    <w:rsid w:val="00EB6F25"/>
    <w:rsid w:val="00EB6FC2"/>
    <w:rsid w:val="00EB7008"/>
    <w:rsid w:val="00EB749A"/>
    <w:rsid w:val="00EB7562"/>
    <w:rsid w:val="00EB75B3"/>
    <w:rsid w:val="00EB7A58"/>
    <w:rsid w:val="00EB7FAD"/>
    <w:rsid w:val="00EC0024"/>
    <w:rsid w:val="00EC0095"/>
    <w:rsid w:val="00EC0366"/>
    <w:rsid w:val="00EC036D"/>
    <w:rsid w:val="00EC0761"/>
    <w:rsid w:val="00EC083D"/>
    <w:rsid w:val="00EC0B81"/>
    <w:rsid w:val="00EC115D"/>
    <w:rsid w:val="00EC1269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613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DE"/>
    <w:rsid w:val="00EC69EE"/>
    <w:rsid w:val="00EC6CC7"/>
    <w:rsid w:val="00EC6F69"/>
    <w:rsid w:val="00EC7514"/>
    <w:rsid w:val="00EC75CF"/>
    <w:rsid w:val="00EC7699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984"/>
    <w:rsid w:val="00ED1BBA"/>
    <w:rsid w:val="00ED1BC1"/>
    <w:rsid w:val="00ED1CE0"/>
    <w:rsid w:val="00ED1D0B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DA1"/>
    <w:rsid w:val="00ED4FF7"/>
    <w:rsid w:val="00ED5097"/>
    <w:rsid w:val="00ED5173"/>
    <w:rsid w:val="00ED51A7"/>
    <w:rsid w:val="00ED5303"/>
    <w:rsid w:val="00ED53BB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133"/>
    <w:rsid w:val="00ED664A"/>
    <w:rsid w:val="00ED667C"/>
    <w:rsid w:val="00ED66F0"/>
    <w:rsid w:val="00ED6A70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2CE"/>
    <w:rsid w:val="00EE22D2"/>
    <w:rsid w:val="00EE2586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9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E7F03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09E"/>
    <w:rsid w:val="00EF1699"/>
    <w:rsid w:val="00EF16A6"/>
    <w:rsid w:val="00EF16AD"/>
    <w:rsid w:val="00EF192C"/>
    <w:rsid w:val="00EF1A1E"/>
    <w:rsid w:val="00EF1BEE"/>
    <w:rsid w:val="00EF1C02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42"/>
    <w:rsid w:val="00EF49AA"/>
    <w:rsid w:val="00EF4B08"/>
    <w:rsid w:val="00EF4B4D"/>
    <w:rsid w:val="00EF5875"/>
    <w:rsid w:val="00EF5DB8"/>
    <w:rsid w:val="00EF5E3F"/>
    <w:rsid w:val="00EF6171"/>
    <w:rsid w:val="00EF6459"/>
    <w:rsid w:val="00EF687E"/>
    <w:rsid w:val="00EF6902"/>
    <w:rsid w:val="00EF693F"/>
    <w:rsid w:val="00EF6B2A"/>
    <w:rsid w:val="00EF6C2F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1FED"/>
    <w:rsid w:val="00F0229E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329"/>
    <w:rsid w:val="00F05516"/>
    <w:rsid w:val="00F05652"/>
    <w:rsid w:val="00F05A30"/>
    <w:rsid w:val="00F05DC0"/>
    <w:rsid w:val="00F05F23"/>
    <w:rsid w:val="00F05FE4"/>
    <w:rsid w:val="00F060D1"/>
    <w:rsid w:val="00F0610A"/>
    <w:rsid w:val="00F06298"/>
    <w:rsid w:val="00F066A8"/>
    <w:rsid w:val="00F06BB5"/>
    <w:rsid w:val="00F0728A"/>
    <w:rsid w:val="00F073DE"/>
    <w:rsid w:val="00F075D0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9B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1DD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A8E"/>
    <w:rsid w:val="00F22F62"/>
    <w:rsid w:val="00F23009"/>
    <w:rsid w:val="00F23609"/>
    <w:rsid w:val="00F23611"/>
    <w:rsid w:val="00F2361C"/>
    <w:rsid w:val="00F237D9"/>
    <w:rsid w:val="00F23949"/>
    <w:rsid w:val="00F239CC"/>
    <w:rsid w:val="00F23D37"/>
    <w:rsid w:val="00F23DCA"/>
    <w:rsid w:val="00F24226"/>
    <w:rsid w:val="00F24326"/>
    <w:rsid w:val="00F2433E"/>
    <w:rsid w:val="00F24513"/>
    <w:rsid w:val="00F248AC"/>
    <w:rsid w:val="00F248B6"/>
    <w:rsid w:val="00F24E2F"/>
    <w:rsid w:val="00F24F95"/>
    <w:rsid w:val="00F250AD"/>
    <w:rsid w:val="00F253C4"/>
    <w:rsid w:val="00F253EB"/>
    <w:rsid w:val="00F25C3C"/>
    <w:rsid w:val="00F25CE5"/>
    <w:rsid w:val="00F25F8A"/>
    <w:rsid w:val="00F262F3"/>
    <w:rsid w:val="00F26342"/>
    <w:rsid w:val="00F26A4A"/>
    <w:rsid w:val="00F26AEF"/>
    <w:rsid w:val="00F272CC"/>
    <w:rsid w:val="00F27436"/>
    <w:rsid w:val="00F27DCF"/>
    <w:rsid w:val="00F27EF7"/>
    <w:rsid w:val="00F300A9"/>
    <w:rsid w:val="00F303B0"/>
    <w:rsid w:val="00F30512"/>
    <w:rsid w:val="00F305C6"/>
    <w:rsid w:val="00F30792"/>
    <w:rsid w:val="00F30AC9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11"/>
    <w:rsid w:val="00F33349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48"/>
    <w:rsid w:val="00F35161"/>
    <w:rsid w:val="00F355A7"/>
    <w:rsid w:val="00F35607"/>
    <w:rsid w:val="00F35854"/>
    <w:rsid w:val="00F3591F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904"/>
    <w:rsid w:val="00F36AFF"/>
    <w:rsid w:val="00F36D52"/>
    <w:rsid w:val="00F36F62"/>
    <w:rsid w:val="00F36FD2"/>
    <w:rsid w:val="00F372C8"/>
    <w:rsid w:val="00F37371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55A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7FB"/>
    <w:rsid w:val="00F4380B"/>
    <w:rsid w:val="00F4387F"/>
    <w:rsid w:val="00F43B11"/>
    <w:rsid w:val="00F444B7"/>
    <w:rsid w:val="00F4476F"/>
    <w:rsid w:val="00F447CE"/>
    <w:rsid w:val="00F44837"/>
    <w:rsid w:val="00F44C24"/>
    <w:rsid w:val="00F44DAC"/>
    <w:rsid w:val="00F44E41"/>
    <w:rsid w:val="00F4530C"/>
    <w:rsid w:val="00F4535E"/>
    <w:rsid w:val="00F4548A"/>
    <w:rsid w:val="00F454BF"/>
    <w:rsid w:val="00F456EF"/>
    <w:rsid w:val="00F458CB"/>
    <w:rsid w:val="00F458DE"/>
    <w:rsid w:val="00F45937"/>
    <w:rsid w:val="00F45961"/>
    <w:rsid w:val="00F45BDB"/>
    <w:rsid w:val="00F45E20"/>
    <w:rsid w:val="00F45F1B"/>
    <w:rsid w:val="00F46324"/>
    <w:rsid w:val="00F465DC"/>
    <w:rsid w:val="00F4665B"/>
    <w:rsid w:val="00F466F3"/>
    <w:rsid w:val="00F46A30"/>
    <w:rsid w:val="00F46C91"/>
    <w:rsid w:val="00F46E56"/>
    <w:rsid w:val="00F46EC7"/>
    <w:rsid w:val="00F46F38"/>
    <w:rsid w:val="00F46FF4"/>
    <w:rsid w:val="00F4718F"/>
    <w:rsid w:val="00F471E4"/>
    <w:rsid w:val="00F472E0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162"/>
    <w:rsid w:val="00F514EC"/>
    <w:rsid w:val="00F516BE"/>
    <w:rsid w:val="00F5199C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B1F"/>
    <w:rsid w:val="00F61B7D"/>
    <w:rsid w:val="00F61D0B"/>
    <w:rsid w:val="00F61E46"/>
    <w:rsid w:val="00F61F0E"/>
    <w:rsid w:val="00F62009"/>
    <w:rsid w:val="00F6217C"/>
    <w:rsid w:val="00F62348"/>
    <w:rsid w:val="00F62590"/>
    <w:rsid w:val="00F626B4"/>
    <w:rsid w:val="00F627C5"/>
    <w:rsid w:val="00F6281E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39C"/>
    <w:rsid w:val="00F645D1"/>
    <w:rsid w:val="00F64CCE"/>
    <w:rsid w:val="00F64F70"/>
    <w:rsid w:val="00F650DF"/>
    <w:rsid w:val="00F65117"/>
    <w:rsid w:val="00F654D8"/>
    <w:rsid w:val="00F657C8"/>
    <w:rsid w:val="00F65A06"/>
    <w:rsid w:val="00F65B27"/>
    <w:rsid w:val="00F660A7"/>
    <w:rsid w:val="00F66286"/>
    <w:rsid w:val="00F66365"/>
    <w:rsid w:val="00F663DB"/>
    <w:rsid w:val="00F6658D"/>
    <w:rsid w:val="00F66987"/>
    <w:rsid w:val="00F66A82"/>
    <w:rsid w:val="00F66B78"/>
    <w:rsid w:val="00F66C9C"/>
    <w:rsid w:val="00F67208"/>
    <w:rsid w:val="00F67219"/>
    <w:rsid w:val="00F673C5"/>
    <w:rsid w:val="00F67747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1C29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6F0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15F"/>
    <w:rsid w:val="00F755B4"/>
    <w:rsid w:val="00F756FF"/>
    <w:rsid w:val="00F757E6"/>
    <w:rsid w:val="00F76119"/>
    <w:rsid w:val="00F761B9"/>
    <w:rsid w:val="00F7634E"/>
    <w:rsid w:val="00F765E2"/>
    <w:rsid w:val="00F76A58"/>
    <w:rsid w:val="00F76E12"/>
    <w:rsid w:val="00F775CD"/>
    <w:rsid w:val="00F77724"/>
    <w:rsid w:val="00F77A5B"/>
    <w:rsid w:val="00F77A9D"/>
    <w:rsid w:val="00F77B6F"/>
    <w:rsid w:val="00F77E29"/>
    <w:rsid w:val="00F808A9"/>
    <w:rsid w:val="00F808D5"/>
    <w:rsid w:val="00F80B75"/>
    <w:rsid w:val="00F80C73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2DEF"/>
    <w:rsid w:val="00F83267"/>
    <w:rsid w:val="00F83576"/>
    <w:rsid w:val="00F83D16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DB7"/>
    <w:rsid w:val="00F85F32"/>
    <w:rsid w:val="00F8612E"/>
    <w:rsid w:val="00F864EF"/>
    <w:rsid w:val="00F86A9C"/>
    <w:rsid w:val="00F86B20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A27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EE6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29E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E80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CD1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8E3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1D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3DD"/>
    <w:rsid w:val="00FC44C1"/>
    <w:rsid w:val="00FC4719"/>
    <w:rsid w:val="00FC473A"/>
    <w:rsid w:val="00FC4794"/>
    <w:rsid w:val="00FC494B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E5A"/>
    <w:rsid w:val="00FC72AF"/>
    <w:rsid w:val="00FC7334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9C8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513"/>
    <w:rsid w:val="00FE2771"/>
    <w:rsid w:val="00FE2938"/>
    <w:rsid w:val="00FE2995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B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73A"/>
    <w:rsid w:val="00FF3930"/>
    <w:rsid w:val="00FF3AB4"/>
    <w:rsid w:val="00FF3B3B"/>
    <w:rsid w:val="00FF3B47"/>
    <w:rsid w:val="00FF3B88"/>
    <w:rsid w:val="00FF3E83"/>
    <w:rsid w:val="00FF3F06"/>
    <w:rsid w:val="00FF3FEA"/>
    <w:rsid w:val="00FF453E"/>
    <w:rsid w:val="00FF4621"/>
    <w:rsid w:val="00FF4902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3BDCA8DC-17F8-42F4-A322-728D34F10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2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54E8C3121834FB3D10E5937D481A7" ma:contentTypeVersion="3" ma:contentTypeDescription="Create a new document." ma:contentTypeScope="" ma:versionID="b540c52da2a37e2d62e393cac460cc7b">
  <xsd:schema xmlns:xsd="http://www.w3.org/2001/XMLSchema" xmlns:xs="http://www.w3.org/2001/XMLSchema" xmlns:p="http://schemas.microsoft.com/office/2006/metadata/properties" xmlns:ns2="c29c9ed6-cf5d-4ad9-b4f0-371257bd9061" targetNamespace="http://schemas.microsoft.com/office/2006/metadata/properties" ma:root="true" ma:fieldsID="aa07dae98bae714602841c352b518fbc" ns2:_="">
    <xsd:import namespace="c29c9ed6-cf5d-4ad9-b4f0-371257bd90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9ed6-cf5d-4ad9-b4f0-371257bd9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640729-EABD-4470-AC26-28DCC04AE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9ed6-cf5d-4ad9-b4f0-371257bd9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59D5F-F628-4470-8EDC-A41EA9D070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B17257-3C34-472F-A921-BCE9741A389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31</TotalTime>
  <Pages>3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Nopparat, Buaprommee</cp:lastModifiedBy>
  <cp:revision>11</cp:revision>
  <cp:lastPrinted>2023-05-09T03:33:00Z</cp:lastPrinted>
  <dcterms:created xsi:type="dcterms:W3CDTF">2023-11-09T10:22:00Z</dcterms:created>
  <dcterms:modified xsi:type="dcterms:W3CDTF">2023-11-13T04:04:00Z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0x010100FFC54E8C3121834FB3D10E5937D481A7</vt:lpwstr>
  </property>
  <property fmtid="{D5CDD505-2E9C-101B-9397-08002B2CF9AE}" pid="3" name="GrammarlyDocumentId">
    <vt:lpwstr>0fac6e1afb8090b2dd041be52ef593db97aa4b2293c29c79aa9312ee094cbdca</vt:lpwstr>
  </property>
</Properties>
</file>