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8457DC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8457DC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8457DC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8457DC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8457DC" w14:paraId="7DBF77DF" w14:textId="77777777" w:rsidTr="00FB5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8457DC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8457DC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8457DC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8457DC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8457DC" w:rsidRDefault="00E51C1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8457DC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8457DC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52F73" w:rsidRPr="008457DC" w14:paraId="14B089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05F21A0D" w:rsidR="00F52F73" w:rsidRPr="008457DC" w:rsidDel="005765CD" w:rsidRDefault="00D95A4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404CD" w14:textId="77777777" w:rsidR="00F52F73" w:rsidRPr="008457DC" w:rsidRDefault="00F52F73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F52F73" w:rsidRPr="008457DC" w:rsidRDefault="0029357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72A31" w:rsidRPr="008457DC" w14:paraId="0F70CA13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6FC69CA" w14:textId="11E17C3A" w:rsidR="00E72A31" w:rsidRPr="008457DC" w:rsidRDefault="00D95A4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731086" w14:textId="77777777" w:rsidR="00E72A31" w:rsidRPr="008457DC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54DA99E" w14:textId="651457BC" w:rsidR="00E72A31" w:rsidRPr="008457DC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552A2F" w:rsidRPr="008457DC" w14:paraId="4F0DB836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0FCD3F5" w14:textId="41548BFB" w:rsidR="00552A2F" w:rsidRPr="005D1C54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C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5C1FB6" w14:textId="77777777" w:rsidR="00552A2F" w:rsidRPr="008457DC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F3994C9" w14:textId="5AC19BCD" w:rsidR="00552A2F" w:rsidRPr="008457DC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52A2F" w:rsidRPr="008457DC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65B6AE38" w:rsidR="00552A2F" w:rsidRPr="008457DC" w:rsidRDefault="00552A2F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EC487" w14:textId="77777777" w:rsidR="00552A2F" w:rsidRPr="008457DC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552A2F" w:rsidRPr="008457DC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5B78" w:rsidRPr="008457DC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2B2D2398" w:rsidR="00BC5B78" w:rsidRPr="008457DC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F241BF" w14:textId="77777777" w:rsidR="00BC5B78" w:rsidRPr="008457DC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BC5B78" w:rsidRPr="008457DC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B637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C5B78" w:rsidRPr="008457DC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1595DB7D" w:rsidR="00BC5B78" w:rsidRPr="008457DC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025241" w14:textId="77777777" w:rsidR="00BC5B78" w:rsidRPr="008457DC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BC5B78" w:rsidRPr="008457DC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C5B78" w:rsidRPr="008457DC" w14:paraId="3C36229C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568005" w14:textId="1BAA2F1A" w:rsidR="00BC5B78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79FAF0" w14:textId="77777777" w:rsidR="00BC5B78" w:rsidRPr="008457DC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9C88BB" w14:textId="6E8346BE" w:rsidR="00BC5B78" w:rsidRPr="00B6377C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53057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53057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53057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53057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590AB3" w:rsidRPr="008457DC" w14:paraId="089ED19B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AB5C61" w14:textId="4FDBE7AC" w:rsidR="00590AB3" w:rsidRDefault="00590AB3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103A5F1" w14:textId="77777777" w:rsidR="00590AB3" w:rsidRPr="008457DC" w:rsidRDefault="00590AB3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01EAEF" w14:textId="5361BE08" w:rsidR="00590AB3" w:rsidRDefault="00590AB3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C5B78" w:rsidRPr="008457DC" w14:paraId="0CCD213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2CCEAC1A" w:rsidR="00BC5B78" w:rsidRPr="008457DC" w:rsidRDefault="00590AB3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AAD6155" w14:textId="77777777" w:rsidR="00BC5B78" w:rsidRPr="008457DC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41C4F6C3" w:rsidR="00BC5B78" w:rsidRPr="008457DC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5B78" w:rsidRPr="008457DC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7EE009B4" w:rsidR="00BC5B78" w:rsidRPr="008457DC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0AB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0D413F" w14:textId="77777777" w:rsidR="00BC5B78" w:rsidRPr="008457DC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4D114F65" w:rsidR="00BC5B78" w:rsidRPr="008457DC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B6FC2" w:rsidRPr="008457DC" w14:paraId="1F915E2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C310CB" w14:textId="72DEE261" w:rsidR="00EB6FC2" w:rsidRDefault="00EB6FC2" w:rsidP="00EB6FC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067E33D" w14:textId="77777777" w:rsidR="00EB6FC2" w:rsidRPr="008457DC" w:rsidRDefault="00EB6FC2" w:rsidP="00EB6F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854412" w14:textId="1B81C801" w:rsidR="00EB6FC2" w:rsidRPr="008457DC" w:rsidRDefault="00EB6FC2" w:rsidP="00EB6F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1"/>
    </w:tbl>
    <w:p w14:paraId="06BAB242" w14:textId="17F04981" w:rsidR="00A96A58" w:rsidRPr="008457DC" w:rsidRDefault="00A96A58" w:rsidP="003B11D0">
      <w:pPr>
        <w:rPr>
          <w:rFonts w:asciiTheme="majorBidi" w:hAnsiTheme="majorBidi" w:cstheme="majorBidi"/>
        </w:rPr>
      </w:pPr>
    </w:p>
    <w:p w14:paraId="78409AC0" w14:textId="77777777" w:rsidR="00A96A58" w:rsidRPr="008457DC" w:rsidRDefault="00A96A5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457DC">
        <w:rPr>
          <w:rFonts w:asciiTheme="majorBidi" w:hAnsiTheme="majorBidi" w:cstheme="majorBidi"/>
        </w:rPr>
        <w:br w:type="page"/>
      </w:r>
    </w:p>
    <w:p w14:paraId="70BC26D4" w14:textId="02603664" w:rsidR="001F253B" w:rsidRPr="008457DC" w:rsidRDefault="001F253B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8457D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8457DC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6CA42" w14:textId="565B4EAB" w:rsidR="006417FE" w:rsidRPr="008457DC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89311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89311E">
        <w:rPr>
          <w:rFonts w:asciiTheme="majorBidi" w:hAnsiTheme="majorBidi" w:cstheme="majorBidi"/>
          <w:sz w:val="30"/>
          <w:szCs w:val="30"/>
          <w:cs/>
        </w:rPr>
        <w:t>นี้</w:t>
      </w:r>
      <w:r w:rsidRPr="0089311E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89311E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89311E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89311E">
        <w:rPr>
          <w:rFonts w:asciiTheme="majorBidi" w:hAnsiTheme="majorBidi" w:cstheme="majorBidi"/>
          <w:sz w:val="30"/>
          <w:szCs w:val="30"/>
          <w:cs/>
        </w:rPr>
        <w:t>งบการเงินจาก</w:t>
      </w:r>
      <w:r w:rsidR="00DC1956" w:rsidRPr="00592A40">
        <w:rPr>
          <w:rFonts w:asciiTheme="majorBidi" w:hAnsiTheme="majorBidi" w:cstheme="majorBidi"/>
          <w:sz w:val="30"/>
          <w:szCs w:val="30"/>
          <w:cs/>
        </w:rPr>
        <w:t>คณะกรรม</w:t>
      </w:r>
      <w:r w:rsidR="006624BE" w:rsidRPr="00592A40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592A40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592A40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592A40">
        <w:rPr>
          <w:rFonts w:asciiTheme="majorBidi" w:hAnsiTheme="majorBidi" w:cstheme="majorBidi"/>
          <w:sz w:val="30"/>
          <w:szCs w:val="30"/>
          <w:cs/>
        </w:rPr>
        <w:t>่</w:t>
      </w:r>
      <w:r w:rsidR="00E20CFF" w:rsidRPr="00592A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36EC" w:rsidRPr="00592A40">
        <w:rPr>
          <w:rFonts w:asciiTheme="majorBidi" w:hAnsiTheme="majorBidi" w:cstheme="majorBidi"/>
          <w:sz w:val="30"/>
          <w:szCs w:val="30"/>
        </w:rPr>
        <w:t>14</w:t>
      </w:r>
      <w:r w:rsidR="00D254BE" w:rsidRPr="00592A40">
        <w:rPr>
          <w:rFonts w:asciiTheme="majorBidi" w:hAnsiTheme="majorBidi" w:cstheme="majorBidi" w:hint="cs"/>
          <w:sz w:val="30"/>
          <w:szCs w:val="30"/>
          <w:cs/>
        </w:rPr>
        <w:t xml:space="preserve"> พฤ</w:t>
      </w:r>
      <w:r w:rsidR="0036119E" w:rsidRPr="00592A40">
        <w:rPr>
          <w:rFonts w:asciiTheme="majorBidi" w:hAnsiTheme="majorBidi" w:cstheme="majorBidi" w:hint="cs"/>
          <w:sz w:val="30"/>
          <w:szCs w:val="30"/>
          <w:cs/>
        </w:rPr>
        <w:t xml:space="preserve">ศจิกายน </w:t>
      </w:r>
      <w:r w:rsidR="006417FE" w:rsidRPr="00592A40">
        <w:rPr>
          <w:rFonts w:asciiTheme="majorBidi" w:hAnsiTheme="majorBidi" w:cstheme="majorBidi"/>
          <w:sz w:val="30"/>
          <w:szCs w:val="30"/>
        </w:rPr>
        <w:t>2566</w:t>
      </w:r>
    </w:p>
    <w:p w14:paraId="20DCA472" w14:textId="6AD24FFA" w:rsidR="00BA5B80" w:rsidRPr="0089311E" w:rsidRDefault="00BA5B80" w:rsidP="003B11D0"/>
    <w:p w14:paraId="364CB11D" w14:textId="28CFCDCF" w:rsidR="001F253B" w:rsidRPr="0089311E" w:rsidRDefault="00F8482D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89311E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89311E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89311E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89311E" w:rsidRDefault="007E553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AFC19" w14:textId="7CB12B95" w:rsidR="003646E2" w:rsidRPr="008457DC" w:rsidRDefault="003646E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89311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89311E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8931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89311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8F05BF">
        <w:rPr>
          <w:rFonts w:asciiTheme="majorBidi" w:hAnsiTheme="majorBidi" w:cstheme="majorBidi"/>
          <w:spacing w:val="-4"/>
          <w:sz w:val="30"/>
          <w:szCs w:val="30"/>
        </w:rPr>
        <w:br/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</w:t>
      </w:r>
      <w:r w:rsidR="00E73EB3" w:rsidRPr="005D7D8E">
        <w:rPr>
          <w:rFonts w:asciiTheme="majorBidi" w:hAnsiTheme="majorBidi" w:cstheme="majorBidi"/>
          <w:spacing w:val="-4"/>
          <w:sz w:val="30"/>
          <w:szCs w:val="30"/>
          <w:cs/>
        </w:rPr>
        <w:t>การเงินของบริษัท</w:t>
      </w:r>
      <w:r w:rsidR="001F7F58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7F58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1F7F58" w:rsidRPr="005D7D8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1F7F58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มหาชน) </w:t>
      </w:r>
      <w:r w:rsidR="00E73EB3" w:rsidRPr="005D7D8E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(“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และของ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มหาชน) 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(“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B5773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247DA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504EF3C3" w14:textId="758F3BCA" w:rsidR="00C72E41" w:rsidRPr="008457DC" w:rsidRDefault="00C72E4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5CA243F1" w:rsidR="006C69BA" w:rsidRPr="008457DC" w:rsidRDefault="00AF7909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B5773A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1F7F58" w:rsidRPr="00B5773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B577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</w:t>
      </w:r>
      <w:r w:rsidRPr="009F66A6">
        <w:rPr>
          <w:rFonts w:asciiTheme="majorBidi" w:hAnsiTheme="majorBidi" w:cstheme="majorBidi"/>
          <w:spacing w:val="-6"/>
          <w:sz w:val="30"/>
          <w:szCs w:val="30"/>
          <w:cs/>
        </w:rPr>
        <w:t>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</w:t>
      </w:r>
      <w:r w:rsidR="009F66A6" w:rsidRPr="009F66A6">
        <w:rPr>
          <w:rFonts w:asciiTheme="majorBidi" w:hAnsiTheme="majorBidi" w:cstheme="majorBidi" w:hint="cs"/>
          <w:spacing w:val="-6"/>
          <w:sz w:val="30"/>
          <w:szCs w:val="30"/>
          <w:cs/>
        </w:rPr>
        <w:t>บ</w:t>
      </w:r>
      <w:r w:rsidRPr="009F66A6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247DA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403EC4C2" w14:textId="35634017" w:rsidR="00D95A4F" w:rsidRPr="00D95A4F" w:rsidRDefault="00D95A4F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54C28AA" w14:textId="41B0A4E9" w:rsidR="00C70195" w:rsidRPr="008457DC" w:rsidRDefault="000026F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8457DC" w:rsidRDefault="008C3B3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4B39CE3" w14:textId="43109C8A" w:rsidR="007A078B" w:rsidRPr="008457DC" w:rsidRDefault="007A078B" w:rsidP="003B11D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3E3040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C387C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3CF5480D" w14:textId="77777777" w:rsidR="00A96A58" w:rsidRPr="008457DC" w:rsidRDefault="00A96A58" w:rsidP="003B11D0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85"/>
        <w:gridCol w:w="272"/>
        <w:gridCol w:w="1078"/>
        <w:gridCol w:w="270"/>
        <w:gridCol w:w="1080"/>
        <w:gridCol w:w="236"/>
        <w:gridCol w:w="1114"/>
      </w:tblGrid>
      <w:tr w:rsidR="007A078B" w:rsidRPr="008457DC" w14:paraId="1869AA30" w14:textId="77777777">
        <w:trPr>
          <w:tblHeader/>
        </w:trPr>
        <w:tc>
          <w:tcPr>
            <w:tcW w:w="4225" w:type="dxa"/>
          </w:tcPr>
          <w:p w14:paraId="56E53805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5" w:type="dxa"/>
            <w:gridSpan w:val="3"/>
          </w:tcPr>
          <w:p w14:paraId="32A2F9E6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159BD7A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C6D1C0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A078B" w:rsidRPr="008457DC" w14:paraId="7C696519" w14:textId="77777777">
        <w:trPr>
          <w:tblHeader/>
        </w:trPr>
        <w:tc>
          <w:tcPr>
            <w:tcW w:w="4225" w:type="dxa"/>
          </w:tcPr>
          <w:p w14:paraId="28B2BB72" w14:textId="6DDED0F1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E30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001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5" w:type="dxa"/>
          </w:tcPr>
          <w:p w14:paraId="6BCDCD3E" w14:textId="1A5F57ED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5147B2A4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69D25CE" w14:textId="40686F65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5C01CB7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A59E6" w14:textId="7D053420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BF76F9F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8200E7" w14:textId="70C52714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A078B" w:rsidRPr="008457DC" w14:paraId="417AFFD9" w14:textId="77777777">
        <w:trPr>
          <w:trHeight w:hRule="exact" w:val="407"/>
          <w:tblHeader/>
        </w:trPr>
        <w:tc>
          <w:tcPr>
            <w:tcW w:w="4225" w:type="dxa"/>
          </w:tcPr>
          <w:p w14:paraId="72585F59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5" w:type="dxa"/>
            <w:gridSpan w:val="7"/>
          </w:tcPr>
          <w:p w14:paraId="434ECF7E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078B" w:rsidRPr="008457DC" w14:paraId="07CAC4AF" w14:textId="77777777">
        <w:trPr>
          <w:trHeight w:val="416"/>
        </w:trPr>
        <w:tc>
          <w:tcPr>
            <w:tcW w:w="4225" w:type="dxa"/>
          </w:tcPr>
          <w:p w14:paraId="26B5F0F7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5" w:type="dxa"/>
            <w:vAlign w:val="center"/>
          </w:tcPr>
          <w:p w14:paraId="2CE9F1FF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5F59B4E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53C6BE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C44D5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E9891B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3D8F9A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BAC2AA" w14:textId="77777777" w:rsidR="007A078B" w:rsidRPr="008457DC" w:rsidRDefault="007A078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0CEE" w:rsidRPr="008457DC" w14:paraId="30EB57BE" w14:textId="77777777">
        <w:trPr>
          <w:trHeight w:val="416"/>
        </w:trPr>
        <w:tc>
          <w:tcPr>
            <w:tcW w:w="4225" w:type="dxa"/>
          </w:tcPr>
          <w:p w14:paraId="08E827A6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085" w:type="dxa"/>
            <w:vAlign w:val="center"/>
          </w:tcPr>
          <w:p w14:paraId="4D45B603" w14:textId="4F4183C5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6647F77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87A9AB2" w14:textId="16AE9FBB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728D8DC8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519CF" w14:textId="29E17F57" w:rsidR="00680CEE" w:rsidRPr="008457DC" w:rsidRDefault="00AC01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3BE041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171773" w14:textId="3301E199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680CEE" w:rsidRPr="008457DC" w14:paraId="562EF3FD" w14:textId="77777777">
        <w:trPr>
          <w:trHeight w:hRule="exact" w:val="380"/>
        </w:trPr>
        <w:tc>
          <w:tcPr>
            <w:tcW w:w="4225" w:type="dxa"/>
          </w:tcPr>
          <w:p w14:paraId="4F91DA01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29654B3B" w14:textId="1F690D90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E03DB5E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503832E" w14:textId="5ECD65F9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2CC7A57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E3466" w14:textId="4ADEE6FA" w:rsidR="00680CEE" w:rsidRPr="008457DC" w:rsidRDefault="00AC01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CE9E5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95E2EA" w14:textId="12DB9054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80CEE" w:rsidRPr="008457DC" w14:paraId="446B8DC2" w14:textId="77777777">
        <w:trPr>
          <w:trHeight w:hRule="exact" w:val="380"/>
        </w:trPr>
        <w:tc>
          <w:tcPr>
            <w:tcW w:w="4225" w:type="dxa"/>
          </w:tcPr>
          <w:p w14:paraId="6253079A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center"/>
          </w:tcPr>
          <w:p w14:paraId="26577EDB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5AA5E38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3ED48D5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FFFF3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AEEC3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66E75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C83A26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0CEE" w:rsidRPr="008457DC" w14:paraId="042AB19D" w14:textId="77777777">
        <w:tc>
          <w:tcPr>
            <w:tcW w:w="4225" w:type="dxa"/>
          </w:tcPr>
          <w:p w14:paraId="6D2A3007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5" w:type="dxa"/>
            <w:vAlign w:val="center"/>
          </w:tcPr>
          <w:p w14:paraId="0681739C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F3CCCEA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A8DEB0C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147C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1ACD1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FAA9D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79116F6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0CEE" w:rsidRPr="008457DC" w14:paraId="0CB7C80E" w14:textId="77777777">
        <w:tc>
          <w:tcPr>
            <w:tcW w:w="4225" w:type="dxa"/>
          </w:tcPr>
          <w:p w14:paraId="74EC8A21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7C19BD" w14:textId="6A57A250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0F423FB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1151021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188175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B1EB7" w14:textId="5870AFA8" w:rsidR="00680CEE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28,949</w:t>
            </w:r>
          </w:p>
        </w:tc>
        <w:tc>
          <w:tcPr>
            <w:tcW w:w="236" w:type="dxa"/>
          </w:tcPr>
          <w:p w14:paraId="6C460CF6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6C1D95" w14:textId="07EC35B9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26,427</w:t>
            </w:r>
          </w:p>
        </w:tc>
      </w:tr>
      <w:tr w:rsidR="00680CEE" w14:paraId="47AA2CFF" w14:textId="77777777">
        <w:tc>
          <w:tcPr>
            <w:tcW w:w="4225" w:type="dxa"/>
          </w:tcPr>
          <w:p w14:paraId="01827C49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E69CAB" w14:textId="3EFACB94" w:rsidR="00680CEE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B14FCAC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F2E52CB" w14:textId="77777777" w:rsidR="00680CEE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B1D85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86730" w14:textId="10796C12" w:rsidR="00680CEE" w:rsidRDefault="001E6E32" w:rsidP="001E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73B572F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8C6923" w14:textId="0BD5AC56" w:rsidR="00680CEE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680CEE" w:rsidRPr="008457DC" w14:paraId="39A52E19" w14:textId="77777777">
        <w:tc>
          <w:tcPr>
            <w:tcW w:w="4225" w:type="dxa"/>
          </w:tcPr>
          <w:p w14:paraId="668CFED6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194D87" w14:textId="3660B18D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7C02290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0FAC515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77725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F5288FA" w14:textId="257A8835" w:rsidR="00680CEE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36" w:type="dxa"/>
          </w:tcPr>
          <w:p w14:paraId="7C5DC40C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14" w:type="dxa"/>
          </w:tcPr>
          <w:p w14:paraId="3436E969" w14:textId="1F412694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680CEE" w14:paraId="3AB02C2A" w14:textId="77777777">
        <w:tc>
          <w:tcPr>
            <w:tcW w:w="4225" w:type="dxa"/>
          </w:tcPr>
          <w:p w14:paraId="10E63D77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D0C389" w14:textId="36883E52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2EA5FA5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6426F7" w14:textId="77777777" w:rsidR="00680CEE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37AC66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FDD704A" w14:textId="6331D354" w:rsidR="00680CEE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7D29994D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14" w:type="dxa"/>
          </w:tcPr>
          <w:p w14:paraId="3FEB2326" w14:textId="2171AC3F" w:rsidR="00680CEE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3,796</w:t>
            </w:r>
          </w:p>
        </w:tc>
      </w:tr>
      <w:tr w:rsidR="00680CEE" w:rsidRPr="008457DC" w14:paraId="7134C3A3" w14:textId="77777777">
        <w:tc>
          <w:tcPr>
            <w:tcW w:w="4225" w:type="dxa"/>
          </w:tcPr>
          <w:p w14:paraId="139B2C6A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vAlign w:val="center"/>
          </w:tcPr>
          <w:p w14:paraId="43039A3A" w14:textId="23CBB04C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C4073FD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FAEB7B5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CA6BE6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A4BE4" w14:textId="03E80EC3" w:rsidR="00680CEE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36" w:type="dxa"/>
          </w:tcPr>
          <w:p w14:paraId="465E550D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1AADE" w14:textId="20E9B45F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680CEE" w:rsidRPr="008457DC" w14:paraId="7E20BD7D" w14:textId="77777777" w:rsidTr="00A17CC2">
        <w:tc>
          <w:tcPr>
            <w:tcW w:w="4225" w:type="dxa"/>
          </w:tcPr>
          <w:p w14:paraId="10423EE0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vAlign w:val="center"/>
          </w:tcPr>
          <w:p w14:paraId="5872D830" w14:textId="58372BA6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8DC87D9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F546493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345F3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BF605B" w14:textId="5BA83169" w:rsidR="00680CEE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5716F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36" w:type="dxa"/>
            <w:shd w:val="clear" w:color="auto" w:fill="auto"/>
          </w:tcPr>
          <w:p w14:paraId="1DE05E40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38C72E6" w14:textId="40B95EED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2,236</w:t>
            </w:r>
          </w:p>
        </w:tc>
      </w:tr>
      <w:tr w:rsidR="00680CEE" w:rsidRPr="008457DC" w14:paraId="558BABB8" w14:textId="77777777" w:rsidTr="00A17CC2">
        <w:tc>
          <w:tcPr>
            <w:tcW w:w="4225" w:type="dxa"/>
          </w:tcPr>
          <w:p w14:paraId="49125FBE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60EFD543" w14:textId="5792698D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BD551FD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1B75144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B58F5F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49F81D" w14:textId="18167112" w:rsidR="00680CEE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0C0711C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C033AF" w14:textId="227B8FB4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80CEE" w:rsidRPr="008457DC" w14:paraId="3E5B2C41" w14:textId="77777777" w:rsidTr="00A17CC2">
        <w:tc>
          <w:tcPr>
            <w:tcW w:w="4225" w:type="dxa"/>
          </w:tcPr>
          <w:p w14:paraId="6A47A84E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vAlign w:val="center"/>
          </w:tcPr>
          <w:p w14:paraId="5A1098D8" w14:textId="26E835CB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9C46E82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FD05B7A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22086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B6A047" w14:textId="6BF37A19" w:rsidR="00680CEE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43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D2F9756" w14:textId="77777777" w:rsidR="00680CEE" w:rsidRPr="008457DC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CDAC64" w14:textId="0BE2A225" w:rsidR="00680CEE" w:rsidRPr="008457DC" w:rsidRDefault="00B3431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680CEE" w:rsidRPr="008457DC" w14:paraId="3425D31E" w14:textId="77777777">
        <w:trPr>
          <w:trHeight w:hRule="exact" w:val="331"/>
        </w:trPr>
        <w:tc>
          <w:tcPr>
            <w:tcW w:w="4225" w:type="dxa"/>
          </w:tcPr>
          <w:p w14:paraId="4ABD8EBB" w14:textId="77777777" w:rsidR="00680CEE" w:rsidRPr="000E17D6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651982F5" w14:textId="77777777" w:rsidR="00680CEE" w:rsidRPr="000E17D6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0" w:lineRule="atLeast"/>
              <w:ind w:left="-77" w:right="-11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1EC1E7D8" w14:textId="77777777" w:rsidR="00680CEE" w:rsidRPr="000E17D6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0FE80018" w14:textId="77777777" w:rsidR="00680CEE" w:rsidRPr="000E17D6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0" w:lineRule="atLeast"/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2585C27" w14:textId="77777777" w:rsidR="00680CEE" w:rsidRPr="000E17D6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D4304B" w14:textId="77777777" w:rsidR="00680CEE" w:rsidRPr="000E17D6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414D64D8" w14:textId="77777777" w:rsidR="00680CEE" w:rsidRPr="000E17D6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512283C4" w14:textId="77777777" w:rsidR="00680CEE" w:rsidRPr="000E17D6" w:rsidRDefault="00680C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0" w:lineRule="atLeast"/>
              <w:ind w:left="-64"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A75F3" w:rsidRPr="008457DC" w14:paraId="57C9E97E" w14:textId="77777777">
        <w:tc>
          <w:tcPr>
            <w:tcW w:w="4225" w:type="dxa"/>
          </w:tcPr>
          <w:p w14:paraId="626C99E5" w14:textId="0CE21194" w:rsidR="00BA75F3" w:rsidRPr="007A078B" w:rsidRDefault="00BA75F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4D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5" w:type="dxa"/>
            <w:shd w:val="clear" w:color="auto" w:fill="auto"/>
          </w:tcPr>
          <w:p w14:paraId="7B58CE1D" w14:textId="77777777" w:rsidR="00BA75F3" w:rsidRPr="007A078B" w:rsidRDefault="00BA75F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8E82C44" w14:textId="77777777" w:rsidR="00BA75F3" w:rsidRPr="007A078B" w:rsidRDefault="00BA75F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F6FEC1" w14:textId="77777777" w:rsidR="00BA75F3" w:rsidRPr="007A078B" w:rsidRDefault="00BA75F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7E19F" w14:textId="77777777" w:rsidR="00BA75F3" w:rsidRPr="007A078B" w:rsidRDefault="00BA75F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74A63" w14:textId="77777777" w:rsidR="00BA75F3" w:rsidRPr="007A078B" w:rsidRDefault="00BA75F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AD5F39" w14:textId="77777777" w:rsidR="00BA75F3" w:rsidRPr="007A078B" w:rsidRDefault="00BA75F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2B14CD" w14:textId="77777777" w:rsidR="00BA75F3" w:rsidRPr="007A078B" w:rsidRDefault="00BA75F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6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3466" w:rsidRPr="008457DC" w14:paraId="74C2B11E" w14:textId="77777777">
        <w:tc>
          <w:tcPr>
            <w:tcW w:w="4225" w:type="dxa"/>
          </w:tcPr>
          <w:p w14:paraId="780F6BA0" w14:textId="0C47E860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</w:tcPr>
          <w:p w14:paraId="02A0C5B3" w14:textId="7ACCC374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 w:rsidRPr="00A0630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2" w:type="dxa"/>
            <w:shd w:val="clear" w:color="auto" w:fill="auto"/>
          </w:tcPr>
          <w:p w14:paraId="6CCD1F25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430B459" w14:textId="1C732916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6306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2B838616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BC5F8" w14:textId="08FBF2DC" w:rsidR="00553466" w:rsidRPr="00545D4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D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A69BFB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BA9A6A" w14:textId="27EE3A03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3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466" w:rsidRPr="008457DC" w14:paraId="0C73AD02" w14:textId="77777777">
        <w:tc>
          <w:tcPr>
            <w:tcW w:w="4225" w:type="dxa"/>
          </w:tcPr>
          <w:p w14:paraId="6C11B937" w14:textId="3DAA694A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</w:tcPr>
          <w:p w14:paraId="7EFB73C7" w14:textId="35BA98E0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0F95A2CA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A92DED8" w14:textId="5287A383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63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7BFEE6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EB645" w14:textId="3898C623" w:rsidR="00553466" w:rsidRPr="00545D4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D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D31A29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F4701" w14:textId="57F5F59E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6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3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466" w:rsidRPr="008457DC" w14:paraId="4688897A" w14:textId="77777777">
        <w:tc>
          <w:tcPr>
            <w:tcW w:w="4225" w:type="dxa"/>
          </w:tcPr>
          <w:p w14:paraId="4CC0EFAE" w14:textId="5CA980D8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20B7CAC4" w14:textId="11DCA47D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72" w:type="dxa"/>
            <w:shd w:val="clear" w:color="auto" w:fill="auto"/>
          </w:tcPr>
          <w:p w14:paraId="45EA91E7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2EC1672" w14:textId="589F0D13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630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25F0D9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95A214" w14:textId="68C57E8C" w:rsidR="00553466" w:rsidRPr="00545D4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D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77ACA9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D27AF9B" w14:textId="7B94A93B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6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3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466" w:rsidRPr="008457DC" w14:paraId="18A0609A" w14:textId="77777777">
        <w:tc>
          <w:tcPr>
            <w:tcW w:w="4225" w:type="dxa"/>
          </w:tcPr>
          <w:p w14:paraId="7F0EE1B0" w14:textId="175CCA00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78F50B01" w14:textId="22CB215D" w:rsidR="00553466" w:rsidRPr="007A078B" w:rsidRDefault="00D96F9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6BB41F1F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81AC88B" w14:textId="0FA16935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630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8C6612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497D5" w14:textId="3E4DE06F" w:rsidR="00553466" w:rsidRPr="00545D4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D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B1914E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204FC0" w14:textId="4CA7D56B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6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3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466" w:rsidRPr="008457DC" w14:paraId="317DCB81" w14:textId="77777777">
        <w:tc>
          <w:tcPr>
            <w:tcW w:w="4225" w:type="dxa"/>
          </w:tcPr>
          <w:p w14:paraId="43FA85FA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7CF29FA2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auto"/>
          </w:tcPr>
          <w:p w14:paraId="02E30590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shd w:val="clear" w:color="auto" w:fill="auto"/>
          </w:tcPr>
          <w:p w14:paraId="5A591497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677D64D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65129A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6687747C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758CB161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6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53466" w:rsidRPr="008457DC" w14:paraId="33BE8D2E" w14:textId="77777777">
        <w:tc>
          <w:tcPr>
            <w:tcW w:w="4225" w:type="dxa"/>
          </w:tcPr>
          <w:p w14:paraId="5BA6C458" w14:textId="62A0A01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5" w:type="dxa"/>
            <w:shd w:val="clear" w:color="auto" w:fill="auto"/>
          </w:tcPr>
          <w:p w14:paraId="27C739FD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1086678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4FCEFA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42E4D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125DF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786DD6A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E8F9A8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6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3466" w:rsidRPr="008457DC" w14:paraId="4208318A" w14:textId="77777777">
        <w:tc>
          <w:tcPr>
            <w:tcW w:w="4225" w:type="dxa"/>
          </w:tcPr>
          <w:p w14:paraId="2A20E25E" w14:textId="453A2129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98FA07" w14:textId="6216EA0C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272" w:type="dxa"/>
            <w:shd w:val="clear" w:color="auto" w:fill="auto"/>
          </w:tcPr>
          <w:p w14:paraId="69BCBC20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88A12D0" w14:textId="241DCB7E" w:rsidR="00553466" w:rsidRPr="00FF3E83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3E83">
              <w:rPr>
                <w:rFonts w:asciiTheme="majorBidi" w:hAnsiTheme="majorBidi" w:cstheme="majorBidi"/>
                <w:sz w:val="30"/>
                <w:szCs w:val="30"/>
              </w:rPr>
              <w:t>1,186</w:t>
            </w:r>
          </w:p>
        </w:tc>
        <w:tc>
          <w:tcPr>
            <w:tcW w:w="270" w:type="dxa"/>
            <w:shd w:val="clear" w:color="auto" w:fill="auto"/>
          </w:tcPr>
          <w:p w14:paraId="34005A5A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970FA8" w14:textId="2614614A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405528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10FB10E" w14:textId="76E5166B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6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53466" w:rsidRPr="008457DC" w14:paraId="632FE831" w14:textId="77777777" w:rsidTr="00E23329">
        <w:tc>
          <w:tcPr>
            <w:tcW w:w="4225" w:type="dxa"/>
          </w:tcPr>
          <w:p w14:paraId="4F615199" w14:textId="25036435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844BF2" w14:textId="3354D7DE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2" w:type="dxa"/>
            <w:shd w:val="clear" w:color="auto" w:fill="auto"/>
          </w:tcPr>
          <w:p w14:paraId="65627C4C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E475358" w14:textId="2AE336A5" w:rsidR="00553466" w:rsidRPr="00FF3E83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3E8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1550160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2B8BD" w14:textId="414B32CD" w:rsidR="00553466" w:rsidRPr="00FF3E83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3E8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015DD9C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1E3974C" w14:textId="08DD6B9B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96F9B" w:rsidRPr="008457DC" w14:paraId="6290676F" w14:textId="77777777">
        <w:tc>
          <w:tcPr>
            <w:tcW w:w="4225" w:type="dxa"/>
          </w:tcPr>
          <w:p w14:paraId="198BCC9B" w14:textId="2F0E6926" w:rsidR="00D96F9B" w:rsidRPr="007A078B" w:rsidRDefault="00D96F9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350D28" w14:textId="56E4A0AF" w:rsidR="00D96F9B" w:rsidRDefault="00D96F9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45468FDF" w14:textId="77777777" w:rsidR="00D96F9B" w:rsidRPr="007A078B" w:rsidRDefault="00D96F9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F0A3DC5" w14:textId="1BF5372A" w:rsidR="00D96F9B" w:rsidRPr="00FF3E83" w:rsidRDefault="00D96F9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3E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08DA7" w14:textId="77777777" w:rsidR="00D96F9B" w:rsidRPr="007A078B" w:rsidRDefault="00D96F9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770666" w14:textId="2951F4B7" w:rsidR="00D96F9B" w:rsidRPr="00FF3E83" w:rsidRDefault="00D96F9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3E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3D62E0" w14:textId="77777777" w:rsidR="00D96F9B" w:rsidRPr="007A078B" w:rsidRDefault="00D96F9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0713D4" w14:textId="4825DBA2" w:rsidR="00D96F9B" w:rsidRPr="007A078B" w:rsidRDefault="00D96F9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466" w:rsidRPr="008457DC" w14:paraId="74612AA9" w14:textId="77777777">
        <w:tc>
          <w:tcPr>
            <w:tcW w:w="4225" w:type="dxa"/>
          </w:tcPr>
          <w:p w14:paraId="3FEB98BC" w14:textId="11AAF0C3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4F4494" w14:textId="5385EF53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806CB44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7B0BFF3" w14:textId="79B49AE0" w:rsidR="00553466" w:rsidRPr="00FF3E83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3E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C0BBB9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EE7802" w14:textId="2D85E85C" w:rsidR="00553466" w:rsidRPr="00FF3E83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3E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57EA95D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73416F3" w14:textId="1A589B6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</w:tr>
      <w:tr w:rsidR="00553466" w14:paraId="569AF0D0" w14:textId="77777777">
        <w:tc>
          <w:tcPr>
            <w:tcW w:w="4225" w:type="dxa"/>
          </w:tcPr>
          <w:p w14:paraId="4EAE930C" w14:textId="623D3B4C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1A4C24BA" w14:textId="6CD52D4F" w:rsidR="00553466" w:rsidRPr="000110A4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72" w:type="dxa"/>
            <w:shd w:val="clear" w:color="auto" w:fill="auto"/>
          </w:tcPr>
          <w:p w14:paraId="7629C696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BB47296" w14:textId="0BC92049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149CB558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5A412" w14:textId="144E6AC0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D41BBC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38C2EF" w14:textId="0C6897D3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53466" w:rsidRPr="008457DC" w14:paraId="52C5AC6A" w14:textId="77777777">
        <w:tc>
          <w:tcPr>
            <w:tcW w:w="4225" w:type="dxa"/>
          </w:tcPr>
          <w:p w14:paraId="39F41D24" w14:textId="2D27BA34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650EB70E" w14:textId="1035D91A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00919125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B79F1FC" w14:textId="489FEFC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453D92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7D425" w14:textId="39C6C586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725B92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2FB87F" w14:textId="6F887306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53466" w14:paraId="1053449B" w14:textId="77777777">
        <w:tc>
          <w:tcPr>
            <w:tcW w:w="4225" w:type="dxa"/>
          </w:tcPr>
          <w:p w14:paraId="047434E7" w14:textId="60B192DB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791E45F3" w14:textId="175BC822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196E78C9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shd w:val="clear" w:color="auto" w:fill="auto"/>
          </w:tcPr>
          <w:p w14:paraId="3E1C7416" w14:textId="37197B65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9E4B41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B9DF98" w14:textId="679FB0A0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20C3A209" w14:textId="77777777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C2C089E" w14:textId="7447C948" w:rsidR="00553466" w:rsidRPr="000E17D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3466" w14:paraId="41630835" w14:textId="77777777">
        <w:tc>
          <w:tcPr>
            <w:tcW w:w="4225" w:type="dxa"/>
          </w:tcPr>
          <w:p w14:paraId="795125FD" w14:textId="4E811165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</w:tcPr>
          <w:p w14:paraId="392B429D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A7437F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D53D65" w14:textId="77777777" w:rsidR="0055346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138DD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F42C9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820450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EC7576" w14:textId="77777777" w:rsidR="00553466" w:rsidRPr="007A078B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3466" w14:paraId="2179EC57" w14:textId="77777777">
        <w:tc>
          <w:tcPr>
            <w:tcW w:w="4225" w:type="dxa"/>
          </w:tcPr>
          <w:p w14:paraId="0BAAB5DA" w14:textId="36D9609D" w:rsidR="00553466" w:rsidRPr="003F4DAD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</w:tcPr>
          <w:p w14:paraId="2F0F3121" w14:textId="4C5C43DF" w:rsidR="00553466" w:rsidRPr="003F4DAD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2" w:type="dxa"/>
          </w:tcPr>
          <w:p w14:paraId="74DC9D05" w14:textId="77777777" w:rsidR="00553466" w:rsidRPr="003F4DAD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80C772" w14:textId="0AA49DE1" w:rsidR="00553466" w:rsidRPr="003F4DAD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23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D70395B" w14:textId="77777777" w:rsidR="00553466" w:rsidRPr="003F4DAD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5522D7" w14:textId="68496860" w:rsidR="00553466" w:rsidRPr="003F4DAD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265038" w14:textId="77777777" w:rsidR="00553466" w:rsidRPr="003F4DAD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E06470" w14:textId="582E956F" w:rsidR="00553466" w:rsidRPr="0055346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53466" w:rsidRPr="008457DC" w14:paraId="47BD631A" w14:textId="77777777" w:rsidTr="00D32CE3">
        <w:trPr>
          <w:trHeight w:val="20"/>
        </w:trPr>
        <w:tc>
          <w:tcPr>
            <w:tcW w:w="4225" w:type="dxa"/>
            <w:vAlign w:val="center"/>
          </w:tcPr>
          <w:p w14:paraId="657BB26B" w14:textId="0529644E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vAlign w:val="center"/>
          </w:tcPr>
          <w:p w14:paraId="557890FB" w14:textId="47307936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0D5ECC6C" w14:textId="77777777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8D4F98B" w14:textId="05146EF6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6D7606B6" w14:textId="77777777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3EC5D51" w14:textId="7C0B3B6C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DC4C729" w14:textId="77777777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01196ED4" w14:textId="55F3943F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53466" w:rsidRPr="008457DC" w14:paraId="53CC48B2" w14:textId="77777777" w:rsidTr="00D32CE3">
        <w:trPr>
          <w:trHeight w:val="20"/>
        </w:trPr>
        <w:tc>
          <w:tcPr>
            <w:tcW w:w="4225" w:type="dxa"/>
            <w:vAlign w:val="center"/>
          </w:tcPr>
          <w:p w14:paraId="5FF81858" w14:textId="7E3F418C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CACA46" w14:textId="7019E0FE" w:rsidR="00553466" w:rsidRPr="00EE2586" w:rsidRDefault="00D96F9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77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3DBEC542" w14:textId="77777777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AA2490B" w14:textId="653CE26F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472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D9238F" w14:textId="77777777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B35E265" w14:textId="681F9E25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D3AEE12" w14:textId="77777777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8CBF6EA" w14:textId="291D39B9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6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472</w:t>
            </w:r>
          </w:p>
        </w:tc>
      </w:tr>
      <w:tr w:rsidR="00553466" w:rsidRPr="008457DC" w14:paraId="59FB5225" w14:textId="77777777" w:rsidTr="00D32CE3">
        <w:trPr>
          <w:trHeight w:val="20"/>
        </w:trPr>
        <w:tc>
          <w:tcPr>
            <w:tcW w:w="4225" w:type="dxa"/>
            <w:vAlign w:val="center"/>
          </w:tcPr>
          <w:p w14:paraId="08EE94AD" w14:textId="5DB3A7EA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CA77E1" w14:textId="503D9AF1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965D412" w14:textId="77777777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2858E81" w14:textId="226B89D2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B8CE25" w14:textId="77777777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4C92EC5" w14:textId="2C3F28F4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514006D" w14:textId="77777777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7B612CA9" w14:textId="02D704F2" w:rsidR="00553466" w:rsidRPr="00EE2586" w:rsidRDefault="0055346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E17D6" w:rsidRPr="008457DC" w14:paraId="242D6B26" w14:textId="77777777" w:rsidTr="00954B36">
        <w:trPr>
          <w:trHeight w:val="20"/>
        </w:trPr>
        <w:tc>
          <w:tcPr>
            <w:tcW w:w="4225" w:type="dxa"/>
            <w:vAlign w:val="center"/>
          </w:tcPr>
          <w:p w14:paraId="75A6DD95" w14:textId="6D145824" w:rsidR="000E17D6" w:rsidRPr="00EE2586" w:rsidRDefault="000E17D6" w:rsidP="000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8F99F6" w14:textId="40864FDE" w:rsidR="000E17D6" w:rsidRPr="00EE2586" w:rsidRDefault="000E17D6" w:rsidP="000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-   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9123D86" w14:textId="77777777" w:rsidR="000E17D6" w:rsidRPr="00EE2586" w:rsidRDefault="000E17D6" w:rsidP="000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CEF846" w14:textId="7BB2DBF9" w:rsidR="000E17D6" w:rsidRPr="00EE2586" w:rsidRDefault="000E17D6" w:rsidP="000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349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1770EC" w14:textId="77777777" w:rsidR="000E17D6" w:rsidRPr="00EE2586" w:rsidRDefault="000E17D6" w:rsidP="000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453B8E5" w14:textId="17ADE7FB" w:rsidR="000E17D6" w:rsidRPr="00EE2586" w:rsidRDefault="000E17D6" w:rsidP="000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AE8F4A6" w14:textId="77777777" w:rsidR="000E17D6" w:rsidRPr="00EE2586" w:rsidRDefault="000E17D6" w:rsidP="000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5FE3469" w14:textId="05A939DD" w:rsidR="000E17D6" w:rsidRPr="00EE2586" w:rsidRDefault="000E17D6" w:rsidP="000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E17D6" w:rsidRPr="008457DC" w14:paraId="41BF5ACF" w14:textId="77777777" w:rsidTr="00D32CE3">
        <w:trPr>
          <w:trHeight w:val="20"/>
        </w:trPr>
        <w:tc>
          <w:tcPr>
            <w:tcW w:w="4225" w:type="dxa"/>
            <w:vAlign w:val="center"/>
          </w:tcPr>
          <w:p w14:paraId="21758042" w14:textId="4996BD72" w:rsidR="000E17D6" w:rsidRPr="00EE258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C62C95" w14:textId="77777777" w:rsidR="000E17D6" w:rsidRPr="00EE258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54A92A57" w14:textId="77777777" w:rsidR="000E17D6" w:rsidRPr="00EE258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8CA401E" w14:textId="77777777" w:rsidR="000E17D6" w:rsidRPr="00EE258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0AAA0D" w14:textId="77777777" w:rsidR="000E17D6" w:rsidRPr="00EE258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E2A5E9B" w14:textId="77777777" w:rsidR="000E17D6" w:rsidRPr="00EE258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A7C4EC1" w14:textId="77777777" w:rsidR="000E17D6" w:rsidRPr="00EE258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DE628FE" w14:textId="77777777" w:rsidR="000E17D6" w:rsidRPr="00EE258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11D0" w:rsidRPr="008457DC" w14:paraId="3C724BAD" w14:textId="77777777" w:rsidTr="00E23329">
        <w:trPr>
          <w:trHeight w:val="20"/>
        </w:trPr>
        <w:tc>
          <w:tcPr>
            <w:tcW w:w="4225" w:type="dxa"/>
          </w:tcPr>
          <w:p w14:paraId="587D9A8F" w14:textId="4DB7F67B" w:rsidR="003B11D0" w:rsidRPr="003F4DAD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</w:tcPr>
          <w:p w14:paraId="659F41E1" w14:textId="7D69AFC0" w:rsidR="003B11D0" w:rsidRPr="003F4DAD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2" w:type="dxa"/>
          </w:tcPr>
          <w:p w14:paraId="29AF3E17" w14:textId="77777777" w:rsidR="003B11D0" w:rsidRPr="003F4DAD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EDBAAB" w14:textId="396AD59A" w:rsidR="003B11D0" w:rsidRPr="003F4DAD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351F0272" w14:textId="77777777" w:rsidR="003B11D0" w:rsidRPr="003F4DAD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AD9E78" w14:textId="560A3C1E" w:rsidR="003B11D0" w:rsidRPr="003F4DAD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E79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CA506E8" w14:textId="77777777" w:rsidR="003B11D0" w:rsidRPr="003F4DAD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06DDA7" w14:textId="4E72349A" w:rsidR="003B11D0" w:rsidRPr="003F4DAD" w:rsidRDefault="00C11D2F" w:rsidP="00C1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6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0E17D6" w:rsidRPr="008457DC" w14:paraId="32A461D4" w14:textId="77777777" w:rsidTr="00E23329">
        <w:trPr>
          <w:trHeight w:val="20"/>
        </w:trPr>
        <w:tc>
          <w:tcPr>
            <w:tcW w:w="4225" w:type="dxa"/>
          </w:tcPr>
          <w:p w14:paraId="70805C2E" w14:textId="77777777" w:rsidR="000E17D6" w:rsidRPr="000E17D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075D423B" w14:textId="77777777" w:rsidR="000E17D6" w:rsidRPr="000E17D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1FC28C1B" w14:textId="77777777" w:rsidR="000E17D6" w:rsidRPr="000E17D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</w:tcPr>
          <w:p w14:paraId="0585A3E8" w14:textId="77777777" w:rsidR="000E17D6" w:rsidRPr="000E17D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EDA251" w14:textId="77777777" w:rsidR="000E17D6" w:rsidRPr="000E17D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78EF9E" w14:textId="77777777" w:rsidR="000E17D6" w:rsidRPr="000E17D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78D5358" w14:textId="77777777" w:rsidR="000E17D6" w:rsidRPr="000E17D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43C333BB" w14:textId="77777777" w:rsidR="000E17D6" w:rsidRPr="000E17D6" w:rsidRDefault="000E17D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6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11D0" w:rsidRPr="007A078B" w14:paraId="76DD764A" w14:textId="77777777">
        <w:trPr>
          <w:trHeight w:hRule="exact" w:val="407"/>
        </w:trPr>
        <w:tc>
          <w:tcPr>
            <w:tcW w:w="4225" w:type="dxa"/>
            <w:shd w:val="clear" w:color="auto" w:fill="auto"/>
          </w:tcPr>
          <w:p w14:paraId="0D70C503" w14:textId="36E3EF47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5" w:type="dxa"/>
            <w:shd w:val="clear" w:color="auto" w:fill="auto"/>
          </w:tcPr>
          <w:p w14:paraId="3A42B65E" w14:textId="28DD3158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C5B096B" w14:textId="77777777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B851C79" w14:textId="48BAC726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A2162F" w14:textId="77777777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3A0D2C" w14:textId="4076CFE7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1833D0" w14:textId="77777777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A88A2E1" w14:textId="29129541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1D0" w:rsidRPr="007A078B" w14:paraId="235D0161" w14:textId="77777777">
        <w:trPr>
          <w:trHeight w:hRule="exact" w:val="407"/>
        </w:trPr>
        <w:tc>
          <w:tcPr>
            <w:tcW w:w="4225" w:type="dxa"/>
            <w:shd w:val="clear" w:color="auto" w:fill="auto"/>
          </w:tcPr>
          <w:p w14:paraId="50F35F2B" w14:textId="22265732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7A078B">
              <w:rPr>
                <w:rFonts w:ascii="Angsana New" w:hAnsi="Angsana New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2396E5C4" w14:textId="0575BDE7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EF94E51" w14:textId="77777777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D3E6984" w14:textId="5C4A3732" w:rsidR="003B11D0" w:rsidRPr="009A2B7E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2E2F8" w14:textId="77777777" w:rsidR="003B11D0" w:rsidRPr="009A2B7E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9FADF" w14:textId="26345241" w:rsidR="003B11D0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09E805" w14:textId="77777777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D16EBB2" w14:textId="40446054" w:rsidR="003B11D0" w:rsidRPr="007A078B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1D0" w:rsidRPr="007A078B" w14:paraId="07EABCBC" w14:textId="77777777" w:rsidTr="00B03AA5">
        <w:trPr>
          <w:trHeight w:val="380"/>
        </w:trPr>
        <w:tc>
          <w:tcPr>
            <w:tcW w:w="4225" w:type="dxa"/>
            <w:shd w:val="clear" w:color="auto" w:fill="auto"/>
          </w:tcPr>
          <w:p w14:paraId="290FEBF2" w14:textId="5065C2B9" w:rsidR="003B11D0" w:rsidRPr="007A078B" w:rsidRDefault="003B11D0" w:rsidP="00BB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ind w:left="341"/>
              <w:rPr>
                <w:rFonts w:ascii="Angsana New" w:hAnsi="Angsana New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2DB6E84" w14:textId="06070C68" w:rsidR="003B11D0" w:rsidRPr="00592A40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2A4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2" w:type="dxa"/>
            <w:shd w:val="clear" w:color="auto" w:fill="auto"/>
          </w:tcPr>
          <w:p w14:paraId="172BA25C" w14:textId="77777777" w:rsidR="003B11D0" w:rsidRPr="00592A40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00006630" w14:textId="57739885" w:rsidR="003B11D0" w:rsidRPr="00592A40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2A40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2A5CECD8" w14:textId="77777777" w:rsidR="003B11D0" w:rsidRPr="00592A40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F6F728" w14:textId="08AEFCA3" w:rsidR="003B11D0" w:rsidRPr="00592A40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2A4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274953F" w14:textId="77777777" w:rsidR="003B11D0" w:rsidRPr="00592A40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D8E51F3" w14:textId="3C1EB648" w:rsidR="003B11D0" w:rsidRPr="00592A40" w:rsidRDefault="003B11D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592A40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</w:tbl>
    <w:p w14:paraId="123CBD5C" w14:textId="77777777" w:rsidR="0000196A" w:rsidRPr="000E17D6" w:rsidRDefault="0000196A" w:rsidP="000E17D6">
      <w:pPr>
        <w:spacing w:line="0" w:lineRule="atLeast"/>
        <w:rPr>
          <w:rFonts w:asciiTheme="majorBidi" w:hAnsiTheme="majorBidi" w:cstheme="majorBidi"/>
          <w:sz w:val="20"/>
          <w:szCs w:val="20"/>
        </w:rPr>
      </w:pPr>
    </w:p>
    <w:p w14:paraId="1D265E6C" w14:textId="6F645148" w:rsidR="00B47996" w:rsidRPr="008457DC" w:rsidRDefault="00B47996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8457DC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2C2D9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Pr="00C71DA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71DAF">
        <w:rPr>
          <w:rFonts w:asciiTheme="majorBidi" w:hAnsiTheme="majorBidi" w:cstheme="majorBidi"/>
          <w:sz w:val="30"/>
          <w:szCs w:val="30"/>
        </w:rPr>
        <w:t>31</w:t>
      </w:r>
      <w:r w:rsidRPr="00C71DAF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C71DAF">
        <w:rPr>
          <w:rFonts w:asciiTheme="majorBidi" w:hAnsiTheme="majorBidi" w:cstheme="majorBidi"/>
          <w:sz w:val="30"/>
          <w:szCs w:val="30"/>
        </w:rPr>
        <w:t>2565</w:t>
      </w:r>
      <w:r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77777777" w:rsidR="008C7563" w:rsidRPr="00B47996" w:rsidRDefault="008C7563" w:rsidP="003B11D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rtl/>
          <w:cs/>
          <w:lang w:val="th-TH"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81"/>
        <w:gridCol w:w="261"/>
        <w:gridCol w:w="1089"/>
        <w:gridCol w:w="271"/>
        <w:gridCol w:w="1082"/>
        <w:gridCol w:w="241"/>
        <w:gridCol w:w="1109"/>
      </w:tblGrid>
      <w:tr w:rsidR="00DC5B59" w:rsidRPr="008457DC" w14:paraId="4BC9D045" w14:textId="16A51553" w:rsidTr="00223BB6">
        <w:trPr>
          <w:tblHeader/>
        </w:trPr>
        <w:tc>
          <w:tcPr>
            <w:tcW w:w="4226" w:type="dxa"/>
          </w:tcPr>
          <w:p w14:paraId="0103E89E" w14:textId="77777777" w:rsidR="00DC5B59" w:rsidRPr="008457DC" w:rsidRDefault="00DC5B59" w:rsidP="003B11D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431" w:type="dxa"/>
            <w:gridSpan w:val="3"/>
          </w:tcPr>
          <w:p w14:paraId="1BC8467B" w14:textId="54EE3030" w:rsidR="00DC5B59" w:rsidRPr="008457DC" w:rsidRDefault="00DC5B5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1" w:type="dxa"/>
          </w:tcPr>
          <w:p w14:paraId="74CA8282" w14:textId="6A1939F7" w:rsidR="00DC5B59" w:rsidRPr="008457DC" w:rsidRDefault="00DC5B5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562FCD05" w14:textId="585BFD6A" w:rsidR="00DC5B59" w:rsidRPr="008457DC" w:rsidRDefault="00DC5B5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47996" w:rsidRPr="008457DC" w14:paraId="56CD7819" w14:textId="02D917AE" w:rsidTr="00223BB6">
        <w:trPr>
          <w:tblHeader/>
        </w:trPr>
        <w:tc>
          <w:tcPr>
            <w:tcW w:w="4226" w:type="dxa"/>
          </w:tcPr>
          <w:p w14:paraId="1847CFD2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5FC5C38" w14:textId="4EA89F54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9238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1" w:type="dxa"/>
          </w:tcPr>
          <w:p w14:paraId="0D6A9B47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D3987B" w14:textId="441050BA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498D8E89" w14:textId="17FDA9F8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A1EE2B" w14:textId="7EF87933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6307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</w:tcPr>
          <w:p w14:paraId="1D3ABDA4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8A0422" w14:textId="5F4569FF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47996" w:rsidRPr="008457DC" w14:paraId="5C084B49" w14:textId="77777777" w:rsidTr="00223BB6">
        <w:trPr>
          <w:tblHeader/>
        </w:trPr>
        <w:tc>
          <w:tcPr>
            <w:tcW w:w="4226" w:type="dxa"/>
          </w:tcPr>
          <w:p w14:paraId="41AD53FB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7B8C57" w14:textId="74A9E0B1" w:rsidR="00B47996" w:rsidRPr="008457DC" w:rsidDel="005765CD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6BC3BC5F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1E6F63" w14:textId="76552052" w:rsidR="00B47996" w:rsidRPr="008457DC" w:rsidDel="005765CD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DA411F0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A511061" w14:textId="6C9DAAF8" w:rsidR="00B47996" w:rsidRPr="008457DC" w:rsidDel="005765CD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12EE6488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9382A8" w14:textId="702D741F" w:rsidR="00B47996" w:rsidRPr="008457DC" w:rsidDel="005765CD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47996" w:rsidRPr="008457DC" w14:paraId="773536CC" w14:textId="64CFF174" w:rsidTr="00223BB6">
        <w:trPr>
          <w:tblHeader/>
        </w:trPr>
        <w:tc>
          <w:tcPr>
            <w:tcW w:w="4226" w:type="dxa"/>
          </w:tcPr>
          <w:p w14:paraId="238538B7" w14:textId="77777777" w:rsidR="00B47996" w:rsidRPr="008457DC" w:rsidRDefault="00B47996" w:rsidP="003B11D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0F4EEC80" w14:textId="1FA0C56C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B47996" w:rsidRPr="008457DC" w14:paraId="7768B274" w14:textId="7298F7DF" w:rsidTr="008C7563">
        <w:tc>
          <w:tcPr>
            <w:tcW w:w="4226" w:type="dxa"/>
          </w:tcPr>
          <w:p w14:paraId="4F84254C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1" w:type="dxa"/>
          </w:tcPr>
          <w:p w14:paraId="1B97B1BF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58ABDC3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9E9F5B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E5444C5" w14:textId="0FB25832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DF03D3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3A2695B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B08847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996" w:rsidRPr="008457DC" w14:paraId="113C414C" w14:textId="0E68D341" w:rsidTr="008C7563">
        <w:tc>
          <w:tcPr>
            <w:tcW w:w="4226" w:type="dxa"/>
          </w:tcPr>
          <w:p w14:paraId="069301DB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50BAEFD2" w14:textId="6E671953" w:rsidR="00B47996" w:rsidRPr="008457DC" w:rsidRDefault="00E2332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E8F2D26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5C3C6D2" w14:textId="08E9A802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AF5317" w14:textId="19276E94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1342F1" w14:textId="76D83DDC" w:rsidR="00B47996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3,199</w:t>
            </w:r>
          </w:p>
        </w:tc>
        <w:tc>
          <w:tcPr>
            <w:tcW w:w="241" w:type="dxa"/>
          </w:tcPr>
          <w:p w14:paraId="4CFBEA20" w14:textId="77777777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7519E8B" w14:textId="400F13CD" w:rsidR="00B47996" w:rsidRPr="008457DC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</w:tr>
      <w:tr w:rsidR="008238BE" w:rsidRPr="008457DC" w14:paraId="36F0E409" w14:textId="77777777" w:rsidTr="008C7563">
        <w:tc>
          <w:tcPr>
            <w:tcW w:w="4226" w:type="dxa"/>
          </w:tcPr>
          <w:p w14:paraId="4C827234" w14:textId="13BB1A81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43640032" w14:textId="10942D7B" w:rsidR="008238BE" w:rsidRDefault="004A064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61" w:type="dxa"/>
          </w:tcPr>
          <w:p w14:paraId="6E6846B1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16CEDE9" w14:textId="20E71A9E" w:rsidR="008238BE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4BA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1" w:type="dxa"/>
          </w:tcPr>
          <w:p w14:paraId="3AEFD5FE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F13CA7" w14:textId="60CA1EA6" w:rsidR="008238BE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AB0A22B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54A1ABE" w14:textId="6566D5B2" w:rsidR="008238BE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38BE" w:rsidRPr="008457DC" w14:paraId="2E3D75B7" w14:textId="67AA80AE" w:rsidTr="008C7563">
        <w:tc>
          <w:tcPr>
            <w:tcW w:w="4226" w:type="dxa"/>
          </w:tcPr>
          <w:p w14:paraId="4FA1AB65" w14:textId="77777777" w:rsidR="008238BE" w:rsidRPr="008457DC" w:rsidRDefault="008238BE" w:rsidP="003B11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</w:tcPr>
          <w:p w14:paraId="083910AB" w14:textId="45B82766" w:rsidR="008238BE" w:rsidRPr="008457DC" w:rsidRDefault="004A064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61" w:type="dxa"/>
          </w:tcPr>
          <w:p w14:paraId="104134D5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0949883" w14:textId="3F8151E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4BA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1" w:type="dxa"/>
          </w:tcPr>
          <w:p w14:paraId="4FAB97DB" w14:textId="12533733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4ED843B" w14:textId="4506BEB7" w:rsidR="008238BE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6F66C7B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AC6221" w14:textId="0BB7E0C3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38BE" w:rsidRPr="008457DC" w14:paraId="1B6DCA94" w14:textId="77777777" w:rsidTr="008C7563">
        <w:tc>
          <w:tcPr>
            <w:tcW w:w="4226" w:type="dxa"/>
          </w:tcPr>
          <w:p w14:paraId="17116F1D" w14:textId="7440201A" w:rsidR="008238BE" w:rsidRPr="008457DC" w:rsidRDefault="008238BE" w:rsidP="003B11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12E05E1D" w14:textId="0B5C00D6" w:rsidR="008238BE" w:rsidRPr="00E172F9" w:rsidRDefault="004A064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44874950" w14:textId="77777777" w:rsidR="008238BE" w:rsidRPr="00E172F9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514668B" w14:textId="3840E5AB" w:rsidR="008238BE" w:rsidRPr="00E172F9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4AAEAC3A" w14:textId="2B2E65C2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A11FCB9" w14:textId="2ECF485A" w:rsidR="008238BE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F18FBE8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C84BDAF" w14:textId="2B20E280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238BE" w:rsidRPr="008457DC" w14:paraId="76F8D4ED" w14:textId="2DD4FECB" w:rsidTr="008C7563">
        <w:tc>
          <w:tcPr>
            <w:tcW w:w="4226" w:type="dxa"/>
          </w:tcPr>
          <w:p w14:paraId="2F9D31BF" w14:textId="6F6690B1" w:rsidR="008238BE" w:rsidRPr="008457DC" w:rsidRDefault="008238BE" w:rsidP="003B11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C8A3DAF" w14:textId="0F156B9C" w:rsidR="008238BE" w:rsidRPr="008457DC" w:rsidRDefault="004A064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261" w:type="dxa"/>
          </w:tcPr>
          <w:p w14:paraId="1E6D3F7D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0295AE0" w14:textId="1A942EA8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2D90339E" w14:textId="1CA33DF4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01911FD" w14:textId="23E1FAE1" w:rsidR="008238BE" w:rsidRPr="008457DC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3,199</w:t>
            </w:r>
          </w:p>
        </w:tc>
        <w:tc>
          <w:tcPr>
            <w:tcW w:w="241" w:type="dxa"/>
          </w:tcPr>
          <w:p w14:paraId="2CD3C55E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347724D" w14:textId="747C249C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C3C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</w:tr>
      <w:tr w:rsidR="008238BE" w:rsidRPr="00B47996" w14:paraId="1990126F" w14:textId="77777777" w:rsidTr="00CA0A42">
        <w:tc>
          <w:tcPr>
            <w:tcW w:w="4226" w:type="dxa"/>
          </w:tcPr>
          <w:p w14:paraId="65ABDADC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dxa"/>
          </w:tcPr>
          <w:p w14:paraId="0CF81898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24D43D90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9" w:type="dxa"/>
          </w:tcPr>
          <w:p w14:paraId="7D4A7595" w14:textId="77777777" w:rsidR="008238BE" w:rsidRPr="0023374C" w:rsidRDefault="008238BE" w:rsidP="003B11D0">
            <w:pPr>
              <w:pStyle w:val="a0"/>
              <w:tabs>
                <w:tab w:val="decimal" w:pos="837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1" w:type="dxa"/>
          </w:tcPr>
          <w:p w14:paraId="2C8DBEC8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2" w:type="dxa"/>
          </w:tcPr>
          <w:p w14:paraId="54DCB6A0" w14:textId="77777777" w:rsidR="008238BE" w:rsidRPr="0023374C" w:rsidRDefault="008238BE" w:rsidP="003B11D0">
            <w:pPr>
              <w:pStyle w:val="a0"/>
              <w:tabs>
                <w:tab w:val="decimal" w:pos="813"/>
              </w:tabs>
              <w:ind w:left="-115" w:right="-108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1" w:type="dxa"/>
          </w:tcPr>
          <w:p w14:paraId="32570C44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507E5502" w14:textId="77777777" w:rsidR="008238BE" w:rsidRPr="0023374C" w:rsidRDefault="008238BE" w:rsidP="003B11D0">
            <w:pPr>
              <w:pStyle w:val="a0"/>
              <w:tabs>
                <w:tab w:val="decimal" w:pos="843"/>
              </w:tabs>
              <w:ind w:left="-115" w:right="-108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8238BE" w:rsidRPr="008457DC" w14:paraId="2FED6CB6" w14:textId="6C455E31" w:rsidTr="00D31451">
        <w:tc>
          <w:tcPr>
            <w:tcW w:w="4226" w:type="dxa"/>
          </w:tcPr>
          <w:p w14:paraId="3D8A1BD2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1" w:type="dxa"/>
          </w:tcPr>
          <w:p w14:paraId="765A1A15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9A78CD0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D20B10" w14:textId="77777777" w:rsidR="008238BE" w:rsidRPr="008457DC" w:rsidRDefault="008238BE" w:rsidP="003B11D0">
            <w:pPr>
              <w:pStyle w:val="a0"/>
              <w:tabs>
                <w:tab w:val="decimal" w:pos="83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33FF3643" w14:textId="1D7D6D98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0D16CD3" w14:textId="77777777" w:rsidR="008238BE" w:rsidRPr="008457DC" w:rsidRDefault="008238BE" w:rsidP="003B11D0">
            <w:pPr>
              <w:pStyle w:val="a0"/>
              <w:tabs>
                <w:tab w:val="decimal" w:pos="813"/>
              </w:tabs>
              <w:ind w:left="-115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D48B53D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95DD627" w14:textId="77777777" w:rsidR="008238BE" w:rsidRPr="008457DC" w:rsidRDefault="008238BE" w:rsidP="003B11D0">
            <w:pPr>
              <w:pStyle w:val="a0"/>
              <w:tabs>
                <w:tab w:val="decimal" w:pos="843"/>
              </w:tabs>
              <w:ind w:left="-115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238BE" w:rsidRPr="008457DC" w14:paraId="64360E55" w14:textId="77777777" w:rsidTr="001D7D6C">
        <w:tc>
          <w:tcPr>
            <w:tcW w:w="4226" w:type="dxa"/>
          </w:tcPr>
          <w:p w14:paraId="44CA748C" w14:textId="3C2500FE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25E5E85E" w14:textId="04436C2F" w:rsidR="008238BE" w:rsidRPr="00E20CFF" w:rsidRDefault="00E2332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01018E5" w14:textId="77777777" w:rsidR="008238BE" w:rsidRPr="00E20CF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97CC42" w14:textId="3322851C" w:rsidR="008238BE" w:rsidRPr="00E20CF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0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E83A2E5" w14:textId="77777777" w:rsidR="008238BE" w:rsidRPr="00E20CF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B0D050D" w14:textId="6A3FF135" w:rsidR="008238BE" w:rsidRPr="00E20CFF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41" w:type="dxa"/>
            <w:shd w:val="clear" w:color="auto" w:fill="auto"/>
          </w:tcPr>
          <w:p w14:paraId="2D878D87" w14:textId="77777777" w:rsidR="008238BE" w:rsidRPr="00E20CF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44D4AA9" w14:textId="29BD1FB9" w:rsidR="008238BE" w:rsidRPr="00E20CF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0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20C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8238BE" w:rsidRPr="00B47996" w14:paraId="4EB02EE4" w14:textId="77777777" w:rsidTr="00CA0A42">
        <w:tc>
          <w:tcPr>
            <w:tcW w:w="4226" w:type="dxa"/>
          </w:tcPr>
          <w:p w14:paraId="4A68A15E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B036964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</w:tcPr>
          <w:p w14:paraId="3CEEFDCA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78B0DC4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</w:tcPr>
          <w:p w14:paraId="6C9BFACE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36F1B28A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</w:tcPr>
          <w:p w14:paraId="715B1BCA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4F461569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238BE" w:rsidRPr="008457DC" w14:paraId="3E2058F6" w14:textId="77777777" w:rsidTr="00CA0A42">
        <w:tc>
          <w:tcPr>
            <w:tcW w:w="4226" w:type="dxa"/>
          </w:tcPr>
          <w:p w14:paraId="49B983FA" w14:textId="660E7A08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1" w:type="dxa"/>
          </w:tcPr>
          <w:p w14:paraId="6D08E21D" w14:textId="77777777" w:rsidR="008238BE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8D759A4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89699A8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4919AE5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0F02D5D" w14:textId="77777777" w:rsidR="008238BE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9093163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B86C53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38BE" w:rsidRPr="008457DC" w14:paraId="0BF8B127" w14:textId="77777777" w:rsidTr="002D2BDA">
        <w:tc>
          <w:tcPr>
            <w:tcW w:w="4226" w:type="dxa"/>
          </w:tcPr>
          <w:p w14:paraId="461940DE" w14:textId="57898BD8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1DA6C80" w14:textId="2999F143" w:rsidR="008238BE" w:rsidRPr="00057EA1" w:rsidRDefault="00E2332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3813AE6" w14:textId="77777777" w:rsidR="008238BE" w:rsidRPr="00057EA1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FBD5F92" w14:textId="76DD367D" w:rsidR="008238BE" w:rsidRPr="00293489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F0851F6" w14:textId="77777777" w:rsidR="008238BE" w:rsidRPr="00057EA1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6D3D0FC0" w14:textId="66103176" w:rsidR="008238BE" w:rsidRPr="00B4642B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18,954</w:t>
            </w:r>
          </w:p>
        </w:tc>
        <w:tc>
          <w:tcPr>
            <w:tcW w:w="241" w:type="dxa"/>
            <w:shd w:val="clear" w:color="auto" w:fill="auto"/>
          </w:tcPr>
          <w:p w14:paraId="5A921A3B" w14:textId="77777777" w:rsidR="008238BE" w:rsidRPr="00B4642B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</w:tcPr>
          <w:p w14:paraId="32052F6A" w14:textId="0FBCD338" w:rsidR="008238BE" w:rsidRPr="00293489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15,946</w:t>
            </w:r>
          </w:p>
        </w:tc>
      </w:tr>
      <w:tr w:rsidR="008238BE" w:rsidRPr="00B47996" w14:paraId="6DD38A09" w14:textId="77777777" w:rsidTr="00A4031B">
        <w:tc>
          <w:tcPr>
            <w:tcW w:w="4226" w:type="dxa"/>
          </w:tcPr>
          <w:p w14:paraId="6FFFD0AF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dxa"/>
          </w:tcPr>
          <w:p w14:paraId="43F5C9A0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</w:tcPr>
          <w:p w14:paraId="4744E94C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</w:tcPr>
          <w:p w14:paraId="39B6F136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</w:tcPr>
          <w:p w14:paraId="3A506DF9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</w:tcPr>
          <w:p w14:paraId="3A97BCA1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</w:tcPr>
          <w:p w14:paraId="6A2C37CA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3D652F47" w14:textId="77777777" w:rsidR="008238BE" w:rsidRPr="0023374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238BE" w:rsidRPr="008457DC" w14:paraId="0E0156BF" w14:textId="77777777" w:rsidTr="00A4031B">
        <w:tc>
          <w:tcPr>
            <w:tcW w:w="4226" w:type="dxa"/>
          </w:tcPr>
          <w:p w14:paraId="201F95E0" w14:textId="149F05F1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1" w:type="dxa"/>
          </w:tcPr>
          <w:p w14:paraId="76C5847E" w14:textId="77777777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278D8FA" w14:textId="77777777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28A465" w14:textId="77777777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F378BA9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F5AB7D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C08CC4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4E4F113" w14:textId="77777777" w:rsidR="008238BE" w:rsidRPr="008457DC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8BE" w:rsidRPr="008457DC" w14:paraId="4D8D45FF" w14:textId="77777777" w:rsidTr="00B4642B">
        <w:tc>
          <w:tcPr>
            <w:tcW w:w="4226" w:type="dxa"/>
          </w:tcPr>
          <w:p w14:paraId="6469A624" w14:textId="77777777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shd w:val="clear" w:color="auto" w:fill="auto"/>
          </w:tcPr>
          <w:p w14:paraId="44179B3B" w14:textId="11C954EF" w:rsidR="008238BE" w:rsidRPr="001929CF" w:rsidRDefault="00E2332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8AAEC57" w14:textId="77777777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039B181" w14:textId="1DE9E635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5B6AEB" w14:textId="77777777" w:rsidR="008238BE" w:rsidRPr="009236CB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E219708" w14:textId="469649FB" w:rsidR="008238BE" w:rsidRPr="009236CB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8A10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29ABE9B2" w14:textId="77777777" w:rsidR="008238BE" w:rsidRPr="009236CB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33118B2" w14:textId="7F7BE386" w:rsidR="008238BE" w:rsidRPr="009236CB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36CB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</w:tr>
      <w:tr w:rsidR="008238BE" w:rsidRPr="008457DC" w14:paraId="4853444F" w14:textId="77777777" w:rsidTr="005C3402">
        <w:tc>
          <w:tcPr>
            <w:tcW w:w="4226" w:type="dxa"/>
          </w:tcPr>
          <w:p w14:paraId="2F93A78C" w14:textId="60264059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929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E8F61BA" w14:textId="73CC1423" w:rsidR="008238BE" w:rsidRPr="001929CF" w:rsidRDefault="00E2332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A4FB6D" w14:textId="77777777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D4E8326" w14:textId="3131484F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80A4110" w14:textId="77777777" w:rsidR="008238BE" w:rsidRPr="002F7F89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C6EF12F" w14:textId="25B355CE" w:rsidR="008238BE" w:rsidRPr="00B4642B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241" w:type="dxa"/>
            <w:shd w:val="clear" w:color="auto" w:fill="auto"/>
          </w:tcPr>
          <w:p w14:paraId="072760FC" w14:textId="77777777" w:rsidR="008238BE" w:rsidRPr="00B4642B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04CE9" w14:textId="123BAB22" w:rsidR="008238BE" w:rsidRPr="00035996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</w:tr>
      <w:tr w:rsidR="008238BE" w:rsidRPr="008457DC" w14:paraId="181FB4D2" w14:textId="77777777" w:rsidTr="0023374C">
        <w:tc>
          <w:tcPr>
            <w:tcW w:w="4226" w:type="dxa"/>
          </w:tcPr>
          <w:p w14:paraId="739DBE77" w14:textId="6DFF2697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5A0D764" w14:textId="772D6F35" w:rsidR="008238BE" w:rsidRPr="001929CF" w:rsidRDefault="00E2332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673CA0F" w14:textId="77777777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31B53CE" w14:textId="4AAFDC5C" w:rsidR="008238BE" w:rsidRPr="001929CF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6ABBB5" w14:textId="77777777" w:rsidR="008238BE" w:rsidRPr="002F7F89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FFF99" w14:textId="5397A554" w:rsidR="008238BE" w:rsidRPr="002F7F89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8A1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14:paraId="49ED5930" w14:textId="77777777" w:rsidR="008238BE" w:rsidRPr="00B4642B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360A7" w14:textId="629858EE" w:rsidR="008238BE" w:rsidRPr="002F7F89" w:rsidRDefault="008238B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6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1,039</w:t>
            </w:r>
          </w:p>
        </w:tc>
      </w:tr>
    </w:tbl>
    <w:p w14:paraId="68B23E26" w14:textId="77777777" w:rsidR="00223BB6" w:rsidRDefault="00223BB6" w:rsidP="003B11D0"/>
    <w:tbl>
      <w:tblPr>
        <w:tblW w:w="93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8"/>
        <w:gridCol w:w="968"/>
        <w:gridCol w:w="266"/>
        <w:gridCol w:w="1087"/>
        <w:gridCol w:w="270"/>
        <w:gridCol w:w="1092"/>
        <w:gridCol w:w="255"/>
        <w:gridCol w:w="1095"/>
      </w:tblGrid>
      <w:tr w:rsidR="00B47996" w:rsidRPr="00022839" w14:paraId="6920D889" w14:textId="77777777" w:rsidTr="00EF4942">
        <w:trPr>
          <w:tblHeader/>
        </w:trPr>
        <w:tc>
          <w:tcPr>
            <w:tcW w:w="4320" w:type="dxa"/>
            <w:hideMark/>
          </w:tcPr>
          <w:p w14:paraId="303243CC" w14:textId="233F9C14" w:rsidR="00B47996" w:rsidRPr="00022839" w:rsidRDefault="00B4799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7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323" w:type="dxa"/>
            <w:gridSpan w:val="3"/>
            <w:hideMark/>
          </w:tcPr>
          <w:p w14:paraId="135FA7AD" w14:textId="2C309FDD" w:rsidR="00B47996" w:rsidRPr="00022839" w:rsidRDefault="00B47996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</w:tabs>
              <w:spacing w:line="240" w:lineRule="auto"/>
              <w:ind w:right="-97" w:hanging="4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57B06506" w14:textId="77777777" w:rsidR="00B47996" w:rsidRPr="00022839" w:rsidRDefault="00B47996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340" w:right="-131" w:hanging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8" w:type="dxa"/>
            <w:gridSpan w:val="3"/>
            <w:hideMark/>
          </w:tcPr>
          <w:p w14:paraId="25207478" w14:textId="0CA0D715" w:rsidR="00B47996" w:rsidRPr="00022839" w:rsidRDefault="00B47996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47996" w:rsidRPr="00022839" w14:paraId="77F83719" w14:textId="77777777" w:rsidTr="00EF4942">
        <w:trPr>
          <w:tblHeader/>
        </w:trPr>
        <w:tc>
          <w:tcPr>
            <w:tcW w:w="4320" w:type="dxa"/>
            <w:hideMark/>
          </w:tcPr>
          <w:p w14:paraId="2C2001C6" w14:textId="592DD713" w:rsidR="00B47996" w:rsidRPr="00022839" w:rsidRDefault="00B47996" w:rsidP="003B1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BB4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B4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969" w:type="dxa"/>
            <w:hideMark/>
          </w:tcPr>
          <w:p w14:paraId="62F0C206" w14:textId="1B816587" w:rsidR="00B47996" w:rsidRPr="00022839" w:rsidRDefault="00B47996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6" w:type="dxa"/>
          </w:tcPr>
          <w:p w14:paraId="495049C1" w14:textId="77777777" w:rsidR="00B47996" w:rsidRPr="00022839" w:rsidRDefault="00B47996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282A4855" w14:textId="5626F0E2" w:rsidR="00B47996" w:rsidRPr="00022839" w:rsidRDefault="00B47996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925A8D6" w14:textId="77777777" w:rsidR="00B47996" w:rsidRPr="00022839" w:rsidRDefault="00B47996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340" w:right="-131" w:hanging="3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hideMark/>
          </w:tcPr>
          <w:p w14:paraId="34CB1048" w14:textId="5DCB1D95" w:rsidR="00B47996" w:rsidRPr="00022839" w:rsidRDefault="00B47996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5" w:type="dxa"/>
          </w:tcPr>
          <w:p w14:paraId="6D3C5B6B" w14:textId="77777777" w:rsidR="00B47996" w:rsidRPr="00022839" w:rsidRDefault="00B47996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3F8BF9BA" w14:textId="7007E608" w:rsidR="00B47996" w:rsidRPr="00022839" w:rsidRDefault="00B47996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02BDD" w:rsidRPr="00022839" w14:paraId="3D6D42EA" w14:textId="77777777" w:rsidTr="00EF4942">
        <w:trPr>
          <w:tblHeader/>
        </w:trPr>
        <w:tc>
          <w:tcPr>
            <w:tcW w:w="4320" w:type="dxa"/>
            <w:hideMark/>
          </w:tcPr>
          <w:p w14:paraId="0866B4D1" w14:textId="2480418D" w:rsidR="00F02BDD" w:rsidRPr="00022839" w:rsidRDefault="00F02BDD" w:rsidP="003B1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  <w:hideMark/>
          </w:tcPr>
          <w:p w14:paraId="67337DC8" w14:textId="77777777" w:rsidR="00F02BDD" w:rsidRPr="00022839" w:rsidRDefault="00F02BD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2BDD" w:rsidRPr="00B40179" w14:paraId="387A3644" w14:textId="77777777" w:rsidTr="0023374C">
        <w:tc>
          <w:tcPr>
            <w:tcW w:w="4320" w:type="dxa"/>
            <w:hideMark/>
          </w:tcPr>
          <w:p w14:paraId="5659E13E" w14:textId="52740BAD" w:rsidR="00F02BDD" w:rsidRPr="00022839" w:rsidRDefault="00F02BDD" w:rsidP="003B1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 w:rsidR="00C1741C" w:rsidRPr="00022839">
              <w:rPr>
                <w:rFonts w:ascii="Angsana New" w:hAnsi="Angsana New" w:hint="cs"/>
                <w:sz w:val="30"/>
                <w:szCs w:val="30"/>
                <w:cs/>
              </w:rPr>
              <w:t>ระยะ</w:t>
            </w:r>
            <w:r w:rsidR="00481CF6" w:rsidRPr="00022839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69" w:type="dxa"/>
          </w:tcPr>
          <w:p w14:paraId="5122DD3E" w14:textId="52A990C6" w:rsidR="00F02BDD" w:rsidRPr="00022839" w:rsidRDefault="003E13C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-11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18E6592" w14:textId="77777777" w:rsidR="00F02BDD" w:rsidRPr="00022839" w:rsidRDefault="00F02BDD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DB67E9" w14:textId="2E5CC0EC" w:rsidR="00F02BDD" w:rsidRPr="00022839" w:rsidRDefault="00EB512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E0F44" w14:textId="77777777" w:rsidR="00F02BDD" w:rsidRPr="00022839" w:rsidRDefault="00F02BDD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0C0C7155" w14:textId="2C0C12E5" w:rsidR="00F02BDD" w:rsidRPr="00022839" w:rsidRDefault="008856A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0179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B4017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464843F" w14:textId="77777777" w:rsidR="00F02BDD" w:rsidRPr="00022839" w:rsidRDefault="00F02BDD" w:rsidP="003B11D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2F3251D5" w14:textId="71AFA431" w:rsidR="00F02BDD" w:rsidRPr="00B40179" w:rsidRDefault="00E308C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40179">
              <w:rPr>
                <w:rFonts w:ascii="Angsana New" w:hAnsi="Angsana New" w:hint="cs"/>
                <w:sz w:val="30"/>
                <w:szCs w:val="30"/>
              </w:rPr>
              <w:t>(</w:t>
            </w:r>
            <w:r w:rsidR="00BF0A0D">
              <w:rPr>
                <w:rFonts w:ascii="Angsana New" w:hAnsi="Angsana New"/>
                <w:sz w:val="30"/>
                <w:szCs w:val="30"/>
              </w:rPr>
              <w:t>7</w:t>
            </w:r>
            <w:r w:rsidRPr="00B4017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6ADDAF82" w14:textId="7A5396BB" w:rsidR="00F02BDD" w:rsidRPr="00022839" w:rsidRDefault="00F02BDD" w:rsidP="003B11D0">
      <w:pPr>
        <w:tabs>
          <w:tab w:val="clear" w:pos="454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AE0F2A" w:rsidRPr="00022839" w14:paraId="36EA3B45" w14:textId="31D25C6B" w:rsidTr="00AB498A">
        <w:trPr>
          <w:trHeight w:val="144"/>
          <w:tblHeader/>
        </w:trPr>
        <w:tc>
          <w:tcPr>
            <w:tcW w:w="4212" w:type="dxa"/>
          </w:tcPr>
          <w:p w14:paraId="74623F1E" w14:textId="40413FCB" w:rsidR="00AE0F2A" w:rsidRPr="00022839" w:rsidRDefault="00AE0F2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0887E408" w14:textId="20372836" w:rsidR="00AE0F2A" w:rsidRPr="00022839" w:rsidRDefault="00AE0F2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718DCC67" w14:textId="4317F111" w:rsidR="00AE0F2A" w:rsidRPr="00022839" w:rsidRDefault="00AE0F2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E303DA0" w14:textId="00847044" w:rsidR="00AE0F2A" w:rsidRPr="00022839" w:rsidRDefault="00AE0F2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22839" w:rsidRPr="00022839" w14:paraId="041A1786" w14:textId="4BB90B46" w:rsidTr="00AB498A">
        <w:trPr>
          <w:trHeight w:val="144"/>
          <w:tblHeader/>
        </w:trPr>
        <w:tc>
          <w:tcPr>
            <w:tcW w:w="4212" w:type="dxa"/>
          </w:tcPr>
          <w:p w14:paraId="52F0A2D4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4A373E8" w14:textId="3D9E0F1F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CD265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52" w:type="dxa"/>
          </w:tcPr>
          <w:p w14:paraId="3DA283C4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A5D30B" w14:textId="226E0891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5A9E027E" w14:textId="6043CBFD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D29022" w14:textId="145C1B21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CD265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7" w:type="dxa"/>
          </w:tcPr>
          <w:p w14:paraId="7AF06BEC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4693B6F" w14:textId="00F7E5A6" w:rsidR="00022839" w:rsidRPr="00682638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63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8263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22839" w:rsidRPr="00022839" w14:paraId="184B012D" w14:textId="77777777" w:rsidTr="00AB498A">
        <w:trPr>
          <w:trHeight w:val="144"/>
          <w:tblHeader/>
        </w:trPr>
        <w:tc>
          <w:tcPr>
            <w:tcW w:w="4212" w:type="dxa"/>
          </w:tcPr>
          <w:p w14:paraId="2BF51FB8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CE9C6C" w14:textId="07DE1010" w:rsidR="00022839" w:rsidRPr="00022839" w:rsidDel="005765CD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1253DF7C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B16274" w14:textId="735AF74F" w:rsidR="00022839" w:rsidRPr="00022839" w:rsidDel="005765CD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4E1ABDC7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2EF59A0" w14:textId="494F02D3" w:rsidR="00022839" w:rsidRPr="00022839" w:rsidDel="005765CD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634E4343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C775029" w14:textId="23BDBF53" w:rsidR="00022839" w:rsidRPr="00682638" w:rsidDel="005765CD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63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22839" w:rsidRPr="00022839" w14:paraId="04C58581" w14:textId="32AD46AB" w:rsidTr="00AB498A">
        <w:trPr>
          <w:trHeight w:val="144"/>
          <w:tblHeader/>
        </w:trPr>
        <w:tc>
          <w:tcPr>
            <w:tcW w:w="4212" w:type="dxa"/>
          </w:tcPr>
          <w:p w14:paraId="78052F71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3C7CCEEF" w14:textId="3A9F9012" w:rsidR="00022839" w:rsidRPr="00022839" w:rsidRDefault="00022839" w:rsidP="003B11D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2283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02283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2283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022839" w:rsidRPr="00022839" w14:paraId="2380C7FE" w14:textId="1B1B853D" w:rsidTr="00AB498A">
        <w:trPr>
          <w:trHeight w:val="144"/>
        </w:trPr>
        <w:tc>
          <w:tcPr>
            <w:tcW w:w="4212" w:type="dxa"/>
          </w:tcPr>
          <w:p w14:paraId="289F4C74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57" w:type="dxa"/>
            <w:gridSpan w:val="7"/>
          </w:tcPr>
          <w:p w14:paraId="09D3238B" w14:textId="08519DE1" w:rsidR="00022839" w:rsidRPr="00022839" w:rsidRDefault="00022839" w:rsidP="003B11D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022839" w:rsidRPr="00022839" w14:paraId="5AA82B8B" w14:textId="04074FAF" w:rsidTr="00DB286E">
        <w:trPr>
          <w:trHeight w:val="144"/>
        </w:trPr>
        <w:tc>
          <w:tcPr>
            <w:tcW w:w="4212" w:type="dxa"/>
          </w:tcPr>
          <w:p w14:paraId="1E850F6E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71ADA342" w14:textId="5DF5BFD4" w:rsidR="00022839" w:rsidRPr="00022839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5D12F0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6AC53AE" w14:textId="19EB8F96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1339E3" w14:textId="02D6401E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8A0A717" w14:textId="1F6E13BA" w:rsidR="00022839" w:rsidRPr="00022839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B019B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37" w:type="dxa"/>
          </w:tcPr>
          <w:p w14:paraId="1636C6F2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E7ADE1F" w14:textId="78EDC76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7</w:t>
            </w:r>
            <w:r w:rsidR="001F2330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022839" w:rsidRPr="00022839" w14:paraId="348D9065" w14:textId="77777777" w:rsidTr="00AB498A">
        <w:tc>
          <w:tcPr>
            <w:tcW w:w="4212" w:type="dxa"/>
          </w:tcPr>
          <w:p w14:paraId="1851C7BA" w14:textId="4E9B6849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14:paraId="1467E4DE" w14:textId="6775576F" w:rsidR="00022839" w:rsidRPr="00022839" w:rsidRDefault="004A064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70C3D843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4C6459" w14:textId="7CF01A72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1B2744A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623F913" w14:textId="02EC0A20" w:rsidR="00022839" w:rsidRPr="00022839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D171E9A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AFDC579" w14:textId="09CA70AF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2839" w:rsidRPr="00022839" w14:paraId="4ED28FF1" w14:textId="412010FF" w:rsidTr="00AB498A">
        <w:tc>
          <w:tcPr>
            <w:tcW w:w="4212" w:type="dxa"/>
          </w:tcPr>
          <w:p w14:paraId="009B5D00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634B72E2" w14:textId="5173EDC4" w:rsidR="00022839" w:rsidRPr="00022839" w:rsidRDefault="004A064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52" w:type="dxa"/>
          </w:tcPr>
          <w:p w14:paraId="6083368C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D07420" w14:textId="2DCF8B2E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14:paraId="6C03AC3D" w14:textId="253E9E8D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F39E56" w14:textId="344D2F1D" w:rsidR="00022839" w:rsidRPr="00022839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40E44F4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277F3D9" w14:textId="72EED9CF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93E9C" w:rsidRPr="00022839" w14:paraId="4B36BBEC" w14:textId="77777777" w:rsidTr="00DB286E">
        <w:tc>
          <w:tcPr>
            <w:tcW w:w="4212" w:type="dxa"/>
          </w:tcPr>
          <w:p w14:paraId="7FA7A820" w14:textId="7B2A9657" w:rsidR="00493E9C" w:rsidRPr="00022839" w:rsidRDefault="00493E9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5DE9DB8B" w14:textId="1BA8385C" w:rsidR="00493E9C" w:rsidRDefault="004A064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6F985084" w14:textId="77777777" w:rsidR="00493E9C" w:rsidRPr="00022839" w:rsidRDefault="00493E9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155BCCF" w14:textId="5CEBE6FC" w:rsidR="00493E9C" w:rsidRPr="00022839" w:rsidRDefault="00493E9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139178F" w14:textId="77777777" w:rsidR="00493E9C" w:rsidRPr="00022839" w:rsidRDefault="00493E9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64991EE" w14:textId="0C1398B0" w:rsidR="00493E9C" w:rsidRDefault="001F2330" w:rsidP="001F2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F702E27" w14:textId="77777777" w:rsidR="00493E9C" w:rsidRPr="00022839" w:rsidRDefault="00493E9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DA76E13" w14:textId="5B9C1812" w:rsidR="00493E9C" w:rsidRPr="00022839" w:rsidRDefault="00493E9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2839" w:rsidRPr="00022839" w14:paraId="412B1398" w14:textId="4E22E101" w:rsidTr="00AB498A">
        <w:tc>
          <w:tcPr>
            <w:tcW w:w="4212" w:type="dxa"/>
          </w:tcPr>
          <w:p w14:paraId="5BC79C61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3C72CC0" w14:textId="1417FC6B" w:rsidR="00022839" w:rsidRPr="00022839" w:rsidRDefault="004A064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52" w:type="dxa"/>
          </w:tcPr>
          <w:p w14:paraId="5B0C90B9" w14:textId="77777777" w:rsidR="00022839" w:rsidRPr="00022839" w:rsidRDefault="00022839" w:rsidP="003B11D0">
            <w:pPr>
              <w:pStyle w:val="a0"/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C18F448" w14:textId="6D7B4A65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43" w:type="dxa"/>
          </w:tcPr>
          <w:p w14:paraId="3460374A" w14:textId="3D42D655" w:rsidR="00022839" w:rsidRPr="00022839" w:rsidRDefault="00022839" w:rsidP="003B11D0">
            <w:pPr>
              <w:pStyle w:val="a0"/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A35D025" w14:textId="48726E5E" w:rsidR="00022839" w:rsidRPr="00022839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B019B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37" w:type="dxa"/>
          </w:tcPr>
          <w:p w14:paraId="2D7F1979" w14:textId="77777777" w:rsidR="00022839" w:rsidRPr="00022839" w:rsidRDefault="00022839" w:rsidP="003B11D0">
            <w:pPr>
              <w:pStyle w:val="a0"/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000FE5E" w14:textId="1A63296B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1F2330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  <w:tr w:rsidR="00022839" w:rsidRPr="00022839" w14:paraId="646D384D" w14:textId="5E1E3421" w:rsidTr="00AB498A">
        <w:tc>
          <w:tcPr>
            <w:tcW w:w="4212" w:type="dxa"/>
          </w:tcPr>
          <w:p w14:paraId="59E4CF0C" w14:textId="35AB7DBD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39E7DAD9" w14:textId="6E4AB038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EC3885B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E52D682" w14:textId="6CF0D5E5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FC360F" w14:textId="6E4ACEFC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8B2A89A" w14:textId="1313780A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8FAFCE8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FC50568" w14:textId="154BAC08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2839" w:rsidRPr="00022839" w14:paraId="43A30DDB" w14:textId="77777777" w:rsidTr="00AB498A">
        <w:tc>
          <w:tcPr>
            <w:tcW w:w="4212" w:type="dxa"/>
          </w:tcPr>
          <w:p w14:paraId="5F48A4C8" w14:textId="4ADD9F69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07" w:type="dxa"/>
          </w:tcPr>
          <w:p w14:paraId="00E66AB2" w14:textId="54B09F6D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297E092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8EF378" w14:textId="175F1DB4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1F0AF1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BF36E27" w14:textId="5208DE98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4D5CDA0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93E3C7B" w14:textId="5B54F2FE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839" w:rsidRPr="00022839" w14:paraId="487B1DDE" w14:textId="77777777" w:rsidTr="00DB286E">
        <w:tc>
          <w:tcPr>
            <w:tcW w:w="4212" w:type="dxa"/>
          </w:tcPr>
          <w:p w14:paraId="6B8884AD" w14:textId="42A3C0E0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6F56CDA4" w14:textId="4E23D638" w:rsidR="00022839" w:rsidRPr="00022839" w:rsidRDefault="003E13C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1C02E3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DA7B778" w14:textId="4DD6CF84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6368449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47DAA95" w14:textId="2A320E95" w:rsidR="00022839" w:rsidRPr="00022839" w:rsidRDefault="001F233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3405C33D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C1FBBF9" w14:textId="3F9DA1F5" w:rsidR="00022839" w:rsidRPr="00022839" w:rsidRDefault="001F233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22839" w:rsidRPr="00022839" w14:paraId="363D28D8" w14:textId="77777777" w:rsidTr="00DB286E">
        <w:tc>
          <w:tcPr>
            <w:tcW w:w="4212" w:type="dxa"/>
          </w:tcPr>
          <w:p w14:paraId="23856497" w14:textId="1BEC21A9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F70ACC0" w14:textId="3875CE74" w:rsidR="00022839" w:rsidRPr="00022839" w:rsidRDefault="004A064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52" w:type="dxa"/>
          </w:tcPr>
          <w:p w14:paraId="30A02EEC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C34E02A" w14:textId="44E3E32E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63886939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33991DE" w14:textId="34A4F8AE" w:rsidR="00022839" w:rsidRPr="00022839" w:rsidRDefault="001F2330" w:rsidP="001F2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529DA32D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0489D1AA" w14:textId="4879D14A" w:rsidR="00022839" w:rsidRPr="00022839" w:rsidRDefault="001F233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22839" w:rsidRPr="00022839" w14:paraId="35F24D1D" w14:textId="77777777" w:rsidTr="00AB498A">
        <w:tc>
          <w:tcPr>
            <w:tcW w:w="4212" w:type="dxa"/>
          </w:tcPr>
          <w:p w14:paraId="308D9E8A" w14:textId="6A34FFB0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07F1CB" w14:textId="6FCFAF83" w:rsidR="00022839" w:rsidRPr="00022839" w:rsidRDefault="004A064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52" w:type="dxa"/>
          </w:tcPr>
          <w:p w14:paraId="7FD3D488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8D52CC" w14:textId="1014EA45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54AE63CE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7ADE0" w14:textId="7442D163" w:rsidR="00022839" w:rsidRPr="00022839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101654A0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94754" w14:textId="7FA783CB" w:rsidR="00022839" w:rsidRPr="00022839" w:rsidRDefault="001F2330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B93C8D" w:rsidRPr="00022839" w14:paraId="2F13D5E1" w14:textId="77777777" w:rsidTr="00617036">
        <w:tc>
          <w:tcPr>
            <w:tcW w:w="4212" w:type="dxa"/>
          </w:tcPr>
          <w:p w14:paraId="5CFFF06B" w14:textId="4827F190" w:rsidR="00B93C8D" w:rsidRPr="00022839" w:rsidRDefault="00B93C8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B71807" w14:textId="77777777" w:rsidR="00B93C8D" w:rsidRPr="00022839" w:rsidRDefault="00B93C8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821B89B" w14:textId="77777777" w:rsidR="00B93C8D" w:rsidRPr="00022839" w:rsidRDefault="00B93C8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B3FA02" w14:textId="77777777" w:rsidR="00B93C8D" w:rsidRPr="00022839" w:rsidRDefault="00B93C8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8B078E" w14:textId="77777777" w:rsidR="00B93C8D" w:rsidRPr="00022839" w:rsidRDefault="00B93C8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7AD8A7C" w14:textId="77777777" w:rsidR="00B93C8D" w:rsidRPr="00022839" w:rsidRDefault="00B93C8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7A67DDB" w14:textId="77777777" w:rsidR="00B93C8D" w:rsidRPr="00022839" w:rsidRDefault="00B93C8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93706FC" w14:textId="77777777" w:rsidR="00B93C8D" w:rsidRPr="00022839" w:rsidRDefault="00B93C8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839" w:rsidRPr="00022839" w14:paraId="2C65683C" w14:textId="77777777" w:rsidTr="00617036">
        <w:tc>
          <w:tcPr>
            <w:tcW w:w="4212" w:type="dxa"/>
          </w:tcPr>
          <w:p w14:paraId="11AF45E7" w14:textId="2518F9D8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7" w:type="dxa"/>
          </w:tcPr>
          <w:p w14:paraId="0C19707C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6FCF60D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178229E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D4F5B2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CE26F88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5DD5AEB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7F5D125" w14:textId="77777777" w:rsidR="00022839" w:rsidRPr="00022839" w:rsidRDefault="0002283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3A6" w:rsidRPr="00022839" w14:paraId="385AFA77" w14:textId="77777777" w:rsidTr="00D954FC">
        <w:tc>
          <w:tcPr>
            <w:tcW w:w="4212" w:type="dxa"/>
          </w:tcPr>
          <w:p w14:paraId="17AD40B8" w14:textId="23A5B858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shd w:val="clear" w:color="auto" w:fill="auto"/>
          </w:tcPr>
          <w:p w14:paraId="6C98960D" w14:textId="33E39C60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4C16E4E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BB16A4B" w14:textId="750B879E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047B5C8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15A148" w14:textId="66C57326" w:rsidR="001E13A6" w:rsidRPr="00022839" w:rsidRDefault="00A33D5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AD92903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8073A79" w14:textId="31A2CA3F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1E13A6" w:rsidRPr="00022839" w14:paraId="0CD1A472" w14:textId="77777777" w:rsidTr="00E06561">
        <w:tc>
          <w:tcPr>
            <w:tcW w:w="4212" w:type="dxa"/>
          </w:tcPr>
          <w:p w14:paraId="15477E26" w14:textId="34705BC1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2BF4640" w14:textId="27896C2D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52" w:type="dxa"/>
            <w:shd w:val="clear" w:color="auto" w:fill="auto"/>
          </w:tcPr>
          <w:p w14:paraId="2EF70C46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69E9931" w14:textId="64E10231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97</w:t>
            </w:r>
          </w:p>
        </w:tc>
        <w:tc>
          <w:tcPr>
            <w:tcW w:w="243" w:type="dxa"/>
            <w:shd w:val="clear" w:color="auto" w:fill="auto"/>
          </w:tcPr>
          <w:p w14:paraId="1D67DCBF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48C4D1A" w14:textId="2C874664" w:rsidR="001E13A6" w:rsidRPr="00022839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37" w:type="dxa"/>
            <w:shd w:val="clear" w:color="auto" w:fill="auto"/>
          </w:tcPr>
          <w:p w14:paraId="05769D64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3280A89F" w14:textId="2236B380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</w:tr>
      <w:tr w:rsidR="001E13A6" w:rsidRPr="00022839" w14:paraId="329650A7" w14:textId="77777777" w:rsidTr="00E06561">
        <w:tc>
          <w:tcPr>
            <w:tcW w:w="4212" w:type="dxa"/>
          </w:tcPr>
          <w:p w14:paraId="619E643B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81BD4" w14:textId="6AEBA38F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52" w:type="dxa"/>
            <w:shd w:val="clear" w:color="auto" w:fill="auto"/>
          </w:tcPr>
          <w:p w14:paraId="5ED0592C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9DFEC" w14:textId="4518FF64" w:rsidR="001E13A6" w:rsidRPr="0088582E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82E">
              <w:rPr>
                <w:rFonts w:ascii="Angsana New" w:hAnsi="Angsana New" w:hint="cs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43" w:type="dxa"/>
            <w:shd w:val="clear" w:color="auto" w:fill="auto"/>
          </w:tcPr>
          <w:p w14:paraId="02105301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D00FD" w14:textId="21FDD825" w:rsidR="001E13A6" w:rsidRPr="00022839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7" w:type="dxa"/>
            <w:shd w:val="clear" w:color="auto" w:fill="auto"/>
          </w:tcPr>
          <w:p w14:paraId="702BC985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EDB77" w14:textId="0031EEDF" w:rsidR="001E13A6" w:rsidRPr="0088582E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82E">
              <w:rPr>
                <w:rFonts w:ascii="Angsana New" w:hAnsi="Angsana New" w:hint="cs"/>
                <w:b/>
                <w:bCs/>
                <w:sz w:val="30"/>
                <w:szCs w:val="30"/>
              </w:rPr>
              <w:t>52</w:t>
            </w:r>
          </w:p>
        </w:tc>
      </w:tr>
      <w:tr w:rsidR="001E13A6" w:rsidRPr="00022839" w14:paraId="2C7FAE11" w14:textId="77777777" w:rsidTr="007A4281">
        <w:tc>
          <w:tcPr>
            <w:tcW w:w="4212" w:type="dxa"/>
          </w:tcPr>
          <w:p w14:paraId="4A2D5083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7768D11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2A0EADC7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02D74A7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AE0D77A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EB72E9F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48478A8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59159846" w14:textId="77777777" w:rsidR="001E13A6" w:rsidRPr="0088582E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3A6" w:rsidRPr="00022839" w:rsidDel="005765CD" w14:paraId="26BABA58" w14:textId="77777777" w:rsidTr="0086127A">
        <w:trPr>
          <w:trHeight w:val="144"/>
          <w:tblHeader/>
        </w:trPr>
        <w:tc>
          <w:tcPr>
            <w:tcW w:w="4212" w:type="dxa"/>
          </w:tcPr>
          <w:p w14:paraId="10B70AE3" w14:textId="20683A1B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07" w:type="dxa"/>
          </w:tcPr>
          <w:p w14:paraId="59295212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13E71CE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3A0A993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5966004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EE5DC9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90A3E3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2EC1A53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3A6" w:rsidRPr="00022839" w:rsidDel="005765CD" w14:paraId="577533EA" w14:textId="77777777" w:rsidTr="0086127A">
        <w:trPr>
          <w:trHeight w:val="144"/>
          <w:tblHeader/>
        </w:trPr>
        <w:tc>
          <w:tcPr>
            <w:tcW w:w="4212" w:type="dxa"/>
          </w:tcPr>
          <w:p w14:paraId="1A556496" w14:textId="44F4860D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59009C1E" w14:textId="4FDDF776" w:rsidR="001E13A6" w:rsidRPr="00022839" w:rsidRDefault="003E13C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5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7720BA2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3D350C6F" w14:textId="45427B7A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87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372ADC36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024ECDF3" w14:textId="69279314" w:rsidR="001E13A6" w:rsidRPr="00022839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37" w:type="dxa"/>
            <w:vAlign w:val="bottom"/>
          </w:tcPr>
          <w:p w14:paraId="243F9DF3" w14:textId="77777777" w:rsidR="001E13A6" w:rsidRPr="00022839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379B2F5F" w14:textId="67A5942F" w:rsidR="001E13A6" w:rsidRPr="0088582E" w:rsidRDefault="001E13A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82E">
              <w:rPr>
                <w:rFonts w:ascii="Angsana New" w:hAnsi="Angsana New" w:hint="cs"/>
                <w:b/>
                <w:bCs/>
                <w:sz w:val="30"/>
                <w:szCs w:val="30"/>
              </w:rPr>
              <w:t>449</w:t>
            </w:r>
          </w:p>
        </w:tc>
      </w:tr>
    </w:tbl>
    <w:p w14:paraId="7D5E7104" w14:textId="77777777" w:rsidR="00C37D0D" w:rsidRPr="007823A6" w:rsidRDefault="00C37D0D" w:rsidP="003B11D0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2AD7C3F6" w14:textId="77777777" w:rsidR="006E74CA" w:rsidRDefault="006E74C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9E48FA7" w14:textId="1FE4E2A6" w:rsidR="007071C0" w:rsidRPr="008457DC" w:rsidRDefault="001E2F35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071C0" w:rsidRPr="008457DC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8457DC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8457DC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6C772C16" w:rsidR="009477AB" w:rsidRPr="00EB13D8" w:rsidRDefault="009477AB" w:rsidP="003B11D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268"/>
        <w:gridCol w:w="252"/>
        <w:gridCol w:w="2178"/>
      </w:tblGrid>
      <w:tr w:rsidR="00AA5D3C" w:rsidRPr="008457DC" w14:paraId="69A5A223" w14:textId="77777777" w:rsidTr="001C3F41">
        <w:tc>
          <w:tcPr>
            <w:tcW w:w="4860" w:type="dxa"/>
          </w:tcPr>
          <w:p w14:paraId="00134B5E" w14:textId="77777777" w:rsidR="00AA5D3C" w:rsidRPr="008457DC" w:rsidRDefault="00AA5D3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268" w:type="dxa"/>
          </w:tcPr>
          <w:p w14:paraId="7F3F1595" w14:textId="5BC956DC" w:rsidR="00AA5D3C" w:rsidRPr="008457DC" w:rsidRDefault="00AA5D3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35C922A" w14:textId="79717C2C" w:rsidR="00AA5D3C" w:rsidRPr="008457DC" w:rsidRDefault="00AA5D3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</w:tcPr>
          <w:p w14:paraId="322BFD6D" w14:textId="20F46B69" w:rsidR="00AA5D3C" w:rsidRPr="008457DC" w:rsidRDefault="00AA5D3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8457DC" w14:paraId="468A09CE" w14:textId="77777777" w:rsidTr="001C3F41">
        <w:tc>
          <w:tcPr>
            <w:tcW w:w="4860" w:type="dxa"/>
          </w:tcPr>
          <w:p w14:paraId="1249F627" w14:textId="11A3D3B5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338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53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2268" w:type="dxa"/>
          </w:tcPr>
          <w:p w14:paraId="3A74FD0D" w14:textId="65A69DE5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14:paraId="351CAF1E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</w:tcPr>
          <w:p w14:paraId="2876F21C" w14:textId="4404579F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C3F41" w:rsidRPr="008457DC" w14:paraId="371650EB" w14:textId="77777777" w:rsidTr="001C3F41">
        <w:tc>
          <w:tcPr>
            <w:tcW w:w="4860" w:type="dxa"/>
          </w:tcPr>
          <w:p w14:paraId="38A70B3D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98" w:type="dxa"/>
            <w:gridSpan w:val="3"/>
          </w:tcPr>
          <w:p w14:paraId="7B66F01C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3F41" w:rsidRPr="008457DC" w14:paraId="446B8EAF" w14:textId="77777777" w:rsidTr="00345DCD">
        <w:tc>
          <w:tcPr>
            <w:tcW w:w="4860" w:type="dxa"/>
          </w:tcPr>
          <w:p w14:paraId="6E2B0CD4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04980978" w14:textId="77777777" w:rsidR="001C3F41" w:rsidRPr="00CA0A42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7AFFC29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15699A3F" w14:textId="77777777" w:rsidR="001C3F41" w:rsidRPr="00CA0A42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8457DC" w14:paraId="3243082D" w14:textId="77777777" w:rsidTr="001C3F41">
        <w:tc>
          <w:tcPr>
            <w:tcW w:w="4860" w:type="dxa"/>
          </w:tcPr>
          <w:p w14:paraId="621DD1CB" w14:textId="30D26648" w:rsidR="001C3F41" w:rsidRPr="000F2B9B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2B9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  <w:r w:rsidR="00383DF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2D0638F5" w14:textId="23657778" w:rsidR="001C3F41" w:rsidRPr="00CA0A42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2C3CB2B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0C562B5B" w14:textId="574FD45E" w:rsidR="001C3F41" w:rsidRPr="009B5046" w:rsidRDefault="00E0497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9B5046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</w:tr>
      <w:tr w:rsidR="001C3F41" w:rsidRPr="008457DC" w14:paraId="3B9CEB05" w14:textId="77777777" w:rsidTr="00345DCD">
        <w:tc>
          <w:tcPr>
            <w:tcW w:w="4860" w:type="dxa"/>
          </w:tcPr>
          <w:p w14:paraId="160F0493" w14:textId="77777777" w:rsidR="001C3F41" w:rsidRPr="00D77A24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92F3878" w14:textId="77777777" w:rsidR="001C3F41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45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3962EDC" w14:textId="77777777" w:rsidR="001C3F41" w:rsidRPr="00A435E7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33906A8A" w14:textId="77777777" w:rsidR="001C3F41" w:rsidRPr="009B5046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8457DC" w14:paraId="50FF8064" w14:textId="77777777" w:rsidTr="009B5046">
        <w:tc>
          <w:tcPr>
            <w:tcW w:w="4860" w:type="dxa"/>
          </w:tcPr>
          <w:p w14:paraId="0DF0FE0E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68" w:type="dxa"/>
          </w:tcPr>
          <w:p w14:paraId="714F0D64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0C198E9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1E13E58F" w14:textId="77777777" w:rsidR="001C3F41" w:rsidRPr="009B5046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8457DC" w14:paraId="3BBE4C6B" w14:textId="77777777" w:rsidTr="009B5046">
        <w:tc>
          <w:tcPr>
            <w:tcW w:w="4860" w:type="dxa"/>
          </w:tcPr>
          <w:p w14:paraId="332B8CCC" w14:textId="66DEA073" w:rsidR="001C3F41" w:rsidRPr="000F2B9B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2B9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เพิ่มทุนบริษัทร่วม</w:t>
            </w:r>
          </w:p>
        </w:tc>
        <w:tc>
          <w:tcPr>
            <w:tcW w:w="2268" w:type="dxa"/>
          </w:tcPr>
          <w:p w14:paraId="28C54CBF" w14:textId="4B83F1D5" w:rsidR="001C3F41" w:rsidRPr="00CF674B" w:rsidRDefault="00E0497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2" w:type="dxa"/>
            <w:shd w:val="clear" w:color="auto" w:fill="auto"/>
          </w:tcPr>
          <w:p w14:paraId="341DFEAC" w14:textId="77777777" w:rsidR="001C3F41" w:rsidRPr="00CF674B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7DBFEAAA" w14:textId="2E424294" w:rsidR="001C3F41" w:rsidRPr="009B5046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9B50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F41" w:rsidRPr="008457DC" w14:paraId="73E52A4E" w14:textId="77777777" w:rsidTr="00C31E78">
        <w:tc>
          <w:tcPr>
            <w:tcW w:w="4860" w:type="dxa"/>
          </w:tcPr>
          <w:p w14:paraId="74ED5C88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103D64D" w14:textId="33CFF74C" w:rsidR="001C3F41" w:rsidRPr="00CF674B" w:rsidRDefault="00E0497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252" w:type="dxa"/>
            <w:shd w:val="clear" w:color="auto" w:fill="auto"/>
          </w:tcPr>
          <w:p w14:paraId="1B411C6B" w14:textId="77777777" w:rsidR="001C3F41" w:rsidRPr="00CF674B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14:paraId="2BEC038C" w14:textId="3F00F937" w:rsidR="001C3F41" w:rsidRPr="009B5046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9B50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E78" w:rsidRPr="008457DC" w14:paraId="0C105FCA" w14:textId="77777777" w:rsidTr="00C31E78">
        <w:tc>
          <w:tcPr>
            <w:tcW w:w="4860" w:type="dxa"/>
          </w:tcPr>
          <w:p w14:paraId="617AE9DC" w14:textId="261B99A5" w:rsidR="00C31E78" w:rsidRPr="00C31E78" w:rsidRDefault="00C31E7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1E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6A866C" w14:textId="493C0860" w:rsidR="00C31E78" w:rsidRPr="00C31E78" w:rsidRDefault="00E0497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(27)</w:t>
            </w:r>
          </w:p>
        </w:tc>
        <w:tc>
          <w:tcPr>
            <w:tcW w:w="252" w:type="dxa"/>
            <w:shd w:val="clear" w:color="auto" w:fill="auto"/>
          </w:tcPr>
          <w:p w14:paraId="68B3AD7B" w14:textId="77777777" w:rsidR="00C31E78" w:rsidRPr="00C31E78" w:rsidRDefault="00C31E7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33621" w14:textId="2DC5FCF2" w:rsidR="00C31E78" w:rsidRPr="009B5046" w:rsidRDefault="00E0497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5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C3F41" w:rsidRPr="00D77A24" w14:paraId="5DA844A6" w14:textId="77777777" w:rsidTr="00C31E78">
        <w:tc>
          <w:tcPr>
            <w:tcW w:w="4860" w:type="dxa"/>
          </w:tcPr>
          <w:p w14:paraId="3994EAE5" w14:textId="77777777" w:rsidR="001C3F41" w:rsidRPr="00BD5CC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14:paraId="21043713" w14:textId="77777777" w:rsidR="001C3F41" w:rsidRPr="00BD5CC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9C18C40" w14:textId="77777777" w:rsidR="001C3F41" w:rsidRPr="00BD5CC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double" w:sz="4" w:space="0" w:color="auto"/>
            </w:tcBorders>
            <w:shd w:val="clear" w:color="auto" w:fill="auto"/>
          </w:tcPr>
          <w:p w14:paraId="512E3D81" w14:textId="77777777" w:rsidR="001C3F41" w:rsidRPr="001C3F41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D77A24" w14:paraId="01CE4599" w14:textId="77777777" w:rsidTr="001C3F41">
        <w:tc>
          <w:tcPr>
            <w:tcW w:w="4860" w:type="dxa"/>
          </w:tcPr>
          <w:p w14:paraId="1B5E6FA5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68" w:type="dxa"/>
            <w:shd w:val="clear" w:color="auto" w:fill="auto"/>
          </w:tcPr>
          <w:p w14:paraId="10EDD088" w14:textId="77777777" w:rsidR="001C3F41" w:rsidRPr="00550C2B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E659EBE" w14:textId="77777777" w:rsidR="001C3F41" w:rsidRPr="00550C2B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6B878E60" w14:textId="77777777" w:rsidR="001C3F41" w:rsidRPr="00550C2B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D77A24" w14:paraId="6E7D5546" w14:textId="77777777" w:rsidTr="001C3F41">
        <w:tc>
          <w:tcPr>
            <w:tcW w:w="4860" w:type="dxa"/>
          </w:tcPr>
          <w:p w14:paraId="6150B966" w14:textId="77777777" w:rsidR="001C3F41" w:rsidRPr="00D77A24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268" w:type="dxa"/>
            <w:shd w:val="clear" w:color="auto" w:fill="auto"/>
          </w:tcPr>
          <w:p w14:paraId="70E56E72" w14:textId="3EC6D240" w:rsidR="001C3F41" w:rsidRPr="00D97C5F" w:rsidRDefault="00E0497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52" w:type="dxa"/>
            <w:shd w:val="clear" w:color="auto" w:fill="auto"/>
          </w:tcPr>
          <w:p w14:paraId="2CCB0DF1" w14:textId="77777777" w:rsidR="001C3F41" w:rsidRPr="00D97C5F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04E29A37" w14:textId="06A4EAD3" w:rsidR="001C3F41" w:rsidRPr="004E6251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F41" w:rsidRPr="00D77A24" w14:paraId="71103D67" w14:textId="77777777" w:rsidTr="001C3F41">
        <w:tc>
          <w:tcPr>
            <w:tcW w:w="4860" w:type="dxa"/>
          </w:tcPr>
          <w:p w14:paraId="593D544A" w14:textId="77777777" w:rsidR="001C3F41" w:rsidRPr="008457DC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0D79073" w14:textId="0FF64C22" w:rsidR="00E04975" w:rsidRPr="00C37D0D" w:rsidRDefault="00E0497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52" w:type="dxa"/>
            <w:shd w:val="clear" w:color="auto" w:fill="auto"/>
          </w:tcPr>
          <w:p w14:paraId="08CD3F08" w14:textId="77777777" w:rsidR="001C3F41" w:rsidRPr="00D97C5F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14:paraId="44F7D2AC" w14:textId="7FD144EA" w:rsidR="001C3F41" w:rsidRPr="004E6251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F41" w:rsidRPr="00D77A24" w14:paraId="66505557" w14:textId="77777777" w:rsidTr="001C3F41">
        <w:tc>
          <w:tcPr>
            <w:tcW w:w="4860" w:type="dxa"/>
          </w:tcPr>
          <w:p w14:paraId="17109D58" w14:textId="77777777" w:rsidR="001C3F41" w:rsidRPr="00D97C5F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7C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0F56F" w14:textId="258E1559" w:rsidR="001C3F41" w:rsidRPr="00E676FE" w:rsidRDefault="00E0497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52" w:type="dxa"/>
            <w:shd w:val="clear" w:color="auto" w:fill="auto"/>
          </w:tcPr>
          <w:p w14:paraId="4F849391" w14:textId="77777777" w:rsidR="001C3F41" w:rsidRPr="003E0618" w:rsidRDefault="001C3F4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DFF6A" w14:textId="33CAC348" w:rsidR="001C3F41" w:rsidRPr="001C3F41" w:rsidRDefault="00E0497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E93E338" w14:textId="77777777" w:rsidR="002F562C" w:rsidRPr="002F562C" w:rsidRDefault="002F562C" w:rsidP="002F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1AE42B7" w14:textId="77777777" w:rsidR="00A6671B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ในเดือนกุมภาพันธ์ </w:t>
      </w:r>
      <w:r>
        <w:rPr>
          <w:rFonts w:asciiTheme="majorBidi" w:hAnsiTheme="majorBidi"/>
          <w:spacing w:val="-4"/>
          <w:sz w:val="30"/>
          <w:szCs w:val="30"/>
        </w:rPr>
        <w:t>2566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</w:t>
      </w:r>
      <w:r>
        <w:rPr>
          <w:rFonts w:asciiTheme="majorBidi" w:hAnsiTheme="majorBidi" w:hint="cs"/>
          <w:spacing w:val="-4"/>
          <w:sz w:val="30"/>
          <w:szCs w:val="30"/>
          <w:cs/>
        </w:rPr>
        <w:t>จ่ายชำระค่าหุ้นสามัญ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>เพิ่มทุนจดทะเบียนของบริษัท บีทีจี แอลวี จำกัด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(ซึ่งเป็นบริษัทย่อยที่บริษัทถือหุ้นทั้งหมด) จำนวน </w:t>
      </w:r>
      <w:r>
        <w:rPr>
          <w:rFonts w:asciiTheme="majorBidi" w:hAnsiTheme="majorBidi"/>
          <w:spacing w:val="-4"/>
          <w:sz w:val="30"/>
          <w:szCs w:val="30"/>
        </w:rPr>
        <w:t>4.69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ล้านดอลลาร์สหรัฐ หรือเทียบเท่าประมาณ </w:t>
      </w:r>
      <w:r>
        <w:rPr>
          <w:rFonts w:asciiTheme="majorBidi" w:hAnsiTheme="majorBidi"/>
          <w:spacing w:val="-4"/>
          <w:sz w:val="30"/>
          <w:szCs w:val="30"/>
        </w:rPr>
        <w:t>157.73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ต่อมา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ในเดือนกรกฎาคม </w:t>
      </w:r>
      <w:r>
        <w:rPr>
          <w:rFonts w:asciiTheme="majorBidi" w:hAnsiTheme="majorBidi"/>
          <w:spacing w:val="-4"/>
          <w:sz w:val="30"/>
          <w:szCs w:val="30"/>
        </w:rPr>
        <w:t>2566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บริษัทได้</w:t>
      </w:r>
      <w:r>
        <w:rPr>
          <w:rFonts w:asciiTheme="majorBidi" w:hAnsiTheme="majorBidi" w:hint="cs"/>
          <w:spacing w:val="-4"/>
          <w:sz w:val="30"/>
          <w:szCs w:val="30"/>
          <w:cs/>
        </w:rPr>
        <w:t>จ่ายชำระค่าหุ้นเพิ่มทุน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ของบริษัท บีทีจี แอลวี จำกัด จำนวน </w:t>
      </w:r>
      <w:r>
        <w:rPr>
          <w:rFonts w:asciiTheme="majorBidi" w:hAnsiTheme="majorBidi"/>
          <w:spacing w:val="-4"/>
          <w:sz w:val="30"/>
          <w:szCs w:val="30"/>
        </w:rPr>
        <w:t>6.30</w:t>
      </w:r>
      <w:r w:rsidRPr="002F562C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ล้านดอลลาร์สหรัฐ หรือเทียบเท่าประมาณ </w:t>
      </w:r>
      <w:r>
        <w:rPr>
          <w:rFonts w:asciiTheme="majorBidi" w:hAnsiTheme="majorBidi"/>
          <w:spacing w:val="-4"/>
          <w:sz w:val="30"/>
          <w:szCs w:val="30"/>
        </w:rPr>
        <w:t>218.75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</w:p>
    <w:p w14:paraId="754245C9" w14:textId="77777777" w:rsidR="00A6671B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A7C3206" w14:textId="384E0D02" w:rsidR="00A6671B" w:rsidRPr="002F562C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B396B"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ในเดือนกุมภาพันธ์ </w:t>
      </w:r>
      <w:r w:rsidRPr="008B396B">
        <w:rPr>
          <w:rFonts w:asciiTheme="majorBidi" w:hAnsiTheme="majorBidi"/>
          <w:spacing w:val="-4"/>
          <w:sz w:val="30"/>
          <w:szCs w:val="30"/>
        </w:rPr>
        <w:t xml:space="preserve">2566 </w:t>
      </w:r>
      <w:r w:rsidRPr="008B396B">
        <w:rPr>
          <w:rFonts w:asciiTheme="majorBidi" w:hAnsiTheme="majorBidi" w:hint="cs"/>
          <w:spacing w:val="-4"/>
          <w:sz w:val="30"/>
          <w:szCs w:val="30"/>
          <w:cs/>
        </w:rPr>
        <w:t>บริษัท บีทีจี แอลวี จำกัด ได้จ่ายชำระค่าหุ้นสามัญเพิ่มทุน</w:t>
      </w:r>
      <w:r w:rsidR="000A2456">
        <w:rPr>
          <w:rFonts w:asciiTheme="majorBidi" w:hAnsiTheme="majorBidi" w:hint="cs"/>
          <w:spacing w:val="-4"/>
          <w:sz w:val="30"/>
          <w:szCs w:val="30"/>
          <w:cs/>
        </w:rPr>
        <w:t>จดทะเบียน</w:t>
      </w:r>
      <w:r w:rsidRPr="008B396B">
        <w:rPr>
          <w:rFonts w:asciiTheme="majorBidi" w:hAnsiTheme="majorBidi" w:hint="cs"/>
          <w:spacing w:val="-4"/>
          <w:sz w:val="30"/>
          <w:szCs w:val="30"/>
          <w:cs/>
        </w:rPr>
        <w:t xml:space="preserve">ของบริษัท เบทาโกร (ลาว) อาหารสัตว์ จำกัด จำนวน </w:t>
      </w:r>
      <w:r w:rsidRPr="008B396B">
        <w:rPr>
          <w:rFonts w:asciiTheme="majorBidi" w:hAnsiTheme="majorBidi"/>
          <w:spacing w:val="-4"/>
          <w:sz w:val="30"/>
          <w:szCs w:val="30"/>
        </w:rPr>
        <w:t>4.69</w:t>
      </w:r>
      <w:r w:rsidRPr="008B396B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ล้านดอลลาร์สหรัฐ หรือเทียบเท่าประมาณ </w:t>
      </w:r>
      <w:r w:rsidRPr="008B396B">
        <w:rPr>
          <w:rFonts w:asciiTheme="majorBidi" w:hAnsiTheme="majorBidi"/>
          <w:spacing w:val="-4"/>
          <w:sz w:val="30"/>
          <w:szCs w:val="30"/>
        </w:rPr>
        <w:t>157.73</w:t>
      </w:r>
      <w:r w:rsidRPr="008B396B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pacing w:val="-4"/>
          <w:sz w:val="30"/>
          <w:szCs w:val="30"/>
          <w:cs/>
        </w:rPr>
        <w:t>ต่อมา</w:t>
      </w:r>
      <w:r w:rsidRPr="008B396B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เดือนกรกฎาคม </w:t>
      </w:r>
      <w:r>
        <w:rPr>
          <w:rFonts w:asciiTheme="majorBidi" w:hAnsiTheme="majorBidi"/>
          <w:spacing w:val="-4"/>
          <w:sz w:val="30"/>
          <w:szCs w:val="30"/>
        </w:rPr>
        <w:t>2566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>บริษัท บีทีจี แอลวี จำกัด ได้</w:t>
      </w:r>
      <w:r>
        <w:rPr>
          <w:rFonts w:asciiTheme="majorBidi" w:hAnsiTheme="majorBidi" w:hint="cs"/>
          <w:spacing w:val="-4"/>
          <w:sz w:val="30"/>
          <w:szCs w:val="30"/>
          <w:cs/>
        </w:rPr>
        <w:t>จ่ายชำระค่าหุ้นสามัญ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>เพิ่มทุน</w:t>
      </w:r>
      <w:r w:rsidR="000A2456">
        <w:rPr>
          <w:rFonts w:asciiTheme="majorBidi" w:hAnsiTheme="majorBidi" w:hint="cs"/>
          <w:spacing w:val="-4"/>
          <w:sz w:val="30"/>
          <w:szCs w:val="30"/>
          <w:cs/>
        </w:rPr>
        <w:t>จดทะเบียน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ของบริษัท เบทาโกร (ลาว) อาหารสัตว์ จำกัด จำนวน </w:t>
      </w:r>
      <w:r>
        <w:rPr>
          <w:rFonts w:asciiTheme="majorBidi" w:hAnsiTheme="majorBidi"/>
          <w:spacing w:val="-4"/>
          <w:sz w:val="30"/>
          <w:szCs w:val="30"/>
        </w:rPr>
        <w:t>6.30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ล้านดอลลาร์สหรัฐ หรือเทียบเท่าประมาณ </w:t>
      </w:r>
      <w:r>
        <w:rPr>
          <w:rFonts w:asciiTheme="majorBidi" w:hAnsiTheme="majorBidi"/>
          <w:spacing w:val="-4"/>
          <w:sz w:val="30"/>
          <w:szCs w:val="30"/>
        </w:rPr>
        <w:t>218.75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</w:t>
      </w:r>
    </w:p>
    <w:p w14:paraId="5997C959" w14:textId="77777777" w:rsidR="00A6671B" w:rsidRPr="002F562C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D02E9BC" w14:textId="77777777" w:rsidR="00860F95" w:rsidRDefault="00860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2F144BE0" w14:textId="5F2301A4" w:rsidR="00A6671B" w:rsidRPr="002F562C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F562C">
        <w:rPr>
          <w:rFonts w:asciiTheme="majorBidi" w:hAnsiTheme="majorBidi"/>
          <w:spacing w:val="-4"/>
          <w:sz w:val="30"/>
          <w:szCs w:val="30"/>
          <w:cs/>
        </w:rPr>
        <w:lastRenderedPageBreak/>
        <w:t xml:space="preserve">ในเดือนกุมภาพันธ์ </w:t>
      </w:r>
      <w:r>
        <w:rPr>
          <w:rFonts w:asciiTheme="majorBidi" w:hAnsiTheme="majorBidi"/>
          <w:spacing w:val="-4"/>
          <w:sz w:val="30"/>
          <w:szCs w:val="30"/>
        </w:rPr>
        <w:t>2566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บริษัทได้เพิ่มทุนจดทะเบียนของบริษัท เบทาโกร (กัมพูชา) จำกัด (ซึ่งเป็นบริษัทย่อยที่บริษัท</w:t>
      </w:r>
      <w:r w:rsidR="00D048AB">
        <w:rPr>
          <w:rFonts w:asciiTheme="majorBidi" w:hAnsiTheme="majorBidi"/>
          <w:spacing w:val="-4"/>
          <w:sz w:val="30"/>
          <w:szCs w:val="30"/>
        </w:rPr>
        <w:br/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ถือหุ้นทั้งหมด) จำนวน </w:t>
      </w:r>
      <w:r>
        <w:rPr>
          <w:rFonts w:asciiTheme="majorBidi" w:hAnsiTheme="majorBidi"/>
          <w:spacing w:val="-4"/>
          <w:sz w:val="30"/>
          <w:szCs w:val="30"/>
        </w:rPr>
        <w:t>10.00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ล้านดอลลาร์สหรัฐ หรือเทียบเท่าประมาณ </w:t>
      </w:r>
      <w:r>
        <w:rPr>
          <w:rFonts w:asciiTheme="majorBidi" w:hAnsiTheme="majorBidi"/>
          <w:spacing w:val="-4"/>
          <w:sz w:val="30"/>
          <w:szCs w:val="30"/>
        </w:rPr>
        <w:t>343.73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</w:t>
      </w:r>
    </w:p>
    <w:p w14:paraId="38AFA379" w14:textId="77777777" w:rsidR="00A6671B" w:rsidRPr="002F562C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</w:p>
    <w:p w14:paraId="451F1D4B" w14:textId="190D6A52" w:rsidR="00A6671B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ในเดือนกุมภาพันธ์ </w:t>
      </w:r>
      <w:r>
        <w:rPr>
          <w:rFonts w:asciiTheme="majorBidi" w:hAnsiTheme="majorBidi"/>
          <w:spacing w:val="-4"/>
          <w:sz w:val="30"/>
          <w:szCs w:val="30"/>
        </w:rPr>
        <w:t>2566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บริษัทได้เพิ่มทุนจดทะเบียนของบริษัท เบทาโกร เวนเจอร์ส จำกัด (ซึ่งเป็นบริษัทย่อยที่บริษัทถือหุ้นทั้งหมด) จำนวน </w:t>
      </w:r>
      <w:r>
        <w:rPr>
          <w:rFonts w:asciiTheme="majorBidi" w:hAnsiTheme="majorBidi"/>
          <w:spacing w:val="-4"/>
          <w:sz w:val="30"/>
          <w:szCs w:val="30"/>
        </w:rPr>
        <w:t>900.00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 จากทุนจดทะเบียน </w:t>
      </w:r>
      <w:r>
        <w:rPr>
          <w:rFonts w:asciiTheme="majorBidi" w:hAnsiTheme="majorBidi"/>
          <w:spacing w:val="-4"/>
          <w:sz w:val="30"/>
          <w:szCs w:val="30"/>
        </w:rPr>
        <w:t>100.00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 รวมเป็นทุนจดทะเบียน </w:t>
      </w:r>
      <w:r>
        <w:rPr>
          <w:rFonts w:asciiTheme="majorBidi" w:hAnsiTheme="majorBidi"/>
          <w:spacing w:val="-4"/>
          <w:sz w:val="30"/>
          <w:szCs w:val="30"/>
        </w:rPr>
        <w:t>1,000.00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ต่อมาใน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เดือนมีนาคม </w:t>
      </w:r>
      <w:r>
        <w:rPr>
          <w:rFonts w:asciiTheme="majorBidi" w:hAnsiTheme="majorBidi"/>
          <w:spacing w:val="-4"/>
          <w:sz w:val="30"/>
          <w:szCs w:val="30"/>
        </w:rPr>
        <w:t>2566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บริษัทได้จ่ายชำระค่าหุ้น</w:t>
      </w:r>
      <w:r>
        <w:rPr>
          <w:rFonts w:asciiTheme="majorBidi" w:hAnsiTheme="majorBidi" w:hint="cs"/>
          <w:spacing w:val="-4"/>
          <w:sz w:val="30"/>
          <w:szCs w:val="30"/>
          <w:cs/>
        </w:rPr>
        <w:t>สามัญ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>เพิ่มทุน</w:t>
      </w:r>
      <w:r w:rsidRPr="000600FA">
        <w:rPr>
          <w:rFonts w:asciiTheme="majorBidi" w:hAnsiTheme="majorBidi"/>
          <w:sz w:val="30"/>
          <w:szCs w:val="30"/>
          <w:cs/>
        </w:rPr>
        <w:t xml:space="preserve">ของบริษัท เบทาโกร เวนเจอร์ส จำกัด </w:t>
      </w:r>
      <w:r>
        <w:rPr>
          <w:rFonts w:asciiTheme="majorBidi" w:hAnsi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pacing w:val="-4"/>
          <w:sz w:val="30"/>
          <w:szCs w:val="30"/>
        </w:rPr>
        <w:t>70.00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40487">
        <w:rPr>
          <w:rFonts w:asciiTheme="majorBidi" w:hAnsiTheme="majorBidi"/>
          <w:spacing w:val="-4"/>
          <w:sz w:val="30"/>
          <w:szCs w:val="30"/>
        </w:rPr>
        <w:br/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ล้านบาท </w:t>
      </w:r>
      <w:r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ในเดือนกรกฎาคม </w:t>
      </w:r>
      <w:r>
        <w:rPr>
          <w:rFonts w:asciiTheme="majorBidi" w:hAnsiTheme="majorBidi"/>
          <w:spacing w:val="-4"/>
          <w:sz w:val="30"/>
          <w:szCs w:val="30"/>
        </w:rPr>
        <w:t>2566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บริษัทได้จ่ายชำระค่าหุ้น</w:t>
      </w:r>
      <w:r>
        <w:rPr>
          <w:rFonts w:asciiTheme="majorBidi" w:hAnsiTheme="majorBidi" w:hint="cs"/>
          <w:spacing w:val="-4"/>
          <w:sz w:val="30"/>
          <w:szCs w:val="30"/>
          <w:cs/>
        </w:rPr>
        <w:t>สามัญ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>เพิ่มทุน</w:t>
      </w:r>
      <w:r w:rsidRPr="000600FA">
        <w:rPr>
          <w:rFonts w:asciiTheme="majorBidi" w:hAnsiTheme="majorBidi"/>
          <w:sz w:val="30"/>
          <w:szCs w:val="30"/>
          <w:cs/>
        </w:rPr>
        <w:t xml:space="preserve">ของบริษัท เบทาโกร เวนเจอร์ส จำกัด จำนวน </w:t>
      </w:r>
      <w:r>
        <w:rPr>
          <w:rFonts w:asciiTheme="majorBidi" w:hAnsiTheme="majorBidi"/>
          <w:sz w:val="30"/>
          <w:szCs w:val="30"/>
        </w:rPr>
        <w:t>150.00</w:t>
      </w:r>
      <w:r w:rsidRPr="000600FA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5B392E6" w14:textId="77777777" w:rsidR="00A6671B" w:rsidRPr="00860F95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6517546C" w14:textId="35B72360" w:rsidR="00A6671B" w:rsidRPr="002F562C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ในเดือนกุมภาพันธ์ </w:t>
      </w:r>
      <w:r>
        <w:rPr>
          <w:rFonts w:asciiTheme="majorBidi" w:hAnsiTheme="majorBidi"/>
          <w:spacing w:val="-4"/>
          <w:sz w:val="30"/>
          <w:szCs w:val="30"/>
        </w:rPr>
        <w:t xml:space="preserve">2566 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 เบทาโกร เวนเจอร์ส จำกัด ได้เพิ่มทุนจดทะเบียนของบริษัท เบทาโกร เวนเจอร์ส อินเตอร์เนชั่นแนล จำกัด จำนวน </w:t>
      </w:r>
      <w:r>
        <w:rPr>
          <w:rFonts w:asciiTheme="majorBidi" w:hAnsiTheme="majorBidi"/>
          <w:spacing w:val="-4"/>
          <w:sz w:val="30"/>
          <w:szCs w:val="30"/>
        </w:rPr>
        <w:t>900.00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 จากทุนจดทะเบียน </w:t>
      </w:r>
      <w:r>
        <w:rPr>
          <w:rFonts w:asciiTheme="majorBidi" w:hAnsiTheme="majorBidi"/>
          <w:spacing w:val="-4"/>
          <w:sz w:val="30"/>
          <w:szCs w:val="30"/>
        </w:rPr>
        <w:t>100.00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 รวมเป็นทุนจดทะเบียน </w:t>
      </w:r>
      <w:r>
        <w:rPr>
          <w:rFonts w:asciiTheme="majorBidi" w:hAnsiTheme="majorBidi"/>
          <w:spacing w:val="-4"/>
          <w:sz w:val="30"/>
          <w:szCs w:val="30"/>
        </w:rPr>
        <w:t>1,000.00</w:t>
      </w:r>
      <w:r w:rsidRPr="002F562C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ในเดือนเมษายน </w:t>
      </w:r>
      <w:r>
        <w:rPr>
          <w:rFonts w:asciiTheme="majorBidi" w:hAnsiTheme="majorBidi"/>
          <w:spacing w:val="-4"/>
          <w:sz w:val="30"/>
          <w:szCs w:val="30"/>
        </w:rPr>
        <w:t>2566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 บริษัท เบทาโกร เวนเจอร์ส จำกัด ได้จ่ายชำระค่าหุ้นสามัญเพิ่มทุนของบริษัท เบทาโกร </w:t>
      </w:r>
      <w:r w:rsidR="00FB7C1D">
        <w:rPr>
          <w:rFonts w:asciiTheme="majorBidi" w:hAnsiTheme="majorBidi"/>
          <w:spacing w:val="-4"/>
          <w:sz w:val="30"/>
          <w:szCs w:val="30"/>
        </w:rPr>
        <w:br/>
      </w:r>
      <w:r w:rsidRPr="002F562C">
        <w:rPr>
          <w:rFonts w:asciiTheme="majorBidi" w:hAnsiTheme="majorBidi"/>
          <w:spacing w:val="-4"/>
          <w:sz w:val="30"/>
          <w:szCs w:val="30"/>
          <w:cs/>
        </w:rPr>
        <w:t>เวนเจอร์ส อินเตอร์เนชั่นแนล จำกัด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pacing w:val="-4"/>
          <w:sz w:val="30"/>
          <w:szCs w:val="30"/>
        </w:rPr>
        <w:t>3.70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 ล้านดอลลาร์สิงคโปร์ หรือเทียบเท่าประมาณ </w:t>
      </w:r>
      <w:r>
        <w:rPr>
          <w:rFonts w:asciiTheme="majorBidi" w:hAnsiTheme="majorBidi"/>
          <w:spacing w:val="-4"/>
          <w:sz w:val="30"/>
          <w:szCs w:val="30"/>
        </w:rPr>
        <w:t xml:space="preserve">95.72 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>ล้านบาท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ต่อมา</w:t>
      </w:r>
      <w:r w:rsidR="00D048AB">
        <w:rPr>
          <w:rFonts w:asciiTheme="majorBidi" w:hAnsiTheme="majorBidi"/>
          <w:spacing w:val="-4"/>
          <w:sz w:val="30"/>
          <w:szCs w:val="30"/>
        </w:rPr>
        <w:br/>
      </w:r>
      <w:r w:rsidRPr="000600FA">
        <w:rPr>
          <w:rFonts w:asciiTheme="majorBidi" w:hAnsiTheme="majorBidi"/>
          <w:sz w:val="30"/>
          <w:szCs w:val="30"/>
          <w:cs/>
        </w:rPr>
        <w:t xml:space="preserve">ในเดือนกันยายน </w:t>
      </w:r>
      <w:r>
        <w:rPr>
          <w:rFonts w:asciiTheme="majorBidi" w:hAnsiTheme="majorBidi"/>
          <w:sz w:val="30"/>
          <w:szCs w:val="30"/>
        </w:rPr>
        <w:t>2566</w:t>
      </w:r>
      <w:r w:rsidRPr="000600FA">
        <w:rPr>
          <w:rFonts w:asciiTheme="majorBidi" w:hAnsiTheme="majorBidi"/>
          <w:sz w:val="30"/>
          <w:szCs w:val="30"/>
          <w:cs/>
        </w:rPr>
        <w:t xml:space="preserve"> บริษัท เบทาโกร เวนเจอร์ส จำกัด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 ได้จ่ายชำระค่าหุ้นสามัญเพิ่มทุนของ บริษัท เบทาโกร </w:t>
      </w:r>
      <w:r w:rsidR="00D048AB">
        <w:rPr>
          <w:rFonts w:asciiTheme="majorBidi" w:hAnsiTheme="majorBidi"/>
          <w:spacing w:val="-4"/>
          <w:sz w:val="30"/>
          <w:szCs w:val="30"/>
        </w:rPr>
        <w:br/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เวนเจอร์ส อินเตอร์เนชั่นแนล จํากัด จำนวน </w:t>
      </w:r>
      <w:r>
        <w:rPr>
          <w:rFonts w:asciiTheme="majorBidi" w:hAnsiTheme="majorBidi"/>
          <w:spacing w:val="-4"/>
          <w:sz w:val="30"/>
          <w:szCs w:val="30"/>
        </w:rPr>
        <w:t>3.90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 ล้านดอลลาร์สิงคโปร์ หรือเทียบเท่าประมาณ </w:t>
      </w:r>
      <w:r>
        <w:rPr>
          <w:rFonts w:asciiTheme="majorBidi" w:hAnsiTheme="majorBidi"/>
          <w:spacing w:val="-4"/>
          <w:sz w:val="30"/>
          <w:szCs w:val="30"/>
        </w:rPr>
        <w:t>102.18</w:t>
      </w:r>
      <w:r w:rsidRPr="002F562C">
        <w:rPr>
          <w:rFonts w:asciiTheme="majorBidi" w:hAnsiTheme="majorBidi"/>
          <w:spacing w:val="-4"/>
          <w:sz w:val="30"/>
          <w:szCs w:val="30"/>
          <w:cs/>
        </w:rPr>
        <w:t xml:space="preserve"> ล้านบาท</w:t>
      </w:r>
    </w:p>
    <w:p w14:paraId="4B0EAF64" w14:textId="77777777" w:rsidR="00A6671B" w:rsidRPr="00860F95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D6B6859" w14:textId="36A560A3" w:rsidR="00A6671B" w:rsidRPr="00BB5C35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BB5C35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 w:rsidRPr="00BB5C35">
        <w:rPr>
          <w:rFonts w:asciiTheme="majorBidi" w:hAnsiTheme="majorBidi"/>
          <w:sz w:val="30"/>
          <w:szCs w:val="30"/>
        </w:rPr>
        <w:t>2566</w:t>
      </w:r>
      <w:r w:rsidRPr="00BB5C35">
        <w:rPr>
          <w:rFonts w:asciiTheme="majorBidi" w:hAnsiTheme="majorBidi"/>
          <w:sz w:val="30"/>
          <w:szCs w:val="30"/>
          <w:cs/>
        </w:rPr>
        <w:t xml:space="preserve"> บริษัทได้จ่ายชำระค่าหุ้นที่เหลือ</w:t>
      </w:r>
      <w:r w:rsidR="00BB5C35" w:rsidRPr="00BB5C35">
        <w:rPr>
          <w:rFonts w:asciiTheme="majorBidi" w:hAnsiTheme="majorBidi"/>
          <w:sz w:val="30"/>
          <w:szCs w:val="30"/>
          <w:cs/>
        </w:rPr>
        <w:t>ของบริษัท ศูนย์บริหารเงิน จำกัด (ซึ่งเป็นบริษัทย่อยที่บริษัท</w:t>
      </w:r>
      <w:r w:rsidR="00BB5C35">
        <w:rPr>
          <w:rFonts w:asciiTheme="majorBidi" w:hAnsiTheme="majorBidi"/>
          <w:sz w:val="30"/>
          <w:szCs w:val="30"/>
        </w:rPr>
        <w:br/>
      </w:r>
      <w:r w:rsidR="00BB5C35" w:rsidRPr="00BB5C35">
        <w:rPr>
          <w:rFonts w:asciiTheme="majorBidi" w:hAnsiTheme="majorBidi"/>
          <w:sz w:val="30"/>
          <w:szCs w:val="30"/>
          <w:cs/>
        </w:rPr>
        <w:t>ถือหุ้นทั้งหมด)</w:t>
      </w:r>
      <w:r w:rsidR="00BB5C35" w:rsidRPr="00BB5C35">
        <w:rPr>
          <w:rFonts w:asciiTheme="majorBidi" w:hAnsiTheme="majorBidi"/>
          <w:sz w:val="30"/>
          <w:szCs w:val="30"/>
        </w:rPr>
        <w:t xml:space="preserve"> </w:t>
      </w:r>
      <w:r w:rsidRPr="00BB5C35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BB5C35">
        <w:rPr>
          <w:rFonts w:asciiTheme="majorBidi" w:hAnsiTheme="majorBidi"/>
          <w:sz w:val="30"/>
          <w:szCs w:val="30"/>
        </w:rPr>
        <w:t>3.00</w:t>
      </w:r>
      <w:r w:rsidRPr="00BB5C35">
        <w:rPr>
          <w:rFonts w:asciiTheme="majorBidi" w:hAnsiTheme="majorBidi"/>
          <w:sz w:val="30"/>
          <w:szCs w:val="30"/>
          <w:cs/>
        </w:rPr>
        <w:t xml:space="preserve"> ล้านบาท </w:t>
      </w:r>
    </w:p>
    <w:p w14:paraId="6C8EC9B7" w14:textId="77777777" w:rsidR="00A6671B" w:rsidRPr="00860F95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CDD51D7" w14:textId="7A981948" w:rsidR="00A6671B" w:rsidRPr="000A2456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0A2456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 w:rsidRPr="000A2456">
        <w:rPr>
          <w:rFonts w:asciiTheme="majorBidi" w:hAnsiTheme="majorBidi"/>
          <w:sz w:val="30"/>
          <w:szCs w:val="30"/>
        </w:rPr>
        <w:t>2566</w:t>
      </w:r>
      <w:r w:rsidRPr="000A2456">
        <w:rPr>
          <w:rFonts w:asciiTheme="majorBidi" w:hAnsiTheme="majorBidi"/>
          <w:sz w:val="30"/>
          <w:szCs w:val="30"/>
          <w:cs/>
        </w:rPr>
        <w:t xml:space="preserve"> บริษัท บีทีจี แอลวี จำกัด</w:t>
      </w:r>
      <w:r w:rsidRPr="000A2456">
        <w:rPr>
          <w:rFonts w:asciiTheme="majorBidi" w:hAnsiTheme="majorBidi"/>
          <w:sz w:val="30"/>
          <w:szCs w:val="30"/>
        </w:rPr>
        <w:t xml:space="preserve"> </w:t>
      </w:r>
      <w:r w:rsidRPr="000A2456">
        <w:rPr>
          <w:rFonts w:asciiTheme="majorBidi" w:hAnsiTheme="majorBidi"/>
          <w:sz w:val="30"/>
          <w:szCs w:val="30"/>
          <w:cs/>
        </w:rPr>
        <w:t>ได้</w:t>
      </w:r>
      <w:r w:rsidRPr="000A2456">
        <w:rPr>
          <w:rFonts w:asciiTheme="majorBidi" w:hAnsiTheme="majorBidi" w:hint="cs"/>
          <w:sz w:val="30"/>
          <w:szCs w:val="30"/>
          <w:cs/>
        </w:rPr>
        <w:t>ชำระค่าหุ้นสามัญ</w:t>
      </w:r>
      <w:r w:rsidRPr="000A2456">
        <w:rPr>
          <w:rFonts w:asciiTheme="majorBidi" w:hAnsiTheme="majorBidi"/>
          <w:sz w:val="30"/>
          <w:szCs w:val="30"/>
          <w:cs/>
        </w:rPr>
        <w:t>เพิ่มทุน</w:t>
      </w:r>
      <w:r w:rsidR="000A2456" w:rsidRPr="000A2456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0A2456">
        <w:rPr>
          <w:rFonts w:asciiTheme="majorBidi" w:hAnsiTheme="majorBidi"/>
          <w:sz w:val="30"/>
          <w:szCs w:val="30"/>
          <w:cs/>
        </w:rPr>
        <w:t xml:space="preserve">ของบริษัท เคอรี่ เอ็กซ์เพรส </w:t>
      </w:r>
      <w:r w:rsidR="000A2456">
        <w:rPr>
          <w:rFonts w:asciiTheme="majorBidi" w:hAnsiTheme="majorBidi"/>
          <w:sz w:val="30"/>
          <w:szCs w:val="30"/>
        </w:rPr>
        <w:br/>
      </w:r>
      <w:r w:rsidRPr="000A2456">
        <w:rPr>
          <w:rFonts w:asciiTheme="majorBidi" w:hAnsiTheme="majorBidi"/>
          <w:sz w:val="30"/>
          <w:szCs w:val="30"/>
          <w:cs/>
        </w:rPr>
        <w:t xml:space="preserve">เบทาโกร จำกัด (บริษัทร่วม) จำนวน </w:t>
      </w:r>
      <w:r w:rsidRPr="000A2456">
        <w:rPr>
          <w:rFonts w:asciiTheme="majorBidi" w:hAnsiTheme="majorBidi"/>
          <w:sz w:val="30"/>
          <w:szCs w:val="30"/>
        </w:rPr>
        <w:t>12.00</w:t>
      </w:r>
      <w:r w:rsidRPr="000A2456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11996F5D" w14:textId="77777777" w:rsidR="00A6671B" w:rsidRPr="00860F95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77364889" w14:textId="550F8CE1" w:rsidR="00597F73" w:rsidRPr="00BB5C35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BB5C35">
        <w:rPr>
          <w:rFonts w:asciiTheme="majorBidi" w:hAnsiTheme="majorBidi"/>
          <w:sz w:val="30"/>
          <w:szCs w:val="30"/>
          <w:cs/>
        </w:rPr>
        <w:t xml:space="preserve">ในเดือนมิถุนายน </w:t>
      </w:r>
      <w:r w:rsidRPr="00BB5C35">
        <w:rPr>
          <w:rFonts w:asciiTheme="majorBidi" w:hAnsiTheme="majorBidi"/>
          <w:sz w:val="30"/>
          <w:szCs w:val="30"/>
        </w:rPr>
        <w:t>2566</w:t>
      </w:r>
      <w:r w:rsidRPr="00BB5C35">
        <w:rPr>
          <w:rFonts w:asciiTheme="majorBidi" w:hAnsiTheme="majorBidi"/>
          <w:sz w:val="30"/>
          <w:szCs w:val="30"/>
          <w:cs/>
        </w:rPr>
        <w:t xml:space="preserve"> บริษัทได้เพิ่มทุนจดทะเบียน</w:t>
      </w:r>
      <w:r w:rsidR="00BB5C35" w:rsidRPr="00BB5C35">
        <w:rPr>
          <w:rFonts w:asciiTheme="majorBidi" w:hAnsiTheme="majorBidi"/>
          <w:sz w:val="30"/>
          <w:szCs w:val="30"/>
          <w:cs/>
        </w:rPr>
        <w:t>ของบริษัท เบทาโกร (ลาว) จำกัดผู้เดียว (ซึ่งเป็นบริษัทย่อยที่บริษัทถือหุ้นทั้งหมด)</w:t>
      </w:r>
      <w:r w:rsidR="00BB5C35" w:rsidRPr="00BB5C35">
        <w:rPr>
          <w:rFonts w:asciiTheme="majorBidi" w:hAnsiTheme="majorBidi"/>
          <w:sz w:val="30"/>
          <w:szCs w:val="30"/>
        </w:rPr>
        <w:t xml:space="preserve"> </w:t>
      </w:r>
      <w:r w:rsidRPr="00BB5C35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BB5C35">
        <w:rPr>
          <w:rFonts w:asciiTheme="majorBidi" w:hAnsiTheme="majorBidi"/>
          <w:sz w:val="30"/>
          <w:szCs w:val="30"/>
        </w:rPr>
        <w:t>112.50</w:t>
      </w:r>
      <w:r w:rsidRPr="00BB5C3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6F8E220E" w14:textId="77777777" w:rsidR="00A6671B" w:rsidRPr="00860F95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8"/>
          <w:sz w:val="30"/>
          <w:szCs w:val="30"/>
        </w:rPr>
      </w:pPr>
    </w:p>
    <w:p w14:paraId="455005DC" w14:textId="77777777" w:rsidR="00860F95" w:rsidRDefault="00860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CE76CD9" w14:textId="3B83AB51" w:rsidR="005009AD" w:rsidRPr="00616023" w:rsidRDefault="00783249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="Angsana New" w:hAnsi="Angsana New" w:cs="Angsana New"/>
          <w:sz w:val="30"/>
          <w:szCs w:val="30"/>
          <w:u w:val="none"/>
        </w:rPr>
      </w:pPr>
      <w:r w:rsidRPr="00616023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7C48EC09" w14:textId="6406F676" w:rsidR="008021BA" w:rsidRPr="00616023" w:rsidRDefault="008021B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616023" w:rsidRPr="00616023" w14:paraId="5E7E54EE" w14:textId="77777777" w:rsidTr="00D1186A">
        <w:trPr>
          <w:tblHeader/>
        </w:trPr>
        <w:tc>
          <w:tcPr>
            <w:tcW w:w="4212" w:type="dxa"/>
          </w:tcPr>
          <w:p w14:paraId="35115917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759396B4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3A095EF1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148C1E97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16023" w:rsidRPr="00616023" w14:paraId="39D883B0" w14:textId="77777777" w:rsidTr="00D1186A">
        <w:trPr>
          <w:tblHeader/>
        </w:trPr>
        <w:tc>
          <w:tcPr>
            <w:tcW w:w="4212" w:type="dxa"/>
          </w:tcPr>
          <w:p w14:paraId="2F8D12A4" w14:textId="3D3AB606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338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338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07" w:type="dxa"/>
          </w:tcPr>
          <w:p w14:paraId="5210F1CC" w14:textId="1E0C2D62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6F18FF3D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D04C916" w14:textId="0093CF58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43" w:type="dxa"/>
          </w:tcPr>
          <w:p w14:paraId="2BA329A2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D81011F" w14:textId="23F3D8BF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4914D0DC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E9D7684" w14:textId="03083F10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616023" w:rsidRPr="00616023" w14:paraId="1F0F9D1C" w14:textId="77777777" w:rsidTr="00D1186A">
        <w:trPr>
          <w:tblHeader/>
        </w:trPr>
        <w:tc>
          <w:tcPr>
            <w:tcW w:w="4212" w:type="dxa"/>
          </w:tcPr>
          <w:p w14:paraId="4240D9B1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4CEC4493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6023" w:rsidRPr="00616023" w14:paraId="5134B5A6" w14:textId="77777777" w:rsidTr="00D1186A">
        <w:tc>
          <w:tcPr>
            <w:tcW w:w="4212" w:type="dxa"/>
            <w:vAlign w:val="bottom"/>
          </w:tcPr>
          <w:p w14:paraId="350B0F9E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602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462EF14" w14:textId="4109FF94" w:rsidR="00616023" w:rsidRPr="00616023" w:rsidRDefault="00B65E12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DB42D1">
              <w:rPr>
                <w:rFonts w:ascii="Angsana New" w:hAnsi="Angsana New"/>
                <w:sz w:val="30"/>
                <w:szCs w:val="30"/>
              </w:rPr>
              <w:t>4</w:t>
            </w:r>
            <w:r w:rsidR="003E13C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27A7B1A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FD16E10" w14:textId="40745775" w:rsidR="00616023" w:rsidRPr="00616023" w:rsidRDefault="00D50ED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256F4">
              <w:rPr>
                <w:rFonts w:ascii="Angsana New" w:hAnsi="Angsana New"/>
                <w:sz w:val="30"/>
                <w:szCs w:val="30"/>
              </w:rPr>
              <w:t>,1</w:t>
            </w:r>
            <w:r w:rsidR="008C2C3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781894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A53CB85" w14:textId="12C38E45" w:rsidR="00616023" w:rsidRPr="00EB65D5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8627C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B37A92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F71F0ED" w14:textId="283EB0EE" w:rsidR="00616023" w:rsidRPr="00616023" w:rsidRDefault="00A9089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27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616023" w:rsidRPr="00616023" w14:paraId="6C5B1B83" w14:textId="77777777" w:rsidTr="00D1186A">
        <w:tc>
          <w:tcPr>
            <w:tcW w:w="4212" w:type="dxa"/>
            <w:vAlign w:val="bottom"/>
          </w:tcPr>
          <w:p w14:paraId="47FB8A3A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6023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7F2A040" w14:textId="023E78E8" w:rsidR="00616023" w:rsidRPr="00616023" w:rsidRDefault="00B65E12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FA6E2C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F616D4C" w14:textId="29BF6E2E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sz w:val="30"/>
                <w:szCs w:val="30"/>
              </w:rPr>
              <w:t>(3</w:t>
            </w:r>
            <w:r w:rsidR="006A04A6">
              <w:rPr>
                <w:rFonts w:ascii="Angsana New" w:hAnsi="Angsana New"/>
                <w:sz w:val="30"/>
                <w:szCs w:val="30"/>
              </w:rPr>
              <w:t>92</w:t>
            </w:r>
            <w:r w:rsidRPr="0061602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AAB1E3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A770A8F" w14:textId="0C57BF08" w:rsidR="00616023" w:rsidRPr="00EB65D5" w:rsidRDefault="0058627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DCF986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F5D60E5" w14:textId="3F75E8E9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27" w:right="-60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sz w:val="30"/>
                <w:szCs w:val="30"/>
              </w:rPr>
              <w:t>(46)</w:t>
            </w:r>
          </w:p>
        </w:tc>
      </w:tr>
      <w:tr w:rsidR="00616023" w:rsidRPr="00616023" w14:paraId="43F1CC65" w14:textId="77777777" w:rsidTr="00D1186A">
        <w:tc>
          <w:tcPr>
            <w:tcW w:w="4212" w:type="dxa"/>
            <w:vAlign w:val="bottom"/>
          </w:tcPr>
          <w:p w14:paraId="7E3B6733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6023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7F2FE0C" w14:textId="6EC22DA7" w:rsidR="00616023" w:rsidRPr="00616023" w:rsidRDefault="00B65E12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8E933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0E73760" w14:textId="04C40546" w:rsidR="00616023" w:rsidRPr="00616023" w:rsidRDefault="005F1B5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441C4A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CFE287C" w14:textId="7EB6F49A" w:rsidR="00616023" w:rsidRPr="00EB65D5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5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D640E09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27B6C2D" w14:textId="09478FEA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27" w:right="-60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61A7F" w:rsidRPr="00616023" w14:paraId="0C4331C4" w14:textId="77777777" w:rsidTr="00D1186A">
        <w:tc>
          <w:tcPr>
            <w:tcW w:w="4212" w:type="dxa"/>
            <w:shd w:val="clear" w:color="auto" w:fill="auto"/>
            <w:vAlign w:val="bottom"/>
          </w:tcPr>
          <w:p w14:paraId="7CBE0531" w14:textId="48F1098F" w:rsidR="00D61A7F" w:rsidRPr="00EB65D5" w:rsidRDefault="00D61A7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65D5">
              <w:rPr>
                <w:rFonts w:ascii="Angsana New" w:hAnsi="Angsana New" w:hint="cs"/>
                <w:sz w:val="30"/>
                <w:szCs w:val="30"/>
                <w:cs/>
              </w:rPr>
              <w:t xml:space="preserve">โอนไปสิทธิการใช้ </w:t>
            </w:r>
            <w:r w:rsidRPr="00EB65D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B65D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0DA1F0A" w14:textId="3C1C8CA6" w:rsidR="00D61A7F" w:rsidRPr="00EB65D5" w:rsidRDefault="00B65E12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AE58E62" w14:textId="77777777" w:rsidR="00D61A7F" w:rsidRPr="00EB65D5" w:rsidRDefault="00D61A7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39437F2" w14:textId="27A43DCD" w:rsidR="00D61A7F" w:rsidRPr="00EB65D5" w:rsidRDefault="00D61A7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65D5">
              <w:rPr>
                <w:rFonts w:ascii="Angsana New" w:hAnsi="Angsana New" w:hint="cs"/>
                <w:sz w:val="30"/>
                <w:szCs w:val="30"/>
              </w:rPr>
              <w:t>(7</w:t>
            </w:r>
            <w:r w:rsidR="00C65A65">
              <w:rPr>
                <w:rFonts w:ascii="Angsana New" w:hAnsi="Angsana New"/>
                <w:sz w:val="30"/>
                <w:szCs w:val="30"/>
              </w:rPr>
              <w:t>6</w:t>
            </w:r>
            <w:r w:rsidRPr="00EB65D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32F995" w14:textId="77777777" w:rsidR="00D61A7F" w:rsidRPr="00EB65D5" w:rsidRDefault="00D61A7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9DAB97" w14:textId="4BD2A544" w:rsidR="00D61A7F" w:rsidRPr="00EB65D5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5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CC66E4" w14:textId="77777777" w:rsidR="00D61A7F" w:rsidRPr="00EB65D5" w:rsidRDefault="00D61A7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1942B04" w14:textId="3C74CF40" w:rsidR="00D61A7F" w:rsidRPr="00EB65D5" w:rsidRDefault="00114D64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27" w:right="-60"/>
              <w:rPr>
                <w:rFonts w:ascii="Angsana New" w:hAnsi="Angsana New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5A16" w:rsidRPr="00616023" w14:paraId="0877C166" w14:textId="77777777" w:rsidTr="00D1186A">
        <w:tc>
          <w:tcPr>
            <w:tcW w:w="4212" w:type="dxa"/>
            <w:shd w:val="clear" w:color="auto" w:fill="auto"/>
            <w:vAlign w:val="bottom"/>
          </w:tcPr>
          <w:p w14:paraId="2CF3E809" w14:textId="16B6BD7D" w:rsidR="004A5A16" w:rsidRPr="00EB65D5" w:rsidRDefault="008F6C9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โอนไปสินทรัพย์ไม่มีตัวตน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419684E" w14:textId="4EDAD6C2" w:rsidR="004A5A16" w:rsidRPr="00EB65D5" w:rsidRDefault="0033064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DC3334D" w14:textId="77777777" w:rsidR="004A5A16" w:rsidRPr="00EB65D5" w:rsidRDefault="004A5A1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940F4D" w14:textId="5A4D4DFF" w:rsidR="004A5A16" w:rsidRPr="00EB65D5" w:rsidRDefault="000531CB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1BE066" w14:textId="77777777" w:rsidR="004A5A16" w:rsidRPr="00EB65D5" w:rsidRDefault="004A5A1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B7CAAAE" w14:textId="6B1AFC24" w:rsidR="004A5A16" w:rsidRPr="00EB65D5" w:rsidRDefault="004464F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5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ACB858" w14:textId="77777777" w:rsidR="004A5A16" w:rsidRPr="00EB65D5" w:rsidRDefault="004A5A1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528C770" w14:textId="11C61BD7" w:rsidR="004A5A16" w:rsidRPr="00EB65D5" w:rsidRDefault="00F26AE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27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E847672" w14:textId="77777777" w:rsidR="00DD2576" w:rsidRPr="00616023" w:rsidRDefault="00DD257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A9A6731" w14:textId="7C95E153" w:rsidR="0009779B" w:rsidRPr="00616023" w:rsidRDefault="0009779B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="Angsana New" w:hAnsi="Angsana New" w:cs="Angsana New"/>
          <w:sz w:val="30"/>
          <w:szCs w:val="30"/>
          <w:u w:val="none"/>
        </w:rPr>
      </w:pPr>
      <w:r w:rsidRPr="00616023">
        <w:rPr>
          <w:rFonts w:ascii="Angsana New" w:hAnsi="Angsana New" w:cs="Angsana New" w:hint="cs"/>
          <w:sz w:val="30"/>
          <w:szCs w:val="30"/>
          <w:u w:val="none"/>
          <w:cs/>
        </w:rPr>
        <w:t>สัญญาเช่า</w:t>
      </w:r>
    </w:p>
    <w:p w14:paraId="6F43D9EF" w14:textId="77777777" w:rsidR="00BD0470" w:rsidRPr="00616023" w:rsidRDefault="00BD0470" w:rsidP="003B11D0">
      <w:pPr>
        <w:rPr>
          <w:rFonts w:ascii="Angsana New" w:hAnsi="Angsana New"/>
          <w:sz w:val="30"/>
          <w:szCs w:val="30"/>
        </w:rPr>
      </w:pPr>
    </w:p>
    <w:p w14:paraId="104F2449" w14:textId="31CCF3F3" w:rsidR="0045397E" w:rsidRPr="00616023" w:rsidRDefault="00D46A21" w:rsidP="003B11D0">
      <w:pPr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16023">
        <w:rPr>
          <w:rFonts w:ascii="Angsana New" w:hAnsi="Angsana New" w:hint="cs"/>
          <w:spacing w:val="-2"/>
          <w:sz w:val="30"/>
          <w:szCs w:val="30"/>
          <w:cs/>
        </w:rPr>
        <w:t xml:space="preserve">ในปี </w:t>
      </w:r>
      <w:r w:rsidR="00E51C18" w:rsidRPr="00616023">
        <w:rPr>
          <w:rFonts w:ascii="Angsana New" w:hAnsi="Angsana New" w:hint="cs"/>
          <w:spacing w:val="-2"/>
          <w:sz w:val="30"/>
          <w:szCs w:val="30"/>
        </w:rPr>
        <w:t>256</w:t>
      </w:r>
      <w:r w:rsidR="00D245B4" w:rsidRPr="00616023">
        <w:rPr>
          <w:rFonts w:ascii="Angsana New" w:hAnsi="Angsana New" w:hint="cs"/>
          <w:spacing w:val="-2"/>
          <w:sz w:val="30"/>
          <w:szCs w:val="30"/>
        </w:rPr>
        <w:t>6</w:t>
      </w:r>
      <w:r w:rsidR="00F327D3" w:rsidRPr="00616023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F327D3" w:rsidRPr="00616023">
        <w:rPr>
          <w:rFonts w:ascii="Angsana New" w:hAnsi="Angsana New" w:hint="cs"/>
          <w:spacing w:val="-2"/>
          <w:sz w:val="30"/>
          <w:szCs w:val="30"/>
        </w:rPr>
        <w:t>256</w:t>
      </w:r>
      <w:r w:rsidR="00D245B4" w:rsidRPr="00616023">
        <w:rPr>
          <w:rFonts w:ascii="Angsana New" w:hAnsi="Angsana New" w:hint="cs"/>
          <w:spacing w:val="-2"/>
          <w:sz w:val="30"/>
          <w:szCs w:val="30"/>
        </w:rPr>
        <w:t>5</w:t>
      </w:r>
      <w:r w:rsidR="00F327D3" w:rsidRPr="0061602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16023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8F3EAB" w:rsidRPr="00616023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Pr="00616023">
        <w:rPr>
          <w:rFonts w:ascii="Angsana New" w:hAnsi="Angsana New" w:hint="cs"/>
          <w:spacing w:val="-2"/>
          <w:sz w:val="30"/>
          <w:szCs w:val="30"/>
          <w:cs/>
        </w:rPr>
        <w:t>ได้เข้าทำสัญญา</w:t>
      </w:r>
      <w:r w:rsidR="00CB26B3" w:rsidRPr="00616023">
        <w:rPr>
          <w:rFonts w:ascii="Angsana New" w:hAnsi="Angsana New" w:hint="cs"/>
          <w:spacing w:val="-2"/>
          <w:sz w:val="30"/>
          <w:szCs w:val="30"/>
          <w:cs/>
        </w:rPr>
        <w:t>เช่าที่ดิน อาคาร และอุปกรณ์</w:t>
      </w:r>
      <w:r w:rsidR="0009779B" w:rsidRPr="00616023">
        <w:rPr>
          <w:rFonts w:ascii="Angsana New" w:hAnsi="Angsana New" w:hint="cs"/>
          <w:spacing w:val="-2"/>
          <w:sz w:val="30"/>
          <w:szCs w:val="30"/>
          <w:cs/>
        </w:rPr>
        <w:t>หลายฉบับ</w:t>
      </w:r>
      <w:r w:rsidRPr="00616023">
        <w:rPr>
          <w:rFonts w:ascii="Angsana New" w:hAnsi="Angsana New" w:hint="cs"/>
          <w:spacing w:val="-2"/>
          <w:sz w:val="30"/>
          <w:szCs w:val="30"/>
          <w:cs/>
        </w:rPr>
        <w:t>เป็นระยะเวลา</w:t>
      </w:r>
      <w:r w:rsidR="0009779B" w:rsidRPr="00616023">
        <w:rPr>
          <w:rFonts w:ascii="Angsana New" w:hAnsi="Angsana New" w:hint="cs"/>
          <w:spacing w:val="-2"/>
          <w:sz w:val="30"/>
          <w:szCs w:val="30"/>
          <w:cs/>
        </w:rPr>
        <w:t>ตั้งแต่</w:t>
      </w:r>
      <w:r w:rsidRPr="006160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327D3" w:rsidRPr="00616023">
        <w:rPr>
          <w:rFonts w:ascii="Angsana New" w:hAnsi="Angsana New" w:hint="cs"/>
          <w:spacing w:val="-2"/>
          <w:sz w:val="30"/>
          <w:szCs w:val="30"/>
        </w:rPr>
        <w:br/>
      </w:r>
      <w:r w:rsidR="003E7FA5" w:rsidRPr="00D06342">
        <w:rPr>
          <w:rFonts w:ascii="Angsana New" w:hAnsi="Angsana New" w:hint="cs"/>
          <w:spacing w:val="-2"/>
          <w:sz w:val="30"/>
          <w:szCs w:val="30"/>
        </w:rPr>
        <w:t>2</w:t>
      </w:r>
      <w:r w:rsidR="00CB26B3" w:rsidRPr="00D06342">
        <w:rPr>
          <w:rFonts w:ascii="Angsana New" w:hAnsi="Angsana New" w:hint="cs"/>
          <w:spacing w:val="-2"/>
          <w:sz w:val="30"/>
          <w:szCs w:val="30"/>
        </w:rPr>
        <w:t xml:space="preserve"> - </w:t>
      </w:r>
      <w:r w:rsidR="00E51C18" w:rsidRPr="00D06342">
        <w:rPr>
          <w:rFonts w:ascii="Angsana New" w:hAnsi="Angsana New" w:hint="cs"/>
          <w:spacing w:val="-2"/>
          <w:sz w:val="30"/>
          <w:szCs w:val="30"/>
        </w:rPr>
        <w:t>2</w:t>
      </w:r>
      <w:r w:rsidR="004B5806" w:rsidRPr="00D06342">
        <w:rPr>
          <w:rFonts w:ascii="Angsana New" w:hAnsi="Angsana New" w:hint="cs"/>
          <w:spacing w:val="-2"/>
          <w:sz w:val="30"/>
          <w:szCs w:val="30"/>
        </w:rPr>
        <w:t>2</w:t>
      </w:r>
      <w:r w:rsidRPr="00616023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="008F3EAB" w:rsidRPr="006160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E586D" w:rsidRPr="00616023">
        <w:rPr>
          <w:rFonts w:ascii="Angsana New" w:hAnsi="Angsana New" w:hint="cs"/>
          <w:spacing w:val="-2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616023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AE586D" w:rsidRPr="00616023">
        <w:rPr>
          <w:rFonts w:ascii="Angsana New" w:hAnsi="Angsana New" w:hint="cs"/>
          <w:spacing w:val="-2"/>
          <w:sz w:val="30"/>
          <w:szCs w:val="30"/>
          <w:cs/>
        </w:rPr>
        <w:t>ที่ระบุไว้ในสัญญ</w:t>
      </w:r>
      <w:r w:rsidR="0045397E" w:rsidRPr="00616023">
        <w:rPr>
          <w:rFonts w:ascii="Angsana New" w:hAnsi="Angsana New" w:hint="cs"/>
          <w:spacing w:val="-2"/>
          <w:sz w:val="30"/>
          <w:szCs w:val="30"/>
          <w:cs/>
        </w:rPr>
        <w:t>า</w:t>
      </w:r>
    </w:p>
    <w:p w14:paraId="06F10D6B" w14:textId="6DE2AF78" w:rsidR="000E1CE3" w:rsidRPr="00616023" w:rsidRDefault="000E1CE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0E1CE3" w:rsidRPr="00616023" w:rsidSect="00F171DD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9" w:h="16834" w:code="9"/>
          <w:pgMar w:top="691" w:right="929" w:bottom="576" w:left="1152" w:header="720" w:footer="720" w:gutter="0"/>
          <w:pgNumType w:start="16"/>
          <w:cols w:space="720"/>
          <w:titlePg/>
        </w:sectPr>
      </w:pPr>
    </w:p>
    <w:p w14:paraId="5513B7DB" w14:textId="1FFF7CEE" w:rsidR="0009779B" w:rsidRPr="00616023" w:rsidRDefault="00EE5CF2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616023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616023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288262B2" w14:textId="77777777" w:rsidR="00EE5CF2" w:rsidRPr="004D2D28" w:rsidRDefault="00EE5CF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10"/>
          <w:szCs w:val="10"/>
        </w:rPr>
      </w:pPr>
      <w:bookmarkStart w:id="2" w:name="_Hlk101808080"/>
    </w:p>
    <w:p w14:paraId="17E69307" w14:textId="4A47B400" w:rsidR="00616023" w:rsidRPr="00616023" w:rsidRDefault="0061602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</w:t>
      </w:r>
      <w:r w:rsidR="00B07C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เก้า</w:t>
      </w:r>
      <w:r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เดือน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สิ้นสุด 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B07C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กันยา</w:t>
      </w:r>
      <w:r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ยน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6</w:t>
      </w:r>
    </w:p>
    <w:p w14:paraId="46F321AE" w14:textId="77777777" w:rsidR="00230FAC" w:rsidRPr="004D2D28" w:rsidRDefault="00230FAC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0"/>
          <w:szCs w:val="1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74"/>
        <w:gridCol w:w="981"/>
        <w:gridCol w:w="191"/>
        <w:gridCol w:w="901"/>
        <w:gridCol w:w="189"/>
        <w:gridCol w:w="985"/>
        <w:gridCol w:w="182"/>
        <w:gridCol w:w="985"/>
        <w:gridCol w:w="85"/>
        <w:gridCol w:w="98"/>
        <w:gridCol w:w="84"/>
        <w:gridCol w:w="1308"/>
        <w:gridCol w:w="186"/>
        <w:gridCol w:w="1076"/>
        <w:gridCol w:w="184"/>
        <w:gridCol w:w="985"/>
        <w:gridCol w:w="181"/>
        <w:gridCol w:w="990"/>
        <w:gridCol w:w="184"/>
        <w:gridCol w:w="986"/>
        <w:gridCol w:w="184"/>
        <w:gridCol w:w="1051"/>
      </w:tblGrid>
      <w:tr w:rsidR="00616023" w:rsidRPr="00A2780D" w14:paraId="1665524C" w14:textId="77777777" w:rsidTr="00704803">
        <w:trPr>
          <w:cantSplit/>
          <w:trHeight w:val="299"/>
          <w:tblHeader/>
        </w:trPr>
        <w:tc>
          <w:tcPr>
            <w:tcW w:w="2674" w:type="dxa"/>
          </w:tcPr>
          <w:p w14:paraId="50019704" w14:textId="77777777" w:rsidR="00616023" w:rsidRPr="00A2780D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96" w:type="dxa"/>
            <w:gridSpan w:val="21"/>
          </w:tcPr>
          <w:p w14:paraId="680B5914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16023" w:rsidRPr="00A2780D" w14:paraId="37888B64" w14:textId="77777777" w:rsidTr="00704803">
        <w:trPr>
          <w:cantSplit/>
          <w:trHeight w:val="299"/>
          <w:tblHeader/>
        </w:trPr>
        <w:tc>
          <w:tcPr>
            <w:tcW w:w="2674" w:type="dxa"/>
            <w:shd w:val="clear" w:color="auto" w:fill="auto"/>
          </w:tcPr>
          <w:p w14:paraId="4812F504" w14:textId="77777777" w:rsidR="00616023" w:rsidRPr="00A2780D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1A4E7844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</w:tcPr>
          <w:p w14:paraId="4F688C10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8D226F6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shd w:val="clear" w:color="auto" w:fill="auto"/>
          </w:tcPr>
          <w:p w14:paraId="312DB3D0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14:paraId="4158038F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88D6C59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</w:tcPr>
          <w:p w14:paraId="148285A6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6E4DF9AF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92" w:type="dxa"/>
            <w:gridSpan w:val="2"/>
            <w:shd w:val="clear" w:color="auto" w:fill="auto"/>
          </w:tcPr>
          <w:p w14:paraId="40709A3F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6" w:type="dxa"/>
            <w:shd w:val="clear" w:color="auto" w:fill="auto"/>
          </w:tcPr>
          <w:p w14:paraId="3ADA3D7A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61753BF2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6989AFD1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14:paraId="622ADD42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2177223E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2696243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4FEB97F4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1C314FF9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2AD5BF40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6516D224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A2780D" w14:paraId="339AE2E3" w14:textId="77777777" w:rsidTr="00704803">
        <w:trPr>
          <w:cantSplit/>
          <w:trHeight w:val="299"/>
          <w:tblHeader/>
        </w:trPr>
        <w:tc>
          <w:tcPr>
            <w:tcW w:w="2674" w:type="dxa"/>
            <w:shd w:val="clear" w:color="auto" w:fill="auto"/>
          </w:tcPr>
          <w:p w14:paraId="0C584CC7" w14:textId="77777777" w:rsidR="00616023" w:rsidRPr="00A2780D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328632C7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</w:tcPr>
          <w:p w14:paraId="6156D6E1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5B7E66BB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shd w:val="clear" w:color="auto" w:fill="auto"/>
          </w:tcPr>
          <w:p w14:paraId="1B37EA7A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14:paraId="4B2B1C4B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4FE93825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</w:tcPr>
          <w:p w14:paraId="411BC78C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61C3131C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92" w:type="dxa"/>
            <w:gridSpan w:val="2"/>
            <w:shd w:val="clear" w:color="auto" w:fill="auto"/>
          </w:tcPr>
          <w:p w14:paraId="13C0FD6E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186" w:type="dxa"/>
            <w:shd w:val="clear" w:color="auto" w:fill="auto"/>
          </w:tcPr>
          <w:p w14:paraId="6DC719C8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A351009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30B4DED8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14:paraId="25D5D970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180376C8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7F08902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41C4EDF7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3AE9E736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3A57CB39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551C23EB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A2780D" w14:paraId="3C8CC62B" w14:textId="77777777" w:rsidTr="00704803">
        <w:trPr>
          <w:cantSplit/>
          <w:trHeight w:val="299"/>
          <w:tblHeader/>
        </w:trPr>
        <w:tc>
          <w:tcPr>
            <w:tcW w:w="2674" w:type="dxa"/>
            <w:shd w:val="clear" w:color="auto" w:fill="auto"/>
          </w:tcPr>
          <w:p w14:paraId="57FEE33F" w14:textId="77777777" w:rsidR="00616023" w:rsidRPr="00A2780D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6860DE59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</w:tcPr>
          <w:p w14:paraId="673EDCD6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1AAFC25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9" w:type="dxa"/>
            <w:shd w:val="clear" w:color="auto" w:fill="auto"/>
          </w:tcPr>
          <w:p w14:paraId="479801B1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14:paraId="2D85ACA8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7C3D7C33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</w:tcPr>
          <w:p w14:paraId="5DD2A231" w14:textId="77777777" w:rsidR="00616023" w:rsidRPr="00C10FE9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74A520C4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92" w:type="dxa"/>
            <w:gridSpan w:val="2"/>
            <w:shd w:val="clear" w:color="auto" w:fill="auto"/>
          </w:tcPr>
          <w:p w14:paraId="7DE6FFC7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6" w:type="dxa"/>
            <w:shd w:val="clear" w:color="auto" w:fill="auto"/>
          </w:tcPr>
          <w:p w14:paraId="21EF69CF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78BAEF0E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3671E984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14:paraId="4B18497D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1" w:type="dxa"/>
            <w:shd w:val="clear" w:color="auto" w:fill="auto"/>
          </w:tcPr>
          <w:p w14:paraId="7DC826C2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83E554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19017CF1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922F095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7C747C76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1BD7B022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A2780D" w14:paraId="0B182FCF" w14:textId="77777777" w:rsidTr="00704803">
        <w:trPr>
          <w:cantSplit/>
          <w:trHeight w:val="299"/>
          <w:tblHeader/>
        </w:trPr>
        <w:tc>
          <w:tcPr>
            <w:tcW w:w="2674" w:type="dxa"/>
            <w:shd w:val="clear" w:color="auto" w:fill="auto"/>
          </w:tcPr>
          <w:p w14:paraId="7F9B33D6" w14:textId="77777777" w:rsidR="00616023" w:rsidRPr="00A2780D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00209F3E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1" w:type="dxa"/>
            <w:shd w:val="clear" w:color="auto" w:fill="auto"/>
          </w:tcPr>
          <w:p w14:paraId="7E89C2CB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0602EB93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9" w:type="dxa"/>
            <w:shd w:val="clear" w:color="auto" w:fill="auto"/>
          </w:tcPr>
          <w:p w14:paraId="391411A3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14:paraId="51F56CA3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4F557B8F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</w:tcPr>
          <w:p w14:paraId="1D720EB1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ุ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BAA6BCD" w14:textId="77777777" w:rsidR="00616023" w:rsidRPr="00A2780D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92" w:type="dxa"/>
            <w:gridSpan w:val="2"/>
            <w:shd w:val="clear" w:color="auto" w:fill="auto"/>
          </w:tcPr>
          <w:p w14:paraId="13F6669A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6" w:type="dxa"/>
            <w:shd w:val="clear" w:color="auto" w:fill="auto"/>
          </w:tcPr>
          <w:p w14:paraId="6ECACE3A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75566E52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shd w:val="clear" w:color="auto" w:fill="auto"/>
          </w:tcPr>
          <w:p w14:paraId="0FD32552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14:paraId="324B7310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1" w:type="dxa"/>
            <w:shd w:val="clear" w:color="auto" w:fill="auto"/>
          </w:tcPr>
          <w:p w14:paraId="1389F01A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CCCD45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shd w:val="clear" w:color="auto" w:fill="auto"/>
          </w:tcPr>
          <w:p w14:paraId="24EB8FE8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BFC87D3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shd w:val="clear" w:color="auto" w:fill="auto"/>
          </w:tcPr>
          <w:p w14:paraId="21F3B3F9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1D4C16EC" w14:textId="77777777" w:rsidR="00616023" w:rsidRPr="00A2780D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6023" w:rsidRPr="00A2780D" w14:paraId="05B5FFDD" w14:textId="77777777" w:rsidTr="00704803">
        <w:trPr>
          <w:cantSplit/>
          <w:trHeight w:val="299"/>
          <w:tblHeader/>
        </w:trPr>
        <w:tc>
          <w:tcPr>
            <w:tcW w:w="2674" w:type="dxa"/>
          </w:tcPr>
          <w:p w14:paraId="39EEC408" w14:textId="77777777" w:rsidR="00616023" w:rsidRPr="00A2780D" w:rsidRDefault="00616023" w:rsidP="003B11D0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96" w:type="dxa"/>
            <w:gridSpan w:val="21"/>
          </w:tcPr>
          <w:p w14:paraId="17E34AB7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F3A77" w:rsidRPr="00A2780D" w14:paraId="411240F3" w14:textId="77777777" w:rsidTr="00704803">
        <w:trPr>
          <w:cantSplit/>
        </w:trPr>
        <w:tc>
          <w:tcPr>
            <w:tcW w:w="2674" w:type="dxa"/>
          </w:tcPr>
          <w:p w14:paraId="3225694C" w14:textId="0DB8D9C1" w:rsidR="00616023" w:rsidRPr="00A2780D" w:rsidRDefault="00616023" w:rsidP="003B11D0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D2D2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45624C" w14:textId="010CB1E8" w:rsidR="00616023" w:rsidRPr="00ED0BCF" w:rsidRDefault="00704803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23,927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0D8E7B5" w14:textId="77777777" w:rsidR="00616023" w:rsidRPr="00ED0BCF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DEC62" w14:textId="4ED3867F" w:rsidR="00616023" w:rsidRPr="00ED0BCF" w:rsidRDefault="00704803" w:rsidP="003B11D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23,632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EA25F70" w14:textId="77777777" w:rsidR="00616023" w:rsidRPr="002020BB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63444FF" w14:textId="4DF6F103" w:rsidR="00616023" w:rsidRPr="007A72B1" w:rsidRDefault="00704803" w:rsidP="0070480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9,026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E47C778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22BC48D2" w14:textId="3E778FCA" w:rsidR="00616023" w:rsidRPr="00ED0BCF" w:rsidRDefault="00704803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5,552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C426E71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3A9D7" w14:textId="4CB14BB7" w:rsidR="00616023" w:rsidRPr="00ED0BCF" w:rsidRDefault="00704803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9,049</w:t>
            </w:r>
          </w:p>
        </w:tc>
        <w:tc>
          <w:tcPr>
            <w:tcW w:w="186" w:type="dxa"/>
            <w:shd w:val="clear" w:color="auto" w:fill="auto"/>
          </w:tcPr>
          <w:p w14:paraId="3AE746D7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595869D" w14:textId="07408AE2" w:rsidR="00616023" w:rsidRPr="00ED0BCF" w:rsidRDefault="00704803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45A0D13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DB47C26" w14:textId="2EFC6FEB" w:rsidR="00616023" w:rsidRPr="00ED0BCF" w:rsidRDefault="00704803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4,434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0BAD60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0130" w14:textId="6DA20C13" w:rsidR="00616023" w:rsidRPr="00ED0BCF" w:rsidRDefault="00704803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1,553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C54296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8985E85" w14:textId="185C4A3D" w:rsidR="00616023" w:rsidRPr="00ED0BCF" w:rsidRDefault="00996055" w:rsidP="003B11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86EC8B1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D1606DE" w14:textId="48B35297" w:rsidR="00616023" w:rsidRPr="00ED0BCF" w:rsidRDefault="00996055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81,273</w:t>
            </w:r>
          </w:p>
        </w:tc>
      </w:tr>
      <w:tr w:rsidR="00704803" w:rsidRPr="00A2780D" w14:paraId="72367913" w14:textId="77777777" w:rsidTr="00704803">
        <w:trPr>
          <w:cantSplit/>
        </w:trPr>
        <w:tc>
          <w:tcPr>
            <w:tcW w:w="2674" w:type="dxa"/>
          </w:tcPr>
          <w:p w14:paraId="74527CFF" w14:textId="6FF7149C" w:rsidR="00704803" w:rsidRPr="00A2780D" w:rsidRDefault="00704803" w:rsidP="0070480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B404F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B404F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B404F8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9230DC" w14:textId="4AE1E6BE" w:rsidR="00704803" w:rsidRPr="00ED0BCF" w:rsidRDefault="00704803" w:rsidP="0070480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648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26922E4" w14:textId="77777777" w:rsidR="00704803" w:rsidRPr="00ED0BCF" w:rsidRDefault="00704803" w:rsidP="00704803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C5CCC" w14:textId="73FE1310" w:rsidR="00704803" w:rsidRPr="00ED0BCF" w:rsidRDefault="00704803" w:rsidP="0070480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9" w:type="dxa"/>
            <w:shd w:val="clear" w:color="auto" w:fill="auto"/>
          </w:tcPr>
          <w:p w14:paraId="2630BB07" w14:textId="77777777" w:rsidR="00704803" w:rsidRPr="00ED0BCF" w:rsidRDefault="00704803" w:rsidP="007048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683C8DF" w14:textId="575DF14F" w:rsidR="00704803" w:rsidRPr="00ED0BCF" w:rsidRDefault="00704803" w:rsidP="0070480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BDD7DE" w14:textId="77777777" w:rsidR="00704803" w:rsidRPr="00ED0BCF" w:rsidRDefault="00704803" w:rsidP="007048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260F5D15" w14:textId="21A7C180" w:rsidR="00704803" w:rsidRPr="00ED0BCF" w:rsidRDefault="00704803" w:rsidP="0070480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(346)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672A4CE" w14:textId="77777777" w:rsidR="00704803" w:rsidRPr="00ED0BCF" w:rsidRDefault="00704803" w:rsidP="0070480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932D3" w14:textId="3DF6356A" w:rsidR="00704803" w:rsidRPr="00ED0BCF" w:rsidRDefault="00704803" w:rsidP="0070480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(660)</w:t>
            </w:r>
          </w:p>
        </w:tc>
        <w:tc>
          <w:tcPr>
            <w:tcW w:w="186" w:type="dxa"/>
            <w:shd w:val="clear" w:color="auto" w:fill="auto"/>
          </w:tcPr>
          <w:p w14:paraId="328FA723" w14:textId="77777777" w:rsidR="00704803" w:rsidRPr="00ED0BCF" w:rsidRDefault="00704803" w:rsidP="007048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C0BC56D" w14:textId="4331C3CD" w:rsidR="00704803" w:rsidRPr="00ED0BCF" w:rsidRDefault="00704803" w:rsidP="0070480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(941)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AA1CD05" w14:textId="77777777" w:rsidR="00704803" w:rsidRPr="00ED0BCF" w:rsidRDefault="00704803" w:rsidP="007048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C4344A2" w14:textId="3DF847F6" w:rsidR="00704803" w:rsidRPr="00ED0BCF" w:rsidRDefault="00704803" w:rsidP="007048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BACD298" w14:textId="77777777" w:rsidR="00704803" w:rsidRPr="00ED0BCF" w:rsidRDefault="00704803" w:rsidP="0070480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7DF99" w14:textId="32527747" w:rsidR="00704803" w:rsidRPr="00ED0BCF" w:rsidRDefault="00704803" w:rsidP="0070480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E9A3E8" w14:textId="77777777" w:rsidR="00704803" w:rsidRPr="00ED0BCF" w:rsidRDefault="00704803" w:rsidP="0070480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441E560" w14:textId="4F9BF3FB" w:rsidR="00704803" w:rsidRPr="00ED0BCF" w:rsidRDefault="00996055" w:rsidP="009960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(7)</w:t>
            </w:r>
          </w:p>
        </w:tc>
        <w:tc>
          <w:tcPr>
            <w:tcW w:w="184" w:type="dxa"/>
            <w:shd w:val="clear" w:color="auto" w:fill="auto"/>
          </w:tcPr>
          <w:p w14:paraId="1F099BDF" w14:textId="77777777" w:rsidR="00704803" w:rsidRPr="00ED0BCF" w:rsidRDefault="00704803" w:rsidP="007048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EAD8790" w14:textId="3D34F550" w:rsidR="00704803" w:rsidRPr="00ED0BCF" w:rsidRDefault="00996055" w:rsidP="0070480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(357)</w:t>
            </w:r>
          </w:p>
        </w:tc>
      </w:tr>
      <w:tr w:rsidR="003F3A77" w:rsidRPr="00A2780D" w14:paraId="3DE8BBF2" w14:textId="77777777" w:rsidTr="00704803">
        <w:trPr>
          <w:cantSplit/>
        </w:trPr>
        <w:tc>
          <w:tcPr>
            <w:tcW w:w="2674" w:type="dxa"/>
          </w:tcPr>
          <w:p w14:paraId="2ECFBEF8" w14:textId="77777777" w:rsidR="00616023" w:rsidRPr="00A2780D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2DE0DAD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BBFA108" w14:textId="77777777" w:rsidR="00616023" w:rsidRPr="00ED0BCF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7B10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152ACF69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663A445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7A1BC96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2CCB84E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2C7852B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C8DC7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32E7C5E3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09F70F5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FBD1229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36EA0B7" w14:textId="77777777" w:rsidR="00616023" w:rsidRPr="00ED0BCF" w:rsidRDefault="00616023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6184834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69D73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9232535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45759B0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618A375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A439645" w14:textId="35979429" w:rsidR="00616023" w:rsidRPr="00ED0BCF" w:rsidRDefault="00996055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359</w:t>
            </w:r>
          </w:p>
        </w:tc>
      </w:tr>
      <w:tr w:rsidR="003F3A77" w:rsidRPr="00A2780D" w14:paraId="52BA23B6" w14:textId="77777777" w:rsidTr="00704803">
        <w:trPr>
          <w:cantSplit/>
        </w:trPr>
        <w:tc>
          <w:tcPr>
            <w:tcW w:w="2674" w:type="dxa"/>
          </w:tcPr>
          <w:p w14:paraId="247EF574" w14:textId="77777777" w:rsidR="00616023" w:rsidRPr="00A2780D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59B2202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B74696A" w14:textId="77777777" w:rsidR="00616023" w:rsidRPr="00ED0BCF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CD44F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0D69BB83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C4B37C7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A7A70E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26C0B528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9F276AE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FBF0F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58119816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60464BA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198FA27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4C1880E" w14:textId="77777777" w:rsidR="00616023" w:rsidRPr="00ED0BCF" w:rsidRDefault="00616023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F8D4B6A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30289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4D54A96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59B5068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2687F9F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DF4C870" w14:textId="44962C29" w:rsidR="00616023" w:rsidRPr="00ED0BCF" w:rsidRDefault="00B04719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9960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3F3A77" w:rsidRPr="00A2780D" w14:paraId="5F1E27B2" w14:textId="77777777" w:rsidTr="00704803">
        <w:trPr>
          <w:cantSplit/>
        </w:trPr>
        <w:tc>
          <w:tcPr>
            <w:tcW w:w="2674" w:type="dxa"/>
          </w:tcPr>
          <w:p w14:paraId="49F8F1B5" w14:textId="26C16948" w:rsidR="00616023" w:rsidRPr="00A2780D" w:rsidRDefault="00162FBE" w:rsidP="003B11D0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="00616023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E5D7881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2E4DF35" w14:textId="77777777" w:rsidR="00616023" w:rsidRPr="00ED0BCF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3AEEC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326A7631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945035A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79E6D76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3DA1293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6007488C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1714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7DBD032C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72FB5EE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C634A8B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82FA397" w14:textId="77777777" w:rsidR="00616023" w:rsidRPr="00ED0BCF" w:rsidRDefault="00616023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6A3C3AE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6AC4C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65CC164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F73F4BE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5E80E793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240E858" w14:textId="25D09BCC" w:rsidR="00616023" w:rsidRPr="00ED0BCF" w:rsidRDefault="00996055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</w:t>
            </w:r>
          </w:p>
        </w:tc>
      </w:tr>
      <w:tr w:rsidR="003F3A77" w:rsidRPr="00A2780D" w14:paraId="564D0779" w14:textId="77777777" w:rsidTr="00704803">
        <w:trPr>
          <w:cantSplit/>
        </w:trPr>
        <w:tc>
          <w:tcPr>
            <w:tcW w:w="2674" w:type="dxa"/>
          </w:tcPr>
          <w:p w14:paraId="22E5CC8E" w14:textId="3B2C537C" w:rsidR="00616023" w:rsidRDefault="002020BB" w:rsidP="003B11D0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="00616023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</w:t>
            </w:r>
            <w:r w:rsidR="00616023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ตราสารอนุพันธ์</w:t>
            </w:r>
            <w:r w:rsidR="00616023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4E524D9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5C37AB0" w14:textId="77777777" w:rsidR="00616023" w:rsidRPr="00ED0BCF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69451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69B4D438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93E5EA8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8C2259A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5B29653A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E1D4B91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8F04A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17570EF7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1E5E989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3CCB0A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73462728" w14:textId="77777777" w:rsidR="00616023" w:rsidRPr="00ED0BCF" w:rsidRDefault="00616023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5592948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1A3D2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468202" w14:textId="77777777" w:rsidR="00616023" w:rsidRPr="00ED0BCF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9F674F3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EF1493F" w14:textId="77777777" w:rsidR="00616023" w:rsidRPr="00ED0BCF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993CDDB" w14:textId="2D1CC002" w:rsidR="00616023" w:rsidRPr="00ED0BCF" w:rsidRDefault="00996055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(88)</w:t>
            </w:r>
          </w:p>
        </w:tc>
      </w:tr>
      <w:tr w:rsidR="000F6941" w:rsidRPr="00A2780D" w14:paraId="3129641B" w14:textId="77777777" w:rsidTr="00704803">
        <w:trPr>
          <w:cantSplit/>
        </w:trPr>
        <w:tc>
          <w:tcPr>
            <w:tcW w:w="2674" w:type="dxa"/>
          </w:tcPr>
          <w:p w14:paraId="7EEFB18C" w14:textId="7AA4C306" w:rsidR="000F6941" w:rsidRDefault="000F6941" w:rsidP="003B11D0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ขาดทุนจากการเปลี่ยนแปลงมูลค่า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ยุติธรรมของสินทรัพย์ชีวภาพ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C7B4AE9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0F59AA5" w14:textId="77777777" w:rsidR="000F6941" w:rsidRPr="00ED0BCF" w:rsidRDefault="000F6941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A8927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35AC7582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424DBFC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51831A3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C34DA96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62B271F3" w14:textId="77777777" w:rsidR="000F6941" w:rsidRPr="00ED0BCF" w:rsidRDefault="000F6941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A5FB9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58C7445A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F960C2E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A5E3898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BAE1109" w14:textId="77777777" w:rsidR="000F6941" w:rsidRPr="00ED0BCF" w:rsidRDefault="000F6941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FD05CBD" w14:textId="77777777" w:rsidR="000F6941" w:rsidRPr="00ED0BCF" w:rsidRDefault="000F6941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89AB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5E811C8" w14:textId="77777777" w:rsidR="000F6941" w:rsidRPr="00ED0BCF" w:rsidRDefault="000F6941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2FEE306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77582DF3" w14:textId="77777777" w:rsidR="000F6941" w:rsidRPr="00ED0BCF" w:rsidRDefault="000F6941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CE7BC24" w14:textId="71CFC5CE" w:rsidR="000F6941" w:rsidRDefault="00996055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(102)</w:t>
            </w:r>
          </w:p>
        </w:tc>
      </w:tr>
      <w:tr w:rsidR="003F3A77" w:rsidRPr="00A2780D" w14:paraId="2C0A5F83" w14:textId="77777777" w:rsidTr="00704803">
        <w:trPr>
          <w:cantSplit/>
          <w:trHeight w:val="299"/>
        </w:trPr>
        <w:tc>
          <w:tcPr>
            <w:tcW w:w="2674" w:type="dxa"/>
          </w:tcPr>
          <w:p w14:paraId="6424A0A5" w14:textId="608B6877" w:rsidR="00616023" w:rsidRPr="00A2780D" w:rsidRDefault="00616023" w:rsidP="003B11D0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59783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C33C529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91FB354" w14:textId="77777777" w:rsidR="00616023" w:rsidRPr="00A2780D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F53B0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62AA6D4A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F2F8E85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E7B479B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A76BD20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8428131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30559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73D10B49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5AAD533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5C1CBBB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6B1CCB5" w14:textId="77777777" w:rsidR="00616023" w:rsidRPr="00A2780D" w:rsidRDefault="00616023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E06F454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7F350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69E11C3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91C4D8A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DD78FF5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1BA8844" w14:textId="3891229F" w:rsidR="00616023" w:rsidRPr="00B825E3" w:rsidRDefault="00996055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</w:tr>
      <w:tr w:rsidR="003F3A77" w:rsidRPr="00A2780D" w14:paraId="3BB9A2D1" w14:textId="77777777" w:rsidTr="00704803">
        <w:trPr>
          <w:cantSplit/>
          <w:trHeight w:val="299"/>
        </w:trPr>
        <w:tc>
          <w:tcPr>
            <w:tcW w:w="2674" w:type="dxa"/>
          </w:tcPr>
          <w:p w14:paraId="24FEF105" w14:textId="77777777" w:rsidR="00616023" w:rsidRPr="00A2780D" w:rsidRDefault="00616023" w:rsidP="003B11D0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710AC8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2B77CD1" w14:textId="77777777" w:rsidR="00616023" w:rsidRPr="00A2780D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C0F74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1F29B175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D899798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2895DA3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2ADA11A1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AE3180C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E2D92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31C71022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CC2B6E0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4EE9701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023BCDC" w14:textId="77777777" w:rsidR="00616023" w:rsidRPr="00A2780D" w:rsidRDefault="00616023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610FFF1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786FC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E42417E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ED777B6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1B183B0A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DB1C6" w14:textId="103A17EF" w:rsidR="00616023" w:rsidRPr="006C173F" w:rsidRDefault="00996055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(201)</w:t>
            </w:r>
          </w:p>
        </w:tc>
      </w:tr>
      <w:tr w:rsidR="003F3A77" w:rsidRPr="00A2780D" w14:paraId="0D3E4713" w14:textId="77777777" w:rsidTr="00704803">
        <w:trPr>
          <w:cantSplit/>
          <w:trHeight w:val="299"/>
        </w:trPr>
        <w:tc>
          <w:tcPr>
            <w:tcW w:w="2674" w:type="dxa"/>
          </w:tcPr>
          <w:p w14:paraId="5BA7F401" w14:textId="75CDF62F" w:rsidR="00616023" w:rsidRPr="00A2780D" w:rsidRDefault="00B04719" w:rsidP="003B11D0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616023"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6160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548C086" w14:textId="60D17E54" w:rsidR="00616023" w:rsidRPr="00A2780D" w:rsidRDefault="00616023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30EBFAD" w14:textId="77777777" w:rsidR="00616023" w:rsidRPr="00A2780D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385F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666B7D42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4B14AA2" w14:textId="49FF439B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088F3C7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0FD0BB6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6B7069C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538B5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2FDD5946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9B6A899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F6ECB13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8717B68" w14:textId="77777777" w:rsidR="00616023" w:rsidRPr="00A2780D" w:rsidRDefault="00616023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982703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D7CF3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24F4E78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782236A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669580D5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C57BA" w14:textId="53D31528" w:rsidR="00616023" w:rsidRPr="00A2780D" w:rsidRDefault="00996055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(715)</w:t>
            </w:r>
          </w:p>
        </w:tc>
      </w:tr>
      <w:tr w:rsidR="003F3A77" w:rsidRPr="00616023" w14:paraId="513BF940" w14:textId="77777777" w:rsidTr="00704803">
        <w:trPr>
          <w:cantSplit/>
          <w:trHeight w:val="30"/>
        </w:trPr>
        <w:tc>
          <w:tcPr>
            <w:tcW w:w="2674" w:type="dxa"/>
          </w:tcPr>
          <w:p w14:paraId="293968D7" w14:textId="77777777" w:rsidR="00616023" w:rsidRPr="004D2D28" w:rsidRDefault="00616023" w:rsidP="003B11D0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77B7C8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DD2258E" w14:textId="77777777" w:rsidR="00616023" w:rsidRPr="004D2D28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7B7BE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1750B0F1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0DA0DAE2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EF9C599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F1E72F1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E2C8B33" w14:textId="77777777" w:rsidR="00616023" w:rsidRPr="004D2D28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502EA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75AD873F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D2A7D97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220CD85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F791B9E" w14:textId="77777777" w:rsidR="00616023" w:rsidRPr="004D2D28" w:rsidRDefault="00616023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4254E00" w14:textId="77777777" w:rsidR="00616023" w:rsidRPr="004D2D28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E1910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1844417" w14:textId="77777777" w:rsidR="00616023" w:rsidRPr="004D2D28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A3518EB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6209E53B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BFDFF" w14:textId="77777777" w:rsidR="00616023" w:rsidRPr="004D2D28" w:rsidRDefault="00616023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</w:tr>
      <w:tr w:rsidR="003F3A77" w:rsidRPr="00A2780D" w14:paraId="46A12A40" w14:textId="77777777" w:rsidTr="00704803">
        <w:trPr>
          <w:cantSplit/>
        </w:trPr>
        <w:tc>
          <w:tcPr>
            <w:tcW w:w="2674" w:type="dxa"/>
          </w:tcPr>
          <w:p w14:paraId="04D5EF62" w14:textId="77777777" w:rsidR="00616023" w:rsidRPr="00A2780D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8A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E4D41FE" w14:textId="61C231A8" w:rsidR="00616023" w:rsidRPr="00A2780D" w:rsidRDefault="00704803" w:rsidP="003B11D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579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4E97A61" w14:textId="77777777" w:rsidR="00616023" w:rsidRPr="00A2780D" w:rsidRDefault="00616023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88B31" w14:textId="04DFCD7A" w:rsidR="00616023" w:rsidRPr="00A2780D" w:rsidRDefault="00704803" w:rsidP="0070480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9960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</w:p>
        </w:tc>
        <w:tc>
          <w:tcPr>
            <w:tcW w:w="189" w:type="dxa"/>
            <w:shd w:val="clear" w:color="auto" w:fill="auto"/>
          </w:tcPr>
          <w:p w14:paraId="4ED0BA3B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88544B2" w14:textId="3C82EF3D" w:rsidR="00616023" w:rsidRPr="00A2780D" w:rsidRDefault="00704803" w:rsidP="0070480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BA943A4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5794E8C2" w14:textId="31D7D952" w:rsidR="00616023" w:rsidRPr="00A2780D" w:rsidRDefault="00704803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270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6B22FD3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60DB" w14:textId="57F10FA5" w:rsidR="00616023" w:rsidRPr="00A2780D" w:rsidRDefault="00704803" w:rsidP="003B11D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</w:p>
        </w:tc>
        <w:tc>
          <w:tcPr>
            <w:tcW w:w="186" w:type="dxa"/>
            <w:shd w:val="clear" w:color="auto" w:fill="auto"/>
          </w:tcPr>
          <w:p w14:paraId="6D4D9C07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567BD17" w14:textId="6BC0103D" w:rsidR="00616023" w:rsidRPr="00A2780D" w:rsidRDefault="00704803" w:rsidP="003B11D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CE01A3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05217B5F" w14:textId="7D469E60" w:rsidR="00616023" w:rsidRPr="00A2780D" w:rsidRDefault="00704803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86A4FB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4173C" w14:textId="1AFDDEE2" w:rsidR="00616023" w:rsidRPr="00A2780D" w:rsidRDefault="00996055" w:rsidP="003B11D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8AC41ED" w14:textId="77777777" w:rsidR="00616023" w:rsidRPr="00A2780D" w:rsidRDefault="00616023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369CE95" w14:textId="53408C10" w:rsidR="00616023" w:rsidRPr="00A2780D" w:rsidRDefault="00996055" w:rsidP="0099605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D26E76C" w14:textId="77777777" w:rsidR="00616023" w:rsidRPr="00A2780D" w:rsidRDefault="00616023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888E40A" w14:textId="6568F0B1" w:rsidR="00616023" w:rsidRPr="00A2780D" w:rsidRDefault="00996055" w:rsidP="003B11D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3,348</w:t>
            </w:r>
          </w:p>
        </w:tc>
      </w:tr>
    </w:tbl>
    <w:p w14:paraId="6967FB73" w14:textId="20CC9BEC" w:rsidR="00D76A7C" w:rsidRPr="004B3C87" w:rsidRDefault="00616023" w:rsidP="004B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ข้อมูลเกี่ยวกับส่วนงานที่รายงานสำหรับงวด</w:t>
      </w:r>
      <w:r w:rsidR="003F7296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เก้า</w:t>
      </w:r>
      <w:r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เดือน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สิ้นสุด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3</w:t>
      </w:r>
      <w:r>
        <w:rPr>
          <w:rFonts w:asciiTheme="majorBidi" w:hAnsiTheme="majorBidi" w:cstheme="majorBidi"/>
          <w:b/>
          <w:bCs/>
          <w:i/>
          <w:iCs/>
          <w:sz w:val="26"/>
          <w:szCs w:val="26"/>
        </w:rPr>
        <w:t>0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="003F7296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กันยา</w:t>
      </w:r>
      <w:r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ยน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256</w:t>
      </w:r>
      <w:r>
        <w:rPr>
          <w:rFonts w:asciiTheme="majorBidi" w:hAnsiTheme="majorBidi" w:cstheme="majorBidi"/>
          <w:b/>
          <w:bCs/>
          <w:i/>
          <w:iCs/>
          <w:sz w:val="26"/>
          <w:szCs w:val="26"/>
        </w:rPr>
        <w:t>5</w:t>
      </w:r>
    </w:p>
    <w:tbl>
      <w:tblPr>
        <w:tblW w:w="146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65"/>
        <w:gridCol w:w="979"/>
        <w:gridCol w:w="193"/>
        <w:gridCol w:w="900"/>
        <w:gridCol w:w="189"/>
        <w:gridCol w:w="981"/>
        <w:gridCol w:w="182"/>
        <w:gridCol w:w="1021"/>
        <w:gridCol w:w="183"/>
        <w:gridCol w:w="1340"/>
        <w:gridCol w:w="186"/>
        <w:gridCol w:w="1007"/>
        <w:gridCol w:w="180"/>
        <w:gridCol w:w="981"/>
        <w:gridCol w:w="181"/>
        <w:gridCol w:w="1040"/>
        <w:gridCol w:w="184"/>
        <w:gridCol w:w="983"/>
        <w:gridCol w:w="184"/>
        <w:gridCol w:w="1047"/>
      </w:tblGrid>
      <w:tr w:rsidR="00616023" w:rsidRPr="00616023" w14:paraId="4A330E16" w14:textId="77777777" w:rsidTr="00400F8E">
        <w:trPr>
          <w:cantSplit/>
          <w:trHeight w:val="299"/>
          <w:tblHeader/>
        </w:trPr>
        <w:tc>
          <w:tcPr>
            <w:tcW w:w="2665" w:type="dxa"/>
          </w:tcPr>
          <w:p w14:paraId="60C3C1F3" w14:textId="77777777" w:rsidR="00616023" w:rsidRPr="00616023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9" w:type="dxa"/>
            <w:gridSpan w:val="19"/>
          </w:tcPr>
          <w:p w14:paraId="50F460D1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16023" w:rsidRPr="00616023" w14:paraId="3A7CE0FC" w14:textId="77777777" w:rsidTr="00400F8E">
        <w:trPr>
          <w:cantSplit/>
          <w:trHeight w:val="299"/>
          <w:tblHeader/>
        </w:trPr>
        <w:tc>
          <w:tcPr>
            <w:tcW w:w="2665" w:type="dxa"/>
            <w:shd w:val="clear" w:color="auto" w:fill="auto"/>
          </w:tcPr>
          <w:p w14:paraId="23B04BDE" w14:textId="77777777" w:rsidR="00616023" w:rsidRPr="00616023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3D5B5060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14:paraId="73274CB6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5B6DA27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shd w:val="clear" w:color="auto" w:fill="auto"/>
          </w:tcPr>
          <w:p w14:paraId="12DBE3B6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18BB72EB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A3464E1" w14:textId="77777777" w:rsidR="00616023" w:rsidRPr="00616023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70EFED3" w14:textId="77777777" w:rsidR="00616023" w:rsidRPr="00616023" w:rsidRDefault="00616023" w:rsidP="00400F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552E4DC" w14:textId="77777777" w:rsidR="00616023" w:rsidRPr="00616023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2822774F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6" w:type="dxa"/>
            <w:shd w:val="clear" w:color="auto" w:fill="auto"/>
          </w:tcPr>
          <w:p w14:paraId="4D47CBB1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565E35C4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4192B1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29A57F1F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4D0A949D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29F42866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16BE90F9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27CC519D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6463AD81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</w:tcPr>
          <w:p w14:paraId="5F0413EA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616023" w14:paraId="56C1F94A" w14:textId="77777777" w:rsidTr="00400F8E">
        <w:trPr>
          <w:cantSplit/>
          <w:trHeight w:val="299"/>
          <w:tblHeader/>
        </w:trPr>
        <w:tc>
          <w:tcPr>
            <w:tcW w:w="2665" w:type="dxa"/>
            <w:shd w:val="clear" w:color="auto" w:fill="auto"/>
          </w:tcPr>
          <w:p w14:paraId="63CFE961" w14:textId="77777777" w:rsidR="00616023" w:rsidRPr="00616023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3A39132B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14:paraId="3AA125CC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333E065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shd w:val="clear" w:color="auto" w:fill="auto"/>
          </w:tcPr>
          <w:p w14:paraId="08346201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CA075A3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12CDCDAD" w14:textId="77777777" w:rsidR="00616023" w:rsidRPr="00616023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C58290E" w14:textId="77777777" w:rsidR="00616023" w:rsidRPr="00616023" w:rsidRDefault="00616023" w:rsidP="00400F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2BFBAA" w14:textId="77777777" w:rsidR="00616023" w:rsidRPr="00616023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7B629314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ร่วมและ</w:t>
            </w:r>
          </w:p>
        </w:tc>
        <w:tc>
          <w:tcPr>
            <w:tcW w:w="186" w:type="dxa"/>
            <w:shd w:val="clear" w:color="auto" w:fill="auto"/>
          </w:tcPr>
          <w:p w14:paraId="0FB15CCE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22420C1A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AD6FCF0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4B26593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4AEF5879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5B21E9E7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3F173BDA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795FFA7A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721903D1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</w:tcPr>
          <w:p w14:paraId="44B45F8A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616023" w14:paraId="0B49EE72" w14:textId="77777777" w:rsidTr="00400F8E">
        <w:trPr>
          <w:cantSplit/>
          <w:trHeight w:val="299"/>
          <w:tblHeader/>
        </w:trPr>
        <w:tc>
          <w:tcPr>
            <w:tcW w:w="2665" w:type="dxa"/>
            <w:shd w:val="clear" w:color="auto" w:fill="auto"/>
          </w:tcPr>
          <w:p w14:paraId="6A8562A6" w14:textId="77777777" w:rsidR="00616023" w:rsidRPr="00616023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1A26612F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14:paraId="4D6B0A9C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E82E7E7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9" w:type="dxa"/>
            <w:shd w:val="clear" w:color="auto" w:fill="auto"/>
          </w:tcPr>
          <w:p w14:paraId="1F074B9B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5EC461B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044A80FC" w14:textId="77777777" w:rsidR="00616023" w:rsidRPr="00616023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942EABC" w14:textId="77777777" w:rsidR="00616023" w:rsidRPr="00616023" w:rsidRDefault="00616023" w:rsidP="00400F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734080F" w14:textId="77777777" w:rsidR="00616023" w:rsidRPr="00616023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02261885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6" w:type="dxa"/>
            <w:shd w:val="clear" w:color="auto" w:fill="auto"/>
          </w:tcPr>
          <w:p w14:paraId="0A875D78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06196C16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85447E6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4570AD0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1" w:type="dxa"/>
            <w:shd w:val="clear" w:color="auto" w:fill="auto"/>
          </w:tcPr>
          <w:p w14:paraId="4A46B2B7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1542F8B7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454C3CFA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18CC1B03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693513E9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</w:tcPr>
          <w:p w14:paraId="3449B8F9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616023" w14:paraId="5CE0B275" w14:textId="77777777" w:rsidTr="00400F8E">
        <w:trPr>
          <w:cantSplit/>
          <w:trHeight w:val="299"/>
          <w:tblHeader/>
        </w:trPr>
        <w:tc>
          <w:tcPr>
            <w:tcW w:w="2665" w:type="dxa"/>
            <w:shd w:val="clear" w:color="auto" w:fill="auto"/>
          </w:tcPr>
          <w:p w14:paraId="2E4D318E" w14:textId="77777777" w:rsidR="00616023" w:rsidRPr="00616023" w:rsidRDefault="00616023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6272D985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shd w:val="clear" w:color="auto" w:fill="auto"/>
          </w:tcPr>
          <w:p w14:paraId="6B0FA159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1ADD1F6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9" w:type="dxa"/>
            <w:shd w:val="clear" w:color="auto" w:fill="auto"/>
          </w:tcPr>
          <w:p w14:paraId="145CA34F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40F1D87A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190AA4CD" w14:textId="77777777" w:rsidR="00616023" w:rsidRPr="00616023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48611634" w14:textId="77777777" w:rsidR="00616023" w:rsidRPr="00616023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บรรจุ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9D988A" w14:textId="77777777" w:rsidR="00616023" w:rsidRPr="00616023" w:rsidRDefault="00616023" w:rsidP="003B11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6BF1C331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6" w:type="dxa"/>
            <w:shd w:val="clear" w:color="auto" w:fill="auto"/>
          </w:tcPr>
          <w:p w14:paraId="34DA1F92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2EF9E5C1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0" w:type="dxa"/>
            <w:shd w:val="clear" w:color="auto" w:fill="auto"/>
          </w:tcPr>
          <w:p w14:paraId="43EFDC0E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63D9CEBD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1" w:type="dxa"/>
            <w:shd w:val="clear" w:color="auto" w:fill="auto"/>
          </w:tcPr>
          <w:p w14:paraId="35DD17B4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7DE33592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shd w:val="clear" w:color="auto" w:fill="auto"/>
          </w:tcPr>
          <w:p w14:paraId="108B126F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424EF17C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shd w:val="clear" w:color="auto" w:fill="auto"/>
          </w:tcPr>
          <w:p w14:paraId="6992EE9F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</w:tcPr>
          <w:p w14:paraId="44D93C07" w14:textId="77777777" w:rsidR="00616023" w:rsidRPr="00616023" w:rsidRDefault="0061602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6023" w:rsidRPr="00616023" w14:paraId="53FF97B7" w14:textId="77777777" w:rsidTr="00400F8E">
        <w:trPr>
          <w:cantSplit/>
          <w:trHeight w:val="299"/>
          <w:tblHeader/>
        </w:trPr>
        <w:tc>
          <w:tcPr>
            <w:tcW w:w="2665" w:type="dxa"/>
          </w:tcPr>
          <w:p w14:paraId="332B0B25" w14:textId="77777777" w:rsidR="00616023" w:rsidRPr="00616023" w:rsidRDefault="00616023" w:rsidP="003B11D0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9" w:type="dxa"/>
            <w:gridSpan w:val="19"/>
          </w:tcPr>
          <w:p w14:paraId="15575FB6" w14:textId="77777777" w:rsidR="00616023" w:rsidRPr="00616023" w:rsidRDefault="00616023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D1984" w:rsidRPr="00ED1984" w14:paraId="4DEB11E2" w14:textId="77777777" w:rsidTr="00400F8E">
        <w:trPr>
          <w:cantSplit/>
        </w:trPr>
        <w:tc>
          <w:tcPr>
            <w:tcW w:w="2665" w:type="dxa"/>
          </w:tcPr>
          <w:p w14:paraId="0F6C3614" w14:textId="08B52B1A" w:rsidR="002630F6" w:rsidRPr="00616023" w:rsidRDefault="002630F6" w:rsidP="003B11D0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 w:rsidRPr="0061602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56354A3" w14:textId="7138F05F" w:rsidR="002630F6" w:rsidRPr="00ED1984" w:rsidRDefault="004B3C87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20,581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EB2D3F9" w14:textId="77777777" w:rsidR="002630F6" w:rsidRPr="00ED1984" w:rsidRDefault="002630F6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ABA5D" w14:textId="5D99D5EE" w:rsidR="002630F6" w:rsidRPr="00ED1984" w:rsidRDefault="004B3C87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24,970</w:t>
            </w:r>
          </w:p>
        </w:tc>
        <w:tc>
          <w:tcPr>
            <w:tcW w:w="189" w:type="dxa"/>
            <w:shd w:val="clear" w:color="auto" w:fill="auto"/>
          </w:tcPr>
          <w:p w14:paraId="684C89DA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516B00" w14:textId="4BF64BD1" w:rsidR="002630F6" w:rsidRPr="00ED1984" w:rsidRDefault="004B3C87" w:rsidP="003B11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9,016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D82D409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F0D52D4" w14:textId="1AD294CB" w:rsidR="002630F6" w:rsidRPr="00ED1984" w:rsidRDefault="004B3C87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6,522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2F8EFE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D8967" w14:textId="06785A78" w:rsidR="002630F6" w:rsidRPr="00ED1984" w:rsidRDefault="004B3C87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10,596</w:t>
            </w:r>
          </w:p>
        </w:tc>
        <w:tc>
          <w:tcPr>
            <w:tcW w:w="186" w:type="dxa"/>
            <w:shd w:val="clear" w:color="auto" w:fill="auto"/>
          </w:tcPr>
          <w:p w14:paraId="24DD1A2C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141D716" w14:textId="164F84F5" w:rsidR="002630F6" w:rsidRPr="00ED1984" w:rsidRDefault="004B3C87" w:rsidP="003B11D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E53D4F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6DE322" w14:textId="4B0FA6CE" w:rsidR="002630F6" w:rsidRPr="00ED1984" w:rsidRDefault="004B3C87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4,511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AF4440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A2E3B" w14:textId="13945541" w:rsidR="002630F6" w:rsidRPr="00ED1984" w:rsidRDefault="004B3C87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2C6540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9351D97" w14:textId="6833827A" w:rsidR="002630F6" w:rsidRPr="00ED1984" w:rsidRDefault="004B3C87" w:rsidP="003B11D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84" w:type="dxa"/>
            <w:shd w:val="clear" w:color="auto" w:fill="auto"/>
          </w:tcPr>
          <w:p w14:paraId="35BD25CA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45F7A7E" w14:textId="393BDB4D" w:rsidR="002630F6" w:rsidRPr="00ED1984" w:rsidRDefault="004B3C87" w:rsidP="003B11D0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82,7</w:t>
            </w:r>
            <w:r w:rsidR="003A41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</w:tr>
      <w:tr w:rsidR="00ED1984" w:rsidRPr="00ED1984" w14:paraId="0C7D818E" w14:textId="77777777" w:rsidTr="00400F8E">
        <w:trPr>
          <w:cantSplit/>
        </w:trPr>
        <w:tc>
          <w:tcPr>
            <w:tcW w:w="2665" w:type="dxa"/>
          </w:tcPr>
          <w:p w14:paraId="4E19EA56" w14:textId="77777777" w:rsidR="002630F6" w:rsidRPr="00616023" w:rsidRDefault="002630F6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33FB9E9" w14:textId="7C91C8F8" w:rsidR="002630F6" w:rsidRPr="00ED1984" w:rsidRDefault="004B3C87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ECC0339" w14:textId="77777777" w:rsidR="002630F6" w:rsidRPr="00ED1984" w:rsidRDefault="002630F6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48AE9" w14:textId="1677EB72" w:rsidR="002630F6" w:rsidRPr="00ED1984" w:rsidRDefault="004B3C87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2,947</w:t>
            </w:r>
          </w:p>
        </w:tc>
        <w:tc>
          <w:tcPr>
            <w:tcW w:w="189" w:type="dxa"/>
            <w:shd w:val="clear" w:color="auto" w:fill="auto"/>
          </w:tcPr>
          <w:p w14:paraId="5A71C105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906B561" w14:textId="791D0CB5" w:rsidR="002630F6" w:rsidRPr="00ED1984" w:rsidRDefault="004B3C87" w:rsidP="003B11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1,375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693EE6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D9EF6A3" w14:textId="281AB131" w:rsidR="002630F6" w:rsidRPr="00ED1984" w:rsidRDefault="004B3C87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668B970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EB8A7" w14:textId="0DC79ADD" w:rsidR="002630F6" w:rsidRPr="00ED1984" w:rsidRDefault="004B3C87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990</w:t>
            </w:r>
          </w:p>
        </w:tc>
        <w:tc>
          <w:tcPr>
            <w:tcW w:w="186" w:type="dxa"/>
            <w:shd w:val="clear" w:color="auto" w:fill="auto"/>
          </w:tcPr>
          <w:p w14:paraId="361EDCFF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9110611" w14:textId="589E86EF" w:rsidR="002630F6" w:rsidRPr="00ED1984" w:rsidRDefault="004B3C87" w:rsidP="003B11D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2956F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CBCCAB" w14:textId="57F2841E" w:rsidR="002630F6" w:rsidRPr="00ED1984" w:rsidRDefault="004B3C87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779403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61367" w14:textId="3ADA9C86" w:rsidR="002630F6" w:rsidRPr="00ED1984" w:rsidRDefault="004B3C87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D327DF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CAD3423" w14:textId="1B217005" w:rsidR="002630F6" w:rsidRPr="00ED1984" w:rsidRDefault="004B3C87" w:rsidP="003B11D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BB5D6F1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A03BD2F" w14:textId="4D2C1D33" w:rsidR="002630F6" w:rsidRPr="00ED1984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7,381</w:t>
            </w:r>
          </w:p>
        </w:tc>
      </w:tr>
      <w:tr w:rsidR="00ED1984" w:rsidRPr="00ED1984" w14:paraId="69DB1086" w14:textId="77777777" w:rsidTr="00400F8E">
        <w:trPr>
          <w:cantSplit/>
        </w:trPr>
        <w:tc>
          <w:tcPr>
            <w:tcW w:w="2665" w:type="dxa"/>
          </w:tcPr>
          <w:p w14:paraId="45DFD105" w14:textId="77777777" w:rsidR="002630F6" w:rsidRPr="00616023" w:rsidRDefault="002630F6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6627BA4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B2E1FB6" w14:textId="77777777" w:rsidR="002630F6" w:rsidRPr="00ED1984" w:rsidRDefault="002630F6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380DB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56F30F39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9BEA5A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97A6713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7D0F85A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6D4743A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C59C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4A58EB21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0413BC3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9E7B75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7F32C9D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7037FA3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4930A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DC9C62A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0C429CD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10847092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3DF5560" w14:textId="41FBB93B" w:rsidR="002630F6" w:rsidRPr="00ED1984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  <w:r w:rsidR="00CB1FF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ED1984" w:rsidRPr="00ED1984" w14:paraId="1682AAD0" w14:textId="77777777" w:rsidTr="00400F8E">
        <w:trPr>
          <w:cantSplit/>
        </w:trPr>
        <w:tc>
          <w:tcPr>
            <w:tcW w:w="2665" w:type="dxa"/>
          </w:tcPr>
          <w:p w14:paraId="1415DDEB" w14:textId="77777777" w:rsidR="002630F6" w:rsidRPr="00616023" w:rsidRDefault="002630F6" w:rsidP="003B11D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EF2FCD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409A47C" w14:textId="77777777" w:rsidR="002630F6" w:rsidRPr="00ED1984" w:rsidRDefault="002630F6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2128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2A1CDBE4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02C83EF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CE33F4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FABE019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FC0EB5C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1FED0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18695BF7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CF9C383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CE3595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EA696C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CDB3B55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029AF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CCBF784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7E34DBB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629E36A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006233D" w14:textId="0BD8C8F6" w:rsidR="002630F6" w:rsidRPr="00ED1984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(454)</w:t>
            </w:r>
          </w:p>
        </w:tc>
      </w:tr>
      <w:tr w:rsidR="00ED1984" w:rsidRPr="00ED1984" w14:paraId="0BBE89C6" w14:textId="77777777" w:rsidTr="00400F8E">
        <w:trPr>
          <w:cantSplit/>
        </w:trPr>
        <w:tc>
          <w:tcPr>
            <w:tcW w:w="2665" w:type="dxa"/>
          </w:tcPr>
          <w:p w14:paraId="2DDFA443" w14:textId="77777777" w:rsidR="002630F6" w:rsidRPr="00616023" w:rsidRDefault="002630F6" w:rsidP="003B11D0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AD68BE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2982906" w14:textId="77777777" w:rsidR="002630F6" w:rsidRPr="00ED1984" w:rsidRDefault="002630F6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AA984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40F5FABB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A0A03D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83028DE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A9C84EB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1A41505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3F00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4CC8C934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DDBA070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A6CCA3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3059543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83BCB30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AB7B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735839C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B06E4FE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28BBEB7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6202F2C" w14:textId="7409435C" w:rsidR="002630F6" w:rsidRPr="00ED1984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(43)</w:t>
            </w:r>
          </w:p>
        </w:tc>
      </w:tr>
      <w:tr w:rsidR="00ED1984" w:rsidRPr="00ED1984" w14:paraId="50EEB7A2" w14:textId="77777777" w:rsidTr="00400F8E">
        <w:trPr>
          <w:cantSplit/>
        </w:trPr>
        <w:tc>
          <w:tcPr>
            <w:tcW w:w="2665" w:type="dxa"/>
          </w:tcPr>
          <w:p w14:paraId="27B81BCA" w14:textId="4F58C4D7" w:rsidR="002630F6" w:rsidRPr="00616023" w:rsidRDefault="00EA12F8" w:rsidP="003B11D0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="002630F6" w:rsidRPr="0061602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จากตราสารอนุพันธ์สุทธิ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D0EEA53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040591B" w14:textId="77777777" w:rsidR="002630F6" w:rsidRPr="00ED1984" w:rsidRDefault="002630F6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72A50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2B0F202C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51FB0B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A18C4A4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33C93EF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03EED3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DD491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52009631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B8EB5A1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DAEDE8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E5A00A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53999C4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D0E3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57688C1" w14:textId="77777777" w:rsidR="002630F6" w:rsidRPr="00ED1984" w:rsidRDefault="002630F6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F692A5C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08AC186" w14:textId="77777777" w:rsidR="002630F6" w:rsidRPr="00ED1984" w:rsidRDefault="002630F6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62EEAB4" w14:textId="3DE7B356" w:rsidR="002630F6" w:rsidRPr="00ED1984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(70)</w:t>
            </w:r>
          </w:p>
        </w:tc>
      </w:tr>
      <w:tr w:rsidR="004B3C87" w:rsidRPr="00ED1984" w14:paraId="4C987A8F" w14:textId="77777777" w:rsidTr="00400F8E">
        <w:trPr>
          <w:cantSplit/>
        </w:trPr>
        <w:tc>
          <w:tcPr>
            <w:tcW w:w="2665" w:type="dxa"/>
          </w:tcPr>
          <w:p w14:paraId="5261ADC4" w14:textId="0881A5B6" w:rsidR="004B3C87" w:rsidRDefault="004B3C87" w:rsidP="003B11D0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ขาดทุนจากการเปลี่ยนแปลงมูลค่า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ยุติธรรมของสินทรัพย์ชีวภาพ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8541C29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DC91036" w14:textId="77777777" w:rsidR="004B3C87" w:rsidRPr="00ED1984" w:rsidRDefault="004B3C87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FADC0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4E397930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EB097F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CD80590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65A102C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82B3DED" w14:textId="77777777" w:rsidR="004B3C87" w:rsidRPr="00ED1984" w:rsidRDefault="004B3C87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3940D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5483803A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3DB122D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5531C6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634235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3EFDDD2" w14:textId="77777777" w:rsidR="004B3C87" w:rsidRPr="00ED1984" w:rsidRDefault="004B3C87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D90B6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4584A3" w14:textId="77777777" w:rsidR="004B3C87" w:rsidRPr="00ED1984" w:rsidRDefault="004B3C87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EFE37FB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9B67F10" w14:textId="77777777" w:rsidR="004B3C87" w:rsidRPr="00ED1984" w:rsidRDefault="004B3C87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9354B59" w14:textId="7E03B80F" w:rsidR="004B3C87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(82)</w:t>
            </w:r>
          </w:p>
        </w:tc>
      </w:tr>
      <w:tr w:rsidR="00ED1984" w:rsidRPr="00ED1984" w14:paraId="2D7AE707" w14:textId="77777777" w:rsidTr="00400F8E">
        <w:trPr>
          <w:cantSplit/>
        </w:trPr>
        <w:tc>
          <w:tcPr>
            <w:tcW w:w="2665" w:type="dxa"/>
          </w:tcPr>
          <w:p w14:paraId="22A178F5" w14:textId="6042AD5A" w:rsidR="000A6508" w:rsidRPr="00616023" w:rsidRDefault="000A650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CB1FF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7AA17FC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366F53D" w14:textId="77777777" w:rsidR="000A6508" w:rsidRPr="00ED1984" w:rsidRDefault="000A6508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B0511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705E4A32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C514504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4D1972E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A16266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48E715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5C634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1C218DDD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E4C0A03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28EDCE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37D412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7CFA762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5235B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13A4236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30AD787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71FB1B93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95DC5D2" w14:textId="3E1321E1" w:rsidR="000A6508" w:rsidRPr="00ED1984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</w:tr>
      <w:tr w:rsidR="00ED1984" w:rsidRPr="00ED1984" w14:paraId="48BB8277" w14:textId="77777777" w:rsidTr="00400F8E">
        <w:trPr>
          <w:cantSplit/>
          <w:trHeight w:val="299"/>
        </w:trPr>
        <w:tc>
          <w:tcPr>
            <w:tcW w:w="2665" w:type="dxa"/>
          </w:tcPr>
          <w:p w14:paraId="71079D30" w14:textId="4AF0D1C7" w:rsidR="000A6508" w:rsidRPr="00616023" w:rsidRDefault="000A6508" w:rsidP="003B11D0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C262463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E4EBDCF" w14:textId="77777777" w:rsidR="000A6508" w:rsidRPr="00ED1984" w:rsidRDefault="000A6508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491DA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3EEC4883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9A6AE26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A739223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EBA3A9C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6729BE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94B45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20896977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29FB413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CC1F6F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8DEB9B1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386A95E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C74D6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EBAE89F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37ADC0D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B58B2B8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4CD0813" w14:textId="6E4D8E97" w:rsidR="000A6508" w:rsidRPr="00ED1984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B03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ED1984" w:rsidRPr="00ED1984" w14:paraId="6B61FBE0" w14:textId="77777777" w:rsidTr="00400F8E">
        <w:trPr>
          <w:cantSplit/>
          <w:trHeight w:val="299"/>
        </w:trPr>
        <w:tc>
          <w:tcPr>
            <w:tcW w:w="2665" w:type="dxa"/>
          </w:tcPr>
          <w:p w14:paraId="56E2AB3B" w14:textId="2658053F" w:rsidR="000A6508" w:rsidRPr="00616023" w:rsidRDefault="000A6508" w:rsidP="003B11D0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0CFDDAF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17867F4" w14:textId="77777777" w:rsidR="000A6508" w:rsidRPr="00ED1984" w:rsidRDefault="000A6508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8CC44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05011144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0018E6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FC7F610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5379ABA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137C661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27E57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57756FE6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F52AF68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20155A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3DFFF1B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34A6762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CD366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1F6BDC1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1DA7CD1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55F32063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E5439" w14:textId="6A540CC8" w:rsidR="000A6508" w:rsidRPr="00ED1984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(1,201)</w:t>
            </w:r>
          </w:p>
        </w:tc>
      </w:tr>
      <w:tr w:rsidR="00ED1984" w:rsidRPr="00ED1984" w14:paraId="4F2A54AC" w14:textId="77777777" w:rsidTr="00400F8E">
        <w:trPr>
          <w:cantSplit/>
          <w:trHeight w:val="299"/>
        </w:trPr>
        <w:tc>
          <w:tcPr>
            <w:tcW w:w="2665" w:type="dxa"/>
          </w:tcPr>
          <w:p w14:paraId="5C88E698" w14:textId="33CD7296" w:rsidR="000A6508" w:rsidRPr="00616023" w:rsidRDefault="000A6508" w:rsidP="003B11D0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B034D7B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8C02F9E" w14:textId="77777777" w:rsidR="000A6508" w:rsidRPr="00ED1984" w:rsidRDefault="000A6508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F8243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42651137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5252C2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33DA5E9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F128F6B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14E96B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B8DDA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7C8DD82E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8AB63CE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0C2DC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E0306A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CAE18B7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705E3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8A9B466" w14:textId="77777777" w:rsidR="000A6508" w:rsidRPr="00ED1984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17A8C49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564C78E" w14:textId="77777777" w:rsidR="000A6508" w:rsidRPr="00ED1984" w:rsidRDefault="000A6508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84FCD" w14:textId="40EB08DF" w:rsidR="000A6508" w:rsidRPr="00AF0673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F067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6,300</w:t>
            </w:r>
          </w:p>
        </w:tc>
      </w:tr>
      <w:tr w:rsidR="00ED1984" w:rsidRPr="00ED1984" w14:paraId="73E34D56" w14:textId="77777777" w:rsidTr="00400F8E">
        <w:trPr>
          <w:cantSplit/>
          <w:trHeight w:val="33"/>
        </w:trPr>
        <w:tc>
          <w:tcPr>
            <w:tcW w:w="2665" w:type="dxa"/>
          </w:tcPr>
          <w:p w14:paraId="25FF2539" w14:textId="1FA75AA2" w:rsidR="000A6508" w:rsidRPr="004B3C87" w:rsidRDefault="000A6508" w:rsidP="004B3C87">
            <w:pPr>
              <w:spacing w:line="20" w:lineRule="atLeast"/>
              <w:ind w:left="185" w:hanging="18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9" w:type="dxa"/>
            <w:shd w:val="clear" w:color="auto" w:fill="auto"/>
          </w:tcPr>
          <w:p w14:paraId="4843D446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748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6D334FBA" w14:textId="77777777" w:rsidR="000A6508" w:rsidRPr="004B3C87" w:rsidRDefault="000A6508" w:rsidP="004B3C87">
            <w:pPr>
              <w:pStyle w:val="acctfourfigures"/>
              <w:spacing w:line="20" w:lineRule="atLeast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4868BA7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745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18A873E4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1" w:type="dxa"/>
            <w:shd w:val="clear" w:color="auto" w:fill="auto"/>
          </w:tcPr>
          <w:p w14:paraId="1172ACBA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7590634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2D4FE04B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784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C5C6A32" w14:textId="77777777" w:rsidR="000A6508" w:rsidRPr="004B3C87" w:rsidRDefault="000A6508" w:rsidP="004B3C87">
            <w:pPr>
              <w:pStyle w:val="acctfourfigures"/>
              <w:tabs>
                <w:tab w:val="decimal" w:pos="64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</w:tcPr>
          <w:p w14:paraId="3062EEE9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902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5E74261A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28E69BE6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F781F9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1" w:type="dxa"/>
            <w:shd w:val="clear" w:color="auto" w:fill="auto"/>
          </w:tcPr>
          <w:p w14:paraId="7F4208DE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726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35B1D91" w14:textId="77777777" w:rsidR="000A6508" w:rsidRPr="004B3C87" w:rsidRDefault="000A6508" w:rsidP="004B3C87">
            <w:pPr>
              <w:pStyle w:val="acctfourfigures"/>
              <w:tabs>
                <w:tab w:val="decimal" w:pos="64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798A1352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626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1143437" w14:textId="77777777" w:rsidR="000A6508" w:rsidRPr="004B3C87" w:rsidRDefault="000A6508" w:rsidP="004B3C87">
            <w:pPr>
              <w:pStyle w:val="acctfourfigures"/>
              <w:tabs>
                <w:tab w:val="decimal" w:pos="64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3F23EC89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91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60361357" w14:textId="77777777" w:rsidR="000A6508" w:rsidRPr="004B3C87" w:rsidRDefault="000A6508" w:rsidP="004B3C87">
            <w:pPr>
              <w:pStyle w:val="acctfourfigures"/>
              <w:tabs>
                <w:tab w:val="clear" w:pos="765"/>
                <w:tab w:val="decimal" w:pos="911"/>
              </w:tabs>
              <w:spacing w:line="20" w:lineRule="atLeast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590ED10" w14:textId="724CB10C" w:rsidR="000A6508" w:rsidRPr="004B3C87" w:rsidRDefault="000A6508" w:rsidP="004B3C87">
            <w:pPr>
              <w:pStyle w:val="acctfourfigures"/>
              <w:tabs>
                <w:tab w:val="clear" w:pos="765"/>
                <w:tab w:val="decimal" w:pos="836"/>
              </w:tabs>
              <w:spacing w:line="20" w:lineRule="atLeast"/>
              <w:ind w:lef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</w:tr>
      <w:tr w:rsidR="00ED1984" w:rsidRPr="00ED1984" w14:paraId="13A1DADA" w14:textId="77777777" w:rsidTr="00400F8E">
        <w:trPr>
          <w:cantSplit/>
          <w:trHeight w:val="30"/>
        </w:trPr>
        <w:tc>
          <w:tcPr>
            <w:tcW w:w="2665" w:type="dxa"/>
          </w:tcPr>
          <w:p w14:paraId="721AC3DE" w14:textId="0330FC0B" w:rsidR="000A6508" w:rsidRPr="00616023" w:rsidRDefault="000A6508" w:rsidP="003B11D0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7D8FD95" w14:textId="5EC9F85A" w:rsidR="000A6508" w:rsidRPr="004B3C87" w:rsidRDefault="004B3C87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C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A850031" w14:textId="77777777" w:rsidR="000A6508" w:rsidRPr="004B3C87" w:rsidRDefault="000A6508" w:rsidP="003B11D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2115" w14:textId="2ACA8437" w:rsidR="000A6508" w:rsidRPr="004B3C87" w:rsidRDefault="004B3C87" w:rsidP="003B11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C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1,048</w:t>
            </w:r>
          </w:p>
        </w:tc>
        <w:tc>
          <w:tcPr>
            <w:tcW w:w="189" w:type="dxa"/>
            <w:shd w:val="clear" w:color="auto" w:fill="auto"/>
          </w:tcPr>
          <w:p w14:paraId="01B2EED6" w14:textId="77777777" w:rsidR="000A6508" w:rsidRPr="004B3C87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8130CD" w14:textId="21F8272E" w:rsidR="000A6508" w:rsidRPr="004B3C87" w:rsidRDefault="004B3C87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C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3A16FF" w14:textId="77777777" w:rsidR="000A6508" w:rsidRPr="004B3C87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290FC0C" w14:textId="02CC1A9E" w:rsidR="000A6508" w:rsidRPr="004B3C87" w:rsidRDefault="004B3C87" w:rsidP="003B11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C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F220FCE" w14:textId="77777777" w:rsidR="000A6508" w:rsidRPr="004B3C87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53B8F" w14:textId="1F9BBCED" w:rsidR="000A6508" w:rsidRPr="004B3C87" w:rsidRDefault="004B3C87" w:rsidP="003B11D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C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445</w:t>
            </w:r>
          </w:p>
        </w:tc>
        <w:tc>
          <w:tcPr>
            <w:tcW w:w="186" w:type="dxa"/>
            <w:shd w:val="clear" w:color="auto" w:fill="auto"/>
          </w:tcPr>
          <w:p w14:paraId="018AC21B" w14:textId="77777777" w:rsidR="000A6508" w:rsidRPr="004B3C87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3454187" w14:textId="2F8E4F16" w:rsidR="000A6508" w:rsidRPr="004B3C87" w:rsidRDefault="004B3C87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C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EFA8F7" w14:textId="77777777" w:rsidR="000A6508" w:rsidRPr="004B3C87" w:rsidRDefault="000A6508" w:rsidP="003B11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31F7A0" w14:textId="4643DE01" w:rsidR="000A6508" w:rsidRPr="004B3C87" w:rsidRDefault="004B3C87" w:rsidP="003B11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B3C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F5A48B" w14:textId="77777777" w:rsidR="000A6508" w:rsidRPr="004B3C87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4628" w14:textId="73B7A43B" w:rsidR="000A6508" w:rsidRPr="004B3C87" w:rsidRDefault="004B3C87" w:rsidP="003B11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C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AE4852" w14:textId="77777777" w:rsidR="000A6508" w:rsidRPr="004B3C87" w:rsidRDefault="000A6508" w:rsidP="003B11D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41938D2" w14:textId="45D2ED37" w:rsidR="000A6508" w:rsidRPr="004B3C87" w:rsidRDefault="004B3C87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3C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16A5B1A0" w14:textId="77777777" w:rsidR="000A6508" w:rsidRPr="004B3C87" w:rsidRDefault="000A6508" w:rsidP="003B11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D9BF8BA" w14:textId="7EE22C85" w:rsidR="000A6508" w:rsidRPr="00AF0673" w:rsidRDefault="004B3C87" w:rsidP="003B11D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06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3,126</w:t>
            </w:r>
          </w:p>
        </w:tc>
      </w:tr>
    </w:tbl>
    <w:p w14:paraId="17ABD59E" w14:textId="78261E5E" w:rsidR="00616023" w:rsidRPr="00D76A7C" w:rsidRDefault="00616023" w:rsidP="003B11D0">
      <w:pPr>
        <w:rPr>
          <w:rFonts w:asciiTheme="majorBidi" w:eastAsia="Times New Roman" w:hAnsiTheme="majorBidi" w:cstheme="majorBidi"/>
          <w:sz w:val="30"/>
          <w:szCs w:val="30"/>
          <w:cs/>
        </w:rPr>
        <w:sectPr w:rsidR="00616023" w:rsidRPr="00D76A7C" w:rsidSect="00A96A58"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bookmarkEnd w:id="2"/>
    <w:p w14:paraId="65F5AD2A" w14:textId="01A9829D" w:rsidR="004146FF" w:rsidRPr="00B20F02" w:rsidRDefault="00086D58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ข้อมูลส่วนงาน</w:t>
      </w:r>
      <w:r w:rsidR="004146FF" w:rsidRPr="00B20F0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</w:p>
    <w:p w14:paraId="1D010CC9" w14:textId="77777777" w:rsidR="004146FF" w:rsidRPr="00B20F02" w:rsidRDefault="004146FF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4C543D68" w14:textId="78D85F4D" w:rsidR="004146FF" w:rsidRPr="00B20F02" w:rsidRDefault="004146FF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</w:t>
      </w:r>
      <w:r w:rsidR="00086D5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ข้อมูลส่วนงาน</w:t>
      </w: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รายได้แยกตามที่ตั้งทางภูมิศาสตร์ของลูกค้า</w:t>
      </w:r>
    </w:p>
    <w:p w14:paraId="56C49612" w14:textId="77777777" w:rsidR="004146FF" w:rsidRPr="00B20F02" w:rsidRDefault="004146FF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E11887" w:rsidRPr="00B20F02" w14:paraId="46E1462E" w14:textId="77777777">
        <w:trPr>
          <w:tblHeader/>
        </w:trPr>
        <w:tc>
          <w:tcPr>
            <w:tcW w:w="5850" w:type="dxa"/>
            <w:shd w:val="clear" w:color="auto" w:fill="auto"/>
          </w:tcPr>
          <w:p w14:paraId="7C17BCE7" w14:textId="77777777" w:rsidR="00E11887" w:rsidRPr="00B20F02" w:rsidRDefault="00E11887" w:rsidP="003B11D0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35B6F4FC" w14:textId="77777777" w:rsidR="00E11887" w:rsidRPr="00B20F02" w:rsidRDefault="00E11887" w:rsidP="003B11D0">
            <w:pPr>
              <w:tabs>
                <w:tab w:val="clear" w:pos="907"/>
                <w:tab w:val="left" w:pos="720"/>
                <w:tab w:val="left" w:pos="246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1887" w:rsidRPr="00B20F02" w14:paraId="15C4EBAC" w14:textId="77777777">
        <w:trPr>
          <w:tblHeader/>
        </w:trPr>
        <w:tc>
          <w:tcPr>
            <w:tcW w:w="5850" w:type="dxa"/>
            <w:shd w:val="clear" w:color="auto" w:fill="auto"/>
          </w:tcPr>
          <w:p w14:paraId="4B4E3C5C" w14:textId="5268FCA1" w:rsidR="00E11887" w:rsidRPr="00B20F02" w:rsidRDefault="00E11887" w:rsidP="003B11D0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614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F45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6E739C" w14:textId="4A885535" w:rsidR="00E11887" w:rsidRPr="00B20F02" w:rsidRDefault="00E11887" w:rsidP="003B11D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55E784" w14:textId="77777777" w:rsidR="00E11887" w:rsidRPr="00B20F02" w:rsidRDefault="00E11887" w:rsidP="003B11D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D9F5D23" w14:textId="2E93E3CB" w:rsidR="00E11887" w:rsidRPr="006C173F" w:rsidRDefault="00E11887" w:rsidP="003B11D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E11887" w:rsidRPr="00B20F02" w14:paraId="3D11B287" w14:textId="77777777">
        <w:trPr>
          <w:tblHeader/>
        </w:trPr>
        <w:tc>
          <w:tcPr>
            <w:tcW w:w="5850" w:type="dxa"/>
            <w:shd w:val="clear" w:color="auto" w:fill="auto"/>
          </w:tcPr>
          <w:p w14:paraId="3E91E4F3" w14:textId="77777777" w:rsidR="00E11887" w:rsidRPr="00B20F02" w:rsidRDefault="00E11887" w:rsidP="003B11D0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7E091258" w14:textId="77777777" w:rsidR="00E11887" w:rsidRPr="00B20F02" w:rsidRDefault="00E11887" w:rsidP="003B11D0">
            <w:pPr>
              <w:tabs>
                <w:tab w:val="left" w:pos="720"/>
              </w:tabs>
              <w:ind w:right="-14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411FE2" w:rsidRPr="00B20F02" w14:paraId="4F47CEA7" w14:textId="77777777" w:rsidTr="00BB6FD6">
        <w:tc>
          <w:tcPr>
            <w:tcW w:w="5850" w:type="dxa"/>
            <w:shd w:val="clear" w:color="auto" w:fill="auto"/>
            <w:hideMark/>
          </w:tcPr>
          <w:p w14:paraId="6AFAC8EC" w14:textId="77777777" w:rsidR="00411FE2" w:rsidRPr="00B20F02" w:rsidRDefault="00411FE2" w:rsidP="003B11D0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31FAE472" w14:textId="43B63264" w:rsidR="00411FE2" w:rsidRPr="00B20F02" w:rsidRDefault="00403358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66,921</w:t>
            </w:r>
          </w:p>
        </w:tc>
        <w:tc>
          <w:tcPr>
            <w:tcW w:w="270" w:type="dxa"/>
            <w:shd w:val="clear" w:color="auto" w:fill="auto"/>
          </w:tcPr>
          <w:p w14:paraId="011AB3AC" w14:textId="77777777" w:rsidR="00411FE2" w:rsidRPr="00B20F02" w:rsidRDefault="00411FE2" w:rsidP="003B11D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6B812F" w14:textId="28BF20BC" w:rsidR="00411FE2" w:rsidRPr="00B20F02" w:rsidRDefault="00411FE2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79" w:firstLine="5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68,049</w:t>
            </w:r>
          </w:p>
        </w:tc>
      </w:tr>
      <w:tr w:rsidR="00411FE2" w:rsidRPr="00B20F02" w14:paraId="438926ED" w14:textId="77777777" w:rsidTr="00BB6FD6">
        <w:tc>
          <w:tcPr>
            <w:tcW w:w="5850" w:type="dxa"/>
            <w:shd w:val="clear" w:color="auto" w:fill="auto"/>
            <w:hideMark/>
          </w:tcPr>
          <w:p w14:paraId="10CFB550" w14:textId="77777777" w:rsidR="00411FE2" w:rsidRPr="00B20F02" w:rsidRDefault="00411FE2" w:rsidP="003B11D0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530" w:type="dxa"/>
            <w:shd w:val="clear" w:color="auto" w:fill="auto"/>
          </w:tcPr>
          <w:p w14:paraId="0B6B6CF9" w14:textId="54F0C1DD" w:rsidR="00411FE2" w:rsidRPr="00B20F02" w:rsidRDefault="00403358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5,521</w:t>
            </w:r>
          </w:p>
        </w:tc>
        <w:tc>
          <w:tcPr>
            <w:tcW w:w="270" w:type="dxa"/>
            <w:shd w:val="clear" w:color="auto" w:fill="auto"/>
          </w:tcPr>
          <w:p w14:paraId="334034B2" w14:textId="77777777" w:rsidR="00411FE2" w:rsidRPr="00B20F02" w:rsidRDefault="00411FE2" w:rsidP="003B11D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13258E5" w14:textId="0451AF26" w:rsidR="00411FE2" w:rsidRPr="00B20F02" w:rsidRDefault="00411FE2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5,827</w:t>
            </w:r>
          </w:p>
        </w:tc>
      </w:tr>
      <w:tr w:rsidR="00411FE2" w:rsidRPr="00B20F02" w14:paraId="13874471" w14:textId="77777777" w:rsidTr="00BB6FD6">
        <w:tc>
          <w:tcPr>
            <w:tcW w:w="5850" w:type="dxa"/>
            <w:shd w:val="clear" w:color="auto" w:fill="auto"/>
          </w:tcPr>
          <w:p w14:paraId="7FA734D9" w14:textId="77777777" w:rsidR="00411FE2" w:rsidRPr="00B20F02" w:rsidRDefault="00411FE2" w:rsidP="003B11D0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530" w:type="dxa"/>
            <w:shd w:val="clear" w:color="auto" w:fill="auto"/>
          </w:tcPr>
          <w:p w14:paraId="4CA37878" w14:textId="15E51D8D" w:rsidR="00411FE2" w:rsidRPr="00B20F02" w:rsidRDefault="00403358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5,139</w:t>
            </w:r>
          </w:p>
        </w:tc>
        <w:tc>
          <w:tcPr>
            <w:tcW w:w="270" w:type="dxa"/>
            <w:shd w:val="clear" w:color="auto" w:fill="auto"/>
          </w:tcPr>
          <w:p w14:paraId="36517560" w14:textId="77777777" w:rsidR="00411FE2" w:rsidRPr="00B20F02" w:rsidRDefault="00411FE2" w:rsidP="003B11D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10BF49" w14:textId="13BAB2D1" w:rsidR="00411FE2" w:rsidRPr="004C7181" w:rsidRDefault="00411FE2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5,05</w:t>
            </w:r>
            <w:r w:rsidR="00412DE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411FE2" w:rsidRPr="00B20F02" w14:paraId="0901D9BC" w14:textId="77777777" w:rsidTr="00BB6FD6">
        <w:tc>
          <w:tcPr>
            <w:tcW w:w="5850" w:type="dxa"/>
            <w:shd w:val="clear" w:color="auto" w:fill="auto"/>
          </w:tcPr>
          <w:p w14:paraId="47594C56" w14:textId="77777777" w:rsidR="00411FE2" w:rsidRPr="00B20F02" w:rsidRDefault="00411FE2" w:rsidP="003B11D0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7D25C4E" w14:textId="2A5045CC" w:rsidR="00411FE2" w:rsidRPr="00B20F02" w:rsidRDefault="00403358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3,692</w:t>
            </w:r>
          </w:p>
        </w:tc>
        <w:tc>
          <w:tcPr>
            <w:tcW w:w="270" w:type="dxa"/>
            <w:shd w:val="clear" w:color="auto" w:fill="auto"/>
          </w:tcPr>
          <w:p w14:paraId="6C2BE6BD" w14:textId="77777777" w:rsidR="00411FE2" w:rsidRPr="00B20F02" w:rsidRDefault="00411FE2" w:rsidP="003B11D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FC8A9" w14:textId="2425709A" w:rsidR="00411FE2" w:rsidRPr="00B20F02" w:rsidRDefault="00411FE2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3,84</w:t>
            </w:r>
            <w:r w:rsidR="00412DE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411FE2" w:rsidRPr="00B20F02" w14:paraId="3606F34F" w14:textId="77777777" w:rsidTr="00BB6FD6">
        <w:tc>
          <w:tcPr>
            <w:tcW w:w="5850" w:type="dxa"/>
            <w:shd w:val="clear" w:color="auto" w:fill="auto"/>
          </w:tcPr>
          <w:p w14:paraId="270AA8C9" w14:textId="77777777" w:rsidR="00411FE2" w:rsidRPr="00B20F02" w:rsidRDefault="00411FE2" w:rsidP="003B11D0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9F64B" w14:textId="2421E1C6" w:rsidR="00411FE2" w:rsidRPr="006C173F" w:rsidRDefault="00403358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81,273</w:t>
            </w:r>
          </w:p>
        </w:tc>
        <w:tc>
          <w:tcPr>
            <w:tcW w:w="270" w:type="dxa"/>
            <w:shd w:val="clear" w:color="auto" w:fill="auto"/>
          </w:tcPr>
          <w:p w14:paraId="366A7BD4" w14:textId="77777777" w:rsidR="00411FE2" w:rsidRPr="006C173F" w:rsidRDefault="00411FE2" w:rsidP="003B11D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D5307" w14:textId="3F5FA6FF" w:rsidR="00411FE2" w:rsidRPr="006C173F" w:rsidRDefault="00411FE2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82,776</w:t>
            </w:r>
          </w:p>
        </w:tc>
      </w:tr>
    </w:tbl>
    <w:p w14:paraId="036956A9" w14:textId="77777777" w:rsidR="00E11887" w:rsidRPr="00B20F02" w:rsidRDefault="00E11887" w:rsidP="003B11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08CC2" w14:textId="77777777" w:rsidR="004146FF" w:rsidRPr="00B20F02" w:rsidRDefault="004146FF" w:rsidP="003B11D0">
      <w:pPr>
        <w:tabs>
          <w:tab w:val="clear" w:pos="227"/>
          <w:tab w:val="clear" w:pos="454"/>
          <w:tab w:val="clear" w:pos="680"/>
          <w:tab w:val="left" w:pos="720"/>
        </w:tabs>
        <w:ind w:left="360" w:right="-313" w:firstLine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53F4E550" w14:textId="77777777" w:rsidR="004146FF" w:rsidRPr="00B20F02" w:rsidRDefault="004146FF" w:rsidP="003B11D0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BE1B150" w14:textId="23F77209" w:rsidR="00E11887" w:rsidRDefault="00E11887" w:rsidP="003B11D0">
      <w:pPr>
        <w:tabs>
          <w:tab w:val="clear" w:pos="227"/>
          <w:tab w:val="clear" w:pos="454"/>
          <w:tab w:val="clear" w:pos="680"/>
          <w:tab w:val="left" w:pos="72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162375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เดือนสิ้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Pr="00B20F02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="00F76A58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2D88457D" w14:textId="77777777" w:rsidR="005870C6" w:rsidRPr="00B20F02" w:rsidRDefault="005870C6" w:rsidP="003B11D0">
      <w:pPr>
        <w:tabs>
          <w:tab w:val="clear" w:pos="227"/>
          <w:tab w:val="clear" w:pos="454"/>
          <w:tab w:val="clear" w:pos="680"/>
          <w:tab w:val="left" w:pos="720"/>
        </w:tabs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C428E" w14:textId="77777777" w:rsidR="00A301C5" w:rsidRDefault="00E132E7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870C6">
        <w:rPr>
          <w:rFonts w:asciiTheme="majorBidi" w:hAnsiTheme="majorBidi" w:cstheme="majorBidi"/>
          <w:sz w:val="30"/>
          <w:szCs w:val="30"/>
          <w:u w:val="none"/>
        </w:rPr>
        <w:tab/>
      </w:r>
      <w:r w:rsidR="00A301C5" w:rsidRPr="00B76AD3">
        <w:rPr>
          <w:rFonts w:asciiTheme="majorBidi" w:hAnsiTheme="majorBidi" w:cstheme="majorBidi" w:hint="cs"/>
          <w:sz w:val="30"/>
          <w:szCs w:val="30"/>
          <w:u w:val="none"/>
          <w:cs/>
        </w:rPr>
        <w:t>ภาษีเงินได้</w:t>
      </w:r>
    </w:p>
    <w:p w14:paraId="32823919" w14:textId="77777777" w:rsidR="00A301C5" w:rsidRPr="0020753C" w:rsidRDefault="00A301C5" w:rsidP="003B11D0">
      <w:pPr>
        <w:rPr>
          <w:sz w:val="30"/>
          <w:szCs w:val="30"/>
        </w:rPr>
      </w:pPr>
    </w:p>
    <w:p w14:paraId="4C5813EE" w14:textId="09ADA04F" w:rsidR="00B53821" w:rsidRDefault="00AA1362" w:rsidP="00B5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0AB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</w:t>
      </w:r>
      <w:r w:rsidR="00861232" w:rsidRPr="00E960AB">
        <w:rPr>
          <w:rFonts w:asciiTheme="majorBidi" w:hAnsiTheme="majorBidi" w:cstheme="majorBidi" w:hint="cs"/>
          <w:sz w:val="30"/>
          <w:szCs w:val="30"/>
          <w:cs/>
        </w:rPr>
        <w:t>ระยะเวลา</w:t>
      </w:r>
      <w:r w:rsidR="0086123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861232" w:rsidRPr="00E960A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861232" w:rsidRPr="00682638">
        <w:rPr>
          <w:rFonts w:asciiTheme="majorBidi" w:hAnsiTheme="majorBidi" w:cstheme="majorBidi"/>
          <w:sz w:val="30"/>
          <w:szCs w:val="30"/>
        </w:rPr>
        <w:t xml:space="preserve">30 </w:t>
      </w:r>
      <w:r w:rsidR="0086123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61232" w:rsidRPr="006826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1232" w:rsidRPr="00682638">
        <w:rPr>
          <w:rFonts w:asciiTheme="majorBidi" w:hAnsiTheme="majorBidi" w:cstheme="majorBidi"/>
          <w:sz w:val="30"/>
          <w:szCs w:val="30"/>
        </w:rPr>
        <w:t>256</w:t>
      </w:r>
      <w:r w:rsidR="00861232">
        <w:rPr>
          <w:rFonts w:asciiTheme="majorBidi" w:hAnsiTheme="majorBidi" w:cstheme="majorBidi"/>
          <w:sz w:val="30"/>
          <w:szCs w:val="30"/>
        </w:rPr>
        <w:t>6</w:t>
      </w:r>
      <w:r w:rsidR="00861232" w:rsidRPr="00682638">
        <w:rPr>
          <w:rFonts w:asciiTheme="majorBidi" w:hAnsiTheme="majorBidi" w:cstheme="majorBidi"/>
          <w:sz w:val="30"/>
          <w:szCs w:val="30"/>
        </w:rPr>
        <w:t xml:space="preserve"> </w:t>
      </w:r>
      <w:r w:rsidR="00861232" w:rsidRPr="00682638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="00861232" w:rsidRPr="00E960AB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4E0BF6" w:rsidRPr="004B665E">
        <w:rPr>
          <w:rFonts w:asciiTheme="majorBidi" w:hAnsiTheme="majorBidi" w:cstheme="majorBidi" w:hint="cs"/>
          <w:sz w:val="30"/>
          <w:szCs w:val="30"/>
          <w:cs/>
        </w:rPr>
        <w:t>(</w:t>
      </w:r>
      <w:r w:rsidR="006B03A5" w:rsidRPr="004B665E">
        <w:rPr>
          <w:rFonts w:asciiTheme="majorBidi" w:hAnsiTheme="majorBidi" w:cstheme="majorBidi"/>
          <w:sz w:val="30"/>
          <w:szCs w:val="30"/>
        </w:rPr>
        <w:t>3</w:t>
      </w:r>
      <w:r w:rsidR="007C6997" w:rsidRPr="004B665E">
        <w:rPr>
          <w:rFonts w:asciiTheme="majorBidi" w:hAnsiTheme="majorBidi" w:cstheme="majorBidi"/>
          <w:sz w:val="30"/>
          <w:szCs w:val="30"/>
        </w:rPr>
        <w:t>9.00</w:t>
      </w:r>
      <w:r w:rsidR="004E0BF6" w:rsidRPr="004B665E">
        <w:rPr>
          <w:rFonts w:asciiTheme="majorBidi" w:hAnsiTheme="majorBidi" w:cstheme="majorBidi" w:hint="cs"/>
          <w:sz w:val="30"/>
          <w:szCs w:val="30"/>
          <w:cs/>
        </w:rPr>
        <w:t>)</w:t>
      </w:r>
      <w:r w:rsidR="00861232" w:rsidRPr="00E960AB">
        <w:rPr>
          <w:rFonts w:asciiTheme="majorBidi" w:hAnsiTheme="majorBidi" w:cstheme="majorBidi" w:hint="cs"/>
          <w:sz w:val="30"/>
          <w:szCs w:val="30"/>
          <w:cs/>
        </w:rPr>
        <w:t xml:space="preserve"> และ ร้อยล</w:t>
      </w:r>
      <w:r w:rsidR="00861232" w:rsidRPr="00EE7F03">
        <w:rPr>
          <w:rFonts w:asciiTheme="majorBidi" w:hAnsiTheme="majorBidi" w:cstheme="majorBidi" w:hint="cs"/>
          <w:sz w:val="30"/>
          <w:szCs w:val="30"/>
          <w:cs/>
        </w:rPr>
        <w:t>ะ</w:t>
      </w:r>
      <w:r w:rsidR="001A22F6" w:rsidRPr="00EE7F03">
        <w:rPr>
          <w:rFonts w:asciiTheme="majorBidi" w:hAnsiTheme="majorBidi" w:cstheme="majorBidi"/>
          <w:sz w:val="30"/>
          <w:szCs w:val="30"/>
        </w:rPr>
        <w:t xml:space="preserve"> </w:t>
      </w:r>
      <w:r w:rsidR="004E0BF6" w:rsidRPr="00EE7F03">
        <w:rPr>
          <w:rFonts w:asciiTheme="majorBidi" w:hAnsiTheme="majorBidi" w:cstheme="majorBidi" w:hint="cs"/>
          <w:sz w:val="30"/>
          <w:szCs w:val="30"/>
          <w:cs/>
        </w:rPr>
        <w:t>13.16</w:t>
      </w:r>
      <w:r w:rsidR="00861232" w:rsidRPr="00E960AB">
        <w:rPr>
          <w:rFonts w:asciiTheme="majorBidi" w:hAnsiTheme="majorBidi" w:cstheme="majorBidi"/>
          <w:sz w:val="30"/>
          <w:szCs w:val="30"/>
        </w:rPr>
        <w:t xml:space="preserve"> </w:t>
      </w:r>
      <w:r w:rsidR="00861232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861232" w:rsidRPr="00E960AB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86123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861232"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61232"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</w:t>
      </w:r>
      <w:r w:rsidR="00861232" w:rsidRPr="00EE7F0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ละ </w:t>
      </w:r>
      <w:r w:rsidR="001A22F6" w:rsidRPr="00EE7F03">
        <w:rPr>
          <w:rFonts w:asciiTheme="majorBidi" w:hAnsiTheme="majorBidi" w:cstheme="majorBidi"/>
          <w:i/>
          <w:iCs/>
          <w:sz w:val="30"/>
          <w:szCs w:val="30"/>
        </w:rPr>
        <w:t>16.01</w:t>
      </w:r>
      <w:r w:rsidR="00861232" w:rsidRPr="00EE7F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61232" w:rsidRPr="00EE7F03">
        <w:rPr>
          <w:rFonts w:asciiTheme="majorBidi" w:hAnsiTheme="majorBidi" w:cstheme="majorBidi" w:hint="cs"/>
          <w:i/>
          <w:iCs/>
          <w:sz w:val="30"/>
          <w:szCs w:val="30"/>
          <w:cs/>
        </w:rPr>
        <w:t>แล</w:t>
      </w:r>
      <w:r w:rsidR="00861232"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ร้อยละ </w:t>
      </w:r>
      <w:r w:rsidR="001A22F6">
        <w:rPr>
          <w:rFonts w:asciiTheme="majorBidi" w:hAnsiTheme="majorBidi" w:cstheme="majorBidi"/>
          <w:i/>
          <w:iCs/>
          <w:sz w:val="30"/>
          <w:szCs w:val="30"/>
        </w:rPr>
        <w:t>3.39</w:t>
      </w:r>
      <w:r w:rsidR="00861232"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61232"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="00861232" w:rsidRPr="00E960A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 w:rsidR="00C12AAD">
        <w:rPr>
          <w:rFonts w:asciiTheme="majorBidi" w:hAnsiTheme="majorBidi" w:cstheme="majorBidi" w:hint="cs"/>
          <w:sz w:val="30"/>
          <w:szCs w:val="30"/>
          <w:cs/>
        </w:rPr>
        <w:t>ซึ่งจำนวนภาษีเงินได้ดังกล่าวแตกต่างจากจำนวนภาษีเงินได้ตามอัตราภาษีเงินได้ของประมวลรัษ</w:t>
      </w:r>
      <w:r w:rsidR="00906FE9">
        <w:rPr>
          <w:rFonts w:asciiTheme="majorBidi" w:hAnsiTheme="majorBidi" w:cstheme="majorBidi" w:hint="cs"/>
          <w:sz w:val="30"/>
          <w:szCs w:val="30"/>
          <w:cs/>
        </w:rPr>
        <w:t>ฎ</w:t>
      </w:r>
      <w:r w:rsidR="00C12AAD">
        <w:rPr>
          <w:rFonts w:asciiTheme="majorBidi" w:hAnsiTheme="majorBidi" w:cstheme="majorBidi" w:hint="cs"/>
          <w:sz w:val="30"/>
          <w:szCs w:val="30"/>
          <w:cs/>
        </w:rPr>
        <w:t>ากรเนื่องจาก</w:t>
      </w:r>
      <w:r w:rsidR="00B53821">
        <w:rPr>
          <w:rFonts w:asciiTheme="majorBidi" w:hAnsiTheme="majorBidi" w:cstheme="majorBidi" w:hint="cs"/>
          <w:sz w:val="30"/>
          <w:szCs w:val="30"/>
          <w:cs/>
        </w:rPr>
        <w:t>ปัจจัยดังนี้</w:t>
      </w:r>
    </w:p>
    <w:p w14:paraId="3E373147" w14:textId="77777777" w:rsidR="005F24B1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A1B79">
        <w:rPr>
          <w:rFonts w:asciiTheme="majorBidi" w:hAnsiTheme="majorBidi" w:cstheme="majorBidi" w:hint="cs"/>
          <w:sz w:val="30"/>
          <w:szCs w:val="30"/>
          <w:cs/>
        </w:rPr>
        <w:t>การเปลี่ยนแปลงสินทรัพย์ภาษีเงินได้รอการตัดบัญชี</w:t>
      </w:r>
    </w:p>
    <w:p w14:paraId="666A5771" w14:textId="77777777" w:rsidR="005F24B1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การลดภาษีเงินได้ </w:t>
      </w:r>
      <w:r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กิจการที่ได้รับการส่งเสริมการลงทุน</w:t>
      </w:r>
    </w:p>
    <w:p w14:paraId="18A98469" w14:textId="77777777" w:rsidR="005F24B1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รายได้เงินปันผลที่ไม่ต้องเสียภาษี</w:t>
      </w:r>
    </w:p>
    <w:p w14:paraId="3A497B60" w14:textId="77777777" w:rsidR="005F24B1" w:rsidRPr="00DA1B79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รายจ่ายที่มีสิทธิหักได้เพิ่ม </w:t>
      </w:r>
    </w:p>
    <w:p w14:paraId="5450E392" w14:textId="77777777" w:rsidR="005F24B1" w:rsidRDefault="005F24B1" w:rsidP="00B5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52869F" w14:textId="77777777" w:rsidR="00351921" w:rsidRDefault="0035192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b/>
          <w:bCs/>
        </w:rPr>
        <w:br w:type="page"/>
      </w:r>
    </w:p>
    <w:p w14:paraId="23029B4A" w14:textId="72178310" w:rsidR="00E132E7" w:rsidRDefault="00E132E7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870C6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กำไร</w:t>
      </w:r>
      <w:r w:rsidR="006D256E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</w:t>
      </w:r>
      <w:r w:rsidR="006D256E">
        <w:rPr>
          <w:rFonts w:asciiTheme="majorBidi" w:hAnsiTheme="majorBidi" w:cstheme="majorBidi"/>
          <w:sz w:val="30"/>
          <w:szCs w:val="30"/>
          <w:u w:val="none"/>
        </w:rPr>
        <w:t>(</w:t>
      </w:r>
      <w:r w:rsidR="006D256E">
        <w:rPr>
          <w:rFonts w:asciiTheme="majorBidi" w:hAnsiTheme="majorBidi" w:cstheme="majorBidi" w:hint="cs"/>
          <w:sz w:val="30"/>
          <w:szCs w:val="30"/>
          <w:u w:val="none"/>
          <w:cs/>
        </w:rPr>
        <w:t>ขาดทุน</w:t>
      </w:r>
      <w:r w:rsidR="006D256E">
        <w:rPr>
          <w:rFonts w:asciiTheme="majorBidi" w:hAnsiTheme="majorBidi" w:cstheme="majorBidi"/>
          <w:sz w:val="30"/>
          <w:szCs w:val="30"/>
          <w:u w:val="none"/>
        </w:rPr>
        <w:t xml:space="preserve">) </w:t>
      </w:r>
      <w:r w:rsidRPr="005870C6">
        <w:rPr>
          <w:rFonts w:asciiTheme="majorBidi" w:hAnsiTheme="majorBidi" w:cstheme="majorBidi" w:hint="cs"/>
          <w:sz w:val="30"/>
          <w:szCs w:val="30"/>
          <w:u w:val="none"/>
          <w:cs/>
        </w:rPr>
        <w:t>ต่อหุ้น</w:t>
      </w:r>
    </w:p>
    <w:p w14:paraId="38E4F6B2" w14:textId="6C552F8E" w:rsidR="008437F5" w:rsidRDefault="008437F5" w:rsidP="003B11D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8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461"/>
        <w:gridCol w:w="980"/>
        <w:gridCol w:w="267"/>
        <w:gridCol w:w="983"/>
        <w:gridCol w:w="267"/>
        <w:gridCol w:w="972"/>
        <w:gridCol w:w="267"/>
        <w:gridCol w:w="891"/>
      </w:tblGrid>
      <w:tr w:rsidR="00A84DEA" w:rsidRPr="002728A4" w14:paraId="3CE1C3FD" w14:textId="77777777" w:rsidTr="00A84DEA">
        <w:trPr>
          <w:trHeight w:val="393"/>
        </w:trPr>
        <w:tc>
          <w:tcPr>
            <w:tcW w:w="2454" w:type="pct"/>
          </w:tcPr>
          <w:p w14:paraId="0BDE4143" w14:textId="77777777" w:rsidR="00A84DEA" w:rsidRPr="005B4235" w:rsidRDefault="00A84DEA" w:rsidP="003B11D0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27" w:type="pct"/>
            <w:gridSpan w:val="3"/>
          </w:tcPr>
          <w:p w14:paraId="687A52CC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C74370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pct"/>
            <w:gridSpan w:val="3"/>
          </w:tcPr>
          <w:p w14:paraId="7272E5AB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4DEA" w:rsidRPr="002728A4" w14:paraId="20ACE573" w14:textId="77777777" w:rsidTr="00A84DEA">
        <w:trPr>
          <w:trHeight w:val="402"/>
        </w:trPr>
        <w:tc>
          <w:tcPr>
            <w:tcW w:w="2454" w:type="pct"/>
          </w:tcPr>
          <w:p w14:paraId="3C2885EB" w14:textId="0DC37911" w:rsidR="00A84DEA" w:rsidRPr="00E610FA" w:rsidRDefault="00A84DEA" w:rsidP="003B11D0">
            <w:pPr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31E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9" w:type="pct"/>
          </w:tcPr>
          <w:p w14:paraId="79A66D5F" w14:textId="173DB064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0BED006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33F290F" w14:textId="0149C588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916E4BE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E520629" w14:textId="7483AC3E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BC30668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3D9AC1F" w14:textId="323F65EE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84DEA" w:rsidRPr="002728A4" w14:paraId="1301E883" w14:textId="77777777" w:rsidTr="00A84DEA">
        <w:trPr>
          <w:trHeight w:val="393"/>
        </w:trPr>
        <w:tc>
          <w:tcPr>
            <w:tcW w:w="2454" w:type="pct"/>
          </w:tcPr>
          <w:p w14:paraId="23EB2B7F" w14:textId="77777777" w:rsidR="00A84DEA" w:rsidRPr="005B4235" w:rsidRDefault="00A84DEA" w:rsidP="003B11D0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0FF05BE4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84DEA" w:rsidRPr="002728A4" w14:paraId="2EDC6556" w14:textId="77777777" w:rsidTr="004E2E45">
        <w:trPr>
          <w:trHeight w:val="393"/>
        </w:trPr>
        <w:tc>
          <w:tcPr>
            <w:tcW w:w="2454" w:type="pct"/>
          </w:tcPr>
          <w:p w14:paraId="4B41A349" w14:textId="2D2F00B4" w:rsidR="00A84DEA" w:rsidRPr="005B4235" w:rsidRDefault="00A84DEA" w:rsidP="003B11D0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280A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539" w:type="pct"/>
            <w:vAlign w:val="bottom"/>
          </w:tcPr>
          <w:p w14:paraId="3021FC1D" w14:textId="77777777" w:rsidR="00A84DEA" w:rsidRPr="005B4235" w:rsidRDefault="00A84DE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4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2D1C126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3EB95C3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58"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FDD3434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4288AFA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66" w:right="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2687BB9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5D5F5F6B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23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5DA" w:rsidRPr="00FB0FA2" w14:paraId="6627102A" w14:textId="77777777">
        <w:trPr>
          <w:trHeight w:val="384"/>
        </w:trPr>
        <w:tc>
          <w:tcPr>
            <w:tcW w:w="2454" w:type="pct"/>
          </w:tcPr>
          <w:p w14:paraId="5828696F" w14:textId="22B612E0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  <w:vAlign w:val="bottom"/>
          </w:tcPr>
          <w:p w14:paraId="2161B552" w14:textId="3A173472" w:rsidR="001245DA" w:rsidRPr="005B4235" w:rsidRDefault="00C0747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342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14698" w:rsidRPr="0003342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33426" w:rsidRPr="00033426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Pr="0003342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3C75D724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FCB5D71" w14:textId="4F1CCDCE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58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4B6">
              <w:rPr>
                <w:rFonts w:ascii="Angsana New" w:hAnsi="Angsana New"/>
                <w:b/>
                <w:bCs/>
                <w:sz w:val="30"/>
                <w:szCs w:val="30"/>
              </w:rPr>
              <w:t>2,303</w:t>
            </w:r>
          </w:p>
        </w:tc>
        <w:tc>
          <w:tcPr>
            <w:tcW w:w="147" w:type="pct"/>
            <w:vAlign w:val="bottom"/>
          </w:tcPr>
          <w:p w14:paraId="07CC77F8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A23163F" w14:textId="5003FF44" w:rsidR="001245DA" w:rsidRPr="005B4235" w:rsidRDefault="00B1469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66" w:right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47" w:type="pct"/>
            <w:vAlign w:val="bottom"/>
          </w:tcPr>
          <w:p w14:paraId="3F194EB8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48EDCEE5" w14:textId="66E499A7" w:rsidR="001245DA" w:rsidRPr="00FB0FA2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3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</w:p>
        </w:tc>
      </w:tr>
      <w:tr w:rsidR="001245DA" w:rsidRPr="002728A4" w14:paraId="0AD45782" w14:textId="77777777">
        <w:trPr>
          <w:trHeight w:val="384"/>
        </w:trPr>
        <w:tc>
          <w:tcPr>
            <w:tcW w:w="2454" w:type="pct"/>
          </w:tcPr>
          <w:p w14:paraId="03A40775" w14:textId="77777777" w:rsidR="001245DA" w:rsidRPr="00C71400" w:rsidRDefault="001245DA" w:rsidP="003B11D0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จำนวนหุ้นสามัญออก ณ วันที่ </w:t>
            </w:r>
            <w:r w:rsidRPr="00C7140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  <w:vAlign w:val="bottom"/>
          </w:tcPr>
          <w:p w14:paraId="46BED212" w14:textId="218F4FEE" w:rsidR="001245DA" w:rsidRPr="005B4235" w:rsidRDefault="000117D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4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218DC9B8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7804EC4" w14:textId="4E7EE6CA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5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  <w:vAlign w:val="bottom"/>
          </w:tcPr>
          <w:p w14:paraId="705A9482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5E00413A" w14:textId="74CE31A7" w:rsidR="001245DA" w:rsidRPr="005B4235" w:rsidRDefault="000117D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66" w:right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4AD32D9B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22895D7D" w14:textId="4DE9DE82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3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1245DA" w:rsidRPr="002728A4" w14:paraId="0BFA2487" w14:textId="77777777">
        <w:trPr>
          <w:trHeight w:val="384"/>
        </w:trPr>
        <w:tc>
          <w:tcPr>
            <w:tcW w:w="2454" w:type="pct"/>
          </w:tcPr>
          <w:p w14:paraId="0F2DDA91" w14:textId="77777777" w:rsidR="001245DA" w:rsidRPr="00C71400" w:rsidRDefault="001245DA" w:rsidP="003B11D0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6D2692F6" w14:textId="2553BF6B" w:rsidR="001245DA" w:rsidRPr="005B4235" w:rsidRDefault="000117D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4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BE0E099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7D1549E2" w14:textId="4E8D5590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5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  <w:vAlign w:val="bottom"/>
          </w:tcPr>
          <w:p w14:paraId="34C0707E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55A86252" w14:textId="4B9DF1BD" w:rsidR="001245DA" w:rsidRPr="005B4235" w:rsidRDefault="00B27A5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4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7D0C7BF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5F8BA9B3" w14:textId="3B223F24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3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1245DA" w:rsidRPr="002728A4" w14:paraId="7506A61E" w14:textId="77777777">
        <w:trPr>
          <w:trHeight w:val="393"/>
        </w:trPr>
        <w:tc>
          <w:tcPr>
            <w:tcW w:w="2454" w:type="pct"/>
          </w:tcPr>
          <w:p w14:paraId="1658031F" w14:textId="6226FAAC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2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9076D" w14:textId="6C7BB99E" w:rsidR="001245DA" w:rsidRPr="005B4235" w:rsidRDefault="00AE14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71DEB1D1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5DD3799" w14:textId="77777777" w:rsidR="001245DA" w:rsidRDefault="001245DA" w:rsidP="003B11D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480D75" w14:textId="12AA9E02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58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  <w:vAlign w:val="bottom"/>
          </w:tcPr>
          <w:p w14:paraId="00393858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AD065" w14:textId="2ABC58AE" w:rsidR="001245DA" w:rsidRPr="002D543F" w:rsidRDefault="00AE14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66" w:right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7719A4F4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5B20A06D" w14:textId="77777777" w:rsidR="001245DA" w:rsidRDefault="001245DA" w:rsidP="003B11D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CA03F5" w14:textId="0DB74BB2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3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</w:tr>
      <w:tr w:rsidR="001245DA" w:rsidRPr="002728A4" w14:paraId="0F3FAEA8" w14:textId="77777777">
        <w:trPr>
          <w:trHeight w:val="393"/>
        </w:trPr>
        <w:tc>
          <w:tcPr>
            <w:tcW w:w="2454" w:type="pct"/>
          </w:tcPr>
          <w:p w14:paraId="1B1FBE1E" w14:textId="0969606E" w:rsidR="001245DA" w:rsidRPr="005B4235" w:rsidRDefault="001245DA" w:rsidP="003B11D0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CD4A0F" w14:textId="58A4BE39" w:rsidR="001245DA" w:rsidRPr="005B4235" w:rsidRDefault="00AE14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3426">
              <w:rPr>
                <w:rFonts w:ascii="Angsana New" w:hAnsi="Angsana New"/>
                <w:b/>
                <w:bCs/>
                <w:sz w:val="30"/>
                <w:szCs w:val="30"/>
              </w:rPr>
              <w:t>(0.4</w:t>
            </w:r>
            <w:r w:rsidR="00033426" w:rsidRPr="000334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3342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7D9EEE06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</w:tcPr>
          <w:p w14:paraId="551E4E72" w14:textId="6057E8CF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1.54</w:t>
            </w:r>
          </w:p>
        </w:tc>
        <w:tc>
          <w:tcPr>
            <w:tcW w:w="147" w:type="pct"/>
            <w:vAlign w:val="bottom"/>
          </w:tcPr>
          <w:p w14:paraId="06B44568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D76007" w14:textId="3A4DC81D" w:rsidR="001245DA" w:rsidRPr="005B4235" w:rsidRDefault="00AE14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66" w:right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147" w:type="pct"/>
            <w:vAlign w:val="bottom"/>
          </w:tcPr>
          <w:p w14:paraId="7D8BBDB0" w14:textId="7777777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74F8FE46" w14:textId="5B36ED47" w:rsidR="001245DA" w:rsidRPr="005B4235" w:rsidRDefault="001245D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</w:tr>
    </w:tbl>
    <w:p w14:paraId="191C13D0" w14:textId="77777777" w:rsidR="00A84DEA" w:rsidRDefault="00A84DEA" w:rsidP="003B11D0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</w:p>
    <w:tbl>
      <w:tblPr>
        <w:tblW w:w="9088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461"/>
        <w:gridCol w:w="980"/>
        <w:gridCol w:w="267"/>
        <w:gridCol w:w="983"/>
        <w:gridCol w:w="267"/>
        <w:gridCol w:w="972"/>
        <w:gridCol w:w="267"/>
        <w:gridCol w:w="891"/>
      </w:tblGrid>
      <w:tr w:rsidR="00A84DEA" w:rsidRPr="002728A4" w14:paraId="5CDEDACC" w14:textId="77777777" w:rsidTr="00A84DEA">
        <w:trPr>
          <w:trHeight w:val="393"/>
        </w:trPr>
        <w:tc>
          <w:tcPr>
            <w:tcW w:w="2454" w:type="pct"/>
          </w:tcPr>
          <w:p w14:paraId="6530CF8D" w14:textId="77777777" w:rsidR="00A84DEA" w:rsidRPr="005B4235" w:rsidRDefault="00A84DEA" w:rsidP="003B11D0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27" w:type="pct"/>
            <w:gridSpan w:val="3"/>
          </w:tcPr>
          <w:p w14:paraId="1C974EE2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3B9F4D6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pct"/>
            <w:gridSpan w:val="3"/>
          </w:tcPr>
          <w:p w14:paraId="3FF2B38C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4DEA" w:rsidRPr="002728A4" w14:paraId="381A0D87" w14:textId="77777777" w:rsidTr="00A84DEA">
        <w:trPr>
          <w:trHeight w:val="402"/>
        </w:trPr>
        <w:tc>
          <w:tcPr>
            <w:tcW w:w="2454" w:type="pct"/>
          </w:tcPr>
          <w:p w14:paraId="6C7CB540" w14:textId="6A24BB2E" w:rsidR="00A84DEA" w:rsidRPr="00E610FA" w:rsidRDefault="00A84DEA" w:rsidP="003B11D0">
            <w:pPr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3C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43C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39" w:type="pct"/>
          </w:tcPr>
          <w:p w14:paraId="07423CBC" w14:textId="3F905835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3209BBE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5037846" w14:textId="2A8E7010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12A14BB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66A3B13" w14:textId="5339C63D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4692C62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1D87556" w14:textId="713137AF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84DEA" w:rsidRPr="002728A4" w14:paraId="3D54D69E" w14:textId="77777777" w:rsidTr="00A84DEA">
        <w:trPr>
          <w:trHeight w:val="393"/>
        </w:trPr>
        <w:tc>
          <w:tcPr>
            <w:tcW w:w="2454" w:type="pct"/>
          </w:tcPr>
          <w:p w14:paraId="5A85D11A" w14:textId="77777777" w:rsidR="00A84DEA" w:rsidRPr="005B4235" w:rsidRDefault="00A84DEA" w:rsidP="003B11D0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5AB3C336" w14:textId="77777777" w:rsidR="00A84DEA" w:rsidRPr="005B4235" w:rsidRDefault="00A84DEA" w:rsidP="003B11D0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84DEA" w:rsidRPr="002728A4" w14:paraId="6C0C743E" w14:textId="77777777" w:rsidTr="009A2BC6">
        <w:trPr>
          <w:trHeight w:val="393"/>
        </w:trPr>
        <w:tc>
          <w:tcPr>
            <w:tcW w:w="2454" w:type="pct"/>
          </w:tcPr>
          <w:p w14:paraId="7ABA49BB" w14:textId="5CBFFC29" w:rsidR="00A84DEA" w:rsidRPr="005B4235" w:rsidRDefault="00A84DEA" w:rsidP="003B11D0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A92E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92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539" w:type="pct"/>
            <w:vAlign w:val="bottom"/>
          </w:tcPr>
          <w:p w14:paraId="57AB7F12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59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936C45B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517C9B2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58"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CA1AE6C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51AD2958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66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B17F313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60D5257F" w14:textId="77777777" w:rsidR="00A84DEA" w:rsidRPr="005B4235" w:rsidRDefault="00A84DE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062C" w:rsidRPr="002728A4" w14:paraId="7EFB45AC" w14:textId="77777777">
        <w:trPr>
          <w:trHeight w:val="384"/>
        </w:trPr>
        <w:tc>
          <w:tcPr>
            <w:tcW w:w="2454" w:type="pct"/>
          </w:tcPr>
          <w:p w14:paraId="34D45913" w14:textId="77777777" w:rsidR="0016062C" w:rsidRPr="005B4235" w:rsidRDefault="0016062C" w:rsidP="003B11D0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  <w:vAlign w:val="bottom"/>
          </w:tcPr>
          <w:p w14:paraId="5169ECC4" w14:textId="78D69CAA" w:rsidR="0016062C" w:rsidRPr="005B4235" w:rsidRDefault="0039723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59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487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8687E" w:rsidRPr="00C9487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94872" w:rsidRPr="00C94872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67AD0440" w14:textId="77777777" w:rsidR="0016062C" w:rsidRPr="005B4235" w:rsidRDefault="0016062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7388FE69" w14:textId="129C828D" w:rsidR="0016062C" w:rsidRPr="005B4235" w:rsidRDefault="0016062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58"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4B6">
              <w:rPr>
                <w:rFonts w:ascii="Angsana New" w:hAnsi="Angsana New"/>
                <w:b/>
                <w:bCs/>
                <w:sz w:val="30"/>
                <w:szCs w:val="30"/>
              </w:rPr>
              <w:t>6,142</w:t>
            </w:r>
          </w:p>
        </w:tc>
        <w:tc>
          <w:tcPr>
            <w:tcW w:w="147" w:type="pct"/>
            <w:vAlign w:val="bottom"/>
          </w:tcPr>
          <w:p w14:paraId="69950950" w14:textId="77777777" w:rsidR="0016062C" w:rsidRPr="005B4235" w:rsidRDefault="0016062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159335FB" w14:textId="7EFA8071" w:rsidR="0016062C" w:rsidRPr="005B4235" w:rsidRDefault="0028687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66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1,134</w:t>
            </w:r>
          </w:p>
        </w:tc>
        <w:tc>
          <w:tcPr>
            <w:tcW w:w="147" w:type="pct"/>
            <w:vAlign w:val="bottom"/>
          </w:tcPr>
          <w:p w14:paraId="4B8A9196" w14:textId="77777777" w:rsidR="0016062C" w:rsidRPr="005B4235" w:rsidRDefault="0016062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1DFFF233" w14:textId="3388A281" w:rsidR="0016062C" w:rsidRPr="005B4235" w:rsidRDefault="0016062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4,704</w:t>
            </w:r>
          </w:p>
        </w:tc>
      </w:tr>
      <w:tr w:rsidR="005836E6" w:rsidRPr="002728A4" w14:paraId="04316147" w14:textId="77777777">
        <w:trPr>
          <w:trHeight w:val="384"/>
        </w:trPr>
        <w:tc>
          <w:tcPr>
            <w:tcW w:w="2454" w:type="pct"/>
          </w:tcPr>
          <w:p w14:paraId="08ACCBB4" w14:textId="77777777" w:rsidR="005836E6" w:rsidRPr="00C71400" w:rsidRDefault="005836E6" w:rsidP="003B11D0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จำนวนหุ้นสามัญออก ณ วันที่ </w:t>
            </w:r>
            <w:r w:rsidRPr="00C7140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  <w:vAlign w:val="bottom"/>
          </w:tcPr>
          <w:p w14:paraId="680F6160" w14:textId="266E0A20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59"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3117876D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EB33B7C" w14:textId="219AC82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58" w:right="-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  <w:vAlign w:val="bottom"/>
          </w:tcPr>
          <w:p w14:paraId="6CFDEA8C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641BE947" w14:textId="5D0146AA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66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1DD142B4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7FF8BB2B" w14:textId="6FD2DB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5836E6" w:rsidRPr="002728A4" w14:paraId="3D8C945B" w14:textId="77777777">
        <w:trPr>
          <w:trHeight w:val="384"/>
        </w:trPr>
        <w:tc>
          <w:tcPr>
            <w:tcW w:w="2454" w:type="pct"/>
          </w:tcPr>
          <w:p w14:paraId="756D8F9F" w14:textId="77777777" w:rsidR="005836E6" w:rsidRPr="00C71400" w:rsidRDefault="005836E6" w:rsidP="003B11D0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072BB4C3" w14:textId="66873B53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9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2C242D4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18A9C60" w14:textId="129EC803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58" w:right="-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  <w:vAlign w:val="bottom"/>
          </w:tcPr>
          <w:p w14:paraId="1D9DF528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4FD2B0AF" w14:textId="1500BF4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66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0D10968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4E62C0D5" w14:textId="6600A9EF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5836E6" w:rsidRPr="002728A4" w14:paraId="5736B02D" w14:textId="77777777">
        <w:trPr>
          <w:trHeight w:val="393"/>
        </w:trPr>
        <w:tc>
          <w:tcPr>
            <w:tcW w:w="2454" w:type="pct"/>
          </w:tcPr>
          <w:p w14:paraId="55242CE4" w14:textId="77777777" w:rsidR="005836E6" w:rsidRPr="005B4235" w:rsidRDefault="005836E6" w:rsidP="003B11D0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EDEA7" w14:textId="6CFBC6DA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59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279089F5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73E8D672" w14:textId="77777777" w:rsidR="005836E6" w:rsidRDefault="005836E6" w:rsidP="003B11D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4129EA" w14:textId="4677D7D0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58"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  <w:vAlign w:val="bottom"/>
          </w:tcPr>
          <w:p w14:paraId="11F1D58B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262F1" w14:textId="58B6C043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66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10CAA240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62CC36BA" w14:textId="77777777" w:rsidR="005836E6" w:rsidRDefault="005836E6" w:rsidP="003B11D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B699C9" w14:textId="4F5C57C9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</w:tr>
      <w:tr w:rsidR="005836E6" w:rsidRPr="002728A4" w14:paraId="667CB4FD" w14:textId="77777777">
        <w:trPr>
          <w:trHeight w:val="393"/>
        </w:trPr>
        <w:tc>
          <w:tcPr>
            <w:tcW w:w="2454" w:type="pct"/>
          </w:tcPr>
          <w:p w14:paraId="6811876F" w14:textId="2029D924" w:rsidR="005836E6" w:rsidRPr="005B4235" w:rsidRDefault="005836E6" w:rsidP="003B11D0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3972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972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5AC68" w14:textId="3D13C45B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59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41F5">
              <w:rPr>
                <w:rFonts w:ascii="Angsana New" w:hAnsi="Angsana New"/>
                <w:b/>
                <w:bCs/>
                <w:sz w:val="30"/>
                <w:szCs w:val="30"/>
              </w:rPr>
              <w:t>(0.38)</w:t>
            </w:r>
          </w:p>
        </w:tc>
        <w:tc>
          <w:tcPr>
            <w:tcW w:w="147" w:type="pct"/>
            <w:vAlign w:val="bottom"/>
          </w:tcPr>
          <w:p w14:paraId="3A33C7A8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</w:tcPr>
          <w:p w14:paraId="6F7F4282" w14:textId="397163AD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58"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4.09</w:t>
            </w:r>
          </w:p>
        </w:tc>
        <w:tc>
          <w:tcPr>
            <w:tcW w:w="147" w:type="pct"/>
            <w:vAlign w:val="bottom"/>
          </w:tcPr>
          <w:p w14:paraId="00276433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3BAC75" w14:textId="25C7311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66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147" w:type="pct"/>
            <w:vAlign w:val="bottom"/>
          </w:tcPr>
          <w:p w14:paraId="4653B343" w14:textId="77777777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1410E061" w14:textId="3D94C4C5" w:rsidR="005836E6" w:rsidRPr="005B4235" w:rsidRDefault="005836E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3.14</w:t>
            </w:r>
          </w:p>
        </w:tc>
      </w:tr>
    </w:tbl>
    <w:p w14:paraId="59384040" w14:textId="77777777" w:rsidR="00A84DEA" w:rsidRPr="00B76AD3" w:rsidRDefault="00A84DEA" w:rsidP="003B11D0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</w:p>
    <w:p w14:paraId="0BD1608F" w14:textId="6D78C611" w:rsidR="00633B35" w:rsidRPr="0048614B" w:rsidRDefault="00633B35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บริษัทไม่มีผลกระทบจากการปรับลดมูลค่าหุ้นสามัญสำหรับงวด</w:t>
      </w:r>
      <w:r w:rsidR="002666BB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Pr="005B4235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23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66B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ดังนั้น กำไรต่อหุ้นปรับลดจึงมีมูลค่าเท่ากับกำไรต่อหุ้นขั้นพื้นฐาน</w:t>
      </w:r>
    </w:p>
    <w:p w14:paraId="7A720937" w14:textId="77777777" w:rsidR="00633B35" w:rsidRPr="00561F1E" w:rsidRDefault="00633B35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05F7614" w14:textId="3EE15935" w:rsidR="007A01A8" w:rsidRPr="000A5664" w:rsidRDefault="00633B35" w:rsidP="000A56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ในการประชุมสามัญประจำปีของบริษัทเมื่อวันที่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>2</w:t>
      </w:r>
      <w:r w:rsidR="00BF6482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BF6482">
        <w:rPr>
          <w:rFonts w:asciiTheme="majorBidi" w:hAnsiTheme="majorBidi" w:cstheme="majorBidi"/>
          <w:sz w:val="30"/>
          <w:szCs w:val="30"/>
        </w:rPr>
        <w:t>5</w:t>
      </w:r>
      <w:r w:rsidR="00BF64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ผู้ถือหุ้นมีมติอนุมัติการแตกหุ้นของบริษัท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จากจำนวน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(มูลค่าที่ตราไว้หุ้นละ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บาทต่อหุ้น) เป็น 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หุ้น (มูลค่าที่ตราไว้หุ้นละ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บาทต่อหุ้น) </w:t>
      </w:r>
      <w:r w:rsidRPr="005B4235">
        <w:rPr>
          <w:rFonts w:asciiTheme="majorBidi" w:hAnsiTheme="majorBidi" w:cstheme="majorBidi" w:hint="cs"/>
          <w:sz w:val="30"/>
          <w:szCs w:val="30"/>
          <w:cs/>
        </w:rPr>
        <w:t>บริษัทจึง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B4235">
        <w:rPr>
          <w:rFonts w:asciiTheme="majorBidi" w:hAnsiTheme="majorBidi" w:cstheme="majorBidi" w:hint="cs"/>
          <w:sz w:val="30"/>
          <w:szCs w:val="30"/>
          <w:cs/>
        </w:rPr>
        <w:t>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งว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7A01A8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30135B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5B4235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bookmarkStart w:id="3" w:name="_Hlk129267264"/>
      <w:r w:rsidRPr="005B4235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B4235">
        <w:rPr>
          <w:rFonts w:asciiTheme="majorBidi" w:hAnsiTheme="majorBidi" w:cstheme="majorBidi"/>
          <w:sz w:val="30"/>
          <w:szCs w:val="30"/>
        </w:rPr>
        <w:t>3</w:t>
      </w:r>
      <w:bookmarkEnd w:id="3"/>
      <w:r w:rsidR="00BF6482">
        <w:rPr>
          <w:rFonts w:asciiTheme="majorBidi" w:hAnsiTheme="majorBidi" w:cstheme="majorBidi"/>
          <w:sz w:val="30"/>
          <w:szCs w:val="30"/>
        </w:rPr>
        <w:t xml:space="preserve">0 </w:t>
      </w:r>
      <w:r w:rsidR="0030135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F64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E10B16">
        <w:rPr>
          <w:rFonts w:asciiTheme="majorBidi" w:hAnsiTheme="majorBidi" w:cstheme="majorBidi" w:hint="cs"/>
          <w:sz w:val="30"/>
          <w:szCs w:val="30"/>
          <w:cs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B4235">
        <w:rPr>
          <w:rFonts w:asciiTheme="majorBidi" w:hAnsiTheme="majorBidi" w:cstheme="majorBidi" w:hint="cs"/>
          <w:sz w:val="30"/>
          <w:szCs w:val="30"/>
          <w:cs/>
        </w:rPr>
        <w:t>โดยถือเสมือนว่าการเปลี่ยนแปลงมูลค่าหุ้นดังกล่าวเกิดขึ้นตั้งแต่วันที่</w:t>
      </w:r>
      <w:r w:rsidR="009B6D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235">
        <w:rPr>
          <w:rFonts w:asciiTheme="majorBidi" w:hAnsiTheme="majorBidi" w:cstheme="majorBidi"/>
          <w:sz w:val="30"/>
          <w:szCs w:val="30"/>
        </w:rPr>
        <w:t xml:space="preserve">1 </w:t>
      </w:r>
      <w:r w:rsidRPr="005B4235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23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6449F7BC" w14:textId="0D682DA6" w:rsidR="008C68FD" w:rsidRDefault="008C68FD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เงินปันผล</w:t>
      </w:r>
    </w:p>
    <w:p w14:paraId="103FF945" w14:textId="77777777" w:rsidR="00D94093" w:rsidRDefault="00D94093" w:rsidP="003B11D0"/>
    <w:p w14:paraId="25B1FF24" w14:textId="02A7CA02" w:rsidR="00D94093" w:rsidRPr="00D94093" w:rsidRDefault="00D94093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4093">
        <w:rPr>
          <w:rFonts w:asciiTheme="majorBidi" w:hAnsiTheme="majorBidi" w:cstheme="majorBidi" w:hint="cs"/>
          <w:sz w:val="30"/>
          <w:szCs w:val="30"/>
          <w:cs/>
        </w:rPr>
        <w:t>ผู้ถือ</w:t>
      </w:r>
      <w:r>
        <w:rPr>
          <w:rFonts w:asciiTheme="majorBidi" w:hAnsiTheme="majorBidi" w:cstheme="majorBidi" w:hint="cs"/>
          <w:sz w:val="30"/>
          <w:szCs w:val="30"/>
          <w:cs/>
        </w:rPr>
        <w:t>หุ้นของบริษัทได้อนุมัติเงินปันผลดังต่อไปนี้</w:t>
      </w:r>
    </w:p>
    <w:p w14:paraId="63B92EB7" w14:textId="77777777" w:rsidR="00D94093" w:rsidRPr="00D94093" w:rsidRDefault="00D94093" w:rsidP="003B11D0"/>
    <w:tbl>
      <w:tblPr>
        <w:tblStyle w:val="TableGrid"/>
        <w:tblW w:w="943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1924"/>
        <w:gridCol w:w="243"/>
        <w:gridCol w:w="1619"/>
        <w:gridCol w:w="243"/>
        <w:gridCol w:w="1558"/>
        <w:gridCol w:w="243"/>
        <w:gridCol w:w="1386"/>
      </w:tblGrid>
      <w:tr w:rsidR="00D94093" w14:paraId="2FDB4A73" w14:textId="77777777" w:rsidTr="00F86B20">
        <w:tc>
          <w:tcPr>
            <w:tcW w:w="1980" w:type="dxa"/>
            <w:vAlign w:val="bottom"/>
          </w:tcPr>
          <w:p w14:paraId="0B1669E7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E985D3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ABFF7BA" w14:textId="061C9F99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" w:type="dxa"/>
            <w:vAlign w:val="bottom"/>
          </w:tcPr>
          <w:p w14:paraId="518F48A7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00E2FD59" w14:textId="5B493579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3" w:type="dxa"/>
            <w:vAlign w:val="bottom"/>
          </w:tcPr>
          <w:p w14:paraId="1F1DE82C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960933C" w14:textId="494E01E8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3" w:type="dxa"/>
            <w:vAlign w:val="bottom"/>
          </w:tcPr>
          <w:p w14:paraId="68FD536D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9767109" w14:textId="19165CF4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94093" w14:paraId="0865D1F8" w14:textId="77777777" w:rsidTr="00F86B20">
        <w:tc>
          <w:tcPr>
            <w:tcW w:w="1980" w:type="dxa"/>
            <w:vAlign w:val="bottom"/>
          </w:tcPr>
          <w:p w14:paraId="0AC3F200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27A3C6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7DC29820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D53027B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6492F017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411802A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E6EB4FB" w14:textId="4849A6FC" w:rsidR="00D94093" w:rsidRPr="00373B27" w:rsidRDefault="00373B2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vAlign w:val="bottom"/>
          </w:tcPr>
          <w:p w14:paraId="5821E669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7913332" w14:textId="3007A744" w:rsidR="00D94093" w:rsidRPr="00373B27" w:rsidRDefault="00373B2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4093" w14:paraId="7BCB362D" w14:textId="77777777" w:rsidTr="00F86B20">
        <w:tc>
          <w:tcPr>
            <w:tcW w:w="1980" w:type="dxa"/>
            <w:vAlign w:val="bottom"/>
          </w:tcPr>
          <w:p w14:paraId="4534D18A" w14:textId="760247E4" w:rsidR="00D94093" w:rsidRPr="00D31A42" w:rsidRDefault="00373B2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A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31A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165768B0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257DB57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F86634E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119CAB36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2610478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1EF53EDF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179AB3B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3AAD571" w14:textId="77777777" w:rsidR="00D94093" w:rsidRDefault="00D9409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7E7" w14:paraId="21CB6DBB" w14:textId="77777777" w:rsidTr="00F86B20">
        <w:tc>
          <w:tcPr>
            <w:tcW w:w="1980" w:type="dxa"/>
            <w:vAlign w:val="bottom"/>
          </w:tcPr>
          <w:p w14:paraId="3DEA4C5E" w14:textId="629A17FA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60807AE7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BF7D812" w14:textId="7F5CF9B5" w:rsidR="00CD67E7" w:rsidRDefault="009A6E0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D67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67E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CD67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6F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bottom"/>
          </w:tcPr>
          <w:p w14:paraId="2E28F073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739D314F" w14:textId="59D9D9D0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6F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bottom"/>
          </w:tcPr>
          <w:p w14:paraId="7079931D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030DC3A3" w14:textId="6406B27F" w:rsidR="00CD67E7" w:rsidRDefault="005B7FE4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0DCB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43" w:type="dxa"/>
            <w:vAlign w:val="bottom"/>
          </w:tcPr>
          <w:p w14:paraId="421700AF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7820376" w14:textId="2B89FDE3" w:rsidR="00CD67E7" w:rsidRDefault="00184BAF" w:rsidP="00065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</w:t>
            </w:r>
            <w:r w:rsidR="005B7F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D67E7" w14:paraId="03B61DDF" w14:textId="77777777" w:rsidTr="00F86B20">
        <w:tc>
          <w:tcPr>
            <w:tcW w:w="1980" w:type="dxa"/>
            <w:vAlign w:val="bottom"/>
          </w:tcPr>
          <w:p w14:paraId="143D6AB0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32ADEB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A46CAE5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8E26159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0FBD68FA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707109E5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3B95968B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4BD322D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93AE6D4" w14:textId="77777777" w:rsidR="00CD67E7" w:rsidRDefault="00CD67E7" w:rsidP="00065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7E7" w14:paraId="28E9B55B" w14:textId="77777777" w:rsidTr="00F86B20">
        <w:tc>
          <w:tcPr>
            <w:tcW w:w="1980" w:type="dxa"/>
            <w:vAlign w:val="bottom"/>
          </w:tcPr>
          <w:p w14:paraId="7CA4B918" w14:textId="0D827E9E" w:rsidR="00CD67E7" w:rsidRPr="00D31A42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A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31A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565DB9B0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64A98B66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755A890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0C30745B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9EC8AF2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429B2F1F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66B7D7F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4BA44AE" w14:textId="77777777" w:rsidR="00CD67E7" w:rsidRDefault="00CD67E7" w:rsidP="00065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7E7" w14:paraId="20C15928" w14:textId="77777777" w:rsidTr="00F86B20">
        <w:tc>
          <w:tcPr>
            <w:tcW w:w="1980" w:type="dxa"/>
            <w:vAlign w:val="bottom"/>
          </w:tcPr>
          <w:p w14:paraId="28DF3E80" w14:textId="39FBF091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176D7132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5C9C4395" w14:textId="3FD9400F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vAlign w:val="bottom"/>
          </w:tcPr>
          <w:p w14:paraId="71D9A2B6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45441C6C" w14:textId="67458924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vAlign w:val="bottom"/>
          </w:tcPr>
          <w:p w14:paraId="61034242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511D4D0" w14:textId="61874514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3" w:type="dxa"/>
            <w:vAlign w:val="bottom"/>
          </w:tcPr>
          <w:p w14:paraId="281E0C8D" w14:textId="77777777" w:rsidR="00CD67E7" w:rsidRDefault="00CD67E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3D440A9" w14:textId="1D71FE0A" w:rsidR="00CD67E7" w:rsidRDefault="00CD67E7" w:rsidP="00065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051451" w14:paraId="0910CEEC" w14:textId="77777777" w:rsidTr="00811C31">
        <w:tc>
          <w:tcPr>
            <w:tcW w:w="1980" w:type="dxa"/>
            <w:shd w:val="clear" w:color="auto" w:fill="auto"/>
            <w:vAlign w:val="bottom"/>
          </w:tcPr>
          <w:p w14:paraId="71E6722A" w14:textId="57661ED5" w:rsidR="00051451" w:rsidRPr="00811C31" w:rsidRDefault="0005145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C3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6A115" w14:textId="77777777" w:rsidR="00051451" w:rsidRPr="00811C31" w:rsidRDefault="0005145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694E64CA" w14:textId="31EF613A" w:rsidR="00051451" w:rsidRPr="00811C31" w:rsidRDefault="0005145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C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1C31" w:rsidRPr="00811C3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11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11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7D8221" w14:textId="77777777" w:rsidR="00051451" w:rsidRPr="00811C31" w:rsidRDefault="0005145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0CF629A5" w14:textId="5D211954" w:rsidR="00051451" w:rsidRPr="00811C31" w:rsidRDefault="00CD05B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811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AA869F1" w14:textId="77777777" w:rsidR="00051451" w:rsidRPr="00811C31" w:rsidRDefault="0005145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9F53BF0" w14:textId="5E58CCBF" w:rsidR="00051451" w:rsidRPr="00811C31" w:rsidRDefault="00CD05B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C31"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009238E" w14:textId="77777777" w:rsidR="00051451" w:rsidRPr="00811C31" w:rsidRDefault="0005145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9A5CF5C" w14:textId="3DC4D723" w:rsidR="00051451" w:rsidRPr="00811C31" w:rsidRDefault="00CD05B3" w:rsidP="00065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C31"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</w:tr>
    </w:tbl>
    <w:p w14:paraId="00808523" w14:textId="77777777" w:rsidR="008C68FD" w:rsidRDefault="008C68FD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5CF665" w14:textId="0B51B4C7" w:rsidR="005C5A14" w:rsidRPr="005C5A14" w:rsidRDefault="00C75BD8" w:rsidP="003B11D0">
      <w:pPr>
        <w:pStyle w:val="Heading1"/>
        <w:numPr>
          <w:ilvl w:val="0"/>
          <w:numId w:val="21"/>
        </w:numPr>
        <w:shd w:val="clear" w:color="auto" w:fill="auto"/>
        <w:tabs>
          <w:tab w:val="left" w:pos="630"/>
        </w:tabs>
        <w:ind w:left="567" w:hanging="657"/>
        <w:rPr>
          <w:rFonts w:asciiTheme="majorBidi" w:hAnsiTheme="majorBidi" w:cstheme="majorBidi"/>
          <w:sz w:val="30"/>
          <w:szCs w:val="30"/>
          <w:u w:val="none"/>
        </w:rPr>
      </w:pPr>
      <w:r w:rsidRPr="00883708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</w:t>
      </w:r>
      <w:r w:rsidR="009B2065">
        <w:rPr>
          <w:rFonts w:asciiTheme="majorBidi" w:hAnsiTheme="majorBidi" w:cstheme="majorBidi" w:hint="cs"/>
          <w:sz w:val="30"/>
          <w:szCs w:val="30"/>
          <w:u w:val="none"/>
          <w:cs/>
        </w:rPr>
        <w:t>น</w:t>
      </w:r>
    </w:p>
    <w:p w14:paraId="6601237A" w14:textId="77777777" w:rsidR="00B76AD3" w:rsidRPr="00A84DEA" w:rsidRDefault="00B76AD3" w:rsidP="003B11D0">
      <w:pPr>
        <w:rPr>
          <w:rFonts w:asciiTheme="majorBidi" w:hAnsiTheme="majorBidi" w:cstheme="majorBidi"/>
          <w:sz w:val="16"/>
          <w:szCs w:val="16"/>
          <w:cs/>
        </w:rPr>
      </w:pPr>
    </w:p>
    <w:p w14:paraId="6FFEBD36" w14:textId="57402CBC" w:rsidR="00D40951" w:rsidRDefault="00D4095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37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Pr="00A84DEA" w:rsidRDefault="00682D2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16"/>
          <w:szCs w:val="16"/>
        </w:rPr>
      </w:pPr>
    </w:p>
    <w:p w14:paraId="22F9438B" w14:textId="7275E27E" w:rsidR="00142B03" w:rsidRDefault="00142B0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0D57EF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457DC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F7EFCBA" w14:textId="77777777" w:rsidR="00A84DEA" w:rsidRPr="00A84DEA" w:rsidRDefault="00A84DE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858" w:type="dxa"/>
        <w:tblLayout w:type="fixed"/>
        <w:tblLook w:val="04A0" w:firstRow="1" w:lastRow="0" w:firstColumn="1" w:lastColumn="0" w:noHBand="0" w:noVBand="1"/>
      </w:tblPr>
      <w:tblGrid>
        <w:gridCol w:w="1710"/>
        <w:gridCol w:w="810"/>
        <w:gridCol w:w="236"/>
        <w:gridCol w:w="1114"/>
        <w:gridCol w:w="236"/>
        <w:gridCol w:w="990"/>
        <w:gridCol w:w="236"/>
        <w:gridCol w:w="990"/>
        <w:gridCol w:w="236"/>
        <w:gridCol w:w="642"/>
        <w:gridCol w:w="6"/>
        <w:gridCol w:w="236"/>
        <w:gridCol w:w="648"/>
        <w:gridCol w:w="236"/>
        <w:gridCol w:w="648"/>
        <w:gridCol w:w="236"/>
        <w:gridCol w:w="648"/>
      </w:tblGrid>
      <w:tr w:rsidR="00376778" w:rsidRPr="008457DC" w14:paraId="11CE4216" w14:textId="77777777" w:rsidTr="00465C9D">
        <w:trPr>
          <w:trHeight w:val="264"/>
          <w:tblHeader/>
        </w:trPr>
        <w:tc>
          <w:tcPr>
            <w:tcW w:w="1710" w:type="dxa"/>
            <w:shd w:val="clear" w:color="auto" w:fill="auto"/>
            <w:vAlign w:val="bottom"/>
          </w:tcPr>
          <w:p w14:paraId="67C16D53" w14:textId="77777777" w:rsidR="00376778" w:rsidRPr="009976F8" w:rsidRDefault="0037677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48" w:type="dxa"/>
            <w:gridSpan w:val="16"/>
            <w:vAlign w:val="bottom"/>
          </w:tcPr>
          <w:p w14:paraId="38D656D7" w14:textId="7BE07F69" w:rsidR="00376778" w:rsidRPr="00376778" w:rsidRDefault="00376778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67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Pr="0037677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B2889" w:rsidRPr="008457DC" w14:paraId="0478761D" w14:textId="77777777" w:rsidTr="009B2889">
        <w:trPr>
          <w:trHeight w:val="264"/>
          <w:tblHeader/>
        </w:trPr>
        <w:tc>
          <w:tcPr>
            <w:tcW w:w="1710" w:type="dxa"/>
            <w:shd w:val="clear" w:color="auto" w:fill="auto"/>
            <w:vAlign w:val="bottom"/>
          </w:tcPr>
          <w:p w14:paraId="68D9B261" w14:textId="77777777" w:rsidR="009B2889" w:rsidRPr="009976F8" w:rsidRDefault="009B288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90" w:type="dxa"/>
            <w:gridSpan w:val="9"/>
            <w:vAlign w:val="bottom"/>
          </w:tcPr>
          <w:p w14:paraId="58F2B42F" w14:textId="735A622E" w:rsidR="009B2889" w:rsidRPr="009976F8" w:rsidRDefault="009B2889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2658" w:type="dxa"/>
            <w:gridSpan w:val="7"/>
            <w:vAlign w:val="bottom"/>
          </w:tcPr>
          <w:p w14:paraId="370CE34B" w14:textId="4312D5AB" w:rsidR="009B2889" w:rsidRPr="009976F8" w:rsidRDefault="009B288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5D19D0" w:rsidRPr="008457DC" w14:paraId="392A2D1F" w14:textId="77777777" w:rsidTr="00376778">
        <w:trPr>
          <w:trHeight w:val="264"/>
          <w:tblHeader/>
        </w:trPr>
        <w:tc>
          <w:tcPr>
            <w:tcW w:w="1710" w:type="dxa"/>
            <w:shd w:val="clear" w:color="auto" w:fill="auto"/>
            <w:vAlign w:val="bottom"/>
          </w:tcPr>
          <w:p w14:paraId="47A373F1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53C992D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เครื่องมือที่ใช้ในการป้องกัน</w:t>
            </w:r>
            <w:r w:rsidRPr="009976F8">
              <w:rPr>
                <w:rFonts w:asciiTheme="majorBidi" w:hAnsiTheme="majorBidi" w:cstheme="majorBidi"/>
                <w:sz w:val="20"/>
                <w:rtl/>
                <w:cs/>
              </w:rPr>
              <w:br/>
            </w: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20CD2638" w14:textId="77777777" w:rsidR="00EA4285" w:rsidRPr="009976F8" w:rsidRDefault="00EA4285" w:rsidP="003B11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4" w:type="dxa"/>
            <w:vAlign w:val="bottom"/>
          </w:tcPr>
          <w:p w14:paraId="79400822" w14:textId="77777777" w:rsidR="00EA4285" w:rsidRPr="009976F8" w:rsidRDefault="00EA4285" w:rsidP="003B11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เครื่องมือทางการเงินที่วั</w:t>
            </w:r>
            <w:r w:rsidRPr="009976F8">
              <w:rPr>
                <w:rFonts w:asciiTheme="majorBidi" w:hAnsiTheme="majorBidi" w:cstheme="majorBidi" w:hint="cs"/>
                <w:sz w:val="20"/>
                <w:szCs w:val="20"/>
                <w:cs/>
              </w:rPr>
              <w:t>ด</w:t>
            </w: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มูลค่าด้วย</w:t>
            </w: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มูลค่</w:t>
            </w:r>
            <w:r w:rsidRPr="009976F8">
              <w:rPr>
                <w:rFonts w:asciiTheme="majorBidi" w:hAnsiTheme="majorBidi" w:cstheme="majorBidi" w:hint="cs"/>
                <w:sz w:val="20"/>
                <w:szCs w:val="20"/>
                <w:cs/>
              </w:rPr>
              <w:t>า</w:t>
            </w: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t>ยุติธรรมผ่านกำไรหรื</w:t>
            </w:r>
            <w:r w:rsidRPr="009976F8">
              <w:rPr>
                <w:rFonts w:asciiTheme="majorBidi" w:hAnsiTheme="majorBidi" w:cstheme="majorBidi" w:hint="cs"/>
                <w:sz w:val="20"/>
                <w:szCs w:val="20"/>
                <w:cs/>
              </w:rPr>
              <w:t>อ</w:t>
            </w: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</w:t>
            </w:r>
          </w:p>
        </w:tc>
        <w:tc>
          <w:tcPr>
            <w:tcW w:w="236" w:type="dxa"/>
            <w:vAlign w:val="bottom"/>
          </w:tcPr>
          <w:p w14:paraId="2884FFBB" w14:textId="77777777" w:rsidR="00EA4285" w:rsidRPr="009976F8" w:rsidRDefault="00EA4285" w:rsidP="003B11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5CF00EB" w14:textId="25AA413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เครื่องมือทางการเงินที่วัดมูลค่าด้วย</w:t>
            </w:r>
            <w:r w:rsidR="009976F8" w:rsidRPr="009976F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1630DC4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1537AAF" w14:textId="5371F4F3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A964592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01F7BC26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17F9A392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F04E07F" w14:textId="75AAE3D0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ระดับ</w:t>
            </w:r>
            <w:r w:rsidRPr="009976F8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976F8">
              <w:rPr>
                <w:rFonts w:asciiTheme="majorBidi" w:hAnsiTheme="majorBidi" w:cstheme="majorBidi"/>
                <w:sz w:val="2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9254B6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6CB1533" w14:textId="7149F729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</w:rPr>
              <w:t>ระดับ</w:t>
            </w:r>
            <w:r w:rsidRPr="009976F8">
              <w:rPr>
                <w:rFonts w:asciiTheme="majorBidi" w:hAnsiTheme="majorBidi" w:cstheme="majorBidi"/>
                <w:sz w:val="20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37F90A63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68104F08" w14:textId="42AD5559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D050C9" w:rsidRPr="008457DC" w14:paraId="0A8A236D" w14:textId="77777777" w:rsidTr="00596FAE">
        <w:trPr>
          <w:trHeight w:val="264"/>
          <w:tblHeader/>
        </w:trPr>
        <w:tc>
          <w:tcPr>
            <w:tcW w:w="1710" w:type="dxa"/>
            <w:shd w:val="clear" w:color="auto" w:fill="auto"/>
            <w:vAlign w:val="bottom"/>
          </w:tcPr>
          <w:p w14:paraId="765239FF" w14:textId="77777777" w:rsidR="00D050C9" w:rsidRPr="009976F8" w:rsidRDefault="00D050C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48" w:type="dxa"/>
            <w:gridSpan w:val="16"/>
            <w:vAlign w:val="bottom"/>
          </w:tcPr>
          <w:p w14:paraId="3024B03F" w14:textId="639FE02F" w:rsidR="00D050C9" w:rsidRPr="009976F8" w:rsidRDefault="00D050C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ล้านบาท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5D19D0" w:rsidRPr="008457DC" w14:paraId="12295FDC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3C40E89E" w14:textId="3AC7B71E" w:rsidR="00EA4285" w:rsidRPr="009976F8" w:rsidRDefault="00EA4285" w:rsidP="00B6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  <w:t xml:space="preserve">30 </w:t>
            </w:r>
            <w:r w:rsidRPr="009976F8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กันยายน</w:t>
            </w: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 xml:space="preserve"> </w:t>
            </w: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10" w:type="dxa"/>
            <w:vAlign w:val="bottom"/>
          </w:tcPr>
          <w:p w14:paraId="2128CEDE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594E07C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2B74B39D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71B5B36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4F4E74E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25A63CA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F8703E7" w14:textId="5013DC3D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9AD9439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31C50B5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0510F37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30C17431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8935305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16E4AAC7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D786477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6EB310B4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D19D0" w:rsidRPr="008457DC" w14:paraId="3B5F8F53" w14:textId="77777777" w:rsidTr="00376778">
        <w:trPr>
          <w:trHeight w:val="264"/>
        </w:trPr>
        <w:tc>
          <w:tcPr>
            <w:tcW w:w="1710" w:type="dxa"/>
            <w:vAlign w:val="bottom"/>
            <w:hideMark/>
          </w:tcPr>
          <w:p w14:paraId="584F2BB3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04C5561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7464E6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7B4F8C5D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5C8D08F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351FCF93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206AFE71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3F5D2B1" w14:textId="40B32F06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8A0BAD9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092CFC10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DCEB480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1DEF5F4E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327EDC9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2DD9DF35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A54CE06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42707786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D19D0" w:rsidRPr="008457DC" w14:paraId="755FFAAE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2FFB91DE" w14:textId="4F50025B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17CF62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7BC55B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4F1D55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252797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E10D95F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76FE5CE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6C79F0" w14:textId="43AFE5D4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8EBADC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0A37F7C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E91BD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609C365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99DB53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7FCCA0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DA0F48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189326C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5D19D0" w:rsidRPr="008457DC" w14:paraId="2A5DB97F" w14:textId="77777777" w:rsidTr="00376778">
        <w:trPr>
          <w:trHeight w:val="262"/>
        </w:trPr>
        <w:tc>
          <w:tcPr>
            <w:tcW w:w="1710" w:type="dxa"/>
            <w:vAlign w:val="bottom"/>
          </w:tcPr>
          <w:p w14:paraId="6F1A8139" w14:textId="01705E54" w:rsidR="00EA4285" w:rsidRPr="009976F8" w:rsidRDefault="00EA4285" w:rsidP="003B11D0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ตราสารทุนที่ไม่อยู่ใน</w:t>
            </w: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9976F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t>ความต้องการของตลาด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DC5F4A" w14:textId="27CC0897" w:rsidR="00EA4285" w:rsidRPr="009976F8" w:rsidRDefault="00EA4285" w:rsidP="003B11D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409631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CE9663" w14:textId="5972495E" w:rsidR="00EA4285" w:rsidRPr="009976F8" w:rsidRDefault="00EA4285" w:rsidP="003B11D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C43D6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7412CA1" w14:textId="41BC99E2" w:rsidR="00EA4285" w:rsidRPr="009976F8" w:rsidRDefault="005D19D0" w:rsidP="00E3783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76F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84</w:t>
            </w:r>
          </w:p>
        </w:tc>
        <w:tc>
          <w:tcPr>
            <w:tcW w:w="236" w:type="dxa"/>
          </w:tcPr>
          <w:p w14:paraId="5A59F55A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73237D" w14:textId="6ECF84E7" w:rsidR="00EA4285" w:rsidRPr="009976F8" w:rsidRDefault="00E3783B" w:rsidP="00E3783B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253579" w14:textId="3894A940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29812C3D" w14:textId="0AE3EEDC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AEC5C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B9A7B35" w14:textId="1075840D" w:rsidR="00EA4285" w:rsidRPr="009976F8" w:rsidRDefault="00EA4285" w:rsidP="003B11D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58EC5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F318C5" w14:textId="67A7B0CE" w:rsidR="00EA4285" w:rsidRPr="009976F8" w:rsidRDefault="00EA4285" w:rsidP="003B11D0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A2B7C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E331FCC" w14:textId="3B59B46D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</w:tr>
      <w:tr w:rsidR="005D19D0" w:rsidRPr="008457DC" w14:paraId="308F9064" w14:textId="77777777" w:rsidTr="00376778">
        <w:trPr>
          <w:trHeight w:val="262"/>
        </w:trPr>
        <w:tc>
          <w:tcPr>
            <w:tcW w:w="1710" w:type="dxa"/>
            <w:vAlign w:val="bottom"/>
          </w:tcPr>
          <w:p w14:paraId="68A20B49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สินทรัพย์อนุพันธ์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97DAAB" w14:textId="1FB53EBB" w:rsidR="00EA4285" w:rsidRPr="009976F8" w:rsidRDefault="00EA4285" w:rsidP="003B11D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CA237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D81EDA" w14:textId="23239641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24693D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</w:tcPr>
          <w:p w14:paraId="046B9841" w14:textId="3203AD38" w:rsidR="00EA4285" w:rsidRPr="009976F8" w:rsidRDefault="005D19D0" w:rsidP="003B11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2EBC989B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E60D0C" w14:textId="482667DE" w:rsidR="00EA4285" w:rsidRPr="009976F8" w:rsidRDefault="00EA4285" w:rsidP="003B11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F4E91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3DC5D5E9" w14:textId="3072D226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C1F30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B356296" w14:textId="6AA1EEBC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3C86C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FC85FE" w14:textId="61509037" w:rsidR="00EA4285" w:rsidRPr="009976F8" w:rsidRDefault="00EA4285" w:rsidP="003B11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D21F1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FBC4A9" w14:textId="687FB60D" w:rsidR="00EA4285" w:rsidRPr="009976F8" w:rsidRDefault="00EA4285" w:rsidP="003B11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23</w:t>
            </w:r>
          </w:p>
        </w:tc>
      </w:tr>
      <w:tr w:rsidR="005D19D0" w:rsidRPr="00A84DEA" w14:paraId="68669008" w14:textId="77777777" w:rsidTr="00376778">
        <w:trPr>
          <w:trHeight w:val="119"/>
        </w:trPr>
        <w:tc>
          <w:tcPr>
            <w:tcW w:w="1710" w:type="dxa"/>
            <w:vAlign w:val="bottom"/>
          </w:tcPr>
          <w:p w14:paraId="0EA32A4B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49A2A2F" w14:textId="7A9C8EE0" w:rsidR="00EA4285" w:rsidRPr="009976F8" w:rsidRDefault="00EA4285" w:rsidP="003B1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951039F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4404CD98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7500A1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7714AFD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0569471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A03EAB" w14:textId="1437457B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290FAF1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EF7BAB3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0C26C5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3DC36DF8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D5EA28F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028EF044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0A4098A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700ECCBF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19D0" w:rsidRPr="008457DC" w14:paraId="07D53EB5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65C6CA56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64D2E72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9FB7FC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306240F3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4627894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3AF1E3E2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CC01982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0B8987D" w14:textId="5489864C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4BEBB45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42300F5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DE8AE5C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62760D42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5E79755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00A58979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997A884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7A28CDAE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19D0" w:rsidRPr="008457DC" w14:paraId="170A233E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716DD5A1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0"/>
                <w:szCs w:val="20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A97422" w14:textId="328AFDB2" w:rsidR="00EA4285" w:rsidRPr="009976F8" w:rsidRDefault="00EA4285" w:rsidP="003B1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8EC89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F6EF62" w14:textId="19335CD9" w:rsidR="00EA4285" w:rsidRPr="009976F8" w:rsidRDefault="00EA4285" w:rsidP="003B11D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A2B24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386085E" w14:textId="65B71123" w:rsidR="00EA4285" w:rsidRPr="009976F8" w:rsidRDefault="005D19D0" w:rsidP="003B11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67FBD450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65C1D3" w14:textId="209F8A36" w:rsidR="00EA4285" w:rsidRPr="009976F8" w:rsidRDefault="00EA4285" w:rsidP="003B11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9628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2D62C63" w14:textId="1713D7BB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71AD27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0C8D2D" w14:textId="31D1F023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90F9A5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C62A5A" w14:textId="5DF638F8" w:rsidR="00EA4285" w:rsidRPr="009976F8" w:rsidRDefault="00EA4285" w:rsidP="003B11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37864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3E68ED" w14:textId="3E80511C" w:rsidR="00EA4285" w:rsidRPr="009976F8" w:rsidRDefault="00EA4285" w:rsidP="003B11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62</w:t>
            </w:r>
          </w:p>
        </w:tc>
      </w:tr>
      <w:tr w:rsidR="005D19D0" w:rsidRPr="008457DC" w14:paraId="7EBDE8D6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5AB366B3" w14:textId="313F0902" w:rsidR="00EA4285" w:rsidRPr="009976F8" w:rsidRDefault="00EA4285" w:rsidP="00A20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lastRenderedPageBreak/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77D22C" w14:textId="5A4960A0" w:rsidR="00EA4285" w:rsidRPr="009976F8" w:rsidRDefault="00EA4285" w:rsidP="00A2056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C6A01A" w14:textId="77777777" w:rsidR="00EA4285" w:rsidRPr="009976F8" w:rsidRDefault="00EA4285" w:rsidP="00A20564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8F8CF2D" w14:textId="4C0CBE3B" w:rsidR="00EA4285" w:rsidRPr="009976F8" w:rsidRDefault="00EA4285" w:rsidP="00A2056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0C0FF" w14:textId="77777777" w:rsidR="00EA4285" w:rsidRPr="009976F8" w:rsidRDefault="00EA4285" w:rsidP="00A20564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44FA6E0" w14:textId="58F8372F" w:rsidR="00EA4285" w:rsidRPr="009976F8" w:rsidRDefault="005D19D0" w:rsidP="005D19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5EC1C19B" w14:textId="77777777" w:rsidR="00EA4285" w:rsidRPr="009976F8" w:rsidRDefault="00EA4285" w:rsidP="00A2056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68D3B3" w14:textId="430CFCEB" w:rsidR="00EA4285" w:rsidRPr="009976F8" w:rsidRDefault="00EA4285" w:rsidP="00A2056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2,800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E446F" w14:textId="77777777" w:rsidR="00EA4285" w:rsidRPr="009976F8" w:rsidRDefault="00EA4285" w:rsidP="00A20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9E417F7" w14:textId="08A2DFD5" w:rsidR="00EA4285" w:rsidRPr="009976F8" w:rsidRDefault="00EA4285" w:rsidP="00A2056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2,800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816B3" w14:textId="77777777" w:rsidR="00EA4285" w:rsidRPr="009976F8" w:rsidRDefault="00EA4285" w:rsidP="00A20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0BC52B" w14:textId="6B71A333" w:rsidR="00EA4285" w:rsidRPr="009976F8" w:rsidRDefault="00EA4285" w:rsidP="00A20564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7CAEE" w14:textId="77777777" w:rsidR="00EA4285" w:rsidRPr="009976F8" w:rsidRDefault="00EA4285" w:rsidP="00A20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50CACD" w14:textId="50804AFC" w:rsidR="00EA4285" w:rsidRPr="009976F8" w:rsidRDefault="00EA4285" w:rsidP="00A205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2,789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0F91B" w14:textId="77777777" w:rsidR="00EA4285" w:rsidRPr="009976F8" w:rsidRDefault="00EA4285" w:rsidP="00A20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E16A75" w14:textId="02728B92" w:rsidR="00EA4285" w:rsidRPr="009976F8" w:rsidRDefault="00EA4285" w:rsidP="00A2056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2,789</w:t>
            </w:r>
          </w:p>
        </w:tc>
      </w:tr>
      <w:tr w:rsidR="005D19D0" w:rsidRPr="008457DC" w14:paraId="5633DB1B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7AF6C541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0"/>
                <w:szCs w:val="20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67FA569B" w14:textId="56491FDE" w:rsidR="00EA4285" w:rsidRPr="009976F8" w:rsidRDefault="00EA4285" w:rsidP="003B11D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9D96C3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7519A078" w14:textId="4E585C2B" w:rsidR="00EA4285" w:rsidRPr="009976F8" w:rsidRDefault="00EA4285" w:rsidP="003B11D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32E0CA8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383E7D0" w14:textId="1ABCBF45" w:rsidR="00EA4285" w:rsidRPr="009976F8" w:rsidRDefault="005D19D0" w:rsidP="005D19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3660E863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88CFB" w14:textId="4A2D362B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4,199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54E15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69012763" w14:textId="61797480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4,199</w:t>
            </w:r>
          </w:p>
        </w:tc>
        <w:tc>
          <w:tcPr>
            <w:tcW w:w="236" w:type="dxa"/>
            <w:vAlign w:val="bottom"/>
          </w:tcPr>
          <w:p w14:paraId="6C50DDCC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559DD55" w14:textId="59C41C3A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4,185</w:t>
            </w:r>
          </w:p>
        </w:tc>
        <w:tc>
          <w:tcPr>
            <w:tcW w:w="236" w:type="dxa"/>
            <w:vAlign w:val="bottom"/>
          </w:tcPr>
          <w:p w14:paraId="138CFA65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6EB98D" w14:textId="480AF5FC" w:rsidR="00EA4285" w:rsidRPr="009976F8" w:rsidRDefault="00EA4285" w:rsidP="003B11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D12D4B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C34C45" w14:textId="4EC382BA" w:rsidR="00EA4285" w:rsidRPr="009976F8" w:rsidRDefault="00EA4285" w:rsidP="003B11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4,185</w:t>
            </w:r>
          </w:p>
        </w:tc>
      </w:tr>
      <w:tr w:rsidR="005D19D0" w:rsidRPr="008457DC" w14:paraId="3B682F5B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1E698848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9DF418" w14:textId="1C5AB2E1" w:rsidR="00EA4285" w:rsidRPr="009976F8" w:rsidRDefault="00EA4285" w:rsidP="003B11D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AA1091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4A47F8" w14:textId="32C52D04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B7BEE6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1D81671" w14:textId="57E2A5AB" w:rsidR="00EA4285" w:rsidRPr="009976F8" w:rsidRDefault="005D19D0" w:rsidP="003B11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39E1DFEB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23542B" w14:textId="3EBFDEEE" w:rsidR="00EA4285" w:rsidRPr="009976F8" w:rsidRDefault="00EA4285" w:rsidP="003B11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60F4ED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EA0F2F4" w14:textId="65A96A2F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953FB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BA882E" w14:textId="5856A2C3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71CBB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E631D5" w14:textId="0EAF093B" w:rsidR="00EA4285" w:rsidRPr="009976F8" w:rsidRDefault="00EA4285" w:rsidP="003B11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12BAFB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9BF9BD" w14:textId="6C7D2866" w:rsidR="00EA4285" w:rsidRPr="009976F8" w:rsidRDefault="00EA4285" w:rsidP="003B11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117</w:t>
            </w:r>
          </w:p>
        </w:tc>
      </w:tr>
      <w:tr w:rsidR="005D19D0" w:rsidRPr="008457DC" w14:paraId="0313D7AB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26ED7753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0766A4" w14:textId="1883D215" w:rsidR="005D19D0" w:rsidRPr="009976F8" w:rsidDel="00634405" w:rsidRDefault="005D19D0" w:rsidP="005D19D0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9AA52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A07F8A9" w14:textId="141F4161" w:rsidR="005D19D0" w:rsidRPr="009976F8" w:rsidRDefault="005D19D0" w:rsidP="005D19D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B424F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FEA315F" w14:textId="059B2354" w:rsidR="005D19D0" w:rsidRPr="009976F8" w:rsidRDefault="005D19D0" w:rsidP="005D19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4674E1C7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8BC583" w14:textId="2957FF4F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1,281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251352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7E631DBB" w14:textId="3CA8EFA4" w:rsidR="005D19D0" w:rsidRPr="009976F8" w:rsidRDefault="005D19D0" w:rsidP="005D19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1,281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8932F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B33C7B" w14:textId="0E1BE03C" w:rsidR="005D19D0" w:rsidRPr="009976F8" w:rsidRDefault="005D19D0" w:rsidP="005D19D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3FC52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93B41F" w14:textId="1CABC73B" w:rsidR="005D19D0" w:rsidRPr="009976F8" w:rsidRDefault="005D19D0" w:rsidP="005D19D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1,116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71FD66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1320DF" w14:textId="47CA5FA9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</w:rPr>
              <w:t>1,116</w:t>
            </w:r>
          </w:p>
        </w:tc>
      </w:tr>
      <w:tr w:rsidR="005D19D0" w:rsidRPr="00A84DEA" w14:paraId="6FEBBF45" w14:textId="77777777" w:rsidTr="00376778">
        <w:trPr>
          <w:trHeight w:val="60"/>
        </w:trPr>
        <w:tc>
          <w:tcPr>
            <w:tcW w:w="1710" w:type="dxa"/>
            <w:vAlign w:val="bottom"/>
          </w:tcPr>
          <w:p w14:paraId="2B456AA1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1185C1D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E9282CD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15B0CA24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A478E7C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9D3D0D5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5DFF6819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63208DB" w14:textId="0D066816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8AA349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9A6E64F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2DE46C8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644E3794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B70933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3E8BA9A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24B6DF5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22C5F279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19D0" w:rsidRPr="008457DC" w14:paraId="256F7A5C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4215A6CA" w14:textId="77777777" w:rsidR="00EA4285" w:rsidRPr="009976F8" w:rsidRDefault="00EA4285" w:rsidP="00B6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  <w:t xml:space="preserve">31 </w:t>
            </w: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ธันวาคม</w:t>
            </w: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  <w:t xml:space="preserve"> 2565</w:t>
            </w:r>
          </w:p>
        </w:tc>
        <w:tc>
          <w:tcPr>
            <w:tcW w:w="810" w:type="dxa"/>
            <w:vAlign w:val="bottom"/>
          </w:tcPr>
          <w:p w14:paraId="53AC5C70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663125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71C3BC1E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D14B84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F510A4A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30498CB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EEF695" w14:textId="2A49766D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7663CE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8DFC015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D8D532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1B77CAC3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DAA6E62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E5993BE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85E0AC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1409220B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19D0" w:rsidRPr="008457DC" w14:paraId="2F1BF843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40B5DBC9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1BBD88FC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13CF2A7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2A35D8F8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ED175F0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E0CD645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5D8501A3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4A65BD7" w14:textId="22666A68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D1E376D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B410EDC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9E40BF4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0CAB5733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43D04E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3F24020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F92F188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1348A315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19D0" w:rsidRPr="008457DC" w14:paraId="2FEFD229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5F0FDC1C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810" w:type="dxa"/>
            <w:vAlign w:val="bottom"/>
          </w:tcPr>
          <w:p w14:paraId="7E7BF9BB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52879C9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2CD501CA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2B28046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F70D1B2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062978D4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EFA166" w14:textId="529CAB9F" w:rsidR="00EA4285" w:rsidRPr="009976F8" w:rsidRDefault="00EA4285" w:rsidP="003B11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80F80BA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15CA32AB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9068E76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5B93EB27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B13067" w14:textId="77777777" w:rsidR="00EA4285" w:rsidRPr="009976F8" w:rsidRDefault="00EA4285" w:rsidP="003B11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C9AB536" w14:textId="77777777" w:rsidR="00EA4285" w:rsidRPr="009976F8" w:rsidRDefault="00EA4285" w:rsidP="003B11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626B1A2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5796599" w14:textId="77777777" w:rsidR="00EA4285" w:rsidRPr="009976F8" w:rsidRDefault="00EA4285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19D0" w:rsidRPr="008457DC" w14:paraId="449B4737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1F7E43FA" w14:textId="5F9E6A2C" w:rsidR="005D19D0" w:rsidRPr="009976F8" w:rsidRDefault="005D19D0" w:rsidP="005D19D0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ตราสารทุนที่ไม่อยู่ใน</w:t>
            </w:r>
            <w:r w:rsidRPr="009976F8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</w:t>
            </w:r>
            <w:r w:rsidRPr="009976F8">
              <w:rPr>
                <w:rFonts w:asciiTheme="majorBidi" w:hAnsiTheme="majorBidi" w:cstheme="majorBidi"/>
                <w:sz w:val="20"/>
                <w:szCs w:val="20"/>
                <w:cs/>
              </w:rPr>
              <w:t>ความต้องการของตลาด</w:t>
            </w:r>
          </w:p>
        </w:tc>
        <w:tc>
          <w:tcPr>
            <w:tcW w:w="810" w:type="dxa"/>
            <w:vAlign w:val="bottom"/>
          </w:tcPr>
          <w:p w14:paraId="4A027DD9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A2D83B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E4E2693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2AB8C2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E6CD866" w14:textId="76159D95" w:rsidR="005D19D0" w:rsidRPr="009976F8" w:rsidRDefault="005D19D0" w:rsidP="005D19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00B68386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CFEBEEC" w14:textId="000D045B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3EF3268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A6DB557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DD2CA96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6AB29942" w14:textId="600D0A05" w:rsidR="005D19D0" w:rsidRPr="009976F8" w:rsidRDefault="005D19D0" w:rsidP="005D19D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0AE5EBA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1C74F90A" w14:textId="5E4A8197" w:rsidR="005D19D0" w:rsidRPr="009976F8" w:rsidRDefault="005D19D0" w:rsidP="005D19D0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4E82A496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04F0F1ED" w14:textId="0CAB43C8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5D19D0" w:rsidRPr="008457DC" w14:paraId="46E59FC2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1407DE54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สินทรัพย์อนุพันธ์</w:t>
            </w:r>
          </w:p>
        </w:tc>
        <w:tc>
          <w:tcPr>
            <w:tcW w:w="810" w:type="dxa"/>
            <w:vAlign w:val="bottom"/>
          </w:tcPr>
          <w:p w14:paraId="0CE8EBB9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A7DC51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8BBED89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0C948002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BA50E38" w14:textId="7731FCDD" w:rsidR="005D19D0" w:rsidRPr="009976F8" w:rsidRDefault="005D19D0" w:rsidP="005D19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661F58FA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7FF7B08" w14:textId="74E04ADE" w:rsidR="005D19D0" w:rsidRPr="009976F8" w:rsidRDefault="005D19D0" w:rsidP="005D19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F1FC57C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0E80F3F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19DBEA0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5BA6D8B0" w14:textId="6F46574D" w:rsidR="005D19D0" w:rsidRPr="009976F8" w:rsidRDefault="005D19D0" w:rsidP="005D19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8</w:t>
            </w:r>
          </w:p>
        </w:tc>
        <w:tc>
          <w:tcPr>
            <w:tcW w:w="236" w:type="dxa"/>
            <w:vAlign w:val="bottom"/>
          </w:tcPr>
          <w:p w14:paraId="2AD3CC9A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1A5D02AB" w14:textId="07CB6C56" w:rsidR="005D19D0" w:rsidRPr="009976F8" w:rsidRDefault="005D19D0" w:rsidP="005D19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D3C21F9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06F05515" w14:textId="2E680844" w:rsidR="005D19D0" w:rsidRPr="009976F8" w:rsidRDefault="005D19D0" w:rsidP="005D19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8</w:t>
            </w:r>
          </w:p>
        </w:tc>
      </w:tr>
      <w:tr w:rsidR="005D19D0" w:rsidRPr="00A84DEA" w14:paraId="23BCE63E" w14:textId="77777777" w:rsidTr="00376778">
        <w:trPr>
          <w:trHeight w:val="83"/>
        </w:trPr>
        <w:tc>
          <w:tcPr>
            <w:tcW w:w="1710" w:type="dxa"/>
            <w:vAlign w:val="bottom"/>
          </w:tcPr>
          <w:p w14:paraId="722E9E9B" w14:textId="77777777" w:rsidR="005D19D0" w:rsidRPr="009976F8" w:rsidRDefault="005D19D0" w:rsidP="005D1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6" w:right="-86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18784F1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703C2EE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7659F2D6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C5E0E4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713FD1C7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385FA57F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51936D" w14:textId="5BA55878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91752C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C48D1C7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40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A4B35C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198191D6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47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AC4882D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00A8DA21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20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8C4C4CE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FBF021B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19D0" w:rsidRPr="008457DC" w14:paraId="113B3E9C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55C4B2C9" w14:textId="05686FCB" w:rsidR="005D19D0" w:rsidRPr="009976F8" w:rsidRDefault="005D19D0" w:rsidP="005D1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60BB570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3C8386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3E8E6CA5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8EABBEC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AB22288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0EE37AB9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383F99" w14:textId="485CC9AF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ECBBF4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CF364A4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68E217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52B63F28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4A1C138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3C7E417C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2A2F81B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114F747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19D0" w:rsidRPr="008457DC" w14:paraId="00DE197A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7B6E3327" w14:textId="08A53965" w:rsidR="005D19D0" w:rsidRPr="009976F8" w:rsidRDefault="005D19D0" w:rsidP="005D1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10" w:type="dxa"/>
            <w:vAlign w:val="bottom"/>
          </w:tcPr>
          <w:p w14:paraId="4DAD5BD9" w14:textId="459782B3" w:rsidR="005D19D0" w:rsidRPr="009976F8" w:rsidRDefault="005D19D0" w:rsidP="005D19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0EA97744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1651209B" w14:textId="607DF0E8" w:rsidR="005D19D0" w:rsidRPr="009976F8" w:rsidRDefault="005D19D0" w:rsidP="005D19D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5C96ED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356D10C" w14:textId="39522A66" w:rsidR="005D19D0" w:rsidRPr="009976F8" w:rsidRDefault="005D19D0" w:rsidP="005D19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549E760D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16D9EB" w14:textId="47E7D157" w:rsidR="005D19D0" w:rsidRPr="009976F8" w:rsidRDefault="005D19D0" w:rsidP="005D19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B2BB5A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6CA4143" w14:textId="5A9E2487" w:rsidR="005D19D0" w:rsidRPr="009976F8" w:rsidRDefault="005D19D0" w:rsidP="005D19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583691D0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4084B6AC" w14:textId="78901DFB" w:rsidR="005D19D0" w:rsidRPr="009976F8" w:rsidRDefault="005D19D0" w:rsidP="005D19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3E60C3B8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21413E84" w14:textId="1EECC862" w:rsidR="005D19D0" w:rsidRPr="009976F8" w:rsidRDefault="005D19D0" w:rsidP="005D19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F080B2B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2A159D2" w14:textId="13984FEA" w:rsidR="005D19D0" w:rsidRPr="009976F8" w:rsidRDefault="005D19D0" w:rsidP="005D19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60</w:t>
            </w:r>
          </w:p>
        </w:tc>
      </w:tr>
      <w:tr w:rsidR="005D19D0" w:rsidRPr="008457DC" w14:paraId="4678EC63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2E98296A" w14:textId="53FD8D34" w:rsidR="005D19D0" w:rsidRPr="009976F8" w:rsidRDefault="005D19D0" w:rsidP="005D1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1E7986F9" w14:textId="411EDF27" w:rsidR="005D19D0" w:rsidRPr="009976F8" w:rsidRDefault="005D19D0" w:rsidP="005D19D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3BD287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0D08573E" w14:textId="5863BE26" w:rsidR="005D19D0" w:rsidRPr="009976F8" w:rsidRDefault="005D19D0" w:rsidP="005D19D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407A2F8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1A10DF74" w14:textId="67CD1025" w:rsidR="005D19D0" w:rsidRPr="009976F8" w:rsidRDefault="005D19D0" w:rsidP="005D19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145914B9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03B57A" w14:textId="5E23AF81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6</w:t>
            </w: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9976F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998</w:t>
            </w:r>
          </w:p>
        </w:tc>
        <w:tc>
          <w:tcPr>
            <w:tcW w:w="236" w:type="dxa"/>
            <w:vAlign w:val="bottom"/>
          </w:tcPr>
          <w:p w14:paraId="1D55B156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B80E391" w14:textId="7CCC9C1A" w:rsidR="005D19D0" w:rsidRPr="009976F8" w:rsidRDefault="005D19D0" w:rsidP="005D19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6</w:t>
            </w: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,998</w:t>
            </w:r>
          </w:p>
        </w:tc>
        <w:tc>
          <w:tcPr>
            <w:tcW w:w="236" w:type="dxa"/>
            <w:vAlign w:val="bottom"/>
          </w:tcPr>
          <w:p w14:paraId="1AA71BC7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17E15C90" w14:textId="4BDB0D82" w:rsidR="005D19D0" w:rsidRPr="009976F8" w:rsidRDefault="005D19D0" w:rsidP="005D19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7,</w:t>
            </w: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006</w:t>
            </w:r>
          </w:p>
        </w:tc>
        <w:tc>
          <w:tcPr>
            <w:tcW w:w="236" w:type="dxa"/>
            <w:vAlign w:val="bottom"/>
          </w:tcPr>
          <w:p w14:paraId="3BA8CDCA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55EB912D" w14:textId="56FD70A4" w:rsidR="005D19D0" w:rsidRPr="009976F8" w:rsidRDefault="005D19D0" w:rsidP="005D19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92D6089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6CDD44E7" w14:textId="572D30B8" w:rsidR="005D19D0" w:rsidRPr="009976F8" w:rsidRDefault="005D19D0" w:rsidP="005D19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7,006</w:t>
            </w:r>
          </w:p>
        </w:tc>
      </w:tr>
      <w:tr w:rsidR="005D19D0" w:rsidRPr="008457DC" w14:paraId="296012C6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5EE48950" w14:textId="7E0AADAA" w:rsidR="005D19D0" w:rsidRPr="009976F8" w:rsidRDefault="005D19D0" w:rsidP="005D1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0074A38C" w14:textId="7AB55CB3" w:rsidR="005D19D0" w:rsidRPr="009976F8" w:rsidRDefault="005D19D0" w:rsidP="005D19D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B2F167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0CE3B119" w14:textId="1AB2284E" w:rsidR="005D19D0" w:rsidRPr="009976F8" w:rsidRDefault="005D19D0" w:rsidP="005D19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160DBF4C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48A049E" w14:textId="63F46936" w:rsidR="005D19D0" w:rsidRPr="009976F8" w:rsidRDefault="005D19D0" w:rsidP="005D19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5DDFDC24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709313" w14:textId="387CBDCC" w:rsidR="005D19D0" w:rsidRPr="009976F8" w:rsidRDefault="005D19D0" w:rsidP="005D19D0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C7148A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D6B98AF" w14:textId="68540E86" w:rsidR="005D19D0" w:rsidRPr="009976F8" w:rsidRDefault="005D19D0" w:rsidP="005D19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33CD49A8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658F7D2F" w14:textId="2DA220A6" w:rsidR="005D19D0" w:rsidRPr="009976F8" w:rsidRDefault="005D19D0" w:rsidP="005D19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13</w:t>
            </w:r>
          </w:p>
        </w:tc>
        <w:tc>
          <w:tcPr>
            <w:tcW w:w="236" w:type="dxa"/>
            <w:vAlign w:val="bottom"/>
          </w:tcPr>
          <w:p w14:paraId="4CC25508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5644EF65" w14:textId="7E84E40F" w:rsidR="005D19D0" w:rsidRPr="009976F8" w:rsidRDefault="005D19D0" w:rsidP="005D19D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DA0C737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0C075470" w14:textId="1A5E1981" w:rsidR="005D19D0" w:rsidRPr="009976F8" w:rsidRDefault="005D19D0" w:rsidP="005D19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13</w:t>
            </w:r>
          </w:p>
        </w:tc>
      </w:tr>
      <w:tr w:rsidR="005D19D0" w:rsidRPr="008457DC" w14:paraId="4DEA5602" w14:textId="77777777" w:rsidTr="00376778">
        <w:trPr>
          <w:trHeight w:val="264"/>
        </w:trPr>
        <w:tc>
          <w:tcPr>
            <w:tcW w:w="1710" w:type="dxa"/>
            <w:vAlign w:val="bottom"/>
          </w:tcPr>
          <w:p w14:paraId="348AD600" w14:textId="3B7773DD" w:rsidR="005D19D0" w:rsidRPr="009976F8" w:rsidRDefault="005D19D0" w:rsidP="005D19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810" w:type="dxa"/>
            <w:vAlign w:val="bottom"/>
          </w:tcPr>
          <w:p w14:paraId="4D407F0A" w14:textId="70A4AF76" w:rsidR="005D19D0" w:rsidRPr="009976F8" w:rsidRDefault="005D19D0" w:rsidP="005D19D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566F96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150395E0" w14:textId="78EC3B53" w:rsidR="005D19D0" w:rsidRPr="009976F8" w:rsidRDefault="005D19D0" w:rsidP="005D19D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9977AF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68A3025" w14:textId="40306B73" w:rsidR="005D19D0" w:rsidRPr="009976F8" w:rsidRDefault="005D19D0" w:rsidP="005D19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3E65C7CB" w14:textId="77777777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B914F17" w14:textId="700D3A80" w:rsidR="005D19D0" w:rsidRPr="009976F8" w:rsidRDefault="005D19D0" w:rsidP="005D19D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lang w:val="en-US" w:bidi="th-TH"/>
              </w:rPr>
              <w:t>1,191</w:t>
            </w:r>
          </w:p>
        </w:tc>
        <w:tc>
          <w:tcPr>
            <w:tcW w:w="236" w:type="dxa"/>
            <w:vAlign w:val="bottom"/>
          </w:tcPr>
          <w:p w14:paraId="0093E905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55F191E" w14:textId="14CB5CCC" w:rsidR="005D19D0" w:rsidRPr="009976F8" w:rsidRDefault="005D19D0" w:rsidP="005D19D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  <w:r w:rsidRPr="009976F8">
              <w:rPr>
                <w:rFonts w:asciiTheme="majorBidi" w:hAnsiTheme="majorBidi" w:cstheme="majorBidi"/>
                <w:sz w:val="20"/>
                <w:lang w:bidi="th-TH"/>
              </w:rPr>
              <w:t>1,191</w:t>
            </w:r>
          </w:p>
        </w:tc>
        <w:tc>
          <w:tcPr>
            <w:tcW w:w="236" w:type="dxa"/>
            <w:vAlign w:val="bottom"/>
          </w:tcPr>
          <w:p w14:paraId="6C53657E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56699705" w14:textId="3FCB53C6" w:rsidR="005D19D0" w:rsidRPr="009976F8" w:rsidRDefault="005D19D0" w:rsidP="005D19D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BD38B96" w14:textId="77777777" w:rsidR="005D19D0" w:rsidRPr="009976F8" w:rsidRDefault="005D19D0" w:rsidP="005D19D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6D9EBB20" w14:textId="3E5C25F4" w:rsidR="005D19D0" w:rsidRPr="009976F8" w:rsidRDefault="005D19D0" w:rsidP="005D19D0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 w:rsidRPr="009976F8">
              <w:rPr>
                <w:rFonts w:asciiTheme="majorBidi" w:hAnsiTheme="majorBidi" w:cstheme="majorBidi"/>
                <w:sz w:val="20"/>
              </w:rPr>
              <w:t>1,137</w:t>
            </w:r>
          </w:p>
        </w:tc>
        <w:tc>
          <w:tcPr>
            <w:tcW w:w="236" w:type="dxa"/>
            <w:vAlign w:val="bottom"/>
          </w:tcPr>
          <w:p w14:paraId="7D7DBF52" w14:textId="77777777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C21A100" w14:textId="0BE151A8" w:rsidR="005D19D0" w:rsidRPr="009976F8" w:rsidRDefault="005D19D0" w:rsidP="005D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9976F8">
              <w:rPr>
                <w:rFonts w:asciiTheme="majorBidi" w:hAnsiTheme="majorBidi" w:cstheme="majorBidi"/>
                <w:sz w:val="20"/>
                <w:szCs w:val="20"/>
              </w:rPr>
              <w:t>1,137</w:t>
            </w:r>
          </w:p>
        </w:tc>
      </w:tr>
    </w:tbl>
    <w:p w14:paraId="5302C941" w14:textId="1E3CD6D2" w:rsidR="00437CD8" w:rsidRPr="00297F9D" w:rsidRDefault="00437CD8" w:rsidP="003B11D0">
      <w:pPr>
        <w:rPr>
          <w:sz w:val="14"/>
          <w:szCs w:val="14"/>
        </w:rPr>
      </w:pPr>
    </w:p>
    <w:p w14:paraId="621C5B9C" w14:textId="400D4117" w:rsidR="00883708" w:rsidRPr="00A84DEA" w:rsidRDefault="00883708" w:rsidP="003B11D0">
      <w:pPr>
        <w:spacing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2241"/>
        <w:gridCol w:w="1134"/>
        <w:gridCol w:w="255"/>
        <w:gridCol w:w="1242"/>
        <w:gridCol w:w="270"/>
        <w:gridCol w:w="981"/>
        <w:gridCol w:w="279"/>
        <w:gridCol w:w="683"/>
        <w:gridCol w:w="236"/>
        <w:gridCol w:w="693"/>
        <w:gridCol w:w="270"/>
        <w:gridCol w:w="580"/>
        <w:gridCol w:w="270"/>
        <w:gridCol w:w="720"/>
      </w:tblGrid>
      <w:tr w:rsidR="00DE08DE" w:rsidRPr="009F0E67" w14:paraId="5923DFE7" w14:textId="77777777" w:rsidTr="001710B3">
        <w:trPr>
          <w:trHeight w:val="263"/>
          <w:tblHeader/>
        </w:trPr>
        <w:tc>
          <w:tcPr>
            <w:tcW w:w="2241" w:type="dxa"/>
            <w:vAlign w:val="bottom"/>
          </w:tcPr>
          <w:p w14:paraId="109254BA" w14:textId="77777777" w:rsidR="00DE08DE" w:rsidRPr="00A84DEA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613" w:type="dxa"/>
            <w:gridSpan w:val="13"/>
          </w:tcPr>
          <w:p w14:paraId="2E3F9AD6" w14:textId="77777777" w:rsidR="00DE08DE" w:rsidRPr="00A84DEA" w:rsidRDefault="00DE08DE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84DE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</w:t>
            </w:r>
            <w:r w:rsidRPr="00A84DE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เฉพาะกิจการ</w:t>
            </w:r>
          </w:p>
        </w:tc>
      </w:tr>
      <w:tr w:rsidR="00DE08DE" w:rsidRPr="009F0E67" w14:paraId="46490096" w14:textId="77777777" w:rsidTr="001710B3">
        <w:trPr>
          <w:trHeight w:val="263"/>
          <w:tblHeader/>
        </w:trPr>
        <w:tc>
          <w:tcPr>
            <w:tcW w:w="2241" w:type="dxa"/>
            <w:vAlign w:val="bottom"/>
          </w:tcPr>
          <w:p w14:paraId="50518ACA" w14:textId="77777777" w:rsidR="00DE08DE" w:rsidRPr="00A84DEA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4844" w:type="dxa"/>
            <w:gridSpan w:val="7"/>
          </w:tcPr>
          <w:p w14:paraId="63465A79" w14:textId="77777777" w:rsidR="00DE08DE" w:rsidRPr="00A84DEA" w:rsidRDefault="00DE08DE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84DE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มูลค่าตามบัญชี</w:t>
            </w:r>
          </w:p>
        </w:tc>
        <w:tc>
          <w:tcPr>
            <w:tcW w:w="2769" w:type="dxa"/>
            <w:gridSpan w:val="6"/>
          </w:tcPr>
          <w:p w14:paraId="6EF19E0B" w14:textId="77777777" w:rsidR="00DE08DE" w:rsidRPr="00A84DEA" w:rsidRDefault="00DE08DE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84DE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มูลค่ายุติธรรม</w:t>
            </w:r>
          </w:p>
        </w:tc>
      </w:tr>
      <w:tr w:rsidR="001710B3" w:rsidRPr="009F0E67" w14:paraId="11DBBEF9" w14:textId="77777777" w:rsidTr="001710B3">
        <w:trPr>
          <w:trHeight w:val="944"/>
          <w:tblHeader/>
        </w:trPr>
        <w:tc>
          <w:tcPr>
            <w:tcW w:w="2241" w:type="dxa"/>
            <w:shd w:val="clear" w:color="auto" w:fill="auto"/>
            <w:vAlign w:val="bottom"/>
          </w:tcPr>
          <w:p w14:paraId="6D8EFD27" w14:textId="77777777" w:rsidR="00DE08DE" w:rsidRPr="00A84DEA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2192ABCB" w14:textId="4A8D23E9" w:rsidR="00DE08DE" w:rsidRPr="00A84DEA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84DEA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55" w:type="dxa"/>
            <w:vAlign w:val="bottom"/>
          </w:tcPr>
          <w:p w14:paraId="12D55082" w14:textId="77777777" w:rsidR="00DE08DE" w:rsidRPr="00A84DEA" w:rsidRDefault="00DE08DE" w:rsidP="003B11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42" w:type="dxa"/>
            <w:vAlign w:val="bottom"/>
          </w:tcPr>
          <w:p w14:paraId="1C7E42D3" w14:textId="237521FE" w:rsidR="00DE08DE" w:rsidRPr="00A84DEA" w:rsidRDefault="00DE08DE" w:rsidP="003B11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84DE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เครื่องมือทางการเงินที่วั</w:t>
            </w:r>
            <w:r w:rsidRPr="00A84DEA">
              <w:rPr>
                <w:rFonts w:asciiTheme="majorBidi" w:hAnsiTheme="majorBidi" w:cstheme="majorBidi" w:hint="cs"/>
                <w:sz w:val="21"/>
                <w:szCs w:val="21"/>
                <w:cs/>
              </w:rPr>
              <w:t>ด</w:t>
            </w:r>
            <w:r w:rsidRPr="00A84DEA">
              <w:rPr>
                <w:rFonts w:asciiTheme="majorBidi" w:hAnsiTheme="majorBidi" w:cstheme="majorBidi"/>
                <w:sz w:val="21"/>
                <w:szCs w:val="21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2D669F3" w14:textId="77777777" w:rsidR="00DE08DE" w:rsidRPr="00A84DEA" w:rsidRDefault="00DE08DE" w:rsidP="003B11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81" w:type="dxa"/>
            <w:vAlign w:val="bottom"/>
          </w:tcPr>
          <w:p w14:paraId="66AB6C30" w14:textId="19251361" w:rsidR="00DE08DE" w:rsidRPr="00A84DEA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84DEA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9" w:type="dxa"/>
            <w:vAlign w:val="bottom"/>
          </w:tcPr>
          <w:p w14:paraId="59625044" w14:textId="77777777" w:rsidR="00DE08DE" w:rsidRPr="00A84DEA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83" w:type="dxa"/>
            <w:vAlign w:val="bottom"/>
          </w:tcPr>
          <w:p w14:paraId="2BAE30F3" w14:textId="356CC6C6" w:rsidR="00DE08DE" w:rsidRPr="00A84DEA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84DEA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54989180" w14:textId="77777777" w:rsidR="00DE08DE" w:rsidRPr="00A84DEA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7C12B051" w14:textId="758D44CF" w:rsidR="00DE08DE" w:rsidRPr="00A84DEA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1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84DEA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 xml:space="preserve">ระดับ </w:t>
            </w:r>
            <w:r w:rsidRPr="00A84DE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40304F0" w14:textId="77777777" w:rsidR="00DE08DE" w:rsidRPr="00A84DEA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580" w:type="dxa"/>
            <w:vAlign w:val="bottom"/>
          </w:tcPr>
          <w:p w14:paraId="32E17296" w14:textId="521102F7" w:rsidR="00DE08DE" w:rsidRPr="00A84DEA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101" w:right="-110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84DEA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ระดับ </w:t>
            </w:r>
            <w:r w:rsidRPr="00A84DEA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70" w:type="dxa"/>
            <w:vAlign w:val="bottom"/>
          </w:tcPr>
          <w:p w14:paraId="0DF5A0AA" w14:textId="77777777" w:rsidR="00DE08DE" w:rsidRPr="00A84DEA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32147C4" w14:textId="60669C40" w:rsidR="00DE08DE" w:rsidRPr="00A84DEA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84DEA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รวม</w:t>
            </w:r>
          </w:p>
        </w:tc>
      </w:tr>
      <w:tr w:rsidR="00DE08DE" w:rsidRPr="009F0E67" w14:paraId="39887E50" w14:textId="77777777" w:rsidTr="001710B3">
        <w:trPr>
          <w:trHeight w:val="263"/>
          <w:tblHeader/>
        </w:trPr>
        <w:tc>
          <w:tcPr>
            <w:tcW w:w="2241" w:type="dxa"/>
            <w:vAlign w:val="bottom"/>
          </w:tcPr>
          <w:p w14:paraId="5B205818" w14:textId="77777777" w:rsidR="00DE08DE" w:rsidRPr="009F0E67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613" w:type="dxa"/>
            <w:gridSpan w:val="13"/>
          </w:tcPr>
          <w:p w14:paraId="13EE56E6" w14:textId="77777777" w:rsidR="00DE08DE" w:rsidRPr="009F0E67" w:rsidRDefault="00DE08DE" w:rsidP="003B11D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ล้านบาท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 w:bidi="th-TH"/>
              </w:rPr>
              <w:t>)</w:t>
            </w:r>
          </w:p>
        </w:tc>
      </w:tr>
      <w:tr w:rsidR="001710B3" w:rsidRPr="009F0E67" w14:paraId="656BD3BA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446284D9" w14:textId="79CD4644" w:rsidR="00DE08DE" w:rsidRPr="009F0E67" w:rsidRDefault="00DE08DE" w:rsidP="00B6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B63F0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 xml:space="preserve">ณ วันที่ </w:t>
            </w:r>
            <w:r w:rsidR="00A84DEA" w:rsidRPr="00B63F0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GB"/>
              </w:rPr>
              <w:t xml:space="preserve">30 </w:t>
            </w:r>
            <w:r w:rsidR="00D34189" w:rsidRPr="00B63F0E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กันยายน</w:t>
            </w:r>
            <w:r w:rsidRPr="00B63F0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 xml:space="preserve"> </w:t>
            </w:r>
            <w:r w:rsidRPr="00B63F0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34" w:type="dxa"/>
            <w:vAlign w:val="bottom"/>
          </w:tcPr>
          <w:p w14:paraId="128F651B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55" w:type="dxa"/>
            <w:vAlign w:val="bottom"/>
          </w:tcPr>
          <w:p w14:paraId="22268258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3A633306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0AA94AD8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1BA8F5E5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dxa"/>
            <w:vAlign w:val="bottom"/>
          </w:tcPr>
          <w:p w14:paraId="3BEE1939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384A810A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bottom"/>
          </w:tcPr>
          <w:p w14:paraId="1D45349A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02FFB4DE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26CA4F9D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14:paraId="3A5CFEE6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1CAB8543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B242EA8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710B3" w:rsidRPr="009F0E67" w14:paraId="7977DC8E" w14:textId="77777777" w:rsidTr="001710B3">
        <w:trPr>
          <w:trHeight w:val="263"/>
        </w:trPr>
        <w:tc>
          <w:tcPr>
            <w:tcW w:w="2241" w:type="dxa"/>
            <w:vAlign w:val="bottom"/>
            <w:hideMark/>
          </w:tcPr>
          <w:p w14:paraId="74A6740A" w14:textId="77777777" w:rsidR="00DE08DE" w:rsidRPr="009F0E67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30BE8BEF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55" w:type="dxa"/>
            <w:vAlign w:val="bottom"/>
          </w:tcPr>
          <w:p w14:paraId="190B23AC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5B643AC6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2F2FAE19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5336CBB3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dxa"/>
            <w:vAlign w:val="bottom"/>
          </w:tcPr>
          <w:p w14:paraId="78316AF7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1AE176E0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bottom"/>
          </w:tcPr>
          <w:p w14:paraId="569A2DA4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73D5C43E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6AD66C4B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14:paraId="3F055722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4AEC7DC1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DA13D1C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710B3" w:rsidRPr="009F0E67" w14:paraId="31411A99" w14:textId="77777777" w:rsidTr="00D85866">
        <w:trPr>
          <w:trHeight w:val="263"/>
        </w:trPr>
        <w:tc>
          <w:tcPr>
            <w:tcW w:w="2241" w:type="dxa"/>
            <w:vAlign w:val="bottom"/>
          </w:tcPr>
          <w:p w14:paraId="0EB3527E" w14:textId="4F9E7BFB" w:rsidR="00DE08DE" w:rsidRPr="009F0E67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เงินให้กู้ยืมระยะยาวแก่กิจการ</w:t>
            </w:r>
            <w:r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br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134" w:type="dxa"/>
            <w:vAlign w:val="bottom"/>
          </w:tcPr>
          <w:p w14:paraId="10707282" w14:textId="094C3692" w:rsidR="00DE08DE" w:rsidRPr="008B562D" w:rsidRDefault="00114283" w:rsidP="003B11D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44E5AAAF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39D1E406" w14:textId="4BD62507" w:rsidR="00DE08DE" w:rsidRPr="008B562D" w:rsidRDefault="00114283" w:rsidP="003B11D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259BF6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71DD07C7" w14:textId="4198289B" w:rsidR="00DE08DE" w:rsidRPr="00D85866" w:rsidRDefault="002C7883" w:rsidP="003B11D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8586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61</w:t>
            </w:r>
            <w:r w:rsidR="00801E00" w:rsidRPr="00D8586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9" w:type="dxa"/>
            <w:vAlign w:val="bottom"/>
          </w:tcPr>
          <w:p w14:paraId="47804E36" w14:textId="77777777" w:rsidR="00DE08DE" w:rsidRPr="00D85866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20453D45" w14:textId="015301E7" w:rsidR="00DE08DE" w:rsidRPr="00D85866" w:rsidRDefault="002C7883" w:rsidP="003B11D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8586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61</w:t>
            </w:r>
            <w:r w:rsidR="00801E00" w:rsidRPr="00D8586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B4C36C4" w14:textId="77777777" w:rsidR="00DE08DE" w:rsidRPr="00D85866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55DDC79B" w14:textId="71575AE7" w:rsidR="00DE08DE" w:rsidRPr="00D85866" w:rsidRDefault="00114283" w:rsidP="003B11D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8586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3F6D4F" w14:textId="77777777" w:rsidR="00DE08DE" w:rsidRPr="00D85866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74514E08" w14:textId="64F75250" w:rsidR="00DE08DE" w:rsidRPr="007A2E15" w:rsidRDefault="005F3799" w:rsidP="003B11D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85866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</w:t>
            </w:r>
            <w:r w:rsidR="00584FEF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B7D0B" w14:textId="77777777" w:rsidR="00DE08DE" w:rsidRPr="00D85866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68FDD1" w14:textId="0C8E4913" w:rsidR="00DE08DE" w:rsidRPr="00D85866" w:rsidRDefault="00584FE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622</w:t>
            </w:r>
          </w:p>
        </w:tc>
      </w:tr>
      <w:tr w:rsidR="001710B3" w:rsidRPr="009F0E67" w14:paraId="64AC5DA6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29A61EAC" w14:textId="77777777" w:rsidR="00DE08DE" w:rsidRPr="009F0E67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134" w:type="dxa"/>
            <w:vAlign w:val="bottom"/>
          </w:tcPr>
          <w:p w14:paraId="64F38413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55" w:type="dxa"/>
            <w:vAlign w:val="bottom"/>
          </w:tcPr>
          <w:p w14:paraId="6D1EB3B4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4DE0E252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7574D37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7B3A0042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dxa"/>
            <w:vAlign w:val="bottom"/>
          </w:tcPr>
          <w:p w14:paraId="7B28D68A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68BB61FE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bottom"/>
          </w:tcPr>
          <w:p w14:paraId="77AB42D5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002FE55C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487EB730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14:paraId="40469231" w14:textId="4BD28FB8" w:rsidR="00DE08DE" w:rsidRPr="008B562D" w:rsidRDefault="00DE08DE" w:rsidP="003B11D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6E633D49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0331167" w14:textId="77777777" w:rsidR="00DE08DE" w:rsidRPr="008B562D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710B3" w:rsidRPr="009F0E67" w14:paraId="756086D4" w14:textId="77777777" w:rsidTr="001710B3">
        <w:trPr>
          <w:trHeight w:val="593"/>
        </w:trPr>
        <w:tc>
          <w:tcPr>
            <w:tcW w:w="2241" w:type="dxa"/>
            <w:vAlign w:val="bottom"/>
            <w:hideMark/>
          </w:tcPr>
          <w:p w14:paraId="458858C1" w14:textId="444A6766" w:rsidR="00DE08DE" w:rsidRPr="009F0E67" w:rsidRDefault="00DE08DE" w:rsidP="003B11D0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90" w:hanging="142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ตราสารทุนที่ไม่อยู่ใน</w:t>
            </w:r>
            <w:r>
              <w:rPr>
                <w:rFonts w:asciiTheme="majorBidi" w:hAnsiTheme="majorBidi" w:cstheme="majorBidi"/>
                <w:sz w:val="21"/>
                <w:szCs w:val="21"/>
                <w:cs/>
              </w:rPr>
              <w:br/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</w:t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1134" w:type="dxa"/>
            <w:vAlign w:val="bottom"/>
          </w:tcPr>
          <w:p w14:paraId="1AC1B1BE" w14:textId="33D35503" w:rsidR="00DE08DE" w:rsidRPr="008B562D" w:rsidRDefault="005F3799" w:rsidP="003B11D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13CC8065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27666947" w14:textId="4D7121B7" w:rsidR="00DE08DE" w:rsidRPr="008B562D" w:rsidRDefault="005F3799" w:rsidP="003B11D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E18051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4C046DC1" w14:textId="7903ED9C" w:rsidR="00DE08DE" w:rsidRPr="008B562D" w:rsidRDefault="002C7883" w:rsidP="003B11D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9" w:type="dxa"/>
            <w:vAlign w:val="bottom"/>
          </w:tcPr>
          <w:p w14:paraId="60F36625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74A27BE5" w14:textId="194088E2" w:rsidR="00DE08DE" w:rsidRPr="002C7883" w:rsidRDefault="002C7883" w:rsidP="003B11D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877F3F5" w14:textId="77777777" w:rsidR="00DE08DE" w:rsidRPr="002C7883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4CD6C9E8" w14:textId="08274A37" w:rsidR="00DE08DE" w:rsidRPr="008B562D" w:rsidRDefault="005F3799" w:rsidP="003B11D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0CA331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14:paraId="6ADD8DCD" w14:textId="6656E690" w:rsidR="00DE08DE" w:rsidRPr="008B562D" w:rsidRDefault="005F3799" w:rsidP="003B11D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095ED1B" w14:textId="77777777" w:rsidR="00DE08DE" w:rsidRPr="008B562D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2B5F38F" w14:textId="2ED80033" w:rsidR="00DE08DE" w:rsidRPr="008B562D" w:rsidRDefault="005F379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1710B3" w:rsidRPr="009F0E67" w14:paraId="2B5E5DC3" w14:textId="77777777" w:rsidTr="00D1796B">
        <w:trPr>
          <w:trHeight w:val="245"/>
        </w:trPr>
        <w:tc>
          <w:tcPr>
            <w:tcW w:w="2241" w:type="dxa"/>
          </w:tcPr>
          <w:p w14:paraId="13217B9D" w14:textId="77777777" w:rsidR="00DE08DE" w:rsidRPr="005E78AA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0" w:right="-90" w:hanging="1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134" w:type="dxa"/>
          </w:tcPr>
          <w:p w14:paraId="068FEE9C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55" w:type="dxa"/>
          </w:tcPr>
          <w:p w14:paraId="5AC18F77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42" w:type="dxa"/>
          </w:tcPr>
          <w:p w14:paraId="4EA9BC4B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60A970F2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F5EDCBD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9" w:type="dxa"/>
          </w:tcPr>
          <w:p w14:paraId="55471CEB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683" w:type="dxa"/>
          </w:tcPr>
          <w:p w14:paraId="242D508B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7977B0EB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693" w:type="dxa"/>
          </w:tcPr>
          <w:p w14:paraId="7FCB320F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  <w:cs/>
                <w:lang w:bidi="th-TH"/>
              </w:rPr>
            </w:pPr>
          </w:p>
        </w:tc>
        <w:tc>
          <w:tcPr>
            <w:tcW w:w="270" w:type="dxa"/>
          </w:tcPr>
          <w:p w14:paraId="314C720B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580" w:type="dxa"/>
          </w:tcPr>
          <w:p w14:paraId="5CBFEEEE" w14:textId="77777777" w:rsidR="00DE08DE" w:rsidRPr="005E78AA" w:rsidRDefault="00DE08DE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4A3DFF9F" w14:textId="77777777" w:rsidR="00DE08DE" w:rsidRPr="005E78AA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20" w:type="dxa"/>
          </w:tcPr>
          <w:p w14:paraId="47844476" w14:textId="77777777" w:rsidR="00DE08DE" w:rsidRPr="005E78AA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E6F29" w:rsidRPr="009F0E67" w14:paraId="6274967F" w14:textId="77777777" w:rsidTr="001710B3">
        <w:trPr>
          <w:trHeight w:val="65"/>
        </w:trPr>
        <w:tc>
          <w:tcPr>
            <w:tcW w:w="2241" w:type="dxa"/>
          </w:tcPr>
          <w:p w14:paraId="7A24D205" w14:textId="77777777" w:rsidR="008E6F29" w:rsidRPr="005E78AA" w:rsidRDefault="008E6F2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0" w:right="-90" w:hanging="1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134" w:type="dxa"/>
          </w:tcPr>
          <w:p w14:paraId="719A1508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55" w:type="dxa"/>
          </w:tcPr>
          <w:p w14:paraId="3F25C0A1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42" w:type="dxa"/>
          </w:tcPr>
          <w:p w14:paraId="265BA98C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25841729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7793551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9" w:type="dxa"/>
          </w:tcPr>
          <w:p w14:paraId="5FFF51D2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683" w:type="dxa"/>
          </w:tcPr>
          <w:p w14:paraId="60F2C69F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5CBA99BA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693" w:type="dxa"/>
          </w:tcPr>
          <w:p w14:paraId="7DA857D9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  <w:cs/>
                <w:lang w:bidi="th-TH"/>
              </w:rPr>
            </w:pPr>
          </w:p>
        </w:tc>
        <w:tc>
          <w:tcPr>
            <w:tcW w:w="270" w:type="dxa"/>
          </w:tcPr>
          <w:p w14:paraId="3E3F1386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580" w:type="dxa"/>
          </w:tcPr>
          <w:p w14:paraId="14DCC08B" w14:textId="77777777" w:rsidR="008E6F29" w:rsidRPr="005E78AA" w:rsidRDefault="008E6F29" w:rsidP="003B11D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73D34532" w14:textId="77777777" w:rsidR="008E6F29" w:rsidRPr="005E78AA" w:rsidRDefault="008E6F2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20" w:type="dxa"/>
          </w:tcPr>
          <w:p w14:paraId="0B1291EB" w14:textId="77777777" w:rsidR="008E6F29" w:rsidRPr="005E78AA" w:rsidRDefault="008E6F2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710B3" w:rsidRPr="009F0E67" w14:paraId="7D9D20CC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5E3FC8A5" w14:textId="77777777" w:rsidR="00DE08DE" w:rsidRPr="009F0E67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500154BB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5" w:type="dxa"/>
            <w:vAlign w:val="bottom"/>
          </w:tcPr>
          <w:p w14:paraId="5E1C6E43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03BEE280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03FA07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2C9BBADB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dxa"/>
            <w:vAlign w:val="bottom"/>
          </w:tcPr>
          <w:p w14:paraId="6D5C3501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056A5237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bottom"/>
          </w:tcPr>
          <w:p w14:paraId="5AE0BC5B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7AA6C79F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6B45136C" w14:textId="77777777" w:rsidR="00DE08DE" w:rsidRPr="008B562D" w:rsidRDefault="00DE08DE" w:rsidP="003B11D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14:paraId="54070F64" w14:textId="77777777" w:rsidR="00DE08DE" w:rsidRPr="008B562D" w:rsidRDefault="00DE08DE" w:rsidP="003B11D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2DE66498" w14:textId="77777777" w:rsidR="00DE08DE" w:rsidRPr="008B562D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AADD8F5" w14:textId="77777777" w:rsidR="00DE08DE" w:rsidRPr="008B562D" w:rsidRDefault="00DE08D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83060" w:rsidRPr="009F0E67" w14:paraId="6F15C66F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067B2C84" w14:textId="317D3851" w:rsidR="00E83060" w:rsidRPr="00BD3D12" w:rsidRDefault="00E83060" w:rsidP="00E8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highlight w:val="yellow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34" w:type="dxa"/>
            <w:vAlign w:val="bottom"/>
          </w:tcPr>
          <w:p w14:paraId="3E677D46" w14:textId="2BE64947" w:rsidR="00E83060" w:rsidRPr="00BD3D12" w:rsidRDefault="00E83060" w:rsidP="00E8306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62</w:t>
            </w:r>
          </w:p>
        </w:tc>
        <w:tc>
          <w:tcPr>
            <w:tcW w:w="255" w:type="dxa"/>
            <w:vAlign w:val="bottom"/>
          </w:tcPr>
          <w:p w14:paraId="233DBE8C" w14:textId="77777777" w:rsidR="00E83060" w:rsidRPr="00BD3D12" w:rsidRDefault="00E83060" w:rsidP="00E830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2C3CBB7" w14:textId="3C95F811" w:rsidR="00E83060" w:rsidRPr="00BD3D12" w:rsidRDefault="00E83060" w:rsidP="00E8306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6AF090" w14:textId="77777777" w:rsidR="00E83060" w:rsidRPr="00BD3D12" w:rsidRDefault="00E83060" w:rsidP="00E830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81" w:type="dxa"/>
            <w:vAlign w:val="bottom"/>
          </w:tcPr>
          <w:p w14:paraId="2D9BB049" w14:textId="605A84C2" w:rsidR="00E83060" w:rsidRPr="00BD3D12" w:rsidRDefault="00E83060" w:rsidP="00E8306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48C6B09E" w14:textId="77777777" w:rsidR="00E83060" w:rsidRPr="00BD3D12" w:rsidRDefault="00E83060" w:rsidP="00E830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683" w:type="dxa"/>
            <w:vAlign w:val="bottom"/>
          </w:tcPr>
          <w:p w14:paraId="09727DE9" w14:textId="0BA3E57D" w:rsidR="00E83060" w:rsidRPr="00BD3D12" w:rsidRDefault="00E83060" w:rsidP="00A5694F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62</w:t>
            </w:r>
          </w:p>
        </w:tc>
        <w:tc>
          <w:tcPr>
            <w:tcW w:w="236" w:type="dxa"/>
            <w:vAlign w:val="bottom"/>
          </w:tcPr>
          <w:p w14:paraId="08550553" w14:textId="77777777" w:rsidR="00E83060" w:rsidRPr="00BD3D12" w:rsidRDefault="00E83060" w:rsidP="00E830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693" w:type="dxa"/>
            <w:vAlign w:val="bottom"/>
          </w:tcPr>
          <w:p w14:paraId="40BA050A" w14:textId="29A7AC2D" w:rsidR="00E83060" w:rsidRPr="00BD3D12" w:rsidRDefault="00E83060" w:rsidP="00A5694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62</w:t>
            </w:r>
          </w:p>
        </w:tc>
        <w:tc>
          <w:tcPr>
            <w:tcW w:w="270" w:type="dxa"/>
            <w:vAlign w:val="bottom"/>
          </w:tcPr>
          <w:p w14:paraId="3B6019D7" w14:textId="77777777" w:rsidR="00E83060" w:rsidRPr="00BD3D12" w:rsidRDefault="00E83060" w:rsidP="00E830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580" w:type="dxa"/>
            <w:vAlign w:val="bottom"/>
          </w:tcPr>
          <w:p w14:paraId="70CC1256" w14:textId="208503EE" w:rsidR="00E83060" w:rsidRPr="00BD3D12" w:rsidRDefault="00E83060" w:rsidP="00F6281E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E86726" w14:textId="77777777" w:rsidR="00E83060" w:rsidRPr="00BD3D12" w:rsidRDefault="00E83060" w:rsidP="00E8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71CA0B06" w14:textId="29F4832D" w:rsidR="00E83060" w:rsidRPr="00BD3D12" w:rsidRDefault="00E83060" w:rsidP="00E8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62</w:t>
            </w:r>
          </w:p>
        </w:tc>
      </w:tr>
      <w:tr w:rsidR="002B4CCA" w:rsidRPr="009F0E67" w14:paraId="159D661E" w14:textId="77777777" w:rsidTr="001710B3">
        <w:trPr>
          <w:trHeight w:val="263"/>
        </w:trPr>
        <w:tc>
          <w:tcPr>
            <w:tcW w:w="2241" w:type="dxa"/>
            <w:vAlign w:val="bottom"/>
            <w:hideMark/>
          </w:tcPr>
          <w:p w14:paraId="4475C96F" w14:textId="30756823" w:rsidR="002B4CCA" w:rsidRPr="005B02A3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B02A3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34" w:type="dxa"/>
            <w:vAlign w:val="bottom"/>
          </w:tcPr>
          <w:p w14:paraId="75BD7B2B" w14:textId="35C5BAB2" w:rsidR="002B4CCA" w:rsidRPr="005B02A3" w:rsidRDefault="002B4CCA" w:rsidP="00F6281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5B02A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012B0448" w14:textId="77777777" w:rsidR="002B4CCA" w:rsidRPr="005B02A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6A4FE1BF" w14:textId="7D980578" w:rsidR="002B4CCA" w:rsidRPr="005B02A3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5B02A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9440F2" w14:textId="77777777" w:rsidR="002B4CCA" w:rsidRPr="005B02A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738C39B6" w14:textId="6587C711" w:rsidR="002B4CCA" w:rsidRPr="005B02A3" w:rsidRDefault="002B4CCA" w:rsidP="002B4CCA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5B02A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  <w:r w:rsidR="00C778D9" w:rsidRPr="005B02A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,800</w:t>
            </w:r>
          </w:p>
        </w:tc>
        <w:tc>
          <w:tcPr>
            <w:tcW w:w="279" w:type="dxa"/>
            <w:vAlign w:val="bottom"/>
          </w:tcPr>
          <w:p w14:paraId="658EE4FD" w14:textId="77777777" w:rsidR="002B4CCA" w:rsidRPr="005B02A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35F3B113" w14:textId="0C8C7FB9" w:rsidR="002B4CCA" w:rsidRPr="005B02A3" w:rsidRDefault="002B4CCA" w:rsidP="002B4CC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5B02A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  <w:r w:rsidR="00C778D9" w:rsidRPr="005B02A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,800</w:t>
            </w:r>
          </w:p>
        </w:tc>
        <w:tc>
          <w:tcPr>
            <w:tcW w:w="236" w:type="dxa"/>
            <w:vAlign w:val="bottom"/>
          </w:tcPr>
          <w:p w14:paraId="60DD06B5" w14:textId="77777777" w:rsidR="002B4CCA" w:rsidRPr="00C778D9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693" w:type="dxa"/>
            <w:vAlign w:val="bottom"/>
          </w:tcPr>
          <w:p w14:paraId="1A5741AC" w14:textId="15E5EA9F" w:rsidR="002B4CCA" w:rsidRPr="00C778D9" w:rsidRDefault="002B4CCA" w:rsidP="00F6281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  <w:lang w:bidi="th-TH"/>
              </w:rPr>
            </w:pPr>
            <w:r w:rsidRPr="00F6281E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7F16E3" w14:textId="77777777" w:rsidR="002B4CCA" w:rsidRPr="00C778D9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580" w:type="dxa"/>
            <w:vAlign w:val="bottom"/>
          </w:tcPr>
          <w:p w14:paraId="469DCD2B" w14:textId="7D5B39FE" w:rsidR="002B4CCA" w:rsidRPr="00C778D9" w:rsidRDefault="0084738A" w:rsidP="002B4CC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  <w:lang w:bidi="th-TH"/>
              </w:rPr>
            </w:pPr>
            <w:r w:rsidRPr="0084738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2,789</w:t>
            </w:r>
          </w:p>
        </w:tc>
        <w:tc>
          <w:tcPr>
            <w:tcW w:w="270" w:type="dxa"/>
            <w:vAlign w:val="bottom"/>
          </w:tcPr>
          <w:p w14:paraId="2ED4C822" w14:textId="77777777" w:rsidR="002B4CCA" w:rsidRPr="00C778D9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340E8E34" w14:textId="4AF1DF3E" w:rsidR="002B4CCA" w:rsidRPr="00C778D9" w:rsidRDefault="0084738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 w:rsidRPr="0084738A">
              <w:rPr>
                <w:rFonts w:asciiTheme="majorBidi" w:hAnsiTheme="majorBidi" w:cstheme="majorBidi"/>
                <w:sz w:val="21"/>
                <w:szCs w:val="21"/>
              </w:rPr>
              <w:t>2,789</w:t>
            </w:r>
          </w:p>
        </w:tc>
      </w:tr>
      <w:tr w:rsidR="002B4CCA" w:rsidRPr="009F0E67" w14:paraId="0A664C6D" w14:textId="77777777" w:rsidTr="002E1F30">
        <w:trPr>
          <w:trHeight w:val="263"/>
        </w:trPr>
        <w:tc>
          <w:tcPr>
            <w:tcW w:w="2241" w:type="dxa"/>
            <w:vAlign w:val="bottom"/>
          </w:tcPr>
          <w:p w14:paraId="52634CA9" w14:textId="77777777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vAlign w:val="bottom"/>
          </w:tcPr>
          <w:p w14:paraId="4680DF56" w14:textId="2AD2B034" w:rsidR="002B4CCA" w:rsidRPr="008B562D" w:rsidRDefault="002B4CCA" w:rsidP="002B4C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5904CE51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286BDEBB" w14:textId="7A0CA1C1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4C7596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0947EA8A" w14:textId="06E15358" w:rsidR="002B4CCA" w:rsidRPr="008B562D" w:rsidRDefault="002B4CCA" w:rsidP="002B4CC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4,199</w:t>
            </w:r>
          </w:p>
        </w:tc>
        <w:tc>
          <w:tcPr>
            <w:tcW w:w="279" w:type="dxa"/>
            <w:vAlign w:val="bottom"/>
          </w:tcPr>
          <w:p w14:paraId="26FD6AF4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62FCDCAB" w14:textId="4D37BF54" w:rsidR="002B4CCA" w:rsidRPr="008B562D" w:rsidRDefault="002B4CCA" w:rsidP="002B4CC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4,199</w:t>
            </w:r>
          </w:p>
        </w:tc>
        <w:tc>
          <w:tcPr>
            <w:tcW w:w="236" w:type="dxa"/>
            <w:vAlign w:val="bottom"/>
          </w:tcPr>
          <w:p w14:paraId="19AA77A5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BBCC185" w14:textId="307A4577" w:rsidR="002B4CCA" w:rsidRPr="00600CD9" w:rsidRDefault="002B4CCA" w:rsidP="002B4C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4,1</w:t>
            </w:r>
            <w:r w:rsidR="002E1F30">
              <w:rPr>
                <w:rFonts w:asciiTheme="majorBidi" w:hAnsiTheme="majorBidi" w:cstheme="majorBidi"/>
                <w:sz w:val="21"/>
                <w:szCs w:val="21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8D738" w14:textId="77777777" w:rsidR="002B4CCA" w:rsidRPr="00600CD9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12455943" w14:textId="36348144" w:rsidR="002B4CCA" w:rsidRPr="00600CD9" w:rsidRDefault="002B4CCA" w:rsidP="00F6281E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E119F" w14:textId="77777777" w:rsidR="002B4CCA" w:rsidRPr="00600CD9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76AFAB" w14:textId="285FB8D9" w:rsidR="002B4CCA" w:rsidRPr="00600CD9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4,1</w:t>
            </w:r>
            <w:r w:rsidR="002E1F30">
              <w:rPr>
                <w:rFonts w:asciiTheme="majorBidi" w:hAnsiTheme="majorBidi" w:cstheme="majorBidi"/>
                <w:sz w:val="21"/>
                <w:szCs w:val="21"/>
              </w:rPr>
              <w:t>85</w:t>
            </w:r>
          </w:p>
        </w:tc>
      </w:tr>
      <w:tr w:rsidR="002B4CCA" w:rsidRPr="009F0E67" w14:paraId="56BBEA0E" w14:textId="77777777" w:rsidTr="00F6281E">
        <w:trPr>
          <w:trHeight w:val="67"/>
        </w:trPr>
        <w:tc>
          <w:tcPr>
            <w:tcW w:w="2241" w:type="dxa"/>
            <w:vAlign w:val="bottom"/>
          </w:tcPr>
          <w:p w14:paraId="118EADFE" w14:textId="77777777" w:rsidR="002B4CCA" w:rsidRPr="00682638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lastRenderedPageBreak/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5AC30" w14:textId="6FBE7EA0" w:rsidR="002B4CCA" w:rsidRPr="00DC7163" w:rsidRDefault="002B4CCA" w:rsidP="002B4C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99B68C8" w14:textId="77777777" w:rsidR="002B4CCA" w:rsidRPr="00DC716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A0F951A" w14:textId="51A65D07" w:rsidR="002B4CCA" w:rsidRPr="00DC7163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D7D51E" w14:textId="77777777" w:rsidR="002B4CCA" w:rsidRPr="00DC716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17D577" w14:textId="0601E1BD" w:rsidR="002B4CCA" w:rsidRPr="00DC7163" w:rsidRDefault="002B4CCA" w:rsidP="002B4CC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664E97B" w14:textId="77777777" w:rsidR="002B4CCA" w:rsidRPr="00DC716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485DF6D0" w14:textId="50941446" w:rsidR="002B4CCA" w:rsidRPr="00DC7163" w:rsidRDefault="002B4CCA" w:rsidP="002B4CC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26F50" w14:textId="77777777" w:rsidR="002B4CCA" w:rsidRPr="00DC716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F054387" w14:textId="55578BA5" w:rsidR="002B4CCA" w:rsidRPr="00DC7163" w:rsidRDefault="002B4CCA" w:rsidP="002B4C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C685C" w14:textId="77777777" w:rsidR="002B4CCA" w:rsidRPr="00DC716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393C74DA" w14:textId="5C477B5A" w:rsidR="002B4CCA" w:rsidRPr="00DC7163" w:rsidRDefault="002B4CCA" w:rsidP="002B4CC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F6281E"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BAA75" w14:textId="77777777" w:rsidR="002B4CCA" w:rsidRPr="00DC7163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A72D7C" w14:textId="62E192FD" w:rsidR="002B4CCA" w:rsidRPr="00DC7163" w:rsidRDefault="00F6281E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</w:t>
            </w:r>
          </w:p>
        </w:tc>
      </w:tr>
      <w:tr w:rsidR="002B4CCA" w:rsidRPr="009F0E67" w14:paraId="0DEE6B71" w14:textId="77777777" w:rsidTr="001710B3">
        <w:trPr>
          <w:trHeight w:val="67"/>
        </w:trPr>
        <w:tc>
          <w:tcPr>
            <w:tcW w:w="2241" w:type="dxa"/>
            <w:vAlign w:val="bottom"/>
          </w:tcPr>
          <w:p w14:paraId="0D074B95" w14:textId="08D31A0A" w:rsidR="002B4CCA" w:rsidRPr="00682638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หนี้สินอนุพันธ์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EB4A59" w14:textId="65962403" w:rsidR="002B4CCA" w:rsidRDefault="002B4CCA" w:rsidP="002B4C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C903384" w14:textId="77777777" w:rsidR="002B4CCA" w:rsidRPr="00DC716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3151A1C" w14:textId="4BF06D71" w:rsidR="002B4CCA" w:rsidRDefault="002B4CCA" w:rsidP="00F628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75EC4" w14:textId="54A1717B" w:rsidR="002B4CCA" w:rsidRPr="00DC716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91B60B1" w14:textId="508B621C" w:rsidR="002B4CCA" w:rsidRDefault="002B4CCA" w:rsidP="002B4C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A594ED4" w14:textId="77777777" w:rsidR="002B4CCA" w:rsidRPr="00DC716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1F31DD68" w14:textId="0E3FB1A1" w:rsidR="002B4CCA" w:rsidRDefault="002B4CCA" w:rsidP="002B4CC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78FB5" w14:textId="77777777" w:rsidR="002B4CCA" w:rsidRPr="00DC716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821040B" w14:textId="3C8E1EB7" w:rsidR="002B4CCA" w:rsidRDefault="002B4CCA" w:rsidP="002B4CC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50C6A" w14:textId="77777777" w:rsidR="002B4CCA" w:rsidRPr="00DC7163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27D9FFFF" w14:textId="333D3948" w:rsidR="002B4CCA" w:rsidRDefault="002B4CCA" w:rsidP="00F6281E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3EAA08" w14:textId="77777777" w:rsidR="002B4CCA" w:rsidRPr="00DC7163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0DF14A" w14:textId="4ECB6116" w:rsidR="002B4CCA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</w:tr>
      <w:tr w:rsidR="00B63F0E" w:rsidRPr="009F0E67" w14:paraId="66CB456E" w14:textId="77777777" w:rsidTr="001710B3">
        <w:trPr>
          <w:trHeight w:val="67"/>
        </w:trPr>
        <w:tc>
          <w:tcPr>
            <w:tcW w:w="2241" w:type="dxa"/>
            <w:vAlign w:val="bottom"/>
          </w:tcPr>
          <w:p w14:paraId="429DF479" w14:textId="77777777" w:rsidR="00B63F0E" w:rsidRDefault="00B63F0E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B8A5A4" w14:textId="77777777" w:rsidR="00B63F0E" w:rsidRDefault="00B63F0E" w:rsidP="002B4C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6B75CB3" w14:textId="77777777" w:rsidR="00B63F0E" w:rsidRPr="00DC7163" w:rsidRDefault="00B63F0E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36BE384" w14:textId="77777777" w:rsidR="00B63F0E" w:rsidRDefault="00B63F0E" w:rsidP="00F628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042A67" w14:textId="77777777" w:rsidR="00B63F0E" w:rsidRPr="00DC7163" w:rsidRDefault="00B63F0E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DB7707" w14:textId="77777777" w:rsidR="00B63F0E" w:rsidRDefault="00B63F0E" w:rsidP="002B4C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5721791" w14:textId="77777777" w:rsidR="00B63F0E" w:rsidRPr="00DC7163" w:rsidRDefault="00B63F0E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14FEEF38" w14:textId="77777777" w:rsidR="00B63F0E" w:rsidRDefault="00B63F0E" w:rsidP="002B4CC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2BED25" w14:textId="77777777" w:rsidR="00B63F0E" w:rsidRPr="00DC7163" w:rsidRDefault="00B63F0E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173567F4" w14:textId="77777777" w:rsidR="00B63F0E" w:rsidRDefault="00B63F0E" w:rsidP="002B4CC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E1C85D" w14:textId="77777777" w:rsidR="00B63F0E" w:rsidRPr="00DC7163" w:rsidRDefault="00B63F0E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ED097FD" w14:textId="77777777" w:rsidR="00B63F0E" w:rsidRDefault="00B63F0E" w:rsidP="00F6281E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6396A8" w14:textId="77777777" w:rsidR="00B63F0E" w:rsidRPr="00DC7163" w:rsidRDefault="00B63F0E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978B64" w14:textId="77777777" w:rsidR="00B63F0E" w:rsidRDefault="00B63F0E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B4CCA" w:rsidRPr="009F0E67" w14:paraId="3F8C3522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55B7A997" w14:textId="193A100F" w:rsidR="002B4CCA" w:rsidRPr="00B63F0E" w:rsidRDefault="002B4CCA" w:rsidP="00B6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B63F0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63F0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GB"/>
              </w:rPr>
              <w:t xml:space="preserve">31 </w:t>
            </w:r>
            <w:r w:rsidRPr="00B63F0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B63F0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34" w:type="dxa"/>
            <w:vAlign w:val="bottom"/>
          </w:tcPr>
          <w:p w14:paraId="01F1EF22" w14:textId="77777777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396FA6B2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0B5ACF1D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C84ADA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5FEC5354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084597F5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70E34EB1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4EE172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7C2BCA12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F417D0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4D426964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D21193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0F8EBA0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2B4CCA" w:rsidRPr="009F0E67" w14:paraId="4709D727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12B8C5B5" w14:textId="6386CAA4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55857E87" w14:textId="77777777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7D53EFB5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181FFDD3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593FED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60F62A62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5EC4CFC9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3F643839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CDB342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2862A892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E9A85A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7DEC8831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31B79C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C5DC698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2B4CCA" w:rsidRPr="00682638" w14:paraId="29381BD4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437E71BD" w14:textId="096E7450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90" w:hanging="178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เงินให้กู้ยืมระยะยาวแก่กิจการ</w:t>
            </w:r>
            <w:r>
              <w:rPr>
                <w:rFonts w:asciiTheme="majorBidi" w:hAnsiTheme="majorBidi" w:cstheme="majorBidi"/>
                <w:sz w:val="21"/>
                <w:szCs w:val="21"/>
                <w:lang w:val="en-GB"/>
              </w:rPr>
              <w:br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134" w:type="dxa"/>
            <w:vAlign w:val="bottom"/>
          </w:tcPr>
          <w:p w14:paraId="64DE3AFF" w14:textId="2923771E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3C8A3296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1CC37831" w14:textId="509D7431" w:rsidR="002B4CCA" w:rsidRPr="00682638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1E69F29" w14:textId="77777777" w:rsidR="002B4CCA" w:rsidRPr="00682638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57749394" w14:textId="7092A66C" w:rsidR="002B4CCA" w:rsidRPr="00682638" w:rsidRDefault="002B4CCA" w:rsidP="002B4CC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</w:rPr>
              <w:t>1,039</w:t>
            </w:r>
          </w:p>
        </w:tc>
        <w:tc>
          <w:tcPr>
            <w:tcW w:w="279" w:type="dxa"/>
            <w:vAlign w:val="bottom"/>
          </w:tcPr>
          <w:p w14:paraId="2E4E6AA3" w14:textId="77777777" w:rsidR="002B4CCA" w:rsidRPr="00682638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115DA8D6" w14:textId="684C9B6E" w:rsidR="002B4CCA" w:rsidRPr="00682638" w:rsidDel="005765CD" w:rsidRDefault="002B4CCA" w:rsidP="002B4CC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</w:rPr>
              <w:t>1,039</w:t>
            </w:r>
          </w:p>
        </w:tc>
        <w:tc>
          <w:tcPr>
            <w:tcW w:w="236" w:type="dxa"/>
            <w:vAlign w:val="bottom"/>
          </w:tcPr>
          <w:p w14:paraId="5122E75E" w14:textId="77777777" w:rsidR="002B4CCA" w:rsidRPr="00682638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4312E1E2" w14:textId="3320EB95" w:rsidR="002B4CCA" w:rsidRPr="00682638" w:rsidDel="005765CD" w:rsidRDefault="002B4CCA" w:rsidP="002B4C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467061AF" w14:textId="77777777" w:rsidR="002B4CCA" w:rsidRPr="00682638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60605475" w14:textId="2544DFA6" w:rsidR="002B4CCA" w:rsidRPr="00682638" w:rsidDel="005765CD" w:rsidRDefault="002B4CCA" w:rsidP="002B4CC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</w:rPr>
              <w:t>1,074</w:t>
            </w:r>
          </w:p>
        </w:tc>
        <w:tc>
          <w:tcPr>
            <w:tcW w:w="270" w:type="dxa"/>
            <w:vAlign w:val="bottom"/>
          </w:tcPr>
          <w:p w14:paraId="6A94FD32" w14:textId="77777777" w:rsidR="002B4CCA" w:rsidRPr="00682638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0C24832" w14:textId="5846B31A" w:rsidR="002B4CCA" w:rsidRPr="00682638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</w:rPr>
              <w:t>1,074</w:t>
            </w:r>
          </w:p>
        </w:tc>
      </w:tr>
      <w:tr w:rsidR="002B4CCA" w:rsidRPr="009F0E67" w14:paraId="3510CCE8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2168034B" w14:textId="4A301E27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134" w:type="dxa"/>
            <w:vAlign w:val="bottom"/>
          </w:tcPr>
          <w:p w14:paraId="2E5327F1" w14:textId="77777777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47301E45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1C060F1E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7EA168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2802CC67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0E68590C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542CDBBA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F65B84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2121B4D7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5236670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5A1D915B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5E3284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7C4BF5B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2B4CCA" w:rsidRPr="009F0E67" w14:paraId="327C8482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3301A74B" w14:textId="77777777" w:rsidR="002B4CCA" w:rsidRPr="009F0E67" w:rsidRDefault="002B4CCA" w:rsidP="002B4CC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num" w:pos="165"/>
              </w:tabs>
              <w:ind w:left="160" w:right="-90" w:hanging="160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ตราสารทุนที่ไม่อยู่ใน</w:t>
            </w:r>
          </w:p>
          <w:p w14:paraId="07179BE9" w14:textId="617BBC04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1134" w:type="dxa"/>
            <w:vAlign w:val="bottom"/>
          </w:tcPr>
          <w:p w14:paraId="2FC4E661" w14:textId="62E8C223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vAlign w:val="bottom"/>
          </w:tcPr>
          <w:p w14:paraId="2FC6DB93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7AE2630D" w14:textId="166CAD02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9FEE2F5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2255A6F3" w14:textId="6235D59B" w:rsidR="002B4CCA" w:rsidRPr="008B562D" w:rsidRDefault="002B4CCA" w:rsidP="002B4CC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9" w:type="dxa"/>
            <w:vAlign w:val="bottom"/>
          </w:tcPr>
          <w:p w14:paraId="4AF278DD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5313A627" w14:textId="465077C5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36" w:type="dxa"/>
            <w:vAlign w:val="bottom"/>
          </w:tcPr>
          <w:p w14:paraId="33DA0747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4E55F1DA" w14:textId="5F08C9CE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522C27D6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03012F50" w14:textId="0D43B23E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5F80B91F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84AC8C8" w14:textId="66C7EB42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2B4CCA" w:rsidRPr="009F0E67" w14:paraId="1FB72004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3352F6F5" w14:textId="77777777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0D8D179" w14:textId="77777777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68E8D8D6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47D36754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2FD656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0A3E6C66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17D13FA7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51839ECB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6FA345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72D75984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9219C9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61F3FF2C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911BF0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1E9C80A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2B4CCA" w:rsidRPr="009F0E67" w14:paraId="3040C139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48C72D3A" w14:textId="3BBA2D5A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1C1EEB68" w14:textId="77777777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6939A662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63B0E0E1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B00B6E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63B33FD1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6EA4325A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2C2CA972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6D52E7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2512559D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6B3EE0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6C580538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CD1A20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26FFCF0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2B4CCA" w:rsidRPr="009F0E67" w14:paraId="7F78CCFD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50FA743C" w14:textId="706AB42D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34" w:type="dxa"/>
            <w:vAlign w:val="bottom"/>
          </w:tcPr>
          <w:p w14:paraId="3349F5DE" w14:textId="488F246C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60</w:t>
            </w:r>
          </w:p>
        </w:tc>
        <w:tc>
          <w:tcPr>
            <w:tcW w:w="255" w:type="dxa"/>
            <w:vAlign w:val="bottom"/>
          </w:tcPr>
          <w:p w14:paraId="376A17D8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7C219D45" w14:textId="367529AA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309B5E2C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53788C6F" w14:textId="47CC1DD9" w:rsidR="002B4CCA" w:rsidRPr="008B562D" w:rsidRDefault="002B4CCA" w:rsidP="002B4C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9" w:type="dxa"/>
            <w:vAlign w:val="bottom"/>
          </w:tcPr>
          <w:p w14:paraId="52B05EFB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5338A929" w14:textId="7CA1E56B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60</w:t>
            </w:r>
          </w:p>
        </w:tc>
        <w:tc>
          <w:tcPr>
            <w:tcW w:w="236" w:type="dxa"/>
            <w:vAlign w:val="bottom"/>
          </w:tcPr>
          <w:p w14:paraId="3FBE6BE7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073E46E0" w14:textId="7668A7C3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7B31BD90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3E423460" w14:textId="11C19236" w:rsidR="002B4CCA" w:rsidRPr="008B562D" w:rsidDel="005765CD" w:rsidRDefault="002B4CCA" w:rsidP="00F6281E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0CE0127B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B31B6BA" w14:textId="52A20791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60</w:t>
            </w:r>
          </w:p>
        </w:tc>
      </w:tr>
      <w:tr w:rsidR="002B4CCA" w:rsidRPr="009F0E67" w14:paraId="60644929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06C84234" w14:textId="4C4DFF0C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vAlign w:val="bottom"/>
          </w:tcPr>
          <w:p w14:paraId="4BA08301" w14:textId="673E5BB4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vAlign w:val="bottom"/>
          </w:tcPr>
          <w:p w14:paraId="67CEAD74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7EE13126" w14:textId="5E50FB41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2027823B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26BBDBFD" w14:textId="63C3D7E9" w:rsidR="002B4CCA" w:rsidRPr="008B562D" w:rsidRDefault="002B4CCA" w:rsidP="002B4CC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6,</w:t>
            </w: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998</w:t>
            </w:r>
          </w:p>
        </w:tc>
        <w:tc>
          <w:tcPr>
            <w:tcW w:w="279" w:type="dxa"/>
            <w:vAlign w:val="bottom"/>
          </w:tcPr>
          <w:p w14:paraId="0FF3487D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03309325" w14:textId="6B3EE3AD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6,998</w:t>
            </w:r>
          </w:p>
        </w:tc>
        <w:tc>
          <w:tcPr>
            <w:tcW w:w="236" w:type="dxa"/>
            <w:vAlign w:val="bottom"/>
          </w:tcPr>
          <w:p w14:paraId="79899A9A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2EFCED93" w14:textId="5360ED3C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7,</w:t>
            </w:r>
            <w:r w:rsidRPr="008B562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006</w:t>
            </w:r>
          </w:p>
        </w:tc>
        <w:tc>
          <w:tcPr>
            <w:tcW w:w="270" w:type="dxa"/>
            <w:vAlign w:val="bottom"/>
          </w:tcPr>
          <w:p w14:paraId="3832F2E6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159D3ADF" w14:textId="0A3F4150" w:rsidR="002B4CCA" w:rsidRPr="008B562D" w:rsidDel="005765CD" w:rsidRDefault="002B4CCA" w:rsidP="00F6281E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4BE84445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88FDAF1" w14:textId="59342C13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7,006</w:t>
            </w:r>
          </w:p>
        </w:tc>
      </w:tr>
      <w:tr w:rsidR="002B4CCA" w:rsidRPr="009F0E67" w14:paraId="4728E7B3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69A49D3B" w14:textId="11EF2DF9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vAlign w:val="bottom"/>
          </w:tcPr>
          <w:p w14:paraId="6B30DD69" w14:textId="1FC352BF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4CAB0472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57D67AA1" w14:textId="234A2016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5A2B5DEF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4CBF85CC" w14:textId="6DBDB665" w:rsidR="002B4CCA" w:rsidRPr="008B562D" w:rsidRDefault="002B4CCA" w:rsidP="002B4CC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34</w:t>
            </w:r>
          </w:p>
        </w:tc>
        <w:tc>
          <w:tcPr>
            <w:tcW w:w="279" w:type="dxa"/>
            <w:vAlign w:val="bottom"/>
          </w:tcPr>
          <w:p w14:paraId="6A7CB321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4CF0F8E4" w14:textId="220B28B2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34</w:t>
            </w:r>
          </w:p>
        </w:tc>
        <w:tc>
          <w:tcPr>
            <w:tcW w:w="236" w:type="dxa"/>
            <w:vAlign w:val="bottom"/>
          </w:tcPr>
          <w:p w14:paraId="53891EFD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4E76B9C9" w14:textId="26B2E116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3BC220BF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216F193A" w14:textId="232124B4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</w:rPr>
              <w:t>32</w:t>
            </w:r>
          </w:p>
        </w:tc>
        <w:tc>
          <w:tcPr>
            <w:tcW w:w="270" w:type="dxa"/>
            <w:vAlign w:val="bottom"/>
          </w:tcPr>
          <w:p w14:paraId="3E2797BE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FF52D6B" w14:textId="49F17A2F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32</w:t>
            </w:r>
          </w:p>
        </w:tc>
      </w:tr>
      <w:tr w:rsidR="002B4CCA" w:rsidRPr="009F0E67" w14:paraId="675E1039" w14:textId="77777777" w:rsidTr="001710B3">
        <w:trPr>
          <w:trHeight w:val="263"/>
        </w:trPr>
        <w:tc>
          <w:tcPr>
            <w:tcW w:w="2241" w:type="dxa"/>
            <w:vAlign w:val="bottom"/>
          </w:tcPr>
          <w:p w14:paraId="500A55DD" w14:textId="77777777" w:rsidR="002B4CCA" w:rsidRPr="009F0E67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78CCFAF" w14:textId="77777777" w:rsidR="002B4CCA" w:rsidRPr="008B562D" w:rsidDel="00F44DAC" w:rsidRDefault="002B4CCA" w:rsidP="002B4CC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30084298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42" w:type="dxa"/>
            <w:vAlign w:val="bottom"/>
          </w:tcPr>
          <w:p w14:paraId="47EF88C6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5EFFAD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1" w:type="dxa"/>
            <w:vAlign w:val="bottom"/>
          </w:tcPr>
          <w:p w14:paraId="16837155" w14:textId="77777777" w:rsidR="002B4CCA" w:rsidRPr="008B562D" w:rsidRDefault="002B4CCA" w:rsidP="002B4C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4B9F896B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3" w:type="dxa"/>
            <w:vAlign w:val="bottom"/>
          </w:tcPr>
          <w:p w14:paraId="4267A8E9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C7C0B9" w14:textId="77777777" w:rsidR="002B4CCA" w:rsidRPr="008B562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3" w:type="dxa"/>
            <w:vAlign w:val="bottom"/>
          </w:tcPr>
          <w:p w14:paraId="13393707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00B567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573BEA30" w14:textId="77777777" w:rsidR="002B4CCA" w:rsidRPr="008B562D" w:rsidDel="005765CD" w:rsidRDefault="002B4CCA" w:rsidP="002B4CC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40F00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B104B7E" w14:textId="77777777" w:rsidR="002B4CCA" w:rsidRPr="008B562D" w:rsidRDefault="002B4CCA" w:rsidP="002B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</w:tbl>
    <w:p w14:paraId="006013A9" w14:textId="641D94D6" w:rsidR="00437CD8" w:rsidRDefault="00437CD8" w:rsidP="003B11D0"/>
    <w:p w14:paraId="1ED16594" w14:textId="6F613E26" w:rsidR="003D323F" w:rsidRPr="0029384D" w:rsidRDefault="002F69E4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29384D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ตารางดังต่อไปนี้แสดงเทคนิคการประเมินมูลค่าของเครื่องมือทาง</w:t>
      </w:r>
      <w:r w:rsidRPr="00E57F2E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การเงิน</w:t>
      </w:r>
      <w:r w:rsidR="00E57F2E" w:rsidRPr="00E57F2E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ที่วัดมูลค่าด้วยราคายุติธรรม</w:t>
      </w:r>
      <w:r w:rsidRPr="00E57F2E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</w:t>
      </w:r>
      <w:r w:rsidRPr="0029384D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แสดงฐานะการเงินในระหว่างงวด</w:t>
      </w:r>
    </w:p>
    <w:p w14:paraId="2B55D9E9" w14:textId="0CCC0B68" w:rsidR="00194BCB" w:rsidRPr="0029384D" w:rsidRDefault="00194BCB" w:rsidP="003B11D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29384D" w14:paraId="0356125A" w14:textId="77777777" w:rsidTr="00120D34">
        <w:trPr>
          <w:tblHeader/>
        </w:trPr>
        <w:tc>
          <w:tcPr>
            <w:tcW w:w="2520" w:type="dxa"/>
            <w:hideMark/>
          </w:tcPr>
          <w:p w14:paraId="507FBB12" w14:textId="77777777" w:rsidR="005539FD" w:rsidRPr="0029384D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29384D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29384D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29384D" w14:paraId="4BD34426" w14:textId="77777777" w:rsidTr="00120D34">
        <w:tc>
          <w:tcPr>
            <w:tcW w:w="2520" w:type="dxa"/>
          </w:tcPr>
          <w:p w14:paraId="3269C227" w14:textId="747C1F28" w:rsidR="005539FD" w:rsidRPr="0029384D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29384D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29384D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FE6FAD" w:rsidRPr="0029384D" w14:paraId="10272870" w14:textId="77777777" w:rsidTr="00120D34">
        <w:tc>
          <w:tcPr>
            <w:tcW w:w="2520" w:type="dxa"/>
          </w:tcPr>
          <w:p w14:paraId="389E1C51" w14:textId="1F8E1942" w:rsidR="00FE6FAD" w:rsidRPr="0029384D" w:rsidRDefault="00FE6FA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FE6FAD" w:rsidRPr="0029384D" w:rsidRDefault="00FE6FA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B358B20" w14:textId="54220D02" w:rsidR="00FE6FAD" w:rsidRPr="0029384D" w:rsidDel="000B4D2B" w:rsidRDefault="00FE6FA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="00DB4EC1" w:rsidRPr="0029384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2938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(Observable Market Data) </w:t>
            </w:r>
          </w:p>
        </w:tc>
      </w:tr>
    </w:tbl>
    <w:p w14:paraId="798D2065" w14:textId="2D6B5B22" w:rsidR="006C731B" w:rsidRDefault="006C731B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</w:p>
    <w:p w14:paraId="0A93E565" w14:textId="77777777" w:rsidR="0017040E" w:rsidRPr="0017040E" w:rsidRDefault="0017040E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  <w:lang w:val="en-US" w:eastAsia="en-GB" w:bidi="th-TH"/>
        </w:rPr>
      </w:pPr>
    </w:p>
    <w:p w14:paraId="6CE95D3B" w14:textId="77777777" w:rsidR="00806D86" w:rsidRDefault="00806D86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</w:p>
    <w:p w14:paraId="5DF01569" w14:textId="77777777" w:rsidR="00806D86" w:rsidRDefault="00806D86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</w:p>
    <w:p w14:paraId="197D023F" w14:textId="4FAA93AC" w:rsidR="00E57F2E" w:rsidRDefault="00E57F2E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  <w:r w:rsidRPr="00530553">
        <w:rPr>
          <w:rFonts w:asciiTheme="majorBidi" w:hAnsiTheme="majorBidi" w:hint="cs"/>
          <w:b/>
          <w:bCs/>
          <w:i/>
          <w:iCs/>
          <w:spacing w:val="-4"/>
          <w:sz w:val="30"/>
          <w:szCs w:val="30"/>
          <w:cs/>
          <w:lang w:eastAsia="en-GB" w:bidi="th-TH"/>
        </w:rPr>
        <w:lastRenderedPageBreak/>
        <w:t>เครื่องมือ</w:t>
      </w:r>
      <w:r w:rsidR="00530553" w:rsidRPr="00530553">
        <w:rPr>
          <w:rFonts w:asciiTheme="majorBidi" w:hAnsiTheme="majorBidi" w:hint="cs"/>
          <w:b/>
          <w:bCs/>
          <w:i/>
          <w:iCs/>
          <w:spacing w:val="-4"/>
          <w:sz w:val="30"/>
          <w:szCs w:val="30"/>
          <w:cs/>
          <w:lang w:eastAsia="en-GB" w:bidi="th-TH"/>
        </w:rPr>
        <w:t>ทางการเงินที่วัดมูลค่าด้วยราคาทุนตัดจำหน่าย</w:t>
      </w:r>
    </w:p>
    <w:p w14:paraId="28B8BC98" w14:textId="77777777" w:rsidR="006C731B" w:rsidRPr="008244B9" w:rsidRDefault="006C731B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  <w:lang w:val="en-US" w:eastAsia="en-GB" w:bidi="th-TH"/>
        </w:rPr>
      </w:pPr>
    </w:p>
    <w:p w14:paraId="7766304E" w14:textId="45FAD8E7" w:rsidR="00E57F2E" w:rsidRDefault="00E57F2E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/>
          <w:spacing w:val="-4"/>
          <w:sz w:val="30"/>
          <w:szCs w:val="30"/>
          <w:lang w:eastAsia="en-GB" w:bidi="th-TH"/>
        </w:rPr>
      </w:pP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กลุ่มบริษัทพิจารณามูลค่ายุติธรรม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ระดับ</w:t>
      </w:r>
      <w:r w:rsidR="00305C1E">
        <w:rPr>
          <w:rFonts w:asciiTheme="majorBidi" w:hAnsiTheme="majorBidi"/>
          <w:spacing w:val="-4"/>
          <w:sz w:val="30"/>
          <w:szCs w:val="30"/>
          <w:lang w:val="en-US" w:eastAsia="en-GB" w:bidi="th-TH"/>
        </w:rPr>
        <w:t xml:space="preserve"> </w:t>
      </w:r>
      <w:r w:rsidR="00530553">
        <w:rPr>
          <w:rFonts w:asciiTheme="majorBidi" w:hAnsiTheme="majorBidi"/>
          <w:spacing w:val="-4"/>
          <w:sz w:val="30"/>
          <w:szCs w:val="30"/>
          <w:lang w:val="en-US" w:eastAsia="en-GB" w:bidi="th-TH"/>
        </w:rPr>
        <w:t xml:space="preserve">2 </w:t>
      </w:r>
      <w:r>
        <w:rPr>
          <w:rFonts w:asciiTheme="majorBidi" w:hAnsiTheme="majorBidi" w:hint="cs"/>
          <w:spacing w:val="-4"/>
          <w:sz w:val="30"/>
          <w:szCs w:val="30"/>
          <w:cs/>
          <w:lang w:val="en-US" w:eastAsia="en-GB" w:bidi="th-TH"/>
        </w:rPr>
        <w:t>สำหรับหุ้นกู้โดยการคำนวณจากราคาซื้อขาย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ที่ประกาศอยู่ในสมาคมตลาด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ตราสารหน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ี้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ไทย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โดยใช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้ร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าคาปิด</w:t>
      </w:r>
      <w:r w:rsidRPr="00E57F2E">
        <w:rPr>
          <w:rFonts w:asciiTheme="majorBidi" w:hAnsiTheme="majorBidi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ณ</w:t>
      </w:r>
      <w:r w:rsidRPr="00E57F2E">
        <w:rPr>
          <w:rFonts w:asciiTheme="majorBidi" w:hAnsiTheme="majorBidi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ว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ัน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ที่รายงาน</w:t>
      </w:r>
    </w:p>
    <w:p w14:paraId="6C34710C" w14:textId="77777777" w:rsidR="00A84DEA" w:rsidRDefault="00A84DEA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/>
          <w:spacing w:val="-4"/>
          <w:sz w:val="30"/>
          <w:szCs w:val="30"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A84DEA" w:rsidRPr="008457DC" w14:paraId="151EDD52" w14:textId="77777777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5EBC50E5" w14:textId="58F2E3A2" w:rsidR="00A84DEA" w:rsidRPr="008457DC" w:rsidRDefault="00A84DEA" w:rsidP="003B11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79784059" w14:textId="77777777" w:rsidR="00A84DEA" w:rsidRPr="008457DC" w:rsidRDefault="00A84DEA" w:rsidP="003B11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15498A66" w14:textId="77777777" w:rsidR="00A84DEA" w:rsidRPr="008457DC" w:rsidRDefault="00A84DEA" w:rsidP="003B11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414F2C78" w14:textId="77777777" w:rsidR="00A84DEA" w:rsidRPr="008457DC" w:rsidRDefault="00A84DEA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1569C107" w14:textId="77777777" w:rsidR="00A84DEA" w:rsidRPr="008457DC" w:rsidRDefault="00A84DEA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4DEA" w:rsidRPr="008457DC" w14:paraId="4A1EC3A6" w14:textId="77777777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5C1D59F8" w14:textId="7DB0FB3E" w:rsidR="00A84DEA" w:rsidRPr="008457DC" w:rsidRDefault="00A84DEA" w:rsidP="003B11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836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9836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กันยายน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66" w:type="dxa"/>
          </w:tcPr>
          <w:p w14:paraId="6D116E5C" w14:textId="77777777" w:rsidR="00A84DEA" w:rsidRPr="008457DC" w:rsidDel="005916DC" w:rsidRDefault="00A84DEA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0C3B582" w14:textId="77777777" w:rsidR="00A84DEA" w:rsidRPr="008457DC" w:rsidRDefault="00A84DEA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7F172041" w14:textId="77777777" w:rsidR="00A84DEA" w:rsidRPr="008457DC" w:rsidRDefault="00A84DEA" w:rsidP="003B11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353D4A43" w14:textId="77777777" w:rsidR="00A84DEA" w:rsidRPr="008457DC" w:rsidRDefault="00A84DEA" w:rsidP="003B11D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0B56AE81" w14:textId="77777777" w:rsidR="00A84DEA" w:rsidRPr="008457DC" w:rsidRDefault="00A84DEA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14D41" w14:textId="77777777" w:rsidR="00A84DEA" w:rsidRPr="008457DC" w:rsidRDefault="00A84DEA" w:rsidP="003B11D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70AD678A" w14:textId="77777777" w:rsidR="00A84DEA" w:rsidRPr="008457DC" w:rsidRDefault="00A84DEA" w:rsidP="003B11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76A0A6D" w14:textId="77777777" w:rsidR="00A84DEA" w:rsidRPr="008457DC" w:rsidRDefault="00A84DEA" w:rsidP="003B11D0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3967A6" w:rsidRPr="008457DC" w14:paraId="2C268F3E" w14:textId="77777777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19449F28" w14:textId="77777777" w:rsidR="003967A6" w:rsidRPr="008457DC" w:rsidRDefault="003967A6" w:rsidP="003B11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89A91ED" w14:textId="77777777" w:rsidR="003967A6" w:rsidRPr="008457DC" w:rsidRDefault="003967A6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5CDD2D7A" w14:textId="77777777" w:rsidR="003967A6" w:rsidRPr="008457DC" w:rsidRDefault="003967A6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67208" w:rsidRPr="008457DC" w14:paraId="786CE772" w14:textId="77777777">
        <w:trPr>
          <w:cantSplit/>
          <w:trHeight w:val="364"/>
        </w:trPr>
        <w:tc>
          <w:tcPr>
            <w:tcW w:w="4230" w:type="dxa"/>
            <w:vAlign w:val="center"/>
          </w:tcPr>
          <w:p w14:paraId="5E5202E8" w14:textId="77777777" w:rsidR="00F67208" w:rsidRPr="008457DC" w:rsidRDefault="00F67208" w:rsidP="003B11D0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  <w:vAlign w:val="center"/>
          </w:tcPr>
          <w:p w14:paraId="0B465FC4" w14:textId="77777777" w:rsidR="00F67208" w:rsidRPr="008457DC" w:rsidRDefault="00F67208" w:rsidP="003B11D0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5D4A1BF" w14:textId="0FDC7D54" w:rsidR="00F67208" w:rsidRPr="008457DC" w:rsidRDefault="00F67208" w:rsidP="003B11D0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181" w:type="dxa"/>
            <w:shd w:val="clear" w:color="auto" w:fill="auto"/>
          </w:tcPr>
          <w:p w14:paraId="694DD10F" w14:textId="77777777" w:rsidR="00F67208" w:rsidRPr="008457DC" w:rsidRDefault="00F67208" w:rsidP="003B11D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695A20E3" w14:textId="18C0BB3C" w:rsidR="00F67208" w:rsidRPr="00CE1EA6" w:rsidRDefault="00F67208" w:rsidP="003B11D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(260)</w:t>
            </w:r>
          </w:p>
        </w:tc>
        <w:tc>
          <w:tcPr>
            <w:tcW w:w="179" w:type="dxa"/>
            <w:shd w:val="clear" w:color="auto" w:fill="auto"/>
          </w:tcPr>
          <w:p w14:paraId="41AC88A5" w14:textId="77777777" w:rsidR="00F67208" w:rsidRPr="008457DC" w:rsidRDefault="00F67208" w:rsidP="003B11D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02F62A" w14:textId="22FD374F" w:rsidR="00F67208" w:rsidRPr="00D05048" w:rsidRDefault="00F67208" w:rsidP="003B11D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="00C412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181" w:type="dxa"/>
            <w:shd w:val="clear" w:color="auto" w:fill="auto"/>
          </w:tcPr>
          <w:p w14:paraId="73AA6306" w14:textId="77777777" w:rsidR="00F67208" w:rsidRPr="00D05048" w:rsidRDefault="00F67208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AA5DF1A" w14:textId="6D0A1C46" w:rsidR="00F67208" w:rsidRPr="00D05048" w:rsidRDefault="00F67208" w:rsidP="003B11D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ED72C38" w14:textId="77777777" w:rsidR="003967A6" w:rsidRPr="00A84DEA" w:rsidRDefault="003967A6" w:rsidP="003B11D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pacing w:val="-4"/>
          <w:sz w:val="30"/>
          <w:szCs w:val="30"/>
          <w:cs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A84DEA" w:rsidRPr="008457DC" w14:paraId="1FE9A770" w14:textId="77777777" w:rsidTr="00120D34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613E4B5A" w14:textId="780935CA" w:rsidR="00A84DEA" w:rsidRPr="008457DC" w:rsidRDefault="00A84DEA" w:rsidP="003B11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4" w:name="_Hlk74905001"/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2DDD9B9B" w14:textId="77777777" w:rsidR="00A84DEA" w:rsidRPr="008457DC" w:rsidRDefault="00A84DEA" w:rsidP="003B11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29A74FF8" w14:textId="3D8962C9" w:rsidR="00A84DEA" w:rsidRPr="008457DC" w:rsidRDefault="00A84DEA" w:rsidP="003B11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2B39B96" w14:textId="77777777" w:rsidR="00A84DEA" w:rsidRPr="008457DC" w:rsidRDefault="00A84DEA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0F648FB4" w14:textId="4D28CDF9" w:rsidR="00A84DEA" w:rsidRPr="008457DC" w:rsidRDefault="00A84DEA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4DEA" w:rsidRPr="008457DC" w14:paraId="0EC2B793" w14:textId="77777777" w:rsidTr="006227F6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61C92C42" w14:textId="171E02CA" w:rsidR="00A84DEA" w:rsidRPr="008457DC" w:rsidRDefault="00A84DEA" w:rsidP="003B11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836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9836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6" w:type="dxa"/>
          </w:tcPr>
          <w:p w14:paraId="7DB3BF22" w14:textId="77777777" w:rsidR="00A84DEA" w:rsidRPr="008457DC" w:rsidDel="005916DC" w:rsidRDefault="00A84DEA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3B86F6A" w14:textId="77777777" w:rsidR="00A84DEA" w:rsidRPr="008457DC" w:rsidRDefault="00A84DEA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05971D4A" w14:textId="77777777" w:rsidR="00A84DEA" w:rsidRPr="008457DC" w:rsidRDefault="00A84DEA" w:rsidP="003B11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14B4307" w14:textId="77777777" w:rsidR="00A84DEA" w:rsidRPr="008457DC" w:rsidRDefault="00A84DEA" w:rsidP="003B11D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0F571E4A" w14:textId="77777777" w:rsidR="00A84DEA" w:rsidRPr="008457DC" w:rsidRDefault="00A84DEA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1BFF2" w14:textId="77777777" w:rsidR="00A84DEA" w:rsidRPr="008457DC" w:rsidRDefault="00A84DEA" w:rsidP="003B11D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B9D7032" w14:textId="77777777" w:rsidR="00A84DEA" w:rsidRPr="008457DC" w:rsidRDefault="00A84DEA" w:rsidP="003B11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E5FA5E" w14:textId="77777777" w:rsidR="00A84DEA" w:rsidRPr="008457DC" w:rsidRDefault="00A84DEA" w:rsidP="003B11D0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15446E" w:rsidRPr="008457DC" w14:paraId="662C88F5" w14:textId="77777777" w:rsidTr="00120D34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5F094A8F" w14:textId="3172AB51" w:rsidR="0015446E" w:rsidRPr="008457DC" w:rsidRDefault="0015446E" w:rsidP="003B11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27E26B8" w14:textId="2FB3DA47" w:rsidR="0015446E" w:rsidRPr="008457DC" w:rsidRDefault="0015446E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3CA0215C" w14:textId="77777777" w:rsidR="0015446E" w:rsidRPr="008457DC" w:rsidRDefault="0015446E" w:rsidP="003B11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84DEA" w:rsidRPr="008457DC" w14:paraId="0F0DB45C" w14:textId="77777777" w:rsidTr="00386FB1">
        <w:trPr>
          <w:cantSplit/>
          <w:trHeight w:val="364"/>
        </w:trPr>
        <w:tc>
          <w:tcPr>
            <w:tcW w:w="4230" w:type="dxa"/>
          </w:tcPr>
          <w:p w14:paraId="558F1B3C" w14:textId="77777777" w:rsidR="00A84DEA" w:rsidRPr="008457DC" w:rsidRDefault="00A84DEA" w:rsidP="003B11D0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</w:tcPr>
          <w:p w14:paraId="6E14ACC7" w14:textId="21C992C9" w:rsidR="00A84DEA" w:rsidRPr="008457DC" w:rsidRDefault="00A84DEA" w:rsidP="003B11D0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A354249" w14:textId="4963D127" w:rsidR="00A84DEA" w:rsidRPr="008457DC" w:rsidRDefault="00D91F7B" w:rsidP="003B11D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81" w:type="dxa"/>
            <w:shd w:val="clear" w:color="auto" w:fill="auto"/>
          </w:tcPr>
          <w:p w14:paraId="583CA4E3" w14:textId="77777777" w:rsidR="00A84DEA" w:rsidRPr="008457DC" w:rsidRDefault="00A84DEA" w:rsidP="003B11D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298E856A" w14:textId="76FF540C" w:rsidR="00A84DEA" w:rsidRPr="00780BA9" w:rsidRDefault="00D91F7B" w:rsidP="003B11D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(321)</w:t>
            </w:r>
          </w:p>
        </w:tc>
        <w:tc>
          <w:tcPr>
            <w:tcW w:w="179" w:type="dxa"/>
            <w:shd w:val="clear" w:color="auto" w:fill="auto"/>
          </w:tcPr>
          <w:p w14:paraId="5BA0EB07" w14:textId="77777777" w:rsidR="00A84DEA" w:rsidRPr="008457DC" w:rsidRDefault="00A84DEA" w:rsidP="003B11D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55C3C" w14:textId="05EB3F0D" w:rsidR="00A84DEA" w:rsidRPr="008457DC" w:rsidRDefault="00D91F7B" w:rsidP="003B11D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81" w:type="dxa"/>
            <w:shd w:val="clear" w:color="auto" w:fill="auto"/>
          </w:tcPr>
          <w:p w14:paraId="16904AD5" w14:textId="77777777" w:rsidR="00A84DEA" w:rsidRPr="008457DC" w:rsidRDefault="00A84DEA" w:rsidP="003B11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8938979" w14:textId="0AE9FA57" w:rsidR="00A84DEA" w:rsidRPr="008457DC" w:rsidRDefault="00D91F7B" w:rsidP="003B11D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bookmarkEnd w:id="4"/>
    </w:tbl>
    <w:p w14:paraId="77F97855" w14:textId="77777777" w:rsidR="007F6252" w:rsidRPr="006B0AD7" w:rsidRDefault="007F6252" w:rsidP="007F6252">
      <w:pPr>
        <w:pStyle w:val="block"/>
        <w:spacing w:after="0" w:line="240" w:lineRule="atLeast"/>
        <w:ind w:left="562"/>
        <w:jc w:val="both"/>
        <w:rPr>
          <w:rFonts w:asciiTheme="majorBidi" w:hAnsiTheme="majorBidi"/>
          <w:spacing w:val="-4"/>
          <w:sz w:val="20"/>
          <w:lang w:eastAsia="en-GB" w:bidi="th-TH"/>
        </w:rPr>
      </w:pPr>
    </w:p>
    <w:p w14:paraId="52F12A1F" w14:textId="22B980B9" w:rsidR="00B06AC9" w:rsidRPr="008457DC" w:rsidRDefault="00B06AC9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001FBB" w:rsidRPr="008457DC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77777777" w:rsidR="00890F47" w:rsidRPr="006B0AD7" w:rsidRDefault="00890F47" w:rsidP="003B11D0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9"/>
        <w:gridCol w:w="2071"/>
        <w:gridCol w:w="265"/>
        <w:gridCol w:w="2075"/>
      </w:tblGrid>
      <w:tr w:rsidR="00B00A77" w:rsidRPr="008457DC" w14:paraId="0053C85B" w14:textId="77777777" w:rsidTr="00795375">
        <w:trPr>
          <w:trHeight w:val="273"/>
          <w:tblHeader/>
        </w:trPr>
        <w:tc>
          <w:tcPr>
            <w:tcW w:w="2621" w:type="pct"/>
            <w:shd w:val="clear" w:color="auto" w:fill="auto"/>
          </w:tcPr>
          <w:p w14:paraId="27AD3298" w14:textId="62094A65" w:rsidR="00B00A77" w:rsidRPr="002C4E3E" w:rsidRDefault="00B00A7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470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117" w:type="pct"/>
            <w:shd w:val="clear" w:color="auto" w:fill="auto"/>
          </w:tcPr>
          <w:p w14:paraId="3A7AC657" w14:textId="3090A69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1317B846" w14:textId="77777777" w:rsidR="00B00A77" w:rsidRPr="008133D7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9" w:type="pct"/>
          </w:tcPr>
          <w:p w14:paraId="1004FF8B" w14:textId="64A33C70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A77" w:rsidRPr="008457DC" w14:paraId="12A5CF5C" w14:textId="77777777" w:rsidTr="00795375">
        <w:trPr>
          <w:trHeight w:val="273"/>
          <w:tblHeader/>
        </w:trPr>
        <w:tc>
          <w:tcPr>
            <w:tcW w:w="2621" w:type="pct"/>
            <w:shd w:val="clear" w:color="auto" w:fill="auto"/>
          </w:tcPr>
          <w:p w14:paraId="2939FD7D" w14:textId="77777777" w:rsidR="00B00A77" w:rsidRPr="008457DC" w:rsidRDefault="00B00A7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9" w:type="pct"/>
            <w:gridSpan w:val="3"/>
            <w:shd w:val="clear" w:color="auto" w:fill="auto"/>
          </w:tcPr>
          <w:p w14:paraId="30BE6141" w14:textId="77777777" w:rsidR="00B00A77" w:rsidRPr="00E960AB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00A77" w:rsidRPr="008457DC" w14:paraId="717D1B62" w14:textId="77777777" w:rsidTr="00795375">
        <w:trPr>
          <w:trHeight w:val="341"/>
        </w:trPr>
        <w:tc>
          <w:tcPr>
            <w:tcW w:w="2621" w:type="pct"/>
            <w:shd w:val="clear" w:color="auto" w:fill="auto"/>
          </w:tcPr>
          <w:p w14:paraId="7E10C09A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17" w:type="pct"/>
            <w:shd w:val="clear" w:color="auto" w:fill="auto"/>
          </w:tcPr>
          <w:p w14:paraId="63B9DF63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CBBB426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pct"/>
          </w:tcPr>
          <w:p w14:paraId="77FB182D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0A77" w:rsidRPr="008457DC" w14:paraId="4A82EC3B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67907A3B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17" w:type="pct"/>
            <w:shd w:val="clear" w:color="auto" w:fill="auto"/>
          </w:tcPr>
          <w:p w14:paraId="2CAE1E8C" w14:textId="3D81F0A1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ED6B707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pct"/>
          </w:tcPr>
          <w:p w14:paraId="7E385D08" w14:textId="77777777" w:rsidR="00B00A77" w:rsidRPr="008457DC" w:rsidRDefault="00B00A7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20C9" w:rsidRPr="008457DC" w14:paraId="35278656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5E6DD135" w14:textId="5A7B4FEA" w:rsidR="008120C9" w:rsidRPr="008120C9" w:rsidRDefault="008120C9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20C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17" w:type="pct"/>
            <w:shd w:val="clear" w:color="auto" w:fill="auto"/>
          </w:tcPr>
          <w:p w14:paraId="35FFC4C2" w14:textId="0807D3BC" w:rsidR="008120C9" w:rsidRPr="008457DC" w:rsidRDefault="00E73702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302C0C89" w14:textId="77777777" w:rsidR="008120C9" w:rsidRPr="008457DC" w:rsidRDefault="008120C9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pct"/>
          </w:tcPr>
          <w:p w14:paraId="24E9B73E" w14:textId="1DBBCE37" w:rsidR="008120C9" w:rsidRPr="008457DC" w:rsidRDefault="0026697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00A77" w:rsidRPr="008457DC" w14:paraId="0AFD0626" w14:textId="77777777" w:rsidTr="00795375">
        <w:trPr>
          <w:trHeight w:val="318"/>
        </w:trPr>
        <w:tc>
          <w:tcPr>
            <w:tcW w:w="2621" w:type="pct"/>
            <w:shd w:val="clear" w:color="auto" w:fill="auto"/>
          </w:tcPr>
          <w:p w14:paraId="1BAD81BB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1117" w:type="pct"/>
            <w:shd w:val="clear" w:color="auto" w:fill="auto"/>
          </w:tcPr>
          <w:p w14:paraId="6A56A4CB" w14:textId="58641914" w:rsidR="00B00A77" w:rsidRPr="008457DC" w:rsidRDefault="00E73702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43" w:type="pct"/>
            <w:shd w:val="clear" w:color="auto" w:fill="auto"/>
          </w:tcPr>
          <w:p w14:paraId="18FCF2FD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3B029553" w14:textId="231356DA" w:rsidR="00B00A77" w:rsidRDefault="0026697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B00A77" w:rsidRPr="008457DC" w14:paraId="2E5FB633" w14:textId="77777777" w:rsidTr="00795375">
        <w:trPr>
          <w:trHeight w:val="318"/>
        </w:trPr>
        <w:tc>
          <w:tcPr>
            <w:tcW w:w="2621" w:type="pct"/>
            <w:shd w:val="clear" w:color="auto" w:fill="auto"/>
          </w:tcPr>
          <w:p w14:paraId="27E19DD9" w14:textId="32684935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2F79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17" w:type="pct"/>
            <w:shd w:val="clear" w:color="auto" w:fill="auto"/>
          </w:tcPr>
          <w:p w14:paraId="15715099" w14:textId="7C9681B2" w:rsidR="00B00A77" w:rsidRDefault="00E73702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43" w:type="pct"/>
            <w:shd w:val="clear" w:color="auto" w:fill="auto"/>
          </w:tcPr>
          <w:p w14:paraId="372DAAFD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6E058898" w14:textId="5992F3F3" w:rsidR="00B00A77" w:rsidRDefault="0026697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B00A77" w:rsidRPr="008457DC" w14:paraId="3985DC41" w14:textId="77777777" w:rsidTr="00512DFF">
        <w:trPr>
          <w:trHeight w:val="329"/>
        </w:trPr>
        <w:tc>
          <w:tcPr>
            <w:tcW w:w="2621" w:type="pct"/>
            <w:shd w:val="clear" w:color="auto" w:fill="auto"/>
          </w:tcPr>
          <w:p w14:paraId="70E17814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89B84" w14:textId="0E10B269" w:rsidR="00B00A77" w:rsidRPr="00AB5A83" w:rsidRDefault="00E73702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12D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AB5A83" w:rsidRPr="00512D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6F02E15B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C480F" w14:textId="773ABA7F" w:rsidR="00B00A77" w:rsidRDefault="0026697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</w:p>
        </w:tc>
      </w:tr>
      <w:tr w:rsidR="00B00A77" w:rsidRPr="008457DC" w14:paraId="1A201F3C" w14:textId="77777777" w:rsidTr="00F4665B">
        <w:trPr>
          <w:trHeight w:val="202"/>
        </w:trPr>
        <w:tc>
          <w:tcPr>
            <w:tcW w:w="2621" w:type="pct"/>
            <w:shd w:val="clear" w:color="auto" w:fill="auto"/>
          </w:tcPr>
          <w:p w14:paraId="5F5F6CE6" w14:textId="77777777" w:rsidR="00B00A77" w:rsidRPr="00F4665B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17" w:type="pct"/>
            <w:tcBorders>
              <w:top w:val="double" w:sz="4" w:space="0" w:color="auto"/>
            </w:tcBorders>
            <w:shd w:val="clear" w:color="auto" w:fill="auto"/>
          </w:tcPr>
          <w:p w14:paraId="6AE191BD" w14:textId="77777777" w:rsidR="00B00A77" w:rsidRPr="00F4665B" w:rsidRDefault="00B00A7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0" w:lineRule="atLeast"/>
              <w:ind w:left="-108" w:right="-11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  <w:shd w:val="clear" w:color="auto" w:fill="auto"/>
          </w:tcPr>
          <w:p w14:paraId="6AA0E5DC" w14:textId="77777777" w:rsidR="00B00A77" w:rsidRPr="00F4665B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0" w:lineRule="atLeast"/>
              <w:ind w:left="-108" w:right="-11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19" w:type="pct"/>
            <w:tcBorders>
              <w:top w:val="double" w:sz="4" w:space="0" w:color="auto"/>
            </w:tcBorders>
          </w:tcPr>
          <w:p w14:paraId="399F1FD5" w14:textId="77777777" w:rsidR="00B00A77" w:rsidRPr="00F4665B" w:rsidRDefault="00B00A77" w:rsidP="003B11D0">
            <w:pPr>
              <w:pStyle w:val="acctfourfigures"/>
              <w:tabs>
                <w:tab w:val="clear" w:pos="765"/>
                <w:tab w:val="decimal" w:pos="1554"/>
              </w:tabs>
              <w:spacing w:line="0" w:lineRule="atLeast"/>
              <w:ind w:left="-108" w:right="-11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B00A77" w:rsidRPr="008457DC" w14:paraId="10A2B31C" w14:textId="77777777" w:rsidTr="00F4665B">
        <w:trPr>
          <w:trHeight w:val="202"/>
        </w:trPr>
        <w:tc>
          <w:tcPr>
            <w:tcW w:w="2621" w:type="pct"/>
            <w:shd w:val="clear" w:color="auto" w:fill="auto"/>
          </w:tcPr>
          <w:p w14:paraId="5D5AF937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สัญญาค่าลิขสิทธิ์และบริการดูแลระบบ</w:t>
            </w:r>
          </w:p>
        </w:tc>
        <w:tc>
          <w:tcPr>
            <w:tcW w:w="1117" w:type="pct"/>
            <w:shd w:val="clear" w:color="auto" w:fill="auto"/>
          </w:tcPr>
          <w:p w14:paraId="0617AA92" w14:textId="77777777" w:rsidR="00B00A77" w:rsidRPr="008457DC" w:rsidRDefault="00B00A7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4F7529E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</w:tcPr>
          <w:p w14:paraId="2F295E5A" w14:textId="77777777" w:rsidR="00B00A77" w:rsidRPr="008457DC" w:rsidRDefault="00B00A77" w:rsidP="003B11D0">
            <w:pPr>
              <w:pStyle w:val="acctfourfigures"/>
              <w:tabs>
                <w:tab w:val="clear" w:pos="765"/>
                <w:tab w:val="decimal" w:pos="155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A77" w:rsidRPr="008457DC" w14:paraId="166DE2ED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4CBDE23B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17" w:type="pct"/>
            <w:tcBorders>
              <w:bottom w:val="nil"/>
            </w:tcBorders>
            <w:shd w:val="clear" w:color="auto" w:fill="auto"/>
          </w:tcPr>
          <w:p w14:paraId="2B9CDFF4" w14:textId="1F191416" w:rsidR="00B00A77" w:rsidRPr="008457DC" w:rsidRDefault="005A5E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7C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3C486A68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tcBorders>
              <w:bottom w:val="nil"/>
            </w:tcBorders>
            <w:shd w:val="clear" w:color="auto" w:fill="auto"/>
          </w:tcPr>
          <w:p w14:paraId="4126FEA8" w14:textId="4CAE3DB9" w:rsidR="00B00A77" w:rsidRPr="00C46644" w:rsidRDefault="00C46644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466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00A77" w:rsidRPr="008457DC" w14:paraId="54F76234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10A76BA7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auto"/>
          </w:tcPr>
          <w:p w14:paraId="01D99913" w14:textId="2C90297F" w:rsidR="00B00A77" w:rsidRPr="008457DC" w:rsidRDefault="005A5E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7C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13D2123F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tcBorders>
              <w:bottom w:val="single" w:sz="4" w:space="0" w:color="auto"/>
            </w:tcBorders>
            <w:shd w:val="clear" w:color="auto" w:fill="auto"/>
          </w:tcPr>
          <w:p w14:paraId="7D12B208" w14:textId="53689155" w:rsidR="00B00A77" w:rsidRPr="00C46644" w:rsidRDefault="00487C8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466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00A77" w:rsidRPr="008457DC" w14:paraId="054E0F2F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317F51EA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63C7F" w14:textId="323526EB" w:rsidR="00B00A77" w:rsidRPr="008457DC" w:rsidRDefault="005A5E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87C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5EFBC0B5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CC13B" w14:textId="75430E4B" w:rsidR="00B00A77" w:rsidRPr="00C46644" w:rsidRDefault="00C46644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B00A77" w:rsidRPr="008457DC" w14:paraId="43C24D1E" w14:textId="77777777" w:rsidTr="00470BF4">
        <w:trPr>
          <w:trHeight w:val="503"/>
        </w:trPr>
        <w:tc>
          <w:tcPr>
            <w:tcW w:w="2621" w:type="pct"/>
            <w:shd w:val="clear" w:color="auto" w:fill="auto"/>
          </w:tcPr>
          <w:p w14:paraId="1EA937D9" w14:textId="77777777" w:rsidR="00B00A77" w:rsidRPr="00D1796B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7" w:type="pct"/>
            <w:tcBorders>
              <w:top w:val="double" w:sz="4" w:space="0" w:color="auto"/>
            </w:tcBorders>
            <w:shd w:val="clear" w:color="auto" w:fill="auto"/>
          </w:tcPr>
          <w:p w14:paraId="5CD03508" w14:textId="77777777" w:rsidR="00B00A77" w:rsidRPr="00D1796B" w:rsidRDefault="00B00A7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0" w:lineRule="atLeas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  <w:shd w:val="clear" w:color="auto" w:fill="auto"/>
          </w:tcPr>
          <w:p w14:paraId="3A8F4C66" w14:textId="77777777" w:rsidR="00B00A77" w:rsidRPr="00D1796B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0" w:lineRule="atLeas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9" w:type="pct"/>
            <w:tcBorders>
              <w:top w:val="double" w:sz="4" w:space="0" w:color="auto"/>
            </w:tcBorders>
          </w:tcPr>
          <w:p w14:paraId="2672AC63" w14:textId="77777777" w:rsidR="00B00A77" w:rsidRPr="00D1796B" w:rsidRDefault="00B00A7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0" w:lineRule="atLeas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00A77" w:rsidRPr="008457DC" w14:paraId="54FC31A0" w14:textId="77777777" w:rsidTr="00470BF4">
        <w:trPr>
          <w:trHeight w:val="335"/>
        </w:trPr>
        <w:tc>
          <w:tcPr>
            <w:tcW w:w="2621" w:type="pct"/>
            <w:shd w:val="clear" w:color="auto" w:fill="auto"/>
          </w:tcPr>
          <w:p w14:paraId="10155676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 ๆ</w:t>
            </w:r>
          </w:p>
        </w:tc>
        <w:tc>
          <w:tcPr>
            <w:tcW w:w="1117" w:type="pct"/>
            <w:shd w:val="clear" w:color="auto" w:fill="auto"/>
          </w:tcPr>
          <w:p w14:paraId="1DA2A930" w14:textId="77777777" w:rsidR="00B00A77" w:rsidRDefault="00B00A7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415262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</w:tcPr>
          <w:p w14:paraId="59023911" w14:textId="77777777" w:rsidR="00B00A77" w:rsidRDefault="00B00A77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A77" w:rsidRPr="008457DC" w14:paraId="6D2D175D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6A08A7C8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17" w:type="pct"/>
            <w:shd w:val="clear" w:color="auto" w:fill="auto"/>
          </w:tcPr>
          <w:p w14:paraId="691989A2" w14:textId="2A4FE06D" w:rsidR="00B00A77" w:rsidRPr="003A011B" w:rsidRDefault="005A5E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2,835</w:t>
            </w:r>
          </w:p>
        </w:tc>
        <w:tc>
          <w:tcPr>
            <w:tcW w:w="143" w:type="pct"/>
            <w:shd w:val="clear" w:color="auto" w:fill="auto"/>
          </w:tcPr>
          <w:p w14:paraId="13C1EDDC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11CEDAE1" w14:textId="335755B3" w:rsidR="00B00A77" w:rsidRPr="009911C9" w:rsidRDefault="005A5E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2,724</w:t>
            </w:r>
          </w:p>
        </w:tc>
      </w:tr>
      <w:tr w:rsidR="00B00A77" w:rsidRPr="008457DC" w14:paraId="5FC36B99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75E644B1" w14:textId="33337958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18174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(ขาย)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17" w:type="pct"/>
            <w:shd w:val="clear" w:color="auto" w:fill="auto"/>
          </w:tcPr>
          <w:p w14:paraId="1DE62886" w14:textId="13EB6CED" w:rsidR="00B00A77" w:rsidRPr="003A011B" w:rsidRDefault="005A5E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3,099</w:t>
            </w:r>
          </w:p>
        </w:tc>
        <w:tc>
          <w:tcPr>
            <w:tcW w:w="143" w:type="pct"/>
            <w:shd w:val="clear" w:color="auto" w:fill="auto"/>
          </w:tcPr>
          <w:p w14:paraId="21AD57A7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12085346" w14:textId="079E44FC" w:rsidR="00B00A77" w:rsidRPr="009911C9" w:rsidRDefault="00126E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B00A77" w:rsidRPr="008457DC" w14:paraId="5DCDCC42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6703A4FF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17" w:type="pct"/>
            <w:shd w:val="clear" w:color="auto" w:fill="auto"/>
          </w:tcPr>
          <w:p w14:paraId="11DDB15E" w14:textId="771AB0F8" w:rsidR="00B00A77" w:rsidRPr="003A011B" w:rsidRDefault="00E13F5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43" w:type="pct"/>
            <w:shd w:val="clear" w:color="auto" w:fill="auto"/>
          </w:tcPr>
          <w:p w14:paraId="00EA17C1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2F9DE7DC" w14:textId="3198EBFA" w:rsidR="00B00A77" w:rsidRPr="009911C9" w:rsidRDefault="00E13F56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</w:tr>
      <w:tr w:rsidR="00B00A77" w:rsidRPr="008457DC" w14:paraId="6273D42F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3B21D59F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117" w:type="pct"/>
            <w:shd w:val="clear" w:color="auto" w:fill="auto"/>
          </w:tcPr>
          <w:p w14:paraId="1C0CFFD8" w14:textId="22951383" w:rsidR="00B00A77" w:rsidRPr="003A011B" w:rsidRDefault="005A5E31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3" w:type="pct"/>
            <w:shd w:val="clear" w:color="auto" w:fill="auto"/>
          </w:tcPr>
          <w:p w14:paraId="39BFB518" w14:textId="77777777" w:rsidR="00B00A77" w:rsidRPr="008457DC" w:rsidRDefault="00B00A77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0A933955" w14:textId="5485DC17" w:rsidR="00B00A77" w:rsidRPr="004B3D10" w:rsidRDefault="00126EE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A135C1" w:rsidRPr="008457DC" w14:paraId="1BA25BD3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2E3CBF1C" w14:textId="1D81C93A" w:rsidR="00A135C1" w:rsidRPr="00E601FF" w:rsidRDefault="00A135C1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1F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สัญญาว่าจ้างที่ปรึกษา</w:t>
            </w:r>
          </w:p>
        </w:tc>
        <w:tc>
          <w:tcPr>
            <w:tcW w:w="1117" w:type="pct"/>
            <w:shd w:val="clear" w:color="auto" w:fill="auto"/>
          </w:tcPr>
          <w:p w14:paraId="6B7C6DF6" w14:textId="2D9B4238" w:rsidR="00A135C1" w:rsidRPr="00E601FF" w:rsidRDefault="00E601F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601FF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3" w:type="pct"/>
            <w:shd w:val="clear" w:color="auto" w:fill="auto"/>
          </w:tcPr>
          <w:p w14:paraId="1F935993" w14:textId="77777777" w:rsidR="00A135C1" w:rsidRPr="00E601FF" w:rsidRDefault="00A135C1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72E022C2" w14:textId="5918F62E" w:rsidR="00A135C1" w:rsidRPr="00E601FF" w:rsidRDefault="00E601F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601FF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</w:tbl>
    <w:p w14:paraId="29A27DD1" w14:textId="77777777" w:rsidR="00E6364F" w:rsidRPr="00E6364F" w:rsidRDefault="00E6364F" w:rsidP="00E6364F"/>
    <w:p w14:paraId="6B5A2D20" w14:textId="6521D6EB" w:rsidR="00ED00A6" w:rsidRDefault="00F248B6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การจัดประเภทรายการใหม่</w:t>
      </w:r>
    </w:p>
    <w:p w14:paraId="53A17569" w14:textId="77777777" w:rsidR="00C9549B" w:rsidRPr="0066456C" w:rsidRDefault="00C9549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59E71E15" w14:textId="5EEC9917" w:rsidR="00C9549B" w:rsidRPr="00C9549B" w:rsidRDefault="0068530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รายการในงบการเงิน</w:t>
      </w:r>
      <w:r w:rsidR="0043263F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E84499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E449C3">
        <w:rPr>
          <w:rFonts w:asciiTheme="majorBidi" w:hAnsiTheme="majorBidi" w:cstheme="majorBidi" w:hint="cs"/>
          <w:sz w:val="30"/>
          <w:szCs w:val="30"/>
          <w:cs/>
        </w:rPr>
        <w:t>งวดสามเดือนและ</w:t>
      </w:r>
      <w:r w:rsidR="00E84499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FF490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84499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DF5A47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4DEA">
        <w:rPr>
          <w:rFonts w:asciiTheme="majorBidi" w:hAnsiTheme="majorBidi" w:cstheme="majorBidi"/>
          <w:sz w:val="30"/>
          <w:szCs w:val="30"/>
        </w:rPr>
        <w:t xml:space="preserve">30 </w:t>
      </w:r>
      <w:r w:rsidR="00FF490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1271">
        <w:rPr>
          <w:rFonts w:asciiTheme="majorBidi" w:hAnsiTheme="majorBidi" w:cstheme="majorBidi"/>
          <w:sz w:val="30"/>
          <w:szCs w:val="30"/>
        </w:rPr>
        <w:t>2565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บางรายการได้จัดประเภทใหม่ให้สอดคล้องกับรายการในงบการเงิน</w:t>
      </w:r>
      <w:r w:rsidR="0043263F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DE5833">
        <w:rPr>
          <w:rFonts w:asciiTheme="majorBidi" w:hAnsiTheme="majorBidi" w:cstheme="majorBidi" w:hint="cs"/>
          <w:sz w:val="30"/>
          <w:szCs w:val="30"/>
          <w:cs/>
        </w:rPr>
        <w:t>งวดสามเดือนและ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5943B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84499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DF5A47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4DEA">
        <w:rPr>
          <w:rFonts w:asciiTheme="majorBidi" w:hAnsiTheme="majorBidi" w:cstheme="majorBidi"/>
          <w:sz w:val="30"/>
          <w:szCs w:val="30"/>
        </w:rPr>
        <w:t xml:space="preserve">30 </w:t>
      </w:r>
      <w:r w:rsidR="005A4E0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1A70">
        <w:rPr>
          <w:rFonts w:asciiTheme="majorBidi" w:hAnsiTheme="majorBidi" w:cstheme="majorBidi"/>
          <w:sz w:val="30"/>
          <w:szCs w:val="30"/>
        </w:rPr>
        <w:t xml:space="preserve">2566 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>ด</w:t>
      </w:r>
      <w:r w:rsidR="00571271">
        <w:rPr>
          <w:rFonts w:asciiTheme="majorBidi" w:hAnsiTheme="majorBidi" w:cstheme="majorBidi" w:hint="cs"/>
          <w:sz w:val="30"/>
          <w:szCs w:val="30"/>
          <w:cs/>
        </w:rPr>
        <w:t>ังนี้</w:t>
      </w:r>
    </w:p>
    <w:p w14:paraId="4A1BB5B0" w14:textId="39275BB1" w:rsidR="003E444E" w:rsidRPr="0066456C" w:rsidRDefault="003E444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425"/>
        <w:gridCol w:w="249"/>
        <w:gridCol w:w="1736"/>
        <w:gridCol w:w="263"/>
        <w:gridCol w:w="1615"/>
        <w:gridCol w:w="267"/>
        <w:gridCol w:w="1781"/>
      </w:tblGrid>
      <w:tr w:rsidR="00B5040C" w:rsidRPr="008457DC" w14:paraId="39C1D66C" w14:textId="77777777" w:rsidTr="003731A6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6910C0BE" w14:textId="77777777" w:rsidR="00B5040C" w:rsidRPr="002C4E3E" w:rsidRDefault="00B5040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42BF304F" w14:textId="77777777" w:rsidR="00B5040C" w:rsidRPr="008457DC" w:rsidRDefault="00B5040C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3BAD2722" w14:textId="77777777" w:rsidR="00B5040C" w:rsidRDefault="00B5040C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bottom"/>
          </w:tcPr>
          <w:p w14:paraId="7CC3146C" w14:textId="77777777" w:rsidR="00B5040C" w:rsidRPr="008457DC" w:rsidRDefault="00B5040C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3619A" w14:textId="549D88B3" w:rsidR="00B5040C" w:rsidRDefault="00B5040C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vAlign w:val="bottom"/>
          </w:tcPr>
          <w:p w14:paraId="2DF44037" w14:textId="77777777" w:rsidR="00B5040C" w:rsidRPr="008133D7" w:rsidRDefault="00B5040C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4DB5" w14:textId="77777777" w:rsidR="00B5040C" w:rsidRDefault="00B5040C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4A2D" w:rsidRPr="008457DC" w14:paraId="04766259" w14:textId="77777777" w:rsidTr="003731A6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2E28DC3D" w14:textId="77777777" w:rsidR="00A84A2D" w:rsidRDefault="00E449C3" w:rsidP="00703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7859D26" w14:textId="07C585F8" w:rsidR="00E449C3" w:rsidRPr="002C4E3E" w:rsidRDefault="00E449C3" w:rsidP="00881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3" w:type="pct"/>
            <w:vAlign w:val="bottom"/>
          </w:tcPr>
          <w:p w14:paraId="1743F910" w14:textId="77777777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61F9FF3E" w14:textId="005115D7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46B7A433" w14:textId="77777777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A9D56" w14:textId="49CDB0F2" w:rsidR="00A84A2D" w:rsidRPr="00A84A2D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32A2C09D" w14:textId="77777777" w:rsidR="00A84A2D" w:rsidRPr="008133D7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40EBE" w14:textId="66EE422E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A84A2D" w:rsidRPr="008457DC" w14:paraId="13AFA621" w14:textId="77777777" w:rsidTr="003731A6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4663DD05" w14:textId="77777777" w:rsidR="00A84A2D" w:rsidRPr="002C4E3E" w:rsidRDefault="00A84A2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0022ECA0" w14:textId="77777777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vAlign w:val="bottom"/>
          </w:tcPr>
          <w:p w14:paraId="243B581A" w14:textId="24E4B8A8" w:rsidR="00A84A2D" w:rsidRPr="00A84A2D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6079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4A2D" w:rsidRPr="008457DC" w14:paraId="15401701" w14:textId="77777777" w:rsidTr="003731A6">
        <w:trPr>
          <w:trHeight w:val="352"/>
        </w:trPr>
        <w:tc>
          <w:tcPr>
            <w:tcW w:w="1834" w:type="pct"/>
            <w:shd w:val="clear" w:color="auto" w:fill="auto"/>
            <w:vAlign w:val="bottom"/>
          </w:tcPr>
          <w:p w14:paraId="6AA7A505" w14:textId="48B0799A" w:rsidR="00A84A2D" w:rsidRPr="00A84A2D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6B577232" w14:textId="77777777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003A10B6" w14:textId="77777777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7292D12C" w14:textId="77777777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3C7298BE" w14:textId="0E2312BF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135A8865" w14:textId="77777777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132F363A" w14:textId="77777777" w:rsidR="00A84A2D" w:rsidRPr="008457DC" w:rsidRDefault="00A84A2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5173" w:rsidRPr="008457DC" w14:paraId="63D834EA" w14:textId="77777777" w:rsidTr="003731A6">
        <w:trPr>
          <w:trHeight w:val="340"/>
        </w:trPr>
        <w:tc>
          <w:tcPr>
            <w:tcW w:w="1834" w:type="pct"/>
            <w:shd w:val="clear" w:color="auto" w:fill="auto"/>
            <w:vAlign w:val="bottom"/>
          </w:tcPr>
          <w:p w14:paraId="4DA7E0B9" w14:textId="1DDC35C5" w:rsidR="00ED5173" w:rsidRPr="00A84A2D" w:rsidRDefault="00ED5173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3" w:type="pct"/>
          </w:tcPr>
          <w:p w14:paraId="3C650A93" w14:textId="77777777" w:rsidR="00ED5173" w:rsidRPr="008457DC" w:rsidRDefault="00ED5173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0B537C6D" w14:textId="5B106604" w:rsidR="00ED5173" w:rsidRPr="008457DC" w:rsidRDefault="0008221D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221D"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141" w:type="pct"/>
            <w:vAlign w:val="bottom"/>
          </w:tcPr>
          <w:p w14:paraId="1CD91EF7" w14:textId="77777777" w:rsidR="00ED5173" w:rsidRPr="008457DC" w:rsidRDefault="00ED5173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5085BA81" w14:textId="13054772" w:rsidR="00ED5173" w:rsidRPr="008457DC" w:rsidRDefault="003E600C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E600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3" w:type="pct"/>
            <w:vAlign w:val="bottom"/>
          </w:tcPr>
          <w:p w14:paraId="3550B95C" w14:textId="77777777" w:rsidR="00ED5173" w:rsidRPr="001B696F" w:rsidRDefault="00ED5173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74E3D7BC" w14:textId="3CE720CB" w:rsidR="00ED5173" w:rsidRPr="008457DC" w:rsidRDefault="003E600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3E600C"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</w:tr>
      <w:tr w:rsidR="0064243F" w:rsidRPr="008457DC" w14:paraId="07B29127" w14:textId="77777777" w:rsidTr="008F693E">
        <w:trPr>
          <w:trHeight w:val="340"/>
        </w:trPr>
        <w:tc>
          <w:tcPr>
            <w:tcW w:w="1834" w:type="pct"/>
            <w:shd w:val="clear" w:color="auto" w:fill="auto"/>
            <w:vAlign w:val="bottom"/>
          </w:tcPr>
          <w:p w14:paraId="56BF4339" w14:textId="42F77757" w:rsidR="0064243F" w:rsidRPr="00A84A2D" w:rsidRDefault="0064243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ต้นทุนจากการขายสินค้า</w:t>
            </w:r>
          </w:p>
        </w:tc>
        <w:tc>
          <w:tcPr>
            <w:tcW w:w="133" w:type="pct"/>
            <w:shd w:val="clear" w:color="auto" w:fill="auto"/>
          </w:tcPr>
          <w:p w14:paraId="5C254898" w14:textId="77777777" w:rsidR="0064243F" w:rsidRPr="008457DC" w:rsidRDefault="0064243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65168618" w14:textId="301897FB" w:rsidR="0064243F" w:rsidRPr="008457DC" w:rsidRDefault="003F24B1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</w:t>
            </w:r>
            <w:r w:rsidR="00961A9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F2D989A" w14:textId="77777777" w:rsidR="0064243F" w:rsidRPr="008457DC" w:rsidRDefault="0064243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0282D4F3" w14:textId="35A9C91C" w:rsidR="0064243F" w:rsidRPr="008457DC" w:rsidRDefault="00862BBC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61A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0302FB0" w14:textId="77777777" w:rsidR="0064243F" w:rsidRPr="001B696F" w:rsidRDefault="0064243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03A262BD" w14:textId="6A141187" w:rsidR="0064243F" w:rsidRPr="008457DC" w:rsidRDefault="00862BBC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</w:t>
            </w:r>
            <w:r w:rsidR="00961A9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4243F" w:rsidRPr="008457DC" w14:paraId="5639A41E" w14:textId="77777777" w:rsidTr="008F693E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68774A40" w14:textId="70ED77F2" w:rsidR="0064243F" w:rsidRPr="00A84A2D" w:rsidRDefault="004D304E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4E"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" w:type="pct"/>
            <w:vAlign w:val="bottom"/>
          </w:tcPr>
          <w:p w14:paraId="592BAC6C" w14:textId="77777777" w:rsidR="0064243F" w:rsidRPr="008457DC" w:rsidRDefault="0064243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5E14780C" w14:textId="377B1287" w:rsidR="0064243F" w:rsidRPr="008457DC" w:rsidRDefault="004D304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4E">
              <w:rPr>
                <w:rFonts w:asciiTheme="majorBidi" w:hAnsiTheme="majorBidi" w:cstheme="majorBidi"/>
                <w:sz w:val="30"/>
                <w:szCs w:val="30"/>
              </w:rPr>
              <w:t>1,97</w:t>
            </w:r>
            <w:r w:rsidR="00097B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  <w:vAlign w:val="bottom"/>
          </w:tcPr>
          <w:p w14:paraId="55C12057" w14:textId="77777777" w:rsidR="0064243F" w:rsidRPr="008457DC" w:rsidRDefault="0064243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43686539" w14:textId="6ED825FE" w:rsidR="0064243F" w:rsidRPr="008457DC" w:rsidRDefault="004D304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4E"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143" w:type="pct"/>
            <w:vAlign w:val="bottom"/>
          </w:tcPr>
          <w:p w14:paraId="17000BBC" w14:textId="77777777" w:rsidR="0064243F" w:rsidRDefault="0064243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77CEDE78" w14:textId="46DB6373" w:rsidR="0064243F" w:rsidRPr="008457DC" w:rsidRDefault="004D304E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4E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 w:rsidR="00D86C18" w:rsidRPr="004D30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56C46" w:rsidRPr="008457DC" w14:paraId="552655E7" w14:textId="77777777" w:rsidTr="008F693E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03D94498" w14:textId="1447A28B" w:rsidR="00456C46" w:rsidRDefault="00456C46" w:rsidP="0045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" w:type="pct"/>
            <w:vAlign w:val="bottom"/>
          </w:tcPr>
          <w:p w14:paraId="41293D61" w14:textId="77777777" w:rsidR="00456C46" w:rsidRPr="008457DC" w:rsidRDefault="00456C46" w:rsidP="004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66249AFC" w14:textId="7646F326" w:rsidR="00456C46" w:rsidRDefault="00456C46" w:rsidP="004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97BE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1" w:type="pct"/>
            <w:vAlign w:val="bottom"/>
          </w:tcPr>
          <w:p w14:paraId="255AB334" w14:textId="77777777" w:rsidR="00456C46" w:rsidRPr="008457DC" w:rsidRDefault="00456C46" w:rsidP="004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23999CD2" w14:textId="6F4DEC7F" w:rsidR="00456C46" w:rsidRDefault="00456C46" w:rsidP="004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6C18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5721F057" w14:textId="77777777" w:rsidR="00456C46" w:rsidRDefault="00456C46" w:rsidP="004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4C0E2175" w14:textId="47511729" w:rsidR="00456C46" w:rsidRDefault="00456C46" w:rsidP="0045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86C18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</w:tbl>
    <w:p w14:paraId="24C52E5E" w14:textId="165AD5A1" w:rsidR="00EB6FC2" w:rsidRDefault="00EB6FC2" w:rsidP="0066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5C232F1" w14:textId="77777777" w:rsidR="00EB6FC2" w:rsidRDefault="00EB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36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425"/>
        <w:gridCol w:w="249"/>
        <w:gridCol w:w="1736"/>
        <w:gridCol w:w="263"/>
        <w:gridCol w:w="1615"/>
        <w:gridCol w:w="267"/>
        <w:gridCol w:w="1781"/>
      </w:tblGrid>
      <w:tr w:rsidR="0094431F" w14:paraId="0568703D" w14:textId="77777777" w:rsidTr="003731A6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4865D633" w14:textId="77777777" w:rsidR="0094431F" w:rsidRPr="002C4E3E" w:rsidRDefault="0094431F" w:rsidP="0015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05D72E35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2B146C44" w14:textId="77777777" w:rsidR="0094431F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bottom"/>
          </w:tcPr>
          <w:p w14:paraId="498A2B58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DA31D" w14:textId="77777777" w:rsidR="0094431F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vAlign w:val="bottom"/>
          </w:tcPr>
          <w:p w14:paraId="245768B4" w14:textId="77777777" w:rsidR="0094431F" w:rsidRPr="008133D7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87AB6" w14:textId="77777777" w:rsidR="0094431F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431F" w:rsidRPr="008457DC" w14:paraId="0751F252" w14:textId="77777777" w:rsidTr="003731A6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12A678A7" w14:textId="1B6482DB" w:rsidR="0094431F" w:rsidRDefault="0094431F" w:rsidP="0015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731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176F63C1" w14:textId="77777777" w:rsidR="0094431F" w:rsidRPr="002C4E3E" w:rsidRDefault="0094431F" w:rsidP="0016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3" w:type="pct"/>
            <w:vAlign w:val="bottom"/>
          </w:tcPr>
          <w:p w14:paraId="2752A8B9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291F913B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3B135DF9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8F59E" w14:textId="77777777" w:rsidR="0094431F" w:rsidRPr="00A84A2D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7FC39845" w14:textId="77777777" w:rsidR="0094431F" w:rsidRPr="008133D7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5823C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94431F" w:rsidRPr="00A84A2D" w14:paraId="1AB0817B" w14:textId="77777777" w:rsidTr="003731A6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6DC9E1F1" w14:textId="77777777" w:rsidR="0094431F" w:rsidRPr="002C4E3E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74EDD68E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vAlign w:val="bottom"/>
          </w:tcPr>
          <w:p w14:paraId="634CF71A" w14:textId="77777777" w:rsidR="0094431F" w:rsidRPr="00A84A2D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431F" w:rsidRPr="008457DC" w14:paraId="733E95B8" w14:textId="77777777" w:rsidTr="003731A6">
        <w:trPr>
          <w:trHeight w:val="352"/>
        </w:trPr>
        <w:tc>
          <w:tcPr>
            <w:tcW w:w="1834" w:type="pct"/>
            <w:shd w:val="clear" w:color="auto" w:fill="auto"/>
            <w:vAlign w:val="bottom"/>
          </w:tcPr>
          <w:p w14:paraId="006407C8" w14:textId="77777777" w:rsidR="0094431F" w:rsidRPr="00A84A2D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188B2AB2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2DF1BA7F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2D8C5517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7BA90CD2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1F5DE0B5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6F824283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431F" w:rsidRPr="008457DC" w14:paraId="56406B78" w14:textId="77777777" w:rsidTr="003731A6">
        <w:trPr>
          <w:trHeight w:val="340"/>
        </w:trPr>
        <w:tc>
          <w:tcPr>
            <w:tcW w:w="1834" w:type="pct"/>
            <w:shd w:val="clear" w:color="auto" w:fill="auto"/>
            <w:vAlign w:val="bottom"/>
          </w:tcPr>
          <w:p w14:paraId="4302B70B" w14:textId="77777777" w:rsidR="0094431F" w:rsidRPr="00A84A2D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3" w:type="pct"/>
          </w:tcPr>
          <w:p w14:paraId="5A34FCEF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3DD831CB" w14:textId="2E62A150" w:rsidR="0094431F" w:rsidRPr="008457DC" w:rsidRDefault="0095253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3A">
              <w:rPr>
                <w:rFonts w:asciiTheme="majorBidi" w:hAnsiTheme="majorBidi" w:cstheme="majorBidi"/>
                <w:sz w:val="30"/>
                <w:szCs w:val="30"/>
              </w:rPr>
              <w:t>(424)</w:t>
            </w:r>
          </w:p>
        </w:tc>
        <w:tc>
          <w:tcPr>
            <w:tcW w:w="141" w:type="pct"/>
            <w:vAlign w:val="bottom"/>
          </w:tcPr>
          <w:p w14:paraId="29FB11D6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1FE81776" w14:textId="71CD4378" w:rsidR="0094431F" w:rsidRPr="008457DC" w:rsidRDefault="0095253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5253A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3" w:type="pct"/>
            <w:vAlign w:val="bottom"/>
          </w:tcPr>
          <w:p w14:paraId="25D8BFBE" w14:textId="77777777" w:rsidR="0094431F" w:rsidRPr="001B696F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0740A682" w14:textId="4E3EC179" w:rsidR="0094431F" w:rsidRPr="008457DC" w:rsidRDefault="0095253A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95253A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</w:tr>
      <w:tr w:rsidR="0094431F" w:rsidRPr="008457DC" w14:paraId="519302D8" w14:textId="77777777" w:rsidTr="003731A6">
        <w:trPr>
          <w:trHeight w:val="340"/>
        </w:trPr>
        <w:tc>
          <w:tcPr>
            <w:tcW w:w="1834" w:type="pct"/>
            <w:shd w:val="clear" w:color="auto" w:fill="auto"/>
            <w:vAlign w:val="bottom"/>
          </w:tcPr>
          <w:p w14:paraId="0067B4D0" w14:textId="77777777" w:rsidR="0094431F" w:rsidRPr="00A84A2D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กำไรจากการเปลี่ยนแปลง</w:t>
            </w:r>
            <w:r w:rsidRPr="00A84A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มูลค่ายุติธรรมของสินทรัพย์ชีวภาพ</w:t>
            </w:r>
          </w:p>
        </w:tc>
        <w:tc>
          <w:tcPr>
            <w:tcW w:w="133" w:type="pct"/>
          </w:tcPr>
          <w:p w14:paraId="2590375A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28A83C7C" w14:textId="4C53CE08" w:rsidR="0094431F" w:rsidRPr="008457DC" w:rsidRDefault="0095253A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3A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141" w:type="pct"/>
            <w:vAlign w:val="bottom"/>
          </w:tcPr>
          <w:p w14:paraId="5925192B" w14:textId="77777777" w:rsidR="0094431F" w:rsidRPr="008457DC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7F436254" w14:textId="03F72AAD" w:rsidR="0094431F" w:rsidRPr="008457DC" w:rsidRDefault="009F4F89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43" w:type="pct"/>
            <w:vAlign w:val="bottom"/>
          </w:tcPr>
          <w:p w14:paraId="57203D4E" w14:textId="77777777" w:rsidR="0094431F" w:rsidRPr="001B696F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0ADCBEDE" w14:textId="2385A019" w:rsidR="0094431F" w:rsidRPr="008457DC" w:rsidRDefault="00607F6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431F" w:rsidRPr="008457DC" w14:paraId="79E423CF" w14:textId="77777777" w:rsidTr="003731A6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0FE0FB27" w14:textId="77777777" w:rsidR="0094431F" w:rsidRPr="00A84A2D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ต้นทุนจากการขายสินค้า</w:t>
            </w:r>
          </w:p>
        </w:tc>
        <w:tc>
          <w:tcPr>
            <w:tcW w:w="133" w:type="pct"/>
            <w:shd w:val="clear" w:color="auto" w:fill="auto"/>
          </w:tcPr>
          <w:p w14:paraId="450FC31C" w14:textId="77777777" w:rsidR="0094431F" w:rsidRPr="008457DC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08BCEF01" w14:textId="1BCAFBBB" w:rsidR="0094431F" w:rsidRPr="008457DC" w:rsidRDefault="00607F6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66,43</w:t>
            </w:r>
            <w:r w:rsidR="00E7511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329A712" w14:textId="77777777" w:rsidR="0094431F" w:rsidRPr="008457DC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7FFB2FBB" w14:textId="49B270B6" w:rsidR="0094431F" w:rsidRPr="008457DC" w:rsidRDefault="00607F6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7511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632319" w14:textId="77777777" w:rsidR="0094431F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10467431" w14:textId="1908FC9C" w:rsidR="0094431F" w:rsidRPr="008457DC" w:rsidRDefault="00607F6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66,68</w:t>
            </w:r>
            <w:r w:rsidR="00E7511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4431F" w14:paraId="12AED12B" w14:textId="77777777" w:rsidTr="003731A6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403EBC41" w14:textId="77777777" w:rsidR="0094431F" w:rsidRPr="00A84A2D" w:rsidRDefault="0094431F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จากการเปลี่ยนแปลง</w:t>
            </w:r>
            <w:r w:rsidRPr="00A84A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มูลค่ายุติธรรมของสินทรัพย์ชีวภาพ</w:t>
            </w:r>
          </w:p>
        </w:tc>
        <w:tc>
          <w:tcPr>
            <w:tcW w:w="133" w:type="pct"/>
          </w:tcPr>
          <w:p w14:paraId="41C8CD6C" w14:textId="77777777" w:rsidR="0094431F" w:rsidRPr="008457DC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4F7D90D5" w14:textId="488E927A" w:rsidR="0094431F" w:rsidRPr="00ED6133" w:rsidRDefault="00607F6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F2A2B19" w14:textId="77777777" w:rsidR="0094431F" w:rsidRPr="008457DC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2FC43141" w14:textId="695697C4" w:rsidR="0094431F" w:rsidRPr="008457DC" w:rsidRDefault="00607F6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9215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  <w:vAlign w:val="bottom"/>
          </w:tcPr>
          <w:p w14:paraId="14A255EB" w14:textId="77777777" w:rsidR="0094431F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32C6E0E7" w14:textId="738B590B" w:rsidR="0094431F" w:rsidRDefault="00F67219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9215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4431F" w14:paraId="311BFB28" w14:textId="77777777" w:rsidTr="003731A6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579B0A87" w14:textId="7812EC9A" w:rsidR="0094431F" w:rsidRDefault="00F2433E" w:rsidP="003B1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F2433E"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" w:type="pct"/>
          </w:tcPr>
          <w:p w14:paraId="71EFC7D0" w14:textId="77777777" w:rsidR="0094431F" w:rsidRPr="008457DC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16D1708C" w14:textId="481B32D0" w:rsidR="0094431F" w:rsidRDefault="00DD285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DD285D">
              <w:rPr>
                <w:rFonts w:asciiTheme="majorBidi" w:hAnsiTheme="majorBidi" w:cstheme="majorBidi"/>
                <w:sz w:val="30"/>
                <w:szCs w:val="30"/>
              </w:rPr>
              <w:t>5,5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1" w:type="pct"/>
            <w:vAlign w:val="bottom"/>
          </w:tcPr>
          <w:p w14:paraId="7BD7799B" w14:textId="77777777" w:rsidR="0094431F" w:rsidRPr="008457DC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14612BD8" w14:textId="63449F42" w:rsidR="0094431F" w:rsidRDefault="00DD285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DD285D">
              <w:rPr>
                <w:rFonts w:asciiTheme="majorBidi" w:hAnsiTheme="majorBidi" w:cstheme="majorBidi"/>
                <w:sz w:val="30"/>
                <w:szCs w:val="30"/>
              </w:rPr>
              <w:t>(245)</w:t>
            </w:r>
          </w:p>
        </w:tc>
        <w:tc>
          <w:tcPr>
            <w:tcW w:w="143" w:type="pct"/>
            <w:vAlign w:val="bottom"/>
          </w:tcPr>
          <w:p w14:paraId="6EDBACBF" w14:textId="77777777" w:rsidR="0094431F" w:rsidRDefault="0094431F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7C7F0CD3" w14:textId="756F2652" w:rsidR="0094431F" w:rsidRDefault="00DD285D" w:rsidP="003B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DD285D">
              <w:rPr>
                <w:rFonts w:asciiTheme="majorBidi" w:hAnsiTheme="majorBidi" w:cstheme="majorBidi"/>
                <w:sz w:val="30"/>
                <w:szCs w:val="30"/>
              </w:rPr>
              <w:t>5,31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433E" w14:paraId="587DA67C" w14:textId="77777777" w:rsidTr="003731A6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5AFE978E" w14:textId="7B61D755" w:rsidR="00F2433E" w:rsidRDefault="00F2433E" w:rsidP="00F2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" w:type="pct"/>
          </w:tcPr>
          <w:p w14:paraId="7409002B" w14:textId="77777777" w:rsidR="00F2433E" w:rsidRPr="008457DC" w:rsidRDefault="00F2433E" w:rsidP="00F2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18586CCE" w14:textId="3F4849AA" w:rsidR="00F2433E" w:rsidRDefault="00F2433E" w:rsidP="00F2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3,719</w:t>
            </w:r>
          </w:p>
        </w:tc>
        <w:tc>
          <w:tcPr>
            <w:tcW w:w="141" w:type="pct"/>
            <w:vAlign w:val="bottom"/>
          </w:tcPr>
          <w:p w14:paraId="1352E5FE" w14:textId="77777777" w:rsidR="00F2433E" w:rsidRPr="008457DC" w:rsidRDefault="00F2433E" w:rsidP="00F2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6E4DFBDD" w14:textId="04C80D56" w:rsidR="00F2433E" w:rsidRDefault="00426AFB" w:rsidP="00F2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426AFB">
              <w:rPr>
                <w:rFonts w:asciiTheme="majorBidi" w:hAnsiTheme="majorBidi" w:cstheme="majorBidi"/>
                <w:sz w:val="30"/>
                <w:szCs w:val="30"/>
              </w:rPr>
              <w:t>(32</w:t>
            </w:r>
            <w:r w:rsidR="006B00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26A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40C44F23" w14:textId="77777777" w:rsidR="00F2433E" w:rsidRDefault="00F2433E" w:rsidP="00F2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461CC350" w14:textId="66B64841" w:rsidR="00F2433E" w:rsidRDefault="00426AFB" w:rsidP="00F2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426AFB">
              <w:rPr>
                <w:rFonts w:asciiTheme="majorBidi" w:hAnsiTheme="majorBidi" w:cstheme="majorBidi"/>
                <w:sz w:val="30"/>
                <w:szCs w:val="30"/>
              </w:rPr>
              <w:t>3,39</w:t>
            </w:r>
            <w:r w:rsidR="006B00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54703035" w14:textId="77777777" w:rsidR="001831AD" w:rsidRPr="002D2320" w:rsidRDefault="001831AD" w:rsidP="003B11D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D57BD" w14:textId="27C83A57" w:rsidR="00B01B6D" w:rsidRPr="00697DE3" w:rsidRDefault="00B01B6D" w:rsidP="003B11D0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การจัดประเ</w:t>
      </w:r>
      <w:r w:rsidR="0075756E">
        <w:rPr>
          <w:rFonts w:asciiTheme="majorBidi" w:hAnsiTheme="majorBidi" w:cstheme="majorBidi" w:hint="cs"/>
          <w:sz w:val="30"/>
          <w:szCs w:val="30"/>
          <w:cs/>
        </w:rPr>
        <w:t>ภทรายการใหม่นี้เนื่องจากผู้บริหารเห็นว่ามีความเหมาะสมกับธุรกิจของกลุ่มบริษัท</w:t>
      </w:r>
      <w:r w:rsidR="00210C34">
        <w:rPr>
          <w:rFonts w:asciiTheme="majorBidi" w:hAnsiTheme="majorBidi" w:cstheme="majorBidi" w:hint="cs"/>
          <w:sz w:val="30"/>
          <w:szCs w:val="30"/>
          <w:cs/>
        </w:rPr>
        <w:t>และสามารถเปรียบเทียบกับอุตสาหกรรมได้</w:t>
      </w:r>
      <w:r w:rsidR="0075756E">
        <w:rPr>
          <w:rFonts w:asciiTheme="majorBidi" w:hAnsiTheme="majorBidi" w:cstheme="majorBidi" w:hint="cs"/>
          <w:sz w:val="30"/>
          <w:szCs w:val="30"/>
          <w:cs/>
        </w:rPr>
        <w:t>มากกว่า</w:t>
      </w:r>
    </w:p>
    <w:sectPr w:rsidR="00B01B6D" w:rsidRPr="00697DE3" w:rsidSect="00A96A58">
      <w:head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DAA6F" w14:textId="77777777" w:rsidR="006A3DD2" w:rsidRDefault="006A3DD2">
      <w:r>
        <w:separator/>
      </w:r>
    </w:p>
  </w:endnote>
  <w:endnote w:type="continuationSeparator" w:id="0">
    <w:p w14:paraId="1BD45548" w14:textId="77777777" w:rsidR="006A3DD2" w:rsidRDefault="006A3DD2">
      <w:r>
        <w:continuationSeparator/>
      </w:r>
    </w:p>
  </w:endnote>
  <w:endnote w:type="continuationNotice" w:id="1">
    <w:p w14:paraId="7717D9FE" w14:textId="77777777" w:rsidR="006A3DD2" w:rsidRDefault="006A3D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9F41" w14:textId="0F66E75C" w:rsidR="005C3402" w:rsidRPr="009D5A10" w:rsidRDefault="005C3402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263890">
      <w:rPr>
        <w:rFonts w:ascii="Angsana New" w:hAnsi="Angsana New"/>
        <w:noProof/>
        <w:sz w:val="30"/>
        <w:szCs w:val="30"/>
      </w:rPr>
      <w:t>16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0132" w14:textId="74358161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5779" w14:textId="33480B68" w:rsidR="005C3402" w:rsidRPr="009D5A10" w:rsidRDefault="005C3402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263890">
      <w:rPr>
        <w:rFonts w:ascii="Angsana New" w:hAnsi="Angsana New"/>
        <w:noProof/>
        <w:sz w:val="30"/>
        <w:szCs w:val="30"/>
      </w:rPr>
      <w:t>30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1C20" w14:textId="160E6E84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22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75CDF" w14:textId="77777777" w:rsidR="006A3DD2" w:rsidRDefault="006A3DD2">
      <w:r>
        <w:separator/>
      </w:r>
    </w:p>
  </w:footnote>
  <w:footnote w:type="continuationSeparator" w:id="0">
    <w:p w14:paraId="7F8B965C" w14:textId="77777777" w:rsidR="006A3DD2" w:rsidRDefault="006A3DD2">
      <w:r>
        <w:continuationSeparator/>
      </w:r>
    </w:p>
  </w:footnote>
  <w:footnote w:type="continuationNotice" w:id="1">
    <w:p w14:paraId="0BC18338" w14:textId="77777777" w:rsidR="006A3DD2" w:rsidRDefault="006A3D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BC8A" w14:textId="77777777" w:rsidR="00375744" w:rsidRPr="008E10A7" w:rsidRDefault="00375744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8750055" w14:textId="77777777" w:rsidR="00375744" w:rsidRDefault="00375744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9A7CA5" w14:textId="2FE91CFB" w:rsidR="00375744" w:rsidRDefault="00375744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AD6E73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30</w:t>
    </w:r>
    <w:r w:rsidR="00AD6E73"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915BF8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7103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AD53516" w14:textId="77777777" w:rsidR="00D46D35" w:rsidRDefault="00D46D35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6265C9" w14:textId="568641DF" w:rsidR="00D46D35" w:rsidRDefault="00D46D35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3B7DD1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3B7DD1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CA42DEB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C8F85" w14:textId="77777777" w:rsidR="00375744" w:rsidRPr="008E10A7" w:rsidRDefault="00375744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70AC964" w14:textId="77777777" w:rsidR="00375744" w:rsidRDefault="00375744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3DCE6A1" w14:textId="56AE947D" w:rsidR="00375744" w:rsidRDefault="00375744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3F7296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3F7296">
      <w:rPr>
        <w:rFonts w:ascii="Angsana New" w:hAnsi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hint="cs"/>
        <w:b/>
        <w:bCs/>
        <w:sz w:val="32"/>
        <w:szCs w:val="32"/>
        <w:cs/>
      </w:rPr>
      <w:t xml:space="preserve">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43F359DF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9E81" w14:textId="77777777" w:rsidR="00375744" w:rsidRPr="008E10A7" w:rsidRDefault="00375744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035A9E9" w14:textId="77777777" w:rsidR="00375744" w:rsidRDefault="00375744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C40A77" w14:textId="19C012E5" w:rsidR="00375744" w:rsidRDefault="00375744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4464EA">
      <w:rPr>
        <w:rFonts w:ascii="Angsana New" w:hAnsi="Angsana New" w:hint="cs"/>
        <w:b/>
        <w:bCs/>
        <w:sz w:val="32"/>
        <w:szCs w:val="32"/>
        <w:cs/>
      </w:rPr>
      <w:t>เ</w:t>
    </w:r>
    <w:r w:rsidR="00BB6A82">
      <w:rPr>
        <w:rFonts w:ascii="Angsana New" w:hAnsi="Angsana New" w:hint="cs"/>
        <w:b/>
        <w:bCs/>
        <w:sz w:val="32"/>
        <w:szCs w:val="32"/>
        <w:cs/>
      </w:rPr>
      <w:t>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BB6A8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6A815D27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0D7AF" w14:textId="77777777" w:rsidR="00D46D35" w:rsidRPr="008E10A7" w:rsidRDefault="00D46D35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D46D35" w:rsidRDefault="00D46D35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455888" w14:textId="3D15B11D" w:rsidR="00D46D35" w:rsidRDefault="00D46D35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37121B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37121B">
      <w:rPr>
        <w:rFonts w:ascii="Angsana New" w:hAnsi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hint="cs"/>
        <w:b/>
        <w:bCs/>
        <w:sz w:val="32"/>
        <w:szCs w:val="32"/>
        <w:cs/>
      </w:rPr>
      <w:t xml:space="preserve">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4142" w14:textId="77777777" w:rsidR="00375744" w:rsidRPr="008E10A7" w:rsidRDefault="00375744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375744" w:rsidRDefault="00375744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17BE0025" w:rsidR="00375744" w:rsidRDefault="00375744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6144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BF4551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0F57C16"/>
    <w:multiLevelType w:val="hybridMultilevel"/>
    <w:tmpl w:val="77022A14"/>
    <w:lvl w:ilvl="0" w:tplc="483ECDA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8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1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20"/>
  </w:num>
  <w:num w:numId="3" w16cid:durableId="1421297319">
    <w:abstractNumId w:val="13"/>
  </w:num>
  <w:num w:numId="4" w16cid:durableId="2021466238">
    <w:abstractNumId w:val="6"/>
  </w:num>
  <w:num w:numId="5" w16cid:durableId="890000956">
    <w:abstractNumId w:val="32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7"/>
  </w:num>
  <w:num w:numId="9" w16cid:durableId="740981934">
    <w:abstractNumId w:val="26"/>
  </w:num>
  <w:num w:numId="10" w16cid:durableId="533538954">
    <w:abstractNumId w:val="24"/>
  </w:num>
  <w:num w:numId="11" w16cid:durableId="354697771">
    <w:abstractNumId w:val="22"/>
  </w:num>
  <w:num w:numId="12" w16cid:durableId="147868124">
    <w:abstractNumId w:val="8"/>
  </w:num>
  <w:num w:numId="13" w16cid:durableId="1967154160">
    <w:abstractNumId w:val="31"/>
  </w:num>
  <w:num w:numId="14" w16cid:durableId="1959025773">
    <w:abstractNumId w:val="36"/>
  </w:num>
  <w:num w:numId="15" w16cid:durableId="1610818368">
    <w:abstractNumId w:val="35"/>
  </w:num>
  <w:num w:numId="16" w16cid:durableId="1443449995">
    <w:abstractNumId w:val="34"/>
  </w:num>
  <w:num w:numId="17" w16cid:durableId="975990003">
    <w:abstractNumId w:val="0"/>
  </w:num>
  <w:num w:numId="18" w16cid:durableId="918831493">
    <w:abstractNumId w:val="19"/>
  </w:num>
  <w:num w:numId="19" w16cid:durableId="545990217">
    <w:abstractNumId w:val="28"/>
  </w:num>
  <w:num w:numId="20" w16cid:durableId="82922752">
    <w:abstractNumId w:val="4"/>
  </w:num>
  <w:num w:numId="21" w16cid:durableId="760640504">
    <w:abstractNumId w:val="21"/>
  </w:num>
  <w:num w:numId="22" w16cid:durableId="2028215818">
    <w:abstractNumId w:val="30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5"/>
  </w:num>
  <w:num w:numId="26" w16cid:durableId="1551846289">
    <w:abstractNumId w:val="15"/>
  </w:num>
  <w:num w:numId="27" w16cid:durableId="1078094171">
    <w:abstractNumId w:val="14"/>
  </w:num>
  <w:num w:numId="28" w16cid:durableId="342392137">
    <w:abstractNumId w:val="33"/>
  </w:num>
  <w:num w:numId="29" w16cid:durableId="1738816542">
    <w:abstractNumId w:val="3"/>
  </w:num>
  <w:num w:numId="30" w16cid:durableId="215356383">
    <w:abstractNumId w:val="17"/>
  </w:num>
  <w:num w:numId="31" w16cid:durableId="1978488861">
    <w:abstractNumId w:val="18"/>
  </w:num>
  <w:num w:numId="32" w16cid:durableId="987435093">
    <w:abstractNumId w:val="5"/>
  </w:num>
  <w:num w:numId="33" w16cid:durableId="1808427325">
    <w:abstractNumId w:val="16"/>
  </w:num>
  <w:num w:numId="34" w16cid:durableId="968392489">
    <w:abstractNumId w:val="23"/>
  </w:num>
  <w:num w:numId="35" w16cid:durableId="380518661">
    <w:abstractNumId w:val="9"/>
  </w:num>
  <w:num w:numId="36" w16cid:durableId="163596133">
    <w:abstractNumId w:val="29"/>
  </w:num>
  <w:num w:numId="37" w16cid:durableId="1785416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7D9"/>
    <w:rsid w:val="000119CC"/>
    <w:rsid w:val="000119F6"/>
    <w:rsid w:val="00011B53"/>
    <w:rsid w:val="00011ED7"/>
    <w:rsid w:val="0001206B"/>
    <w:rsid w:val="00012195"/>
    <w:rsid w:val="0001223C"/>
    <w:rsid w:val="0001225B"/>
    <w:rsid w:val="00012288"/>
    <w:rsid w:val="0001250B"/>
    <w:rsid w:val="00012547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99"/>
    <w:rsid w:val="00015ADE"/>
    <w:rsid w:val="00015B26"/>
    <w:rsid w:val="00015CAC"/>
    <w:rsid w:val="00015D76"/>
    <w:rsid w:val="00015E1C"/>
    <w:rsid w:val="00015E6C"/>
    <w:rsid w:val="00015F13"/>
    <w:rsid w:val="00016078"/>
    <w:rsid w:val="000160CA"/>
    <w:rsid w:val="0001628C"/>
    <w:rsid w:val="0001658C"/>
    <w:rsid w:val="000165F8"/>
    <w:rsid w:val="00016693"/>
    <w:rsid w:val="00016761"/>
    <w:rsid w:val="000169B5"/>
    <w:rsid w:val="00016A47"/>
    <w:rsid w:val="00016AE6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803"/>
    <w:rsid w:val="00022839"/>
    <w:rsid w:val="000229FA"/>
    <w:rsid w:val="00022B12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7BB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F2D"/>
    <w:rsid w:val="00030FCD"/>
    <w:rsid w:val="00031009"/>
    <w:rsid w:val="00031019"/>
    <w:rsid w:val="00031185"/>
    <w:rsid w:val="0003134A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96"/>
    <w:rsid w:val="00032CD6"/>
    <w:rsid w:val="0003342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6E6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775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6FD"/>
    <w:rsid w:val="00050AA4"/>
    <w:rsid w:val="0005106E"/>
    <w:rsid w:val="000512F8"/>
    <w:rsid w:val="00051451"/>
    <w:rsid w:val="00051667"/>
    <w:rsid w:val="00051778"/>
    <w:rsid w:val="000518F2"/>
    <w:rsid w:val="00051941"/>
    <w:rsid w:val="00051CD3"/>
    <w:rsid w:val="00051D5D"/>
    <w:rsid w:val="00052216"/>
    <w:rsid w:val="00052459"/>
    <w:rsid w:val="000526D9"/>
    <w:rsid w:val="000526DF"/>
    <w:rsid w:val="0005299A"/>
    <w:rsid w:val="000529DD"/>
    <w:rsid w:val="00052F98"/>
    <w:rsid w:val="000531CB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0FA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A1E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63C"/>
    <w:rsid w:val="00067647"/>
    <w:rsid w:val="00067751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21D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793"/>
    <w:rsid w:val="000868C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8E"/>
    <w:rsid w:val="000923AB"/>
    <w:rsid w:val="000925BC"/>
    <w:rsid w:val="000925F4"/>
    <w:rsid w:val="000927A8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B5B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35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BE0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456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B06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664"/>
    <w:rsid w:val="000A57D3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C5"/>
    <w:rsid w:val="000A6508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1E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B12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195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4A5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7D6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64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41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126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283"/>
    <w:rsid w:val="001143C9"/>
    <w:rsid w:val="001144DA"/>
    <w:rsid w:val="00114A70"/>
    <w:rsid w:val="00114C04"/>
    <w:rsid w:val="00114D6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54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AC4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EF5"/>
    <w:rsid w:val="00122FD1"/>
    <w:rsid w:val="00123148"/>
    <w:rsid w:val="001231F6"/>
    <w:rsid w:val="0012361E"/>
    <w:rsid w:val="00123D9E"/>
    <w:rsid w:val="00124345"/>
    <w:rsid w:val="001243D4"/>
    <w:rsid w:val="00124580"/>
    <w:rsid w:val="001245DA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EEE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9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4BB"/>
    <w:rsid w:val="00133634"/>
    <w:rsid w:val="001336A0"/>
    <w:rsid w:val="00133707"/>
    <w:rsid w:val="00133731"/>
    <w:rsid w:val="001338E5"/>
    <w:rsid w:val="00133B62"/>
    <w:rsid w:val="00133FF7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C86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617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7B6"/>
    <w:rsid w:val="0015287C"/>
    <w:rsid w:val="00152E06"/>
    <w:rsid w:val="00152F0A"/>
    <w:rsid w:val="00153611"/>
    <w:rsid w:val="00153640"/>
    <w:rsid w:val="00153744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2C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B6C"/>
    <w:rsid w:val="00161EBA"/>
    <w:rsid w:val="00161F9B"/>
    <w:rsid w:val="00162003"/>
    <w:rsid w:val="00162375"/>
    <w:rsid w:val="0016253B"/>
    <w:rsid w:val="00162628"/>
    <w:rsid w:val="001626AB"/>
    <w:rsid w:val="001628A2"/>
    <w:rsid w:val="00162ADE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6B17"/>
    <w:rsid w:val="0016716A"/>
    <w:rsid w:val="00167450"/>
    <w:rsid w:val="0016769D"/>
    <w:rsid w:val="001677E3"/>
    <w:rsid w:val="00167AAA"/>
    <w:rsid w:val="00167ADB"/>
    <w:rsid w:val="00167C40"/>
    <w:rsid w:val="00167D36"/>
    <w:rsid w:val="00167F50"/>
    <w:rsid w:val="00167F97"/>
    <w:rsid w:val="001701D1"/>
    <w:rsid w:val="001701EC"/>
    <w:rsid w:val="00170253"/>
    <w:rsid w:val="0017040E"/>
    <w:rsid w:val="00170512"/>
    <w:rsid w:val="0017054E"/>
    <w:rsid w:val="001706F4"/>
    <w:rsid w:val="001707FE"/>
    <w:rsid w:val="0017091D"/>
    <w:rsid w:val="00170A46"/>
    <w:rsid w:val="00170ACD"/>
    <w:rsid w:val="00170E41"/>
    <w:rsid w:val="001710B3"/>
    <w:rsid w:val="0017119D"/>
    <w:rsid w:val="001711C9"/>
    <w:rsid w:val="00171226"/>
    <w:rsid w:val="0017134C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5A2E"/>
    <w:rsid w:val="00175BE1"/>
    <w:rsid w:val="001760D5"/>
    <w:rsid w:val="00176292"/>
    <w:rsid w:val="0017637E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A67"/>
    <w:rsid w:val="00180B45"/>
    <w:rsid w:val="00180CC1"/>
    <w:rsid w:val="00180D1C"/>
    <w:rsid w:val="00180D7A"/>
    <w:rsid w:val="00180E27"/>
    <w:rsid w:val="00180EEE"/>
    <w:rsid w:val="00180F91"/>
    <w:rsid w:val="001810BA"/>
    <w:rsid w:val="0018132A"/>
    <w:rsid w:val="00181426"/>
    <w:rsid w:val="001815E0"/>
    <w:rsid w:val="00181708"/>
    <w:rsid w:val="0018174E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9BC"/>
    <w:rsid w:val="00182A5F"/>
    <w:rsid w:val="00182AE3"/>
    <w:rsid w:val="00182D1F"/>
    <w:rsid w:val="00182D46"/>
    <w:rsid w:val="00182D88"/>
    <w:rsid w:val="00182E2B"/>
    <w:rsid w:val="00182FA3"/>
    <w:rsid w:val="001831AD"/>
    <w:rsid w:val="00183272"/>
    <w:rsid w:val="001837CB"/>
    <w:rsid w:val="00183800"/>
    <w:rsid w:val="00183852"/>
    <w:rsid w:val="00183CF7"/>
    <w:rsid w:val="001841C9"/>
    <w:rsid w:val="001841E5"/>
    <w:rsid w:val="001841EB"/>
    <w:rsid w:val="00184567"/>
    <w:rsid w:val="0018489A"/>
    <w:rsid w:val="0018496F"/>
    <w:rsid w:val="001849E0"/>
    <w:rsid w:val="00184A5F"/>
    <w:rsid w:val="00184BA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11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7C2"/>
    <w:rsid w:val="00196830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2F6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A48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DFC"/>
    <w:rsid w:val="001B3E1E"/>
    <w:rsid w:val="001B3FA5"/>
    <w:rsid w:val="001B410E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5B"/>
    <w:rsid w:val="001B7CC8"/>
    <w:rsid w:val="001C03A4"/>
    <w:rsid w:val="001C0536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F41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83D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3A6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6E32"/>
    <w:rsid w:val="001E7189"/>
    <w:rsid w:val="001E7352"/>
    <w:rsid w:val="001E756E"/>
    <w:rsid w:val="001E77CC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1B7"/>
    <w:rsid w:val="001F2330"/>
    <w:rsid w:val="001F253B"/>
    <w:rsid w:val="001F2551"/>
    <w:rsid w:val="001F278D"/>
    <w:rsid w:val="001F29FE"/>
    <w:rsid w:val="001F2A85"/>
    <w:rsid w:val="001F304F"/>
    <w:rsid w:val="001F3180"/>
    <w:rsid w:val="001F3234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308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07E47"/>
    <w:rsid w:val="00210107"/>
    <w:rsid w:val="00210297"/>
    <w:rsid w:val="0021032C"/>
    <w:rsid w:val="002103CD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B9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B6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9C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74C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ACB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6DF"/>
    <w:rsid w:val="00246923"/>
    <w:rsid w:val="0024697F"/>
    <w:rsid w:val="00246C76"/>
    <w:rsid w:val="00247134"/>
    <w:rsid w:val="00247552"/>
    <w:rsid w:val="002476A7"/>
    <w:rsid w:val="002478ED"/>
    <w:rsid w:val="002479F1"/>
    <w:rsid w:val="00247A49"/>
    <w:rsid w:val="00247DF3"/>
    <w:rsid w:val="002500EE"/>
    <w:rsid w:val="0025033B"/>
    <w:rsid w:val="00250347"/>
    <w:rsid w:val="00250648"/>
    <w:rsid w:val="00250698"/>
    <w:rsid w:val="002507EF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92A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11"/>
    <w:rsid w:val="00257DE7"/>
    <w:rsid w:val="0026054D"/>
    <w:rsid w:val="00260693"/>
    <w:rsid w:val="002608A3"/>
    <w:rsid w:val="002608F4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0F6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BB"/>
    <w:rsid w:val="002666C8"/>
    <w:rsid w:val="0026677D"/>
    <w:rsid w:val="002667B5"/>
    <w:rsid w:val="002668D6"/>
    <w:rsid w:val="002668E2"/>
    <w:rsid w:val="00266976"/>
    <w:rsid w:val="00266A83"/>
    <w:rsid w:val="00266C83"/>
    <w:rsid w:val="00266D75"/>
    <w:rsid w:val="00266F95"/>
    <w:rsid w:val="00267095"/>
    <w:rsid w:val="002672C0"/>
    <w:rsid w:val="0026739E"/>
    <w:rsid w:val="00267520"/>
    <w:rsid w:val="0026762E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8A6"/>
    <w:rsid w:val="00270972"/>
    <w:rsid w:val="00270D28"/>
    <w:rsid w:val="00271166"/>
    <w:rsid w:val="002711E6"/>
    <w:rsid w:val="0027124F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A28"/>
    <w:rsid w:val="00280BFE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267"/>
    <w:rsid w:val="00285522"/>
    <w:rsid w:val="0028589F"/>
    <w:rsid w:val="00285B20"/>
    <w:rsid w:val="00285EB5"/>
    <w:rsid w:val="002863FF"/>
    <w:rsid w:val="00286491"/>
    <w:rsid w:val="0028662A"/>
    <w:rsid w:val="0028687E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9E3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BA8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27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79D"/>
    <w:rsid w:val="002A7A57"/>
    <w:rsid w:val="002A7ADD"/>
    <w:rsid w:val="002A7BA3"/>
    <w:rsid w:val="002A7BC7"/>
    <w:rsid w:val="002A7F1D"/>
    <w:rsid w:val="002A7FFB"/>
    <w:rsid w:val="002B02D7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C1"/>
    <w:rsid w:val="002B4BD5"/>
    <w:rsid w:val="002B4CCA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91D"/>
    <w:rsid w:val="002C2A1C"/>
    <w:rsid w:val="002C2B38"/>
    <w:rsid w:val="002C2B3A"/>
    <w:rsid w:val="002C2D9D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6B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883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320"/>
    <w:rsid w:val="002D2646"/>
    <w:rsid w:val="002D2739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7DC"/>
    <w:rsid w:val="002D4864"/>
    <w:rsid w:val="002D4B12"/>
    <w:rsid w:val="002D4DB0"/>
    <w:rsid w:val="002D4FFA"/>
    <w:rsid w:val="002D5043"/>
    <w:rsid w:val="002D50D7"/>
    <w:rsid w:val="002D53E7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4B6"/>
    <w:rsid w:val="002D7592"/>
    <w:rsid w:val="002D7706"/>
    <w:rsid w:val="002D78F4"/>
    <w:rsid w:val="002D7C08"/>
    <w:rsid w:val="002D7D9B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3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4BDE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115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2C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931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5B"/>
    <w:rsid w:val="003013B9"/>
    <w:rsid w:val="003014F4"/>
    <w:rsid w:val="0030152F"/>
    <w:rsid w:val="0030155E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C1E"/>
    <w:rsid w:val="00305D1B"/>
    <w:rsid w:val="00305E96"/>
    <w:rsid w:val="00305F18"/>
    <w:rsid w:val="00305F52"/>
    <w:rsid w:val="00306045"/>
    <w:rsid w:val="0030658E"/>
    <w:rsid w:val="00306AD9"/>
    <w:rsid w:val="00306C8D"/>
    <w:rsid w:val="00306F6A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B3F"/>
    <w:rsid w:val="00313CB7"/>
    <w:rsid w:val="00313CD5"/>
    <w:rsid w:val="00313F42"/>
    <w:rsid w:val="003141FB"/>
    <w:rsid w:val="00314638"/>
    <w:rsid w:val="003147D4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2AF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3B7"/>
    <w:rsid w:val="0032779A"/>
    <w:rsid w:val="0032785B"/>
    <w:rsid w:val="00327BD0"/>
    <w:rsid w:val="00327F2D"/>
    <w:rsid w:val="003300C7"/>
    <w:rsid w:val="00330226"/>
    <w:rsid w:val="00330492"/>
    <w:rsid w:val="00330643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4EF3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0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DCD"/>
    <w:rsid w:val="00345FF9"/>
    <w:rsid w:val="0034618D"/>
    <w:rsid w:val="003461BE"/>
    <w:rsid w:val="00346255"/>
    <w:rsid w:val="00346513"/>
    <w:rsid w:val="00346B01"/>
    <w:rsid w:val="00346C64"/>
    <w:rsid w:val="00346F3E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35E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1BF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19E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3DAB"/>
    <w:rsid w:val="00364078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B6E"/>
    <w:rsid w:val="00367EE9"/>
    <w:rsid w:val="00367FC1"/>
    <w:rsid w:val="0037000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21B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1A6"/>
    <w:rsid w:val="003731BF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2A0"/>
    <w:rsid w:val="00376778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260"/>
    <w:rsid w:val="00382A11"/>
    <w:rsid w:val="00382A2B"/>
    <w:rsid w:val="003832CA"/>
    <w:rsid w:val="00383567"/>
    <w:rsid w:val="003836A8"/>
    <w:rsid w:val="00383DFB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AF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233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F2C"/>
    <w:rsid w:val="003A4172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1D0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4DDB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BBD"/>
    <w:rsid w:val="003B7C0E"/>
    <w:rsid w:val="003B7C27"/>
    <w:rsid w:val="003B7C61"/>
    <w:rsid w:val="003B7D02"/>
    <w:rsid w:val="003B7DD1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005"/>
    <w:rsid w:val="003C22E3"/>
    <w:rsid w:val="003C22F7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6EFC"/>
    <w:rsid w:val="003C76E6"/>
    <w:rsid w:val="003C78B5"/>
    <w:rsid w:val="003C78EA"/>
    <w:rsid w:val="003C7AD2"/>
    <w:rsid w:val="003C7AE1"/>
    <w:rsid w:val="003C7B37"/>
    <w:rsid w:val="003C7CB5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037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3CD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040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00C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B1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AEE"/>
    <w:rsid w:val="003F4C12"/>
    <w:rsid w:val="003F4D18"/>
    <w:rsid w:val="003F4DAD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296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0BF6"/>
    <w:rsid w:val="00400F8E"/>
    <w:rsid w:val="004011B7"/>
    <w:rsid w:val="004011FA"/>
    <w:rsid w:val="00401246"/>
    <w:rsid w:val="00401486"/>
    <w:rsid w:val="0040163A"/>
    <w:rsid w:val="00401684"/>
    <w:rsid w:val="004016FE"/>
    <w:rsid w:val="0040171F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358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5D3"/>
    <w:rsid w:val="00406672"/>
    <w:rsid w:val="00406799"/>
    <w:rsid w:val="00406892"/>
    <w:rsid w:val="004069DD"/>
    <w:rsid w:val="00406A3C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1FE2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E7"/>
    <w:rsid w:val="00412DF3"/>
    <w:rsid w:val="00412EE1"/>
    <w:rsid w:val="00412F7F"/>
    <w:rsid w:val="004131C3"/>
    <w:rsid w:val="004131C7"/>
    <w:rsid w:val="0041324A"/>
    <w:rsid w:val="004136FF"/>
    <w:rsid w:val="004137CC"/>
    <w:rsid w:val="0041388E"/>
    <w:rsid w:val="004138B6"/>
    <w:rsid w:val="00414051"/>
    <w:rsid w:val="0041417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E22"/>
    <w:rsid w:val="00420F97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49C7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FB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6DC4"/>
    <w:rsid w:val="00437325"/>
    <w:rsid w:val="0043732C"/>
    <w:rsid w:val="004373CE"/>
    <w:rsid w:val="004375BE"/>
    <w:rsid w:val="004376A7"/>
    <w:rsid w:val="0043787E"/>
    <w:rsid w:val="004378F1"/>
    <w:rsid w:val="00437C61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4EA"/>
    <w:rsid w:val="004464F1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0DF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C46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2E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BF4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645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E9"/>
    <w:rsid w:val="00481CF6"/>
    <w:rsid w:val="00481E9A"/>
    <w:rsid w:val="004821AE"/>
    <w:rsid w:val="00482353"/>
    <w:rsid w:val="00482484"/>
    <w:rsid w:val="00482853"/>
    <w:rsid w:val="00482877"/>
    <w:rsid w:val="00482A4F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87C8A"/>
    <w:rsid w:val="004900F4"/>
    <w:rsid w:val="00490274"/>
    <w:rsid w:val="004902DB"/>
    <w:rsid w:val="0049088A"/>
    <w:rsid w:val="004908A3"/>
    <w:rsid w:val="004909C3"/>
    <w:rsid w:val="00490DD8"/>
    <w:rsid w:val="00491680"/>
    <w:rsid w:val="00491746"/>
    <w:rsid w:val="004917AA"/>
    <w:rsid w:val="00491B80"/>
    <w:rsid w:val="00491BF0"/>
    <w:rsid w:val="00491C57"/>
    <w:rsid w:val="00491DC6"/>
    <w:rsid w:val="00491FA1"/>
    <w:rsid w:val="00491FF1"/>
    <w:rsid w:val="004923A9"/>
    <w:rsid w:val="0049266F"/>
    <w:rsid w:val="00492720"/>
    <w:rsid w:val="0049283F"/>
    <w:rsid w:val="00492AC2"/>
    <w:rsid w:val="00492DEA"/>
    <w:rsid w:val="00492ED0"/>
    <w:rsid w:val="00492F43"/>
    <w:rsid w:val="00492F5B"/>
    <w:rsid w:val="00493010"/>
    <w:rsid w:val="00493102"/>
    <w:rsid w:val="004932AA"/>
    <w:rsid w:val="00493367"/>
    <w:rsid w:val="004935C8"/>
    <w:rsid w:val="00493627"/>
    <w:rsid w:val="0049369A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48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108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16"/>
    <w:rsid w:val="004A5A40"/>
    <w:rsid w:val="004A5B1B"/>
    <w:rsid w:val="004A5DC1"/>
    <w:rsid w:val="004A5E3D"/>
    <w:rsid w:val="004A6196"/>
    <w:rsid w:val="004A61EA"/>
    <w:rsid w:val="004A6424"/>
    <w:rsid w:val="004A6564"/>
    <w:rsid w:val="004A66B0"/>
    <w:rsid w:val="004A68A5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AB8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832"/>
    <w:rsid w:val="004B2C0A"/>
    <w:rsid w:val="004B2C11"/>
    <w:rsid w:val="004B30F2"/>
    <w:rsid w:val="004B330F"/>
    <w:rsid w:val="004B33B8"/>
    <w:rsid w:val="004B36A3"/>
    <w:rsid w:val="004B39B9"/>
    <w:rsid w:val="004B3B97"/>
    <w:rsid w:val="004B3C8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65E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7A5"/>
    <w:rsid w:val="004C19A9"/>
    <w:rsid w:val="004C1A95"/>
    <w:rsid w:val="004C1D77"/>
    <w:rsid w:val="004C1DFE"/>
    <w:rsid w:val="004C1E64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4E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ACB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4F"/>
    <w:rsid w:val="004E0389"/>
    <w:rsid w:val="004E07C1"/>
    <w:rsid w:val="004E0BF6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AFA"/>
    <w:rsid w:val="004E2B8A"/>
    <w:rsid w:val="004E2CE2"/>
    <w:rsid w:val="004E2D42"/>
    <w:rsid w:val="004E2E23"/>
    <w:rsid w:val="004E2E45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72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EA8"/>
    <w:rsid w:val="004E6FDF"/>
    <w:rsid w:val="004E7001"/>
    <w:rsid w:val="004E7262"/>
    <w:rsid w:val="004E769D"/>
    <w:rsid w:val="004E79CA"/>
    <w:rsid w:val="004E79D5"/>
    <w:rsid w:val="004E79DA"/>
    <w:rsid w:val="004E7CCE"/>
    <w:rsid w:val="004F001F"/>
    <w:rsid w:val="004F00E2"/>
    <w:rsid w:val="004F00EC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3D0"/>
    <w:rsid w:val="004F6446"/>
    <w:rsid w:val="004F651D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A45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0F6A"/>
    <w:rsid w:val="00511042"/>
    <w:rsid w:val="0051115A"/>
    <w:rsid w:val="005112F6"/>
    <w:rsid w:val="005115CB"/>
    <w:rsid w:val="005115E7"/>
    <w:rsid w:val="0051163D"/>
    <w:rsid w:val="00511A3A"/>
    <w:rsid w:val="00511C7D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89E"/>
    <w:rsid w:val="0051291C"/>
    <w:rsid w:val="005129FC"/>
    <w:rsid w:val="00512A5A"/>
    <w:rsid w:val="00512BA9"/>
    <w:rsid w:val="00512D0D"/>
    <w:rsid w:val="00512DFF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57D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2A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D83"/>
    <w:rsid w:val="00535FF0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D46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B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466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B15"/>
    <w:rsid w:val="00555D9E"/>
    <w:rsid w:val="00555DA3"/>
    <w:rsid w:val="00555DD7"/>
    <w:rsid w:val="00555E38"/>
    <w:rsid w:val="00555F9B"/>
    <w:rsid w:val="00556017"/>
    <w:rsid w:val="00556081"/>
    <w:rsid w:val="00556328"/>
    <w:rsid w:val="00556545"/>
    <w:rsid w:val="0055660B"/>
    <w:rsid w:val="005566D4"/>
    <w:rsid w:val="00556927"/>
    <w:rsid w:val="00556A50"/>
    <w:rsid w:val="00556A58"/>
    <w:rsid w:val="00556D29"/>
    <w:rsid w:val="00556DAF"/>
    <w:rsid w:val="0055716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867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5D0"/>
    <w:rsid w:val="00563978"/>
    <w:rsid w:val="005639DB"/>
    <w:rsid w:val="00563A1A"/>
    <w:rsid w:val="00563C17"/>
    <w:rsid w:val="00563F29"/>
    <w:rsid w:val="005640A1"/>
    <w:rsid w:val="00564347"/>
    <w:rsid w:val="0056437C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9D"/>
    <w:rsid w:val="00565EDD"/>
    <w:rsid w:val="005660C0"/>
    <w:rsid w:val="005662C6"/>
    <w:rsid w:val="0056666E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609"/>
    <w:rsid w:val="0057174E"/>
    <w:rsid w:val="00571BF7"/>
    <w:rsid w:val="00571EBD"/>
    <w:rsid w:val="005724CB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063"/>
    <w:rsid w:val="005754F9"/>
    <w:rsid w:val="005756DD"/>
    <w:rsid w:val="00575801"/>
    <w:rsid w:val="00575A24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327"/>
    <w:rsid w:val="00582652"/>
    <w:rsid w:val="005828EC"/>
    <w:rsid w:val="00582D7F"/>
    <w:rsid w:val="00582E1B"/>
    <w:rsid w:val="00582E40"/>
    <w:rsid w:val="00582EF3"/>
    <w:rsid w:val="00582F32"/>
    <w:rsid w:val="0058329C"/>
    <w:rsid w:val="005836E6"/>
    <w:rsid w:val="005837C8"/>
    <w:rsid w:val="005838D9"/>
    <w:rsid w:val="005838E9"/>
    <w:rsid w:val="0058399B"/>
    <w:rsid w:val="00583A76"/>
    <w:rsid w:val="00583A9D"/>
    <w:rsid w:val="00583AD1"/>
    <w:rsid w:val="00583B6F"/>
    <w:rsid w:val="00583BE6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4FEF"/>
    <w:rsid w:val="0058500A"/>
    <w:rsid w:val="00585406"/>
    <w:rsid w:val="005855EE"/>
    <w:rsid w:val="00585969"/>
    <w:rsid w:val="00585B3A"/>
    <w:rsid w:val="00585EEA"/>
    <w:rsid w:val="00586128"/>
    <w:rsid w:val="005861D3"/>
    <w:rsid w:val="0058627C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87DB5"/>
    <w:rsid w:val="005902AE"/>
    <w:rsid w:val="005902ED"/>
    <w:rsid w:val="005903E2"/>
    <w:rsid w:val="00590474"/>
    <w:rsid w:val="0059065B"/>
    <w:rsid w:val="0059077C"/>
    <w:rsid w:val="005907E1"/>
    <w:rsid w:val="00590AB3"/>
    <w:rsid w:val="00590C48"/>
    <w:rsid w:val="00590EDA"/>
    <w:rsid w:val="00590F88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A40"/>
    <w:rsid w:val="00592F5E"/>
    <w:rsid w:val="00592F89"/>
    <w:rsid w:val="005933DC"/>
    <w:rsid w:val="005938C3"/>
    <w:rsid w:val="00593A31"/>
    <w:rsid w:val="00593F43"/>
    <w:rsid w:val="0059411D"/>
    <w:rsid w:val="005943B1"/>
    <w:rsid w:val="00594887"/>
    <w:rsid w:val="00594A8C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834"/>
    <w:rsid w:val="00597C1D"/>
    <w:rsid w:val="00597D2F"/>
    <w:rsid w:val="00597DE2"/>
    <w:rsid w:val="00597F73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0CDA"/>
    <w:rsid w:val="005A10E2"/>
    <w:rsid w:val="005A1231"/>
    <w:rsid w:val="005A16AB"/>
    <w:rsid w:val="005A198B"/>
    <w:rsid w:val="005A1BD7"/>
    <w:rsid w:val="005A208E"/>
    <w:rsid w:val="005A229B"/>
    <w:rsid w:val="005A25D7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7B4"/>
    <w:rsid w:val="005A4964"/>
    <w:rsid w:val="005A4AA7"/>
    <w:rsid w:val="005A4BE2"/>
    <w:rsid w:val="005A4D60"/>
    <w:rsid w:val="005A4E0E"/>
    <w:rsid w:val="005A51E8"/>
    <w:rsid w:val="005A5258"/>
    <w:rsid w:val="005A5401"/>
    <w:rsid w:val="005A5555"/>
    <w:rsid w:val="005A5582"/>
    <w:rsid w:val="005A5E31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A3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C71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30"/>
    <w:rsid w:val="005B769A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9E9"/>
    <w:rsid w:val="005D0ADD"/>
    <w:rsid w:val="005D0D7C"/>
    <w:rsid w:val="005D0E29"/>
    <w:rsid w:val="005D11B3"/>
    <w:rsid w:val="005D12EF"/>
    <w:rsid w:val="005D1465"/>
    <w:rsid w:val="005D1930"/>
    <w:rsid w:val="005D19C9"/>
    <w:rsid w:val="005D19D0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63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3C1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A86"/>
    <w:rsid w:val="005D7C87"/>
    <w:rsid w:val="005D7D8E"/>
    <w:rsid w:val="005E01F3"/>
    <w:rsid w:val="005E026C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6A"/>
    <w:rsid w:val="005E6DF6"/>
    <w:rsid w:val="005E725D"/>
    <w:rsid w:val="005E78AA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B57"/>
    <w:rsid w:val="005F1CB2"/>
    <w:rsid w:val="005F1CD6"/>
    <w:rsid w:val="005F1F2F"/>
    <w:rsid w:val="005F1FD7"/>
    <w:rsid w:val="005F1FE3"/>
    <w:rsid w:val="005F1FF7"/>
    <w:rsid w:val="005F22E0"/>
    <w:rsid w:val="005F24B1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799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80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15A6"/>
    <w:rsid w:val="006016E8"/>
    <w:rsid w:val="006017F7"/>
    <w:rsid w:val="00601EFF"/>
    <w:rsid w:val="00601FA9"/>
    <w:rsid w:val="006021E9"/>
    <w:rsid w:val="006026F1"/>
    <w:rsid w:val="0060284A"/>
    <w:rsid w:val="0060289B"/>
    <w:rsid w:val="006028D0"/>
    <w:rsid w:val="006028E6"/>
    <w:rsid w:val="0060290B"/>
    <w:rsid w:val="00602AFF"/>
    <w:rsid w:val="00602C9F"/>
    <w:rsid w:val="00602DFC"/>
    <w:rsid w:val="00602E89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C9F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07F69"/>
    <w:rsid w:val="006100A7"/>
    <w:rsid w:val="00610722"/>
    <w:rsid w:val="00610891"/>
    <w:rsid w:val="0061097A"/>
    <w:rsid w:val="006109DE"/>
    <w:rsid w:val="00610B31"/>
    <w:rsid w:val="00610D40"/>
    <w:rsid w:val="00610E89"/>
    <w:rsid w:val="006111B7"/>
    <w:rsid w:val="00611207"/>
    <w:rsid w:val="006113B4"/>
    <w:rsid w:val="0061184F"/>
    <w:rsid w:val="006119EA"/>
    <w:rsid w:val="00611D11"/>
    <w:rsid w:val="00611F24"/>
    <w:rsid w:val="00611F9A"/>
    <w:rsid w:val="00612064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5B0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5C1"/>
    <w:rsid w:val="00615653"/>
    <w:rsid w:val="00615665"/>
    <w:rsid w:val="006156B8"/>
    <w:rsid w:val="00615ADC"/>
    <w:rsid w:val="00615D43"/>
    <w:rsid w:val="00615D77"/>
    <w:rsid w:val="00615F66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EDA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03B"/>
    <w:rsid w:val="006255FF"/>
    <w:rsid w:val="00625680"/>
    <w:rsid w:val="006256F4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ADC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7CA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43F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17E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56C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89A"/>
    <w:rsid w:val="00675E12"/>
    <w:rsid w:val="0067600B"/>
    <w:rsid w:val="0067628E"/>
    <w:rsid w:val="00676BB3"/>
    <w:rsid w:val="00676BD3"/>
    <w:rsid w:val="00676F20"/>
    <w:rsid w:val="006771E6"/>
    <w:rsid w:val="00677265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CEE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02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1C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4A6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9C4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3DD2"/>
    <w:rsid w:val="006A422E"/>
    <w:rsid w:val="006A423F"/>
    <w:rsid w:val="006A437D"/>
    <w:rsid w:val="006A4535"/>
    <w:rsid w:val="006A455F"/>
    <w:rsid w:val="006A4767"/>
    <w:rsid w:val="006A48B4"/>
    <w:rsid w:val="006A49BF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0AC"/>
    <w:rsid w:val="006B016F"/>
    <w:rsid w:val="006B020A"/>
    <w:rsid w:val="006B03A5"/>
    <w:rsid w:val="006B03CF"/>
    <w:rsid w:val="006B0442"/>
    <w:rsid w:val="006B04C1"/>
    <w:rsid w:val="006B085C"/>
    <w:rsid w:val="006B08EF"/>
    <w:rsid w:val="006B0988"/>
    <w:rsid w:val="006B0AD7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6FC"/>
    <w:rsid w:val="006D18A5"/>
    <w:rsid w:val="006D1ACE"/>
    <w:rsid w:val="006D1FCD"/>
    <w:rsid w:val="006D2134"/>
    <w:rsid w:val="006D2236"/>
    <w:rsid w:val="006D24A1"/>
    <w:rsid w:val="006D256E"/>
    <w:rsid w:val="006D25D3"/>
    <w:rsid w:val="006D25E0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EF5"/>
    <w:rsid w:val="006E0F77"/>
    <w:rsid w:val="006E11FA"/>
    <w:rsid w:val="006E124D"/>
    <w:rsid w:val="006E1362"/>
    <w:rsid w:val="006E1A68"/>
    <w:rsid w:val="006E1CBC"/>
    <w:rsid w:val="006E1CDD"/>
    <w:rsid w:val="006E1D90"/>
    <w:rsid w:val="006E1DE7"/>
    <w:rsid w:val="006E1EC3"/>
    <w:rsid w:val="006E2214"/>
    <w:rsid w:val="006E2350"/>
    <w:rsid w:val="006E23DC"/>
    <w:rsid w:val="006E266E"/>
    <w:rsid w:val="006E26B8"/>
    <w:rsid w:val="006E2934"/>
    <w:rsid w:val="006E29C4"/>
    <w:rsid w:val="006E2A4E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BE4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782"/>
    <w:rsid w:val="0070389E"/>
    <w:rsid w:val="00703A35"/>
    <w:rsid w:val="00703A60"/>
    <w:rsid w:val="00703E5D"/>
    <w:rsid w:val="00704209"/>
    <w:rsid w:val="0070447B"/>
    <w:rsid w:val="007044A1"/>
    <w:rsid w:val="007045D9"/>
    <w:rsid w:val="00704609"/>
    <w:rsid w:val="007047D5"/>
    <w:rsid w:val="00704803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42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0DB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4FA8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5DF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D62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0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EE"/>
    <w:rsid w:val="00760079"/>
    <w:rsid w:val="0076011D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4A"/>
    <w:rsid w:val="007611F0"/>
    <w:rsid w:val="00761404"/>
    <w:rsid w:val="0076150F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BB"/>
    <w:rsid w:val="007737D7"/>
    <w:rsid w:val="007737E2"/>
    <w:rsid w:val="00773826"/>
    <w:rsid w:val="00773BBE"/>
    <w:rsid w:val="00773BD1"/>
    <w:rsid w:val="00773E7F"/>
    <w:rsid w:val="00773EF3"/>
    <w:rsid w:val="00773F9B"/>
    <w:rsid w:val="007741F5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27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7F0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1DD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375"/>
    <w:rsid w:val="00795558"/>
    <w:rsid w:val="007955C6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A8"/>
    <w:rsid w:val="007A01B9"/>
    <w:rsid w:val="007A026D"/>
    <w:rsid w:val="007A02C1"/>
    <w:rsid w:val="007A03F9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2E1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5A1"/>
    <w:rsid w:val="007A571D"/>
    <w:rsid w:val="007A57C5"/>
    <w:rsid w:val="007A5B62"/>
    <w:rsid w:val="007A5D39"/>
    <w:rsid w:val="007A5D83"/>
    <w:rsid w:val="007A5DA2"/>
    <w:rsid w:val="007A5F2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EE1"/>
    <w:rsid w:val="007A6FBB"/>
    <w:rsid w:val="007A72B1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3E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4F"/>
    <w:rsid w:val="007B61EF"/>
    <w:rsid w:val="007B6444"/>
    <w:rsid w:val="007B675E"/>
    <w:rsid w:val="007B6A8D"/>
    <w:rsid w:val="007B6B3F"/>
    <w:rsid w:val="007B719C"/>
    <w:rsid w:val="007B71B6"/>
    <w:rsid w:val="007B72BA"/>
    <w:rsid w:val="007B7480"/>
    <w:rsid w:val="007B76CA"/>
    <w:rsid w:val="007B782F"/>
    <w:rsid w:val="007B7A60"/>
    <w:rsid w:val="007B7A63"/>
    <w:rsid w:val="007C028E"/>
    <w:rsid w:val="007C0530"/>
    <w:rsid w:val="007C0752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412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5FEB"/>
    <w:rsid w:val="007C6200"/>
    <w:rsid w:val="007C635E"/>
    <w:rsid w:val="007C6397"/>
    <w:rsid w:val="007C63EB"/>
    <w:rsid w:val="007C643F"/>
    <w:rsid w:val="007C6706"/>
    <w:rsid w:val="007C6888"/>
    <w:rsid w:val="007C68D3"/>
    <w:rsid w:val="007C6997"/>
    <w:rsid w:val="007C6AAA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93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0E03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58"/>
    <w:rsid w:val="007F1767"/>
    <w:rsid w:val="007F18F4"/>
    <w:rsid w:val="007F1B5A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4E12"/>
    <w:rsid w:val="007F5223"/>
    <w:rsid w:val="007F57F2"/>
    <w:rsid w:val="007F58FF"/>
    <w:rsid w:val="007F5923"/>
    <w:rsid w:val="007F5D2A"/>
    <w:rsid w:val="007F5E18"/>
    <w:rsid w:val="007F5E31"/>
    <w:rsid w:val="007F6252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1EA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E00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D95"/>
    <w:rsid w:val="00802DA8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86"/>
    <w:rsid w:val="00806DC4"/>
    <w:rsid w:val="00806F6E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31"/>
    <w:rsid w:val="00811CAA"/>
    <w:rsid w:val="00811D24"/>
    <w:rsid w:val="00811F2A"/>
    <w:rsid w:val="0081205A"/>
    <w:rsid w:val="008120C9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5E0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459"/>
    <w:rsid w:val="00816627"/>
    <w:rsid w:val="0081693E"/>
    <w:rsid w:val="00816C24"/>
    <w:rsid w:val="00816C36"/>
    <w:rsid w:val="00816F3B"/>
    <w:rsid w:val="00816FE5"/>
    <w:rsid w:val="0081704D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8BE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A98"/>
    <w:rsid w:val="00826B20"/>
    <w:rsid w:val="00826E54"/>
    <w:rsid w:val="0082707F"/>
    <w:rsid w:val="00827128"/>
    <w:rsid w:val="00827216"/>
    <w:rsid w:val="008275B6"/>
    <w:rsid w:val="00827620"/>
    <w:rsid w:val="0082780D"/>
    <w:rsid w:val="00827891"/>
    <w:rsid w:val="00827C27"/>
    <w:rsid w:val="00827C89"/>
    <w:rsid w:val="00827E2D"/>
    <w:rsid w:val="00827E89"/>
    <w:rsid w:val="00827EB3"/>
    <w:rsid w:val="00827FCD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96F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38A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0F95"/>
    <w:rsid w:val="008611D4"/>
    <w:rsid w:val="00861232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59B"/>
    <w:rsid w:val="0086269E"/>
    <w:rsid w:val="00862710"/>
    <w:rsid w:val="00862830"/>
    <w:rsid w:val="00862AAF"/>
    <w:rsid w:val="00862B18"/>
    <w:rsid w:val="00862BBC"/>
    <w:rsid w:val="00862C10"/>
    <w:rsid w:val="00862C9A"/>
    <w:rsid w:val="00862FAD"/>
    <w:rsid w:val="0086307D"/>
    <w:rsid w:val="008633C0"/>
    <w:rsid w:val="00863494"/>
    <w:rsid w:val="00863625"/>
    <w:rsid w:val="0086388C"/>
    <w:rsid w:val="00863B64"/>
    <w:rsid w:val="00863C19"/>
    <w:rsid w:val="00863CCE"/>
    <w:rsid w:val="00863EA5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0F1"/>
    <w:rsid w:val="00866163"/>
    <w:rsid w:val="00866323"/>
    <w:rsid w:val="0086639B"/>
    <w:rsid w:val="00866735"/>
    <w:rsid w:val="0086684F"/>
    <w:rsid w:val="00866925"/>
    <w:rsid w:val="00866AFE"/>
    <w:rsid w:val="00866B41"/>
    <w:rsid w:val="00866B6B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AA0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36E"/>
    <w:rsid w:val="0087143C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65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AA"/>
    <w:rsid w:val="008856D3"/>
    <w:rsid w:val="0088582E"/>
    <w:rsid w:val="00885DFE"/>
    <w:rsid w:val="00885EAA"/>
    <w:rsid w:val="00885F06"/>
    <w:rsid w:val="00886120"/>
    <w:rsid w:val="0088645C"/>
    <w:rsid w:val="00886460"/>
    <w:rsid w:val="0088660E"/>
    <w:rsid w:val="008866A5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153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9CB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772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03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1EBC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2F6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A97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333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C3F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85D"/>
    <w:rsid w:val="008C5CDA"/>
    <w:rsid w:val="008C5D59"/>
    <w:rsid w:val="008C5E6E"/>
    <w:rsid w:val="008C612D"/>
    <w:rsid w:val="008C6145"/>
    <w:rsid w:val="008C623A"/>
    <w:rsid w:val="008C626F"/>
    <w:rsid w:val="008C6567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CF0"/>
    <w:rsid w:val="008C7F1C"/>
    <w:rsid w:val="008D0052"/>
    <w:rsid w:val="008D0207"/>
    <w:rsid w:val="008D0261"/>
    <w:rsid w:val="008D02B6"/>
    <w:rsid w:val="008D02B8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6F29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A3C"/>
    <w:rsid w:val="008F1B7B"/>
    <w:rsid w:val="008F1BB5"/>
    <w:rsid w:val="008F1DF3"/>
    <w:rsid w:val="008F2763"/>
    <w:rsid w:val="008F2AC9"/>
    <w:rsid w:val="008F2ACA"/>
    <w:rsid w:val="008F2BC7"/>
    <w:rsid w:val="008F2D3B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C4E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93E"/>
    <w:rsid w:val="008F6AEE"/>
    <w:rsid w:val="008F6AF6"/>
    <w:rsid w:val="008F6BBC"/>
    <w:rsid w:val="008F6C9E"/>
    <w:rsid w:val="008F6D2D"/>
    <w:rsid w:val="008F70C5"/>
    <w:rsid w:val="008F72A8"/>
    <w:rsid w:val="008F72FB"/>
    <w:rsid w:val="008F73B7"/>
    <w:rsid w:val="008F752A"/>
    <w:rsid w:val="008F76AF"/>
    <w:rsid w:val="008F7836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EDD"/>
    <w:rsid w:val="00914EF4"/>
    <w:rsid w:val="009150B8"/>
    <w:rsid w:val="009151DE"/>
    <w:rsid w:val="0091548B"/>
    <w:rsid w:val="00915A0E"/>
    <w:rsid w:val="00915AC1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5A5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3CB6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7B5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4E96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31F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406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3A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A98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57E3F"/>
    <w:rsid w:val="009600F5"/>
    <w:rsid w:val="0096017D"/>
    <w:rsid w:val="0096070A"/>
    <w:rsid w:val="0096073C"/>
    <w:rsid w:val="009608C2"/>
    <w:rsid w:val="00960A73"/>
    <w:rsid w:val="00960AA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A93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3D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D9F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CF8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50F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1DD"/>
    <w:rsid w:val="00983615"/>
    <w:rsid w:val="009836ED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A05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1D8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8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055"/>
    <w:rsid w:val="009961CC"/>
    <w:rsid w:val="009962F8"/>
    <w:rsid w:val="00996317"/>
    <w:rsid w:val="00996986"/>
    <w:rsid w:val="00996C1C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6F8"/>
    <w:rsid w:val="00997709"/>
    <w:rsid w:val="0099777D"/>
    <w:rsid w:val="0099788A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24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B7E"/>
    <w:rsid w:val="009A2BC6"/>
    <w:rsid w:val="009A2C1E"/>
    <w:rsid w:val="009A2E8D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0A"/>
    <w:rsid w:val="009A6E2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19B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2889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6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DBC"/>
    <w:rsid w:val="009B6E6E"/>
    <w:rsid w:val="009B6F14"/>
    <w:rsid w:val="009B6FBB"/>
    <w:rsid w:val="009B70CE"/>
    <w:rsid w:val="009B725A"/>
    <w:rsid w:val="009B7303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28B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34B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132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1DBE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0ED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2B1F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0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550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8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BB6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5"/>
    <w:rsid w:val="00A047BE"/>
    <w:rsid w:val="00A04B8D"/>
    <w:rsid w:val="00A04CAD"/>
    <w:rsid w:val="00A0510A"/>
    <w:rsid w:val="00A051CB"/>
    <w:rsid w:val="00A052AF"/>
    <w:rsid w:val="00A0537E"/>
    <w:rsid w:val="00A05786"/>
    <w:rsid w:val="00A05874"/>
    <w:rsid w:val="00A058B4"/>
    <w:rsid w:val="00A05C10"/>
    <w:rsid w:val="00A05C46"/>
    <w:rsid w:val="00A0609D"/>
    <w:rsid w:val="00A060C0"/>
    <w:rsid w:val="00A062D8"/>
    <w:rsid w:val="00A06306"/>
    <w:rsid w:val="00A06391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E9"/>
    <w:rsid w:val="00A10B47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5C1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31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2B1"/>
    <w:rsid w:val="00A1751D"/>
    <w:rsid w:val="00A17642"/>
    <w:rsid w:val="00A17AB3"/>
    <w:rsid w:val="00A17C06"/>
    <w:rsid w:val="00A17CC2"/>
    <w:rsid w:val="00A17CD7"/>
    <w:rsid w:val="00A17F2D"/>
    <w:rsid w:val="00A200C5"/>
    <w:rsid w:val="00A2011D"/>
    <w:rsid w:val="00A20459"/>
    <w:rsid w:val="00A20564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A9A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43D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AE1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0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3D5B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A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C9C"/>
    <w:rsid w:val="00A40D35"/>
    <w:rsid w:val="00A40DCB"/>
    <w:rsid w:val="00A4132A"/>
    <w:rsid w:val="00A414D2"/>
    <w:rsid w:val="00A4160D"/>
    <w:rsid w:val="00A41A4F"/>
    <w:rsid w:val="00A41D52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456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260"/>
    <w:rsid w:val="00A522E4"/>
    <w:rsid w:val="00A523B7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94F"/>
    <w:rsid w:val="00A5699C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57"/>
    <w:rsid w:val="00A6426F"/>
    <w:rsid w:val="00A644A1"/>
    <w:rsid w:val="00A64509"/>
    <w:rsid w:val="00A646A0"/>
    <w:rsid w:val="00A64808"/>
    <w:rsid w:val="00A6488C"/>
    <w:rsid w:val="00A64CFF"/>
    <w:rsid w:val="00A6535F"/>
    <w:rsid w:val="00A654BE"/>
    <w:rsid w:val="00A65B60"/>
    <w:rsid w:val="00A65C42"/>
    <w:rsid w:val="00A65CC9"/>
    <w:rsid w:val="00A66182"/>
    <w:rsid w:val="00A6627A"/>
    <w:rsid w:val="00A665C7"/>
    <w:rsid w:val="00A6671B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2C"/>
    <w:rsid w:val="00A703B4"/>
    <w:rsid w:val="00A70561"/>
    <w:rsid w:val="00A70672"/>
    <w:rsid w:val="00A70718"/>
    <w:rsid w:val="00A70898"/>
    <w:rsid w:val="00A708D6"/>
    <w:rsid w:val="00A7104C"/>
    <w:rsid w:val="00A711E2"/>
    <w:rsid w:val="00A71648"/>
    <w:rsid w:val="00A7177D"/>
    <w:rsid w:val="00A71908"/>
    <w:rsid w:val="00A71D77"/>
    <w:rsid w:val="00A71E84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33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C63"/>
    <w:rsid w:val="00A85DBD"/>
    <w:rsid w:val="00A85E02"/>
    <w:rsid w:val="00A85E58"/>
    <w:rsid w:val="00A86083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9F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E53"/>
    <w:rsid w:val="00A92F02"/>
    <w:rsid w:val="00A92F3B"/>
    <w:rsid w:val="00A93300"/>
    <w:rsid w:val="00A93301"/>
    <w:rsid w:val="00A93781"/>
    <w:rsid w:val="00A93891"/>
    <w:rsid w:val="00A93C1B"/>
    <w:rsid w:val="00A93D49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6D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F8"/>
    <w:rsid w:val="00AA1688"/>
    <w:rsid w:val="00AA177B"/>
    <w:rsid w:val="00AA1782"/>
    <w:rsid w:val="00AA179B"/>
    <w:rsid w:val="00AA17EE"/>
    <w:rsid w:val="00AA1A3F"/>
    <w:rsid w:val="00AA1DD4"/>
    <w:rsid w:val="00AA1E5E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5D3C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2FC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83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164"/>
    <w:rsid w:val="00AB770F"/>
    <w:rsid w:val="00AB7A01"/>
    <w:rsid w:val="00AB7A3C"/>
    <w:rsid w:val="00AB7A8C"/>
    <w:rsid w:val="00AB7C56"/>
    <w:rsid w:val="00AB7CD3"/>
    <w:rsid w:val="00AB7CEE"/>
    <w:rsid w:val="00AC01EE"/>
    <w:rsid w:val="00AC0215"/>
    <w:rsid w:val="00AC027A"/>
    <w:rsid w:val="00AC0334"/>
    <w:rsid w:val="00AC06A9"/>
    <w:rsid w:val="00AC0862"/>
    <w:rsid w:val="00AC0A04"/>
    <w:rsid w:val="00AC0AF7"/>
    <w:rsid w:val="00AC0CA1"/>
    <w:rsid w:val="00AC0F1F"/>
    <w:rsid w:val="00AC114D"/>
    <w:rsid w:val="00AC1482"/>
    <w:rsid w:val="00AC150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0C6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54F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22F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6E73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31"/>
    <w:rsid w:val="00AE1465"/>
    <w:rsid w:val="00AE1593"/>
    <w:rsid w:val="00AE167B"/>
    <w:rsid w:val="00AE19D8"/>
    <w:rsid w:val="00AE1C28"/>
    <w:rsid w:val="00AE1D81"/>
    <w:rsid w:val="00AE1E94"/>
    <w:rsid w:val="00AE2015"/>
    <w:rsid w:val="00AE2071"/>
    <w:rsid w:val="00AE221F"/>
    <w:rsid w:val="00AE22D1"/>
    <w:rsid w:val="00AE22F1"/>
    <w:rsid w:val="00AE289C"/>
    <w:rsid w:val="00AE2C43"/>
    <w:rsid w:val="00AE2CA6"/>
    <w:rsid w:val="00AE2F0E"/>
    <w:rsid w:val="00AE3149"/>
    <w:rsid w:val="00AE32EF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78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673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A7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AA5"/>
    <w:rsid w:val="00B03C3A"/>
    <w:rsid w:val="00B03D25"/>
    <w:rsid w:val="00B0422F"/>
    <w:rsid w:val="00B046D6"/>
    <w:rsid w:val="00B04719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C93"/>
    <w:rsid w:val="00B07F06"/>
    <w:rsid w:val="00B10198"/>
    <w:rsid w:val="00B102A6"/>
    <w:rsid w:val="00B105BA"/>
    <w:rsid w:val="00B10870"/>
    <w:rsid w:val="00B10E1D"/>
    <w:rsid w:val="00B110BA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69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0A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5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982"/>
    <w:rsid w:val="00B30AC6"/>
    <w:rsid w:val="00B30AC7"/>
    <w:rsid w:val="00B30CE4"/>
    <w:rsid w:val="00B3106B"/>
    <w:rsid w:val="00B312FA"/>
    <w:rsid w:val="00B31530"/>
    <w:rsid w:val="00B31541"/>
    <w:rsid w:val="00B31861"/>
    <w:rsid w:val="00B31E84"/>
    <w:rsid w:val="00B31EB7"/>
    <w:rsid w:val="00B31F4A"/>
    <w:rsid w:val="00B323A7"/>
    <w:rsid w:val="00B323B8"/>
    <w:rsid w:val="00B32466"/>
    <w:rsid w:val="00B324B4"/>
    <w:rsid w:val="00B3271E"/>
    <w:rsid w:val="00B32DBD"/>
    <w:rsid w:val="00B32DF3"/>
    <w:rsid w:val="00B3334D"/>
    <w:rsid w:val="00B33393"/>
    <w:rsid w:val="00B337D7"/>
    <w:rsid w:val="00B337EC"/>
    <w:rsid w:val="00B338E1"/>
    <w:rsid w:val="00B33937"/>
    <w:rsid w:val="00B33BC9"/>
    <w:rsid w:val="00B33DC1"/>
    <w:rsid w:val="00B33FE3"/>
    <w:rsid w:val="00B3431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B39"/>
    <w:rsid w:val="00B36E70"/>
    <w:rsid w:val="00B372A3"/>
    <w:rsid w:val="00B3743F"/>
    <w:rsid w:val="00B376B9"/>
    <w:rsid w:val="00B379DC"/>
    <w:rsid w:val="00B37D12"/>
    <w:rsid w:val="00B37E25"/>
    <w:rsid w:val="00B400BB"/>
    <w:rsid w:val="00B40179"/>
    <w:rsid w:val="00B401EA"/>
    <w:rsid w:val="00B4028B"/>
    <w:rsid w:val="00B4037F"/>
    <w:rsid w:val="00B40429"/>
    <w:rsid w:val="00B40487"/>
    <w:rsid w:val="00B404F8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9CB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C51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604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21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AD9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66F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C90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3F0E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5E12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1BD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855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5B2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86F"/>
    <w:rsid w:val="00B959EF"/>
    <w:rsid w:val="00B95D0F"/>
    <w:rsid w:val="00B95D40"/>
    <w:rsid w:val="00B95D42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6CF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5F3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62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A"/>
    <w:rsid w:val="00BB29DC"/>
    <w:rsid w:val="00BB2B75"/>
    <w:rsid w:val="00BB3169"/>
    <w:rsid w:val="00BB340D"/>
    <w:rsid w:val="00BB3607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95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C35"/>
    <w:rsid w:val="00BB5DBA"/>
    <w:rsid w:val="00BB612D"/>
    <w:rsid w:val="00BB61A0"/>
    <w:rsid w:val="00BB6556"/>
    <w:rsid w:val="00BB67CE"/>
    <w:rsid w:val="00BB6A82"/>
    <w:rsid w:val="00BB6AE4"/>
    <w:rsid w:val="00BB6D95"/>
    <w:rsid w:val="00BB6FD6"/>
    <w:rsid w:val="00BB711E"/>
    <w:rsid w:val="00BB71E4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2CA"/>
    <w:rsid w:val="00BC1582"/>
    <w:rsid w:val="00BC17F6"/>
    <w:rsid w:val="00BC1C65"/>
    <w:rsid w:val="00BC1C73"/>
    <w:rsid w:val="00BC1D2A"/>
    <w:rsid w:val="00BC21A3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7C"/>
    <w:rsid w:val="00BC38E3"/>
    <w:rsid w:val="00BC3937"/>
    <w:rsid w:val="00BC405C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26A"/>
    <w:rsid w:val="00BC7784"/>
    <w:rsid w:val="00BC7B76"/>
    <w:rsid w:val="00BC7E0C"/>
    <w:rsid w:val="00BD0470"/>
    <w:rsid w:val="00BD04F2"/>
    <w:rsid w:val="00BD084A"/>
    <w:rsid w:val="00BD0D25"/>
    <w:rsid w:val="00BD0D87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3D12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326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B14"/>
    <w:rsid w:val="00BE6B96"/>
    <w:rsid w:val="00BE6CAC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A0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6EC"/>
    <w:rsid w:val="00BF3700"/>
    <w:rsid w:val="00BF399B"/>
    <w:rsid w:val="00BF43F9"/>
    <w:rsid w:val="00BF4551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482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785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83F"/>
    <w:rsid w:val="00C00930"/>
    <w:rsid w:val="00C00ABB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3E79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476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30B"/>
    <w:rsid w:val="00C1146C"/>
    <w:rsid w:val="00C11676"/>
    <w:rsid w:val="00C116E6"/>
    <w:rsid w:val="00C1177A"/>
    <w:rsid w:val="00C11A9C"/>
    <w:rsid w:val="00C11B5F"/>
    <w:rsid w:val="00C11BD1"/>
    <w:rsid w:val="00C11D2F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7DA"/>
    <w:rsid w:val="00C12AAD"/>
    <w:rsid w:val="00C12BD8"/>
    <w:rsid w:val="00C12DDC"/>
    <w:rsid w:val="00C12E6B"/>
    <w:rsid w:val="00C12EF1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09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90E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18A"/>
    <w:rsid w:val="00C242C4"/>
    <w:rsid w:val="00C24585"/>
    <w:rsid w:val="00C245CC"/>
    <w:rsid w:val="00C24B9C"/>
    <w:rsid w:val="00C24DA5"/>
    <w:rsid w:val="00C24EA0"/>
    <w:rsid w:val="00C24EA8"/>
    <w:rsid w:val="00C253FE"/>
    <w:rsid w:val="00C25507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62C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6FFE"/>
    <w:rsid w:val="00C37186"/>
    <w:rsid w:val="00C3718F"/>
    <w:rsid w:val="00C372CC"/>
    <w:rsid w:val="00C372EC"/>
    <w:rsid w:val="00C37397"/>
    <w:rsid w:val="00C37496"/>
    <w:rsid w:val="00C37674"/>
    <w:rsid w:val="00C376FB"/>
    <w:rsid w:val="00C3790E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2D9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644"/>
    <w:rsid w:val="00C46720"/>
    <w:rsid w:val="00C46834"/>
    <w:rsid w:val="00C46C19"/>
    <w:rsid w:val="00C46C1B"/>
    <w:rsid w:val="00C46D7E"/>
    <w:rsid w:val="00C46F9F"/>
    <w:rsid w:val="00C470F7"/>
    <w:rsid w:val="00C47174"/>
    <w:rsid w:val="00C471BB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6EA"/>
    <w:rsid w:val="00C50840"/>
    <w:rsid w:val="00C50859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6D"/>
    <w:rsid w:val="00C538B4"/>
    <w:rsid w:val="00C53AAE"/>
    <w:rsid w:val="00C53B1C"/>
    <w:rsid w:val="00C53DE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133"/>
    <w:rsid w:val="00C6022B"/>
    <w:rsid w:val="00C60C9E"/>
    <w:rsid w:val="00C60E70"/>
    <w:rsid w:val="00C61399"/>
    <w:rsid w:val="00C61442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361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3F73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65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8F6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60"/>
    <w:rsid w:val="00C73CAE"/>
    <w:rsid w:val="00C73D47"/>
    <w:rsid w:val="00C73E09"/>
    <w:rsid w:val="00C73F47"/>
    <w:rsid w:val="00C7416A"/>
    <w:rsid w:val="00C7422E"/>
    <w:rsid w:val="00C7436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828"/>
    <w:rsid w:val="00C778B0"/>
    <w:rsid w:val="00C778D9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D2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872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B3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7C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1FF0"/>
    <w:rsid w:val="00CB2317"/>
    <w:rsid w:val="00CB2397"/>
    <w:rsid w:val="00CB254B"/>
    <w:rsid w:val="00CB26B3"/>
    <w:rsid w:val="00CB2B05"/>
    <w:rsid w:val="00CB2BA9"/>
    <w:rsid w:val="00CB2CD3"/>
    <w:rsid w:val="00CB2D8D"/>
    <w:rsid w:val="00CB3091"/>
    <w:rsid w:val="00CB3557"/>
    <w:rsid w:val="00CB35A1"/>
    <w:rsid w:val="00CB3A81"/>
    <w:rsid w:val="00CB3AB6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26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D0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2A7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23C"/>
    <w:rsid w:val="00CC5717"/>
    <w:rsid w:val="00CC5B57"/>
    <w:rsid w:val="00CC5CE7"/>
    <w:rsid w:val="00CC5DB1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5B3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65D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5A3"/>
    <w:rsid w:val="00CD47BF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7E7"/>
    <w:rsid w:val="00CD6852"/>
    <w:rsid w:val="00CD6A52"/>
    <w:rsid w:val="00CD6C81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EA6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AF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5AF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6E0"/>
    <w:rsid w:val="00D0080B"/>
    <w:rsid w:val="00D008FE"/>
    <w:rsid w:val="00D00A1A"/>
    <w:rsid w:val="00D00CEE"/>
    <w:rsid w:val="00D00DA2"/>
    <w:rsid w:val="00D01835"/>
    <w:rsid w:val="00D018B1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8AB"/>
    <w:rsid w:val="00D04980"/>
    <w:rsid w:val="00D04ADD"/>
    <w:rsid w:val="00D04D88"/>
    <w:rsid w:val="00D04E1C"/>
    <w:rsid w:val="00D05048"/>
    <w:rsid w:val="00D050C9"/>
    <w:rsid w:val="00D0521F"/>
    <w:rsid w:val="00D05549"/>
    <w:rsid w:val="00D0597E"/>
    <w:rsid w:val="00D059D8"/>
    <w:rsid w:val="00D05A95"/>
    <w:rsid w:val="00D05BC2"/>
    <w:rsid w:val="00D05FBD"/>
    <w:rsid w:val="00D06342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86A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96B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0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4BE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A42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CE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189"/>
    <w:rsid w:val="00D344DB"/>
    <w:rsid w:val="00D34540"/>
    <w:rsid w:val="00D345D2"/>
    <w:rsid w:val="00D345D4"/>
    <w:rsid w:val="00D34A03"/>
    <w:rsid w:val="00D35056"/>
    <w:rsid w:val="00D350F0"/>
    <w:rsid w:val="00D35507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35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D9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4DB"/>
    <w:rsid w:val="00D54647"/>
    <w:rsid w:val="00D546C2"/>
    <w:rsid w:val="00D548CD"/>
    <w:rsid w:val="00D54968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853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8"/>
    <w:rsid w:val="00D61491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4D9A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015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08"/>
    <w:rsid w:val="00D731C0"/>
    <w:rsid w:val="00D73508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9A9"/>
    <w:rsid w:val="00D75B68"/>
    <w:rsid w:val="00D75E78"/>
    <w:rsid w:val="00D75F86"/>
    <w:rsid w:val="00D7610A"/>
    <w:rsid w:val="00D76472"/>
    <w:rsid w:val="00D76900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866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87E"/>
    <w:rsid w:val="00D8697E"/>
    <w:rsid w:val="00D86A3F"/>
    <w:rsid w:val="00D86A41"/>
    <w:rsid w:val="00D86AE9"/>
    <w:rsid w:val="00D86C18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1F7B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0F6"/>
    <w:rsid w:val="00D932D9"/>
    <w:rsid w:val="00D93620"/>
    <w:rsid w:val="00D9366E"/>
    <w:rsid w:val="00D93A55"/>
    <w:rsid w:val="00D93E40"/>
    <w:rsid w:val="00D94093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9B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1B5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AB5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C17"/>
    <w:rsid w:val="00DB1F32"/>
    <w:rsid w:val="00DB2135"/>
    <w:rsid w:val="00DB2464"/>
    <w:rsid w:val="00DB2581"/>
    <w:rsid w:val="00DB286E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2D1"/>
    <w:rsid w:val="00DB4310"/>
    <w:rsid w:val="00DB448E"/>
    <w:rsid w:val="00DB4E24"/>
    <w:rsid w:val="00DB4E48"/>
    <w:rsid w:val="00DB4EC1"/>
    <w:rsid w:val="00DB4EC4"/>
    <w:rsid w:val="00DB4F5A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8B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63C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EBA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6B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76"/>
    <w:rsid w:val="00DD25BA"/>
    <w:rsid w:val="00DD26FD"/>
    <w:rsid w:val="00DD271B"/>
    <w:rsid w:val="00DD281C"/>
    <w:rsid w:val="00DD285D"/>
    <w:rsid w:val="00DD2B8C"/>
    <w:rsid w:val="00DD2BBF"/>
    <w:rsid w:val="00DD2F38"/>
    <w:rsid w:val="00DD303A"/>
    <w:rsid w:val="00DD3214"/>
    <w:rsid w:val="00DD329C"/>
    <w:rsid w:val="00DD3641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33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C5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18A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323"/>
    <w:rsid w:val="00DF2A3D"/>
    <w:rsid w:val="00DF2D4E"/>
    <w:rsid w:val="00DF3188"/>
    <w:rsid w:val="00DF356E"/>
    <w:rsid w:val="00DF35DC"/>
    <w:rsid w:val="00DF3753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5CF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975"/>
    <w:rsid w:val="00E04A09"/>
    <w:rsid w:val="00E04B9B"/>
    <w:rsid w:val="00E04D4B"/>
    <w:rsid w:val="00E04D6B"/>
    <w:rsid w:val="00E04EF1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BBD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3F56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43C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ED2"/>
    <w:rsid w:val="00E21F33"/>
    <w:rsid w:val="00E22270"/>
    <w:rsid w:val="00E2233A"/>
    <w:rsid w:val="00E224B9"/>
    <w:rsid w:val="00E228DD"/>
    <w:rsid w:val="00E22B40"/>
    <w:rsid w:val="00E23253"/>
    <w:rsid w:val="00E23329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848"/>
    <w:rsid w:val="00E35B61"/>
    <w:rsid w:val="00E3694F"/>
    <w:rsid w:val="00E36B7E"/>
    <w:rsid w:val="00E3734F"/>
    <w:rsid w:val="00E373DC"/>
    <w:rsid w:val="00E3758E"/>
    <w:rsid w:val="00E3783B"/>
    <w:rsid w:val="00E37868"/>
    <w:rsid w:val="00E37994"/>
    <w:rsid w:val="00E37F4D"/>
    <w:rsid w:val="00E37FBE"/>
    <w:rsid w:val="00E4003A"/>
    <w:rsid w:val="00E40233"/>
    <w:rsid w:val="00E40318"/>
    <w:rsid w:val="00E405CC"/>
    <w:rsid w:val="00E40618"/>
    <w:rsid w:val="00E407BF"/>
    <w:rsid w:val="00E407FD"/>
    <w:rsid w:val="00E40835"/>
    <w:rsid w:val="00E40A99"/>
    <w:rsid w:val="00E40C0D"/>
    <w:rsid w:val="00E40C95"/>
    <w:rsid w:val="00E40D12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74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9C3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6F15"/>
    <w:rsid w:val="00E470E1"/>
    <w:rsid w:val="00E47227"/>
    <w:rsid w:val="00E4772F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377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A2B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1FF"/>
    <w:rsid w:val="00E602FD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64F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6FE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00"/>
    <w:rsid w:val="00E707F9"/>
    <w:rsid w:val="00E70C85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70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112"/>
    <w:rsid w:val="00E752F3"/>
    <w:rsid w:val="00E75330"/>
    <w:rsid w:val="00E7543E"/>
    <w:rsid w:val="00E75665"/>
    <w:rsid w:val="00E75C2F"/>
    <w:rsid w:val="00E75CBE"/>
    <w:rsid w:val="00E75E12"/>
    <w:rsid w:val="00E76136"/>
    <w:rsid w:val="00E764F8"/>
    <w:rsid w:val="00E76626"/>
    <w:rsid w:val="00E76F7B"/>
    <w:rsid w:val="00E76FA0"/>
    <w:rsid w:val="00E77071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060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CB"/>
    <w:rsid w:val="00E901EC"/>
    <w:rsid w:val="00E90835"/>
    <w:rsid w:val="00E90926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2F8"/>
    <w:rsid w:val="00EA145B"/>
    <w:rsid w:val="00EA1473"/>
    <w:rsid w:val="00EA161F"/>
    <w:rsid w:val="00EA169D"/>
    <w:rsid w:val="00EA18D2"/>
    <w:rsid w:val="00EA1958"/>
    <w:rsid w:val="00EA1B0F"/>
    <w:rsid w:val="00EA1B44"/>
    <w:rsid w:val="00EA1BAB"/>
    <w:rsid w:val="00EA1C8D"/>
    <w:rsid w:val="00EA1CF9"/>
    <w:rsid w:val="00EA1E1D"/>
    <w:rsid w:val="00EA1E65"/>
    <w:rsid w:val="00EA1EC6"/>
    <w:rsid w:val="00EA21E9"/>
    <w:rsid w:val="00EA2214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285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128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3D8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8C4"/>
    <w:rsid w:val="00EB4936"/>
    <w:rsid w:val="00EB4DE6"/>
    <w:rsid w:val="00EB4ED2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C2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269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DE"/>
    <w:rsid w:val="00EC69EE"/>
    <w:rsid w:val="00EC6CC7"/>
    <w:rsid w:val="00EC6F69"/>
    <w:rsid w:val="00EC7514"/>
    <w:rsid w:val="00EC75CF"/>
    <w:rsid w:val="00EC7699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984"/>
    <w:rsid w:val="00ED1BBA"/>
    <w:rsid w:val="00ED1BC1"/>
    <w:rsid w:val="00ED1CE0"/>
    <w:rsid w:val="00ED1D0B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FF7"/>
    <w:rsid w:val="00ED5097"/>
    <w:rsid w:val="00ED5173"/>
    <w:rsid w:val="00ED51A7"/>
    <w:rsid w:val="00ED5303"/>
    <w:rsid w:val="00ED53BB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586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E7F03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92C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29E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329"/>
    <w:rsid w:val="00F05516"/>
    <w:rsid w:val="00F05652"/>
    <w:rsid w:val="00F05A30"/>
    <w:rsid w:val="00F05DC0"/>
    <w:rsid w:val="00F05F23"/>
    <w:rsid w:val="00F05FE4"/>
    <w:rsid w:val="00F060D1"/>
    <w:rsid w:val="00F0610A"/>
    <w:rsid w:val="00F06298"/>
    <w:rsid w:val="00F066A8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9B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1DD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62"/>
    <w:rsid w:val="00F23009"/>
    <w:rsid w:val="00F23609"/>
    <w:rsid w:val="00F23611"/>
    <w:rsid w:val="00F2361C"/>
    <w:rsid w:val="00F237D9"/>
    <w:rsid w:val="00F23949"/>
    <w:rsid w:val="00F239CC"/>
    <w:rsid w:val="00F23D37"/>
    <w:rsid w:val="00F23DCA"/>
    <w:rsid w:val="00F24226"/>
    <w:rsid w:val="00F24326"/>
    <w:rsid w:val="00F2433E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CE5"/>
    <w:rsid w:val="00F25F8A"/>
    <w:rsid w:val="00F262F3"/>
    <w:rsid w:val="00F26342"/>
    <w:rsid w:val="00F26A4A"/>
    <w:rsid w:val="00F26AEF"/>
    <w:rsid w:val="00F272CC"/>
    <w:rsid w:val="00F27436"/>
    <w:rsid w:val="00F27DCF"/>
    <w:rsid w:val="00F27EF7"/>
    <w:rsid w:val="00F300A9"/>
    <w:rsid w:val="00F303B0"/>
    <w:rsid w:val="00F30512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11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6FD2"/>
    <w:rsid w:val="00F372C8"/>
    <w:rsid w:val="00F3737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55A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0B"/>
    <w:rsid w:val="00F4387F"/>
    <w:rsid w:val="00F43B11"/>
    <w:rsid w:val="00F444B7"/>
    <w:rsid w:val="00F4476F"/>
    <w:rsid w:val="00F447CE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CB"/>
    <w:rsid w:val="00F458DE"/>
    <w:rsid w:val="00F45937"/>
    <w:rsid w:val="00F45961"/>
    <w:rsid w:val="00F45BDB"/>
    <w:rsid w:val="00F45E20"/>
    <w:rsid w:val="00F45F1B"/>
    <w:rsid w:val="00F46324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162"/>
    <w:rsid w:val="00F514EC"/>
    <w:rsid w:val="00F516BE"/>
    <w:rsid w:val="00F5199C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1F"/>
    <w:rsid w:val="00F61B7D"/>
    <w:rsid w:val="00F61D0B"/>
    <w:rsid w:val="00F61E46"/>
    <w:rsid w:val="00F61F0E"/>
    <w:rsid w:val="00F62009"/>
    <w:rsid w:val="00F6217C"/>
    <w:rsid w:val="00F62348"/>
    <w:rsid w:val="00F62590"/>
    <w:rsid w:val="00F626B4"/>
    <w:rsid w:val="00F627C5"/>
    <w:rsid w:val="00F6281E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117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208"/>
    <w:rsid w:val="00F67219"/>
    <w:rsid w:val="00F673C5"/>
    <w:rsid w:val="00F67747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1C29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6F0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57E6"/>
    <w:rsid w:val="00F76119"/>
    <w:rsid w:val="00F761B9"/>
    <w:rsid w:val="00F7634E"/>
    <w:rsid w:val="00F765E2"/>
    <w:rsid w:val="00F76A58"/>
    <w:rsid w:val="00F76E12"/>
    <w:rsid w:val="00F775CD"/>
    <w:rsid w:val="00F77724"/>
    <w:rsid w:val="00F77A5B"/>
    <w:rsid w:val="00F77A9D"/>
    <w:rsid w:val="00F77B6F"/>
    <w:rsid w:val="00F77E29"/>
    <w:rsid w:val="00F808A9"/>
    <w:rsid w:val="00F808D5"/>
    <w:rsid w:val="00F80B75"/>
    <w:rsid w:val="00F80C73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2DEF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DB7"/>
    <w:rsid w:val="00F85F32"/>
    <w:rsid w:val="00F8612E"/>
    <w:rsid w:val="00F864EF"/>
    <w:rsid w:val="00F86A9C"/>
    <w:rsid w:val="00F86B20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EE6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29E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8E3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1D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3DD"/>
    <w:rsid w:val="00FC44C1"/>
    <w:rsid w:val="00FC4719"/>
    <w:rsid w:val="00FC473A"/>
    <w:rsid w:val="00FC4794"/>
    <w:rsid w:val="00FC494B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34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E83"/>
    <w:rsid w:val="00FF3F06"/>
    <w:rsid w:val="00FF3FEA"/>
    <w:rsid w:val="00FF453E"/>
    <w:rsid w:val="00FF4621"/>
    <w:rsid w:val="00FF4902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3BDCA8DC-17F8-42F4-A322-728D34F1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2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54E8C3121834FB3D10E5937D481A7" ma:contentTypeVersion="3" ma:contentTypeDescription="Create a new document." ma:contentTypeScope="" ma:versionID="b540c52da2a37e2d62e393cac460cc7b">
  <xsd:schema xmlns:xsd="http://www.w3.org/2001/XMLSchema" xmlns:xs="http://www.w3.org/2001/XMLSchema" xmlns:p="http://schemas.microsoft.com/office/2006/metadata/properties" xmlns:ns2="c29c9ed6-cf5d-4ad9-b4f0-371257bd9061" targetNamespace="http://schemas.microsoft.com/office/2006/metadata/properties" ma:root="true" ma:fieldsID="aa07dae98bae714602841c352b518fbc" ns2:_="">
    <xsd:import namespace="c29c9ed6-cf5d-4ad9-b4f0-371257bd90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9ed6-cf5d-4ad9-b4f0-371257bd9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40729-EABD-4470-AC26-28DCC04AE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9ed6-cf5d-4ad9-b4f0-371257bd9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B17257-3C34-472F-A921-BCE9741A38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</TotalTime>
  <Pages>18</Pages>
  <Words>3700</Words>
  <Characters>15646</Characters>
  <Application>Microsoft Office Word</Application>
  <DocSecurity>0</DocSecurity>
  <Lines>130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Varaporn Luengvilai</cp:lastModifiedBy>
  <cp:revision>12</cp:revision>
  <cp:lastPrinted>2023-05-09T03:33:00Z</cp:lastPrinted>
  <dcterms:created xsi:type="dcterms:W3CDTF">2023-11-09T10:22:00Z</dcterms:created>
  <dcterms:modified xsi:type="dcterms:W3CDTF">2023-11-14T03:34:00Z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0x010100FFC54E8C3121834FB3D10E5937D481A7</vt:lpwstr>
  </property>
  <property fmtid="{D5CDD505-2E9C-101B-9397-08002B2CF9AE}" pid="3" name="GrammarlyDocumentId">
    <vt:lpwstr>0fac6e1afb8090b2dd041be52ef593db97aa4b2293c29c79aa9312ee094cbdca</vt:lpwstr>
  </property>
</Properties>
</file>