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9FA92" w14:textId="67AA949A" w:rsidR="00F53166" w:rsidRPr="00C07F18" w:rsidRDefault="009E4C64" w:rsidP="008B0504">
      <w:pPr>
        <w:spacing w:line="60" w:lineRule="atLeast"/>
        <w:ind w:left="547" w:hanging="547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sz w:val="28"/>
          <w:cs/>
        </w:rPr>
        <w:t>หมายเหตุประกอบงบการเงินระหว่างกาลแบบย่อเป็นส่วนหนึ่งของงบการเงินระหว่างกาลนี้</w:t>
      </w:r>
    </w:p>
    <w:p w14:paraId="2EDE12AC" w14:textId="350DFD40" w:rsidR="00F53166" w:rsidRPr="00C07F18" w:rsidRDefault="009E4C64" w:rsidP="008B0504">
      <w:pPr>
        <w:spacing w:before="240" w:line="60" w:lineRule="atLeast"/>
        <w:ind w:left="547" w:hanging="547"/>
        <w:rPr>
          <w:rFonts w:asciiTheme="majorBidi" w:hAnsiTheme="majorBidi" w:cstheme="majorBidi"/>
          <w:sz w:val="28"/>
          <w:cs/>
        </w:rPr>
      </w:pPr>
      <w:r w:rsidRPr="00C07F18">
        <w:rPr>
          <w:rFonts w:asciiTheme="majorBidi" w:hAnsiTheme="majorBidi" w:cstheme="majorBidi"/>
          <w:sz w:val="28"/>
          <w:cs/>
        </w:rPr>
        <w:t>คณะกรรมการบริษัทได้อนุมัติให้ออกงบ</w:t>
      </w:r>
      <w:r w:rsidRPr="0037751C">
        <w:rPr>
          <w:rFonts w:asciiTheme="majorBidi" w:hAnsiTheme="majorBidi" w:cstheme="majorBidi"/>
          <w:sz w:val="28"/>
          <w:cs/>
        </w:rPr>
        <w:t>การเงิน</w:t>
      </w:r>
      <w:r w:rsidRPr="00D73014">
        <w:rPr>
          <w:rFonts w:asciiTheme="majorBidi" w:hAnsiTheme="majorBidi" w:cstheme="majorBidi"/>
          <w:sz w:val="28"/>
          <w:cs/>
        </w:rPr>
        <w:t>ระหว่างกาล</w:t>
      </w:r>
      <w:r w:rsidRPr="00F16F42">
        <w:rPr>
          <w:rFonts w:asciiTheme="majorBidi" w:hAnsiTheme="majorBidi" w:cstheme="majorBidi"/>
          <w:sz w:val="28"/>
          <w:cs/>
        </w:rPr>
        <w:t xml:space="preserve">นี้เมื่อวันที่ </w:t>
      </w:r>
      <w:r w:rsidR="00386A17" w:rsidRPr="00F16F42">
        <w:rPr>
          <w:rFonts w:asciiTheme="majorBidi" w:hAnsiTheme="majorBidi" w:cstheme="majorBidi"/>
          <w:sz w:val="28"/>
        </w:rPr>
        <w:t>1</w:t>
      </w:r>
      <w:r w:rsidR="004F3622" w:rsidRPr="00F16F42">
        <w:rPr>
          <w:rFonts w:asciiTheme="majorBidi" w:hAnsiTheme="majorBidi" w:cstheme="majorBidi"/>
          <w:sz w:val="28"/>
        </w:rPr>
        <w:t>3</w:t>
      </w:r>
      <w:r w:rsidR="00A46F6F" w:rsidRPr="00F16F42">
        <w:rPr>
          <w:rFonts w:asciiTheme="majorBidi" w:hAnsiTheme="majorBidi" w:cstheme="majorBidi"/>
          <w:sz w:val="28"/>
        </w:rPr>
        <w:t xml:space="preserve"> </w:t>
      </w:r>
      <w:r w:rsidR="00BB5EFD" w:rsidRPr="00F16F42">
        <w:rPr>
          <w:rFonts w:asciiTheme="majorBidi" w:hAnsiTheme="majorBidi" w:cstheme="majorBidi" w:hint="cs"/>
          <w:sz w:val="28"/>
          <w:cs/>
        </w:rPr>
        <w:t>พฤศจิกายน</w:t>
      </w:r>
      <w:r w:rsidR="00A46F6F" w:rsidRPr="00F16F42">
        <w:rPr>
          <w:rFonts w:asciiTheme="majorBidi" w:hAnsiTheme="majorBidi" w:cstheme="majorBidi" w:hint="cs"/>
          <w:sz w:val="28"/>
          <w:cs/>
        </w:rPr>
        <w:t xml:space="preserve"> </w:t>
      </w:r>
      <w:r w:rsidR="00386A17" w:rsidRPr="00F16F42">
        <w:rPr>
          <w:rFonts w:asciiTheme="majorBidi" w:hAnsiTheme="majorBidi" w:cstheme="majorBidi"/>
          <w:sz w:val="28"/>
        </w:rPr>
        <w:t>256</w:t>
      </w:r>
      <w:r w:rsidR="003C7197" w:rsidRPr="00F16F42">
        <w:rPr>
          <w:rFonts w:asciiTheme="majorBidi" w:hAnsiTheme="majorBidi" w:cstheme="majorBidi"/>
          <w:sz w:val="28"/>
        </w:rPr>
        <w:t>6</w:t>
      </w:r>
    </w:p>
    <w:p w14:paraId="462796B9" w14:textId="1922CFC1" w:rsidR="00D1149F" w:rsidRPr="00C07F18" w:rsidRDefault="009E4C64" w:rsidP="00081754">
      <w:pPr>
        <w:pStyle w:val="ListParagraph"/>
        <w:numPr>
          <w:ilvl w:val="0"/>
          <w:numId w:val="1"/>
        </w:numPr>
        <w:spacing w:before="240" w:line="360" w:lineRule="auto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733B5ACE" w14:textId="77777777" w:rsidR="003D4A1D" w:rsidRPr="003D4A1D" w:rsidRDefault="003D4A1D" w:rsidP="003D4A1D">
      <w:pPr>
        <w:pStyle w:val="ListParagraph"/>
        <w:tabs>
          <w:tab w:val="left" w:pos="9270"/>
        </w:tabs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บริษัท เซเว่น ยูทิลิตี้ส์ แอนด์ พาวเวอร์ จำกัด (มหาชน) (“บริษัท”) จดทะเบียนเป็นบริษัทจำกัดเมื่อวันที่</w:t>
      </w:r>
      <w:r w:rsidRPr="003D4A1D">
        <w:rPr>
          <w:rFonts w:asciiTheme="majorBidi" w:hAnsiTheme="majorBidi" w:cstheme="majorBidi"/>
          <w:color w:val="000000"/>
          <w:spacing w:val="-2"/>
          <w:sz w:val="28"/>
        </w:rPr>
        <w:t xml:space="preserve"> 18 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กันยายน </w:t>
      </w:r>
      <w:r w:rsidRPr="003D4A1D">
        <w:rPr>
          <w:rFonts w:asciiTheme="majorBidi" w:hAnsiTheme="majorBidi" w:cstheme="majorBidi"/>
          <w:color w:val="000000"/>
          <w:spacing w:val="-2"/>
          <w:sz w:val="28"/>
        </w:rPr>
        <w:t xml:space="preserve">2538  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ภายใต้กฎหมายแพ่งและพาณิชย์</w:t>
      </w:r>
      <w:r w:rsidRPr="003D4A1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ด้วยทุนจดทะเบียน </w:t>
      </w:r>
      <w:r w:rsidRPr="003D4A1D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ล้านบาท และได้แปรสภาพเป็นบริษัทมหาชนตามพระราชบัญญัติบริษัทมหาชนจำกัด พ.ศ. </w:t>
      </w:r>
      <w:r w:rsidRPr="003D4A1D">
        <w:rPr>
          <w:rFonts w:asciiTheme="majorBidi" w:hAnsiTheme="majorBidi" w:cstheme="majorBidi"/>
          <w:color w:val="000000"/>
          <w:spacing w:val="-2"/>
          <w:sz w:val="28"/>
        </w:rPr>
        <w:t>2535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เพื่อนำเข้าเป็นหลักทรัพย์จดทะเบียนในตลาดหลักทรัพย์แห่งประเทศไทย เมื่อวันที่</w:t>
      </w:r>
      <w:r w:rsidRPr="003D4A1D">
        <w:rPr>
          <w:rFonts w:asciiTheme="majorBidi" w:hAnsiTheme="majorBidi" w:cstheme="majorBidi"/>
          <w:color w:val="000000"/>
          <w:spacing w:val="-2"/>
          <w:sz w:val="28"/>
        </w:rPr>
        <w:t xml:space="preserve">        11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กุมภาพันธ์ </w:t>
      </w:r>
      <w:r w:rsidRPr="003D4A1D">
        <w:rPr>
          <w:rFonts w:asciiTheme="majorBidi" w:hAnsiTheme="majorBidi" w:cstheme="majorBidi"/>
          <w:color w:val="000000"/>
          <w:spacing w:val="-2"/>
          <w:sz w:val="28"/>
        </w:rPr>
        <w:t>2545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และเป็นบริษัทจดทะเบ</w:t>
      </w:r>
      <w:r w:rsidRPr="003D4A1D">
        <w:rPr>
          <w:rFonts w:asciiTheme="majorBidi" w:hAnsiTheme="majorBidi" w:cstheme="majorBidi" w:hint="cs"/>
          <w:color w:val="000000"/>
          <w:spacing w:val="-2"/>
          <w:sz w:val="28"/>
          <w:cs/>
        </w:rPr>
        <w:t>ี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ยนในตลาดหลักทรัพย์แห่งประเทศไทย บริษัทจัดตั้งและมีภูมิลำเนาในประเทศไทย </w:t>
      </w:r>
      <w:r w:rsidRPr="003D4A1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ที่อยู่ตามที่จดทะเบียนของบริษัทอยู่ที่ </w:t>
      </w:r>
      <w:r w:rsidRPr="003D4A1D">
        <w:rPr>
          <w:rFonts w:asciiTheme="majorBidi" w:hAnsiTheme="majorBidi" w:cstheme="majorBidi"/>
          <w:color w:val="000000"/>
          <w:spacing w:val="-2"/>
          <w:sz w:val="28"/>
        </w:rPr>
        <w:t>73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อาคารมหาชล ซอยสุขุมวิท </w:t>
      </w:r>
      <w:r w:rsidRPr="003D4A1D">
        <w:rPr>
          <w:rFonts w:asciiTheme="majorBidi" w:hAnsiTheme="majorBidi" w:cstheme="majorBidi"/>
          <w:color w:val="000000"/>
          <w:spacing w:val="-2"/>
          <w:sz w:val="28"/>
        </w:rPr>
        <w:t>62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ถนนสุขุมวิท แขวงพระโขนงใต้ เขตพระโขนง กรุงเทพมหานคร</w:t>
      </w:r>
    </w:p>
    <w:p w14:paraId="47179323" w14:textId="77777777" w:rsidR="003D4A1D" w:rsidRPr="003D4A1D" w:rsidRDefault="003D4A1D" w:rsidP="003D4A1D">
      <w:pPr>
        <w:pStyle w:val="ListParagraph"/>
        <w:spacing w:after="120"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6E747AC2" w14:textId="77777777" w:rsidR="003D4A1D" w:rsidRPr="003D4A1D" w:rsidRDefault="003D4A1D" w:rsidP="003D4A1D">
      <w:pPr>
        <w:pStyle w:val="ListParagraph"/>
        <w:spacing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ธุรกิจหลักของกลุ่มบริษัทคือ</w:t>
      </w:r>
      <w:r w:rsidRPr="003D4A1D">
        <w:rPr>
          <w:rFonts w:asciiTheme="majorBidi" w:hAnsiTheme="majorBidi" w:cstheme="majorBidi" w:hint="cs"/>
          <w:color w:val="000000"/>
          <w:spacing w:val="-2"/>
          <w:sz w:val="28"/>
          <w:cs/>
        </w:rPr>
        <w:t>ธุรกิจสถานี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จำหน่ายและสถานีบริการแก๊ส</w:t>
      </w:r>
      <w:r w:rsidRPr="003D4A1D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และน้ำมัน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ธุรกิจพลังงาน</w:t>
      </w:r>
      <w:r w:rsidRPr="003D4A1D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ทดแทน 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ธุรกิจ</w:t>
      </w:r>
      <w:r w:rsidRPr="003D4A1D">
        <w:rPr>
          <w:rFonts w:asciiTheme="majorBidi" w:hAnsiTheme="majorBidi" w:cstheme="majorBidi" w:hint="cs"/>
          <w:color w:val="000000"/>
          <w:spacing w:val="-2"/>
          <w:sz w:val="28"/>
          <w:cs/>
        </w:rPr>
        <w:t>สาธารณูปโภค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และธุรกิจอื่น ๆ</w:t>
      </w:r>
    </w:p>
    <w:p w14:paraId="466FDBF5" w14:textId="36CB40B6" w:rsidR="00F53166" w:rsidRPr="00C07F18" w:rsidRDefault="009E4C64" w:rsidP="0008175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เกณฑ์ในการจัดทำงบการเงินระหว่างกาล</w:t>
      </w:r>
    </w:p>
    <w:p w14:paraId="01FA9EEC" w14:textId="72015C7C" w:rsidR="00F53166" w:rsidRPr="00C07F18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มีการปัดเศษในหมายเหตุประกอบงบการเงินระหว่างกาลแบบย่อ เพื่อให้แสดงเป็นหลักพันบาทและงบการเงินนี้ได้จัดทำขึ้นตามมาตรฐานการบัญชีฉบับที่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34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(ปรับปรุง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47F30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) 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F88C75D" w14:textId="22310D2A" w:rsidR="00F53166" w:rsidRPr="00C07F18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22EF7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562C7FE1" w14:textId="3B2C242C" w:rsidR="00F53166" w:rsidRPr="00C07F18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ผลการดำเนินงานซึ่งยังไม่ได้ตรวจสอบที่</w:t>
      </w:r>
      <w:r w:rsidRPr="009A0027">
        <w:rPr>
          <w:rFonts w:asciiTheme="majorBidi" w:hAnsiTheme="majorBidi" w:cstheme="majorBidi"/>
          <w:color w:val="000000"/>
          <w:spacing w:val="-2"/>
          <w:sz w:val="28"/>
          <w:cs/>
        </w:rPr>
        <w:t>ปรากฏใน</w:t>
      </w:r>
      <w:r w:rsidR="00C53B22" w:rsidRPr="009A0027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</w:t>
      </w:r>
      <w:r w:rsidR="00544BB0" w:rsidRPr="009A0027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</w:t>
      </w:r>
      <w:r w:rsidR="00BF7BC6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เก้า</w:t>
      </w:r>
      <w:r w:rsidR="00544BB0" w:rsidRPr="009A0027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เดือน</w:t>
      </w:r>
      <w:r w:rsidRPr="009A002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146898" w:rsidRPr="009A0027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44BB0" w:rsidRPr="009A0027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53B22" w:rsidRPr="009A0027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BF7BC6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</w:t>
      </w:r>
      <w:r w:rsidR="00544BB0" w:rsidRPr="009A0027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ยน</w:t>
      </w:r>
      <w:r w:rsidR="00C53B22" w:rsidRPr="009A0027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9A0027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A4A4A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9A0027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9A0027">
        <w:rPr>
          <w:rFonts w:asciiTheme="majorBidi" w:hAnsiTheme="majorBidi" w:cstheme="majorBidi"/>
          <w:color w:val="000000"/>
          <w:spacing w:val="-2"/>
          <w:sz w:val="28"/>
          <w:cs/>
        </w:rPr>
        <w:t>มิใช่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เครื่องบ่งชี</w:t>
      </w:r>
      <w:r w:rsidR="003E764B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้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และมิใช่การคาดการณ์ถึงผลการดำเนินงานเต็มปี</w:t>
      </w:r>
    </w:p>
    <w:p w14:paraId="2273C4AF" w14:textId="3E089DBD" w:rsidR="00F53166" w:rsidRPr="00C07F18" w:rsidRDefault="009E4C64" w:rsidP="00081754">
      <w:pPr>
        <w:pStyle w:val="ListParagraph"/>
        <w:numPr>
          <w:ilvl w:val="1"/>
          <w:numId w:val="2"/>
        </w:numPr>
        <w:tabs>
          <w:tab w:val="left" w:pos="990"/>
          <w:tab w:val="left" w:pos="9180"/>
        </w:tabs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ดังนั้นงบการเงินระหว่างกาลสำหรับงวดสามเดือ</w:t>
      </w:r>
      <w:r w:rsidR="0004273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น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</w:t>
      </w:r>
      <w:r w:rsidR="00BF7BC6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เก้า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เดือน</w:t>
      </w:r>
      <w:r w:rsidR="0004273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สิ้น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สุดวันที่ 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D49FE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BF7BC6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กันยายน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F5485F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จึงควรอ่านประกอบกับงบการเงินสำหรับปีสิ้นสุดวันที่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B753DF">
        <w:rPr>
          <w:rFonts w:asciiTheme="majorBidi" w:hAnsiTheme="majorBidi" w:cstheme="majorBidi"/>
          <w:color w:val="000000"/>
          <w:spacing w:val="-2"/>
          <w:sz w:val="28"/>
        </w:rPr>
        <w:t xml:space="preserve">  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D4610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ซึ่งได้มีการตรวจสอบแล้ว</w:t>
      </w:r>
    </w:p>
    <w:p w14:paraId="02EB378F" w14:textId="1624CCFC" w:rsidR="00F53166" w:rsidRPr="00B47C93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รายการบัญชีระหว่าง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ที่มีสาระสำคัญได้ถูกตัดบัญชีออกจากงบการเงินระหว่างกาลรวมนี้แล้ว</w:t>
      </w:r>
      <w:r w:rsidR="004C1926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งบการเงินระหว่างกาลรวมสำหรับ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</w:t>
      </w:r>
      <w:r w:rsidR="00BF7BC6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เก้า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เดือน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D49FE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BF7BC6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D46100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ได้จัดทำขึ้นโดยรวมงบการเงินระหว่างกาลของบริษัทย่อยสำหรับ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</w:t>
      </w:r>
      <w:r w:rsidR="00BF7BC6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เก้า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เดือน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D49FE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BF7BC6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D73A3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ซึ่งได้สอบทานแล้ว</w:t>
      </w:r>
    </w:p>
    <w:p w14:paraId="7DAC9AE4" w14:textId="77777777" w:rsidR="00B47C93" w:rsidRPr="00C07F18" w:rsidRDefault="00B47C93" w:rsidP="00B47C93">
      <w:pPr>
        <w:pStyle w:val="ListParagraph"/>
        <w:spacing w:before="120" w:after="120"/>
        <w:ind w:left="360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7E7D21C2" w14:textId="50F12889" w:rsidR="00F53166" w:rsidRPr="00C07F18" w:rsidRDefault="009E4C64" w:rsidP="00081754">
      <w:pPr>
        <w:pStyle w:val="ListParagraph"/>
        <w:numPr>
          <w:ilvl w:val="1"/>
          <w:numId w:val="2"/>
        </w:numPr>
        <w:tabs>
          <w:tab w:val="left" w:pos="9360"/>
        </w:tabs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ในการจัดทำงบการเงินให้เป็นไปตามมาตรฐานการรายงานทางการเงิน 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 ได้พิจารณาอย่างสมเหตุสมผลภายใต้เหตุการณ์ ณ ขณะนั้น</w:t>
      </w:r>
      <w:r w:rsidR="0084662D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ผลที่เกิดขึ้นจริงอาจมีความแตกต่างไปจากประมาณการนั้น</w:t>
      </w:r>
    </w:p>
    <w:p w14:paraId="2F1F55F0" w14:textId="2F1794FD" w:rsidR="00F53166" w:rsidRPr="00C07F18" w:rsidRDefault="009E4C64" w:rsidP="00BC259B">
      <w:pPr>
        <w:spacing w:after="12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40113">
        <w:rPr>
          <w:rFonts w:asciiTheme="majorBidi" w:hAnsiTheme="majorBidi" w:cstheme="majorBidi"/>
          <w:color w:val="000000"/>
          <w:spacing w:val="-2"/>
          <w:sz w:val="28"/>
        </w:rPr>
        <w:t>5</w:t>
      </w:r>
    </w:p>
    <w:p w14:paraId="6E2C1171" w14:textId="40892CEF" w:rsidR="00F53166" w:rsidRPr="00484244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</w:rPr>
      </w:pPr>
      <w:r w:rsidRPr="00484244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ระหว่างกาลฉบับภาษาอังกฤษจัดทำขึ้นจากงบการเงินระหว่างกาลภาษาไทยที่จัดทำตามกฎหมายในกรณีที่มีเนื้อควา</w:t>
      </w:r>
      <w:r w:rsidR="005E31F1" w:rsidRPr="00484244">
        <w:rPr>
          <w:rFonts w:asciiTheme="majorBidi" w:hAnsiTheme="majorBidi" w:cstheme="majorBidi"/>
          <w:color w:val="000000"/>
          <w:spacing w:val="-2"/>
          <w:sz w:val="28"/>
          <w:cs/>
        </w:rPr>
        <w:t>ม</w:t>
      </w:r>
      <w:r w:rsidRPr="00484244">
        <w:rPr>
          <w:rFonts w:asciiTheme="majorBidi" w:hAnsiTheme="majorBidi" w:cstheme="majorBidi"/>
          <w:color w:val="000000"/>
          <w:spacing w:val="-2"/>
          <w:sz w:val="28"/>
          <w:cs/>
        </w:rPr>
        <w:t>ขัดแย้งกันหรือมีการตีความแตกต่างกัน ให้ใช้งบการเงินระหว่างกาลฉบับภาษาไทยเป็นหลัก</w:t>
      </w:r>
    </w:p>
    <w:p w14:paraId="1D32C31A" w14:textId="4F5EFB8F" w:rsidR="00F53166" w:rsidRPr="00565E94" w:rsidRDefault="009D1999" w:rsidP="00A01EC0">
      <w:pPr>
        <w:pStyle w:val="ListParagraph"/>
        <w:numPr>
          <w:ilvl w:val="0"/>
          <w:numId w:val="1"/>
        </w:numPr>
        <w:spacing w:before="240" w:line="276" w:lineRule="auto"/>
        <w:jc w:val="thaiDistribute"/>
        <w:rPr>
          <w:rFonts w:asciiTheme="majorBidi" w:hAnsiTheme="majorBidi" w:cstheme="majorBidi"/>
          <w:b/>
          <w:bCs/>
          <w:sz w:val="28"/>
        </w:rPr>
      </w:pPr>
      <w:r w:rsidRPr="00565E94">
        <w:rPr>
          <w:rFonts w:asciiTheme="majorBidi" w:hAnsiTheme="majorBidi" w:cstheme="majorBidi"/>
          <w:b/>
          <w:bCs/>
          <w:sz w:val="28"/>
          <w:cs/>
        </w:rPr>
        <w:t>นโยบายการบัญชีที่สำคัญ</w:t>
      </w:r>
    </w:p>
    <w:p w14:paraId="0E40B70C" w14:textId="3FBA15AB" w:rsidR="005606BC" w:rsidRPr="00565E94" w:rsidRDefault="00997E8D" w:rsidP="005606BC">
      <w:pPr>
        <w:ind w:left="360"/>
        <w:jc w:val="thaiDistribute"/>
        <w:rPr>
          <w:rFonts w:asciiTheme="majorBidi" w:hAnsiTheme="majorBidi"/>
          <w:sz w:val="28"/>
          <w:lang w:eastAsia="en-GB"/>
        </w:rPr>
      </w:pPr>
      <w:r w:rsidRPr="00565E94">
        <w:rPr>
          <w:rFonts w:asciiTheme="majorBidi" w:hAnsiTheme="majorBidi" w:cstheme="majorBidi"/>
          <w:spacing w:val="-2"/>
          <w:sz w:val="28"/>
          <w:cs/>
        </w:rPr>
        <w:t>งบการเงินระหว่างกาลนี้จัดทำขึ้นโดยใช้</w:t>
      </w:r>
      <w:r w:rsidR="004249A9" w:rsidRPr="00565E94">
        <w:rPr>
          <w:rFonts w:asciiTheme="majorBidi" w:hAnsiTheme="majorBidi" w:cstheme="majorBidi"/>
          <w:spacing w:val="-2"/>
          <w:sz w:val="28"/>
          <w:cs/>
        </w:rPr>
        <w:t>หลักเกณฑ์</w:t>
      </w:r>
      <w:r w:rsidRPr="00565E94">
        <w:rPr>
          <w:rFonts w:asciiTheme="majorBidi" w:hAnsiTheme="majorBidi" w:cstheme="majorBidi"/>
          <w:spacing w:val="-2"/>
          <w:sz w:val="28"/>
          <w:cs/>
        </w:rPr>
        <w:t>นโยบายการบัญชีและวิธีการคำนวณเช่นเดียวกับที่ใช้ในงบการเงิ</w:t>
      </w:r>
      <w:r w:rsidR="00950868" w:rsidRPr="00565E94">
        <w:rPr>
          <w:rFonts w:asciiTheme="majorBidi" w:hAnsiTheme="majorBidi" w:cstheme="majorBidi"/>
          <w:spacing w:val="-2"/>
          <w:sz w:val="28"/>
          <w:cs/>
        </w:rPr>
        <w:t>น</w:t>
      </w:r>
      <w:r w:rsidRPr="00565E94">
        <w:rPr>
          <w:rFonts w:asciiTheme="majorBidi" w:hAnsiTheme="majorBidi" w:cstheme="majorBidi"/>
          <w:spacing w:val="-2"/>
          <w:sz w:val="28"/>
          <w:cs/>
        </w:rPr>
        <w:t xml:space="preserve">สำหรับปีสิ้นสุดวันที่ </w:t>
      </w:r>
      <w:r w:rsidRPr="00565E94">
        <w:rPr>
          <w:rFonts w:asciiTheme="majorBidi" w:hAnsiTheme="majorBidi" w:cstheme="majorBidi"/>
          <w:spacing w:val="-2"/>
          <w:sz w:val="28"/>
        </w:rPr>
        <w:t xml:space="preserve">31 </w:t>
      </w:r>
      <w:r w:rsidRPr="00565E94">
        <w:rPr>
          <w:rFonts w:asciiTheme="majorBidi" w:hAnsiTheme="majorBidi" w:cstheme="majorBidi"/>
          <w:spacing w:val="-2"/>
          <w:sz w:val="28"/>
          <w:cs/>
        </w:rPr>
        <w:t xml:space="preserve">ธันวาคม </w:t>
      </w:r>
      <w:r w:rsidRPr="00565E94">
        <w:rPr>
          <w:rFonts w:asciiTheme="majorBidi" w:hAnsiTheme="majorBidi" w:cstheme="majorBidi"/>
          <w:spacing w:val="-2"/>
          <w:sz w:val="28"/>
        </w:rPr>
        <w:t>256</w:t>
      </w:r>
      <w:r w:rsidR="00900A23" w:rsidRPr="00565E94">
        <w:rPr>
          <w:rFonts w:asciiTheme="majorBidi" w:hAnsiTheme="majorBidi" w:cstheme="majorBidi"/>
          <w:spacing w:val="-2"/>
          <w:sz w:val="28"/>
        </w:rPr>
        <w:t>5</w:t>
      </w:r>
      <w:r w:rsidR="00950868" w:rsidRPr="00565E94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4908FE" w:rsidRPr="00565E94">
        <w:rPr>
          <w:rFonts w:asciiTheme="majorBidi" w:hAnsiTheme="majorBidi" w:cstheme="majorBidi"/>
          <w:spacing w:val="-2"/>
          <w:sz w:val="28"/>
          <w:cs/>
        </w:rPr>
        <w:t>ยกเว้น</w:t>
      </w:r>
      <w:r w:rsidR="00A6709B" w:rsidRPr="00565E94">
        <w:rPr>
          <w:rFonts w:asciiTheme="majorBidi" w:eastAsia="Arial Unicode MS" w:hAnsiTheme="majorBidi" w:cstheme="majorBidi"/>
          <w:color w:val="000000" w:themeColor="text1"/>
          <w:sz w:val="28"/>
        </w:rPr>
        <w:t xml:space="preserve"> </w:t>
      </w:r>
      <w:r w:rsidR="003D04A9" w:rsidRPr="00565E94">
        <w:rPr>
          <w:rFonts w:asciiTheme="majorBidi" w:hAnsiTheme="majorBidi" w:hint="cs"/>
          <w:sz w:val="28"/>
          <w:cs/>
          <w:lang w:eastAsia="en-GB"/>
        </w:rPr>
        <w:t>การนำมาตรฐานการรายงานทางการเงินฉบับใหม่และฉบับปรับปรุงมาถือปฏิบัติ</w:t>
      </w:r>
      <w:r w:rsidR="003D04A9" w:rsidRPr="00565E94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565E94">
        <w:rPr>
          <w:rFonts w:asciiTheme="majorBidi" w:hAnsiTheme="majorBidi" w:hint="cs"/>
          <w:sz w:val="28"/>
          <w:cs/>
          <w:lang w:eastAsia="en-GB"/>
        </w:rPr>
        <w:t>ซึ่งมีผลบังคับใช้วันที่</w:t>
      </w:r>
      <w:r w:rsidR="003D04A9" w:rsidRPr="00565E94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565E94">
        <w:rPr>
          <w:rFonts w:asciiTheme="majorBidi" w:hAnsiTheme="majorBidi" w:cstheme="majorBidi"/>
          <w:sz w:val="28"/>
          <w:lang w:eastAsia="en-GB"/>
        </w:rPr>
        <w:t>1</w:t>
      </w:r>
      <w:r w:rsidR="003D04A9" w:rsidRPr="00565E94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565E94">
        <w:rPr>
          <w:rFonts w:asciiTheme="majorBidi" w:hAnsiTheme="majorBidi" w:hint="cs"/>
          <w:sz w:val="28"/>
          <w:cs/>
          <w:lang w:eastAsia="en-GB"/>
        </w:rPr>
        <w:t>มกราคม</w:t>
      </w:r>
      <w:r w:rsidR="003D04A9" w:rsidRPr="00565E94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565E94">
        <w:rPr>
          <w:rFonts w:asciiTheme="majorBidi" w:hAnsiTheme="majorBidi" w:cstheme="majorBidi"/>
          <w:sz w:val="28"/>
          <w:lang w:eastAsia="en-GB"/>
        </w:rPr>
        <w:t>256</w:t>
      </w:r>
      <w:r w:rsidR="00B50975" w:rsidRPr="00565E94">
        <w:rPr>
          <w:rFonts w:asciiTheme="majorBidi" w:hAnsiTheme="majorBidi" w:cstheme="majorBidi"/>
          <w:sz w:val="28"/>
          <w:lang w:eastAsia="en-GB"/>
        </w:rPr>
        <w:t>6</w:t>
      </w:r>
      <w:r w:rsidR="003D04A9" w:rsidRPr="00565E94">
        <w:rPr>
          <w:rFonts w:asciiTheme="majorBidi" w:hAnsiTheme="majorBidi"/>
          <w:sz w:val="28"/>
          <w:cs/>
          <w:lang w:eastAsia="en-GB"/>
        </w:rPr>
        <w:t xml:space="preserve"> </w:t>
      </w:r>
      <w:r w:rsidR="003D04A9" w:rsidRPr="00565E94">
        <w:rPr>
          <w:rFonts w:asciiTheme="majorBidi" w:hAnsiTheme="majorBidi" w:hint="cs"/>
          <w:sz w:val="28"/>
          <w:cs/>
          <w:lang w:eastAsia="en-GB"/>
        </w:rPr>
        <w:t>ไม่มีผลกระทบที่มีนัยสำคัญต่อกลุ่มกิจกา</w:t>
      </w:r>
      <w:r w:rsidR="00836F6D" w:rsidRPr="00565E94">
        <w:rPr>
          <w:rFonts w:asciiTheme="majorBidi" w:hAnsiTheme="majorBidi" w:hint="cs"/>
          <w:sz w:val="28"/>
          <w:cs/>
          <w:lang w:eastAsia="en-GB"/>
        </w:rPr>
        <w:t>ร</w:t>
      </w:r>
      <w:r w:rsidR="00D32A01" w:rsidRPr="00565E94">
        <w:rPr>
          <w:rFonts w:asciiTheme="majorBidi" w:hAnsiTheme="majorBidi" w:hint="cs"/>
          <w:sz w:val="28"/>
          <w:cs/>
          <w:lang w:eastAsia="en-GB"/>
        </w:rPr>
        <w:t xml:space="preserve"> </w:t>
      </w:r>
      <w:r w:rsidR="005606BC" w:rsidRPr="00565E94">
        <w:rPr>
          <w:rFonts w:asciiTheme="majorBidi" w:hAnsiTheme="majorBidi" w:hint="cs"/>
          <w:sz w:val="28"/>
          <w:cs/>
          <w:lang w:eastAsia="en-GB"/>
        </w:rPr>
        <w:t>และยกเว้นการเปลี่ยนแปลงประมาณการทางบัญชีดังต่อไปนี้</w:t>
      </w:r>
    </w:p>
    <w:p w14:paraId="4916E197" w14:textId="63BB0CE4" w:rsidR="00D32A01" w:rsidRPr="00565E94" w:rsidRDefault="00D32A01" w:rsidP="00D32A01">
      <w:pPr>
        <w:ind w:left="360"/>
        <w:jc w:val="thaiDistribute"/>
        <w:rPr>
          <w:rFonts w:asciiTheme="majorBidi" w:hAnsiTheme="majorBidi"/>
          <w:b/>
          <w:bCs/>
          <w:sz w:val="28"/>
          <w:u w:val="single"/>
          <w:lang w:eastAsia="en-GB"/>
        </w:rPr>
      </w:pPr>
      <w:r w:rsidRPr="00565E94">
        <w:rPr>
          <w:rFonts w:asciiTheme="majorBidi" w:hAnsiTheme="majorBidi" w:hint="cs"/>
          <w:b/>
          <w:bCs/>
          <w:sz w:val="28"/>
          <w:u w:val="single"/>
          <w:cs/>
          <w:lang w:eastAsia="en-GB"/>
        </w:rPr>
        <w:t>ก</w:t>
      </w:r>
      <w:r w:rsidR="00323D7D" w:rsidRPr="00565E94">
        <w:rPr>
          <w:rFonts w:asciiTheme="majorBidi" w:hAnsiTheme="majorBidi" w:hint="cs"/>
          <w:b/>
          <w:bCs/>
          <w:sz w:val="28"/>
          <w:u w:val="single"/>
          <w:cs/>
          <w:lang w:eastAsia="en-GB"/>
        </w:rPr>
        <w:t>า</w:t>
      </w:r>
      <w:r w:rsidRPr="00565E94">
        <w:rPr>
          <w:rFonts w:asciiTheme="majorBidi" w:hAnsiTheme="majorBidi" w:hint="cs"/>
          <w:b/>
          <w:bCs/>
          <w:sz w:val="28"/>
          <w:u w:val="single"/>
          <w:cs/>
          <w:lang w:eastAsia="en-GB"/>
        </w:rPr>
        <w:t>รเปลี่ยนแปลงประม</w:t>
      </w:r>
      <w:r w:rsidR="00323D7D" w:rsidRPr="00565E94">
        <w:rPr>
          <w:rFonts w:asciiTheme="majorBidi" w:hAnsiTheme="majorBidi" w:hint="cs"/>
          <w:b/>
          <w:bCs/>
          <w:sz w:val="28"/>
          <w:u w:val="single"/>
          <w:cs/>
          <w:lang w:eastAsia="en-GB"/>
        </w:rPr>
        <w:t>า</w:t>
      </w:r>
      <w:r w:rsidRPr="00565E94">
        <w:rPr>
          <w:rFonts w:asciiTheme="majorBidi" w:hAnsiTheme="majorBidi" w:hint="cs"/>
          <w:b/>
          <w:bCs/>
          <w:sz w:val="28"/>
          <w:u w:val="single"/>
          <w:cs/>
          <w:lang w:eastAsia="en-GB"/>
        </w:rPr>
        <w:t>ณก</w:t>
      </w:r>
      <w:r w:rsidR="00323D7D" w:rsidRPr="00565E94">
        <w:rPr>
          <w:rFonts w:asciiTheme="majorBidi" w:hAnsiTheme="majorBidi" w:hint="cs"/>
          <w:b/>
          <w:bCs/>
          <w:sz w:val="28"/>
          <w:u w:val="single"/>
          <w:cs/>
          <w:lang w:eastAsia="en-GB"/>
        </w:rPr>
        <w:t>า</w:t>
      </w:r>
      <w:r w:rsidRPr="00565E94">
        <w:rPr>
          <w:rFonts w:asciiTheme="majorBidi" w:hAnsiTheme="majorBidi" w:hint="cs"/>
          <w:b/>
          <w:bCs/>
          <w:sz w:val="28"/>
          <w:u w:val="single"/>
          <w:cs/>
          <w:lang w:eastAsia="en-GB"/>
        </w:rPr>
        <w:t>ร</w:t>
      </w:r>
      <w:r w:rsidR="00323D7D" w:rsidRPr="00565E94">
        <w:rPr>
          <w:rFonts w:asciiTheme="majorBidi" w:hAnsiTheme="majorBidi" w:hint="cs"/>
          <w:b/>
          <w:bCs/>
          <w:sz w:val="28"/>
          <w:u w:val="single"/>
          <w:cs/>
          <w:lang w:eastAsia="en-GB"/>
        </w:rPr>
        <w:t>ทาง</w:t>
      </w:r>
      <w:r w:rsidRPr="00565E94">
        <w:rPr>
          <w:rFonts w:asciiTheme="majorBidi" w:hAnsiTheme="majorBidi" w:hint="cs"/>
          <w:b/>
          <w:bCs/>
          <w:sz w:val="28"/>
          <w:u w:val="single"/>
          <w:cs/>
          <w:lang w:eastAsia="en-GB"/>
        </w:rPr>
        <w:t>บัญชี</w:t>
      </w:r>
    </w:p>
    <w:p w14:paraId="0DD92929" w14:textId="5C6627AE" w:rsidR="00D32A01" w:rsidRPr="004C0919" w:rsidRDefault="00D32A01" w:rsidP="00D32A01">
      <w:pPr>
        <w:ind w:left="360"/>
        <w:jc w:val="thaiDistribute"/>
        <w:rPr>
          <w:rFonts w:asciiTheme="majorBidi" w:hAnsiTheme="majorBidi"/>
          <w:b/>
          <w:bCs/>
          <w:i/>
          <w:iCs/>
          <w:sz w:val="28"/>
          <w:lang w:eastAsia="en-GB"/>
        </w:rPr>
      </w:pPr>
      <w:r w:rsidRPr="00565E94">
        <w:rPr>
          <w:rFonts w:asciiTheme="majorBidi" w:hAnsiTheme="majorBidi" w:hint="cs"/>
          <w:b/>
          <w:bCs/>
          <w:i/>
          <w:iCs/>
          <w:sz w:val="28"/>
          <w:cs/>
          <w:lang w:eastAsia="en-GB"/>
        </w:rPr>
        <w:t>อาย</w:t>
      </w:r>
      <w:r w:rsidR="00592FB7">
        <w:rPr>
          <w:rFonts w:asciiTheme="majorBidi" w:hAnsiTheme="majorBidi" w:hint="cs"/>
          <w:b/>
          <w:bCs/>
          <w:i/>
          <w:iCs/>
          <w:sz w:val="28"/>
          <w:cs/>
          <w:lang w:eastAsia="en-GB"/>
        </w:rPr>
        <w:t>ุ</w:t>
      </w:r>
      <w:r w:rsidRPr="00565E94">
        <w:rPr>
          <w:rFonts w:asciiTheme="majorBidi" w:hAnsiTheme="majorBidi" w:hint="cs"/>
          <w:b/>
          <w:bCs/>
          <w:i/>
          <w:iCs/>
          <w:sz w:val="28"/>
          <w:cs/>
          <w:lang w:eastAsia="en-GB"/>
        </w:rPr>
        <w:t>การใ</w:t>
      </w:r>
      <w:r w:rsidR="00B753DF">
        <w:rPr>
          <w:rFonts w:asciiTheme="majorBidi" w:hAnsiTheme="majorBidi" w:hint="cs"/>
          <w:b/>
          <w:bCs/>
          <w:i/>
          <w:iCs/>
          <w:sz w:val="28"/>
          <w:cs/>
          <w:lang w:eastAsia="en-GB"/>
        </w:rPr>
        <w:t>ช้</w:t>
      </w:r>
      <w:r w:rsidRPr="00565E94">
        <w:rPr>
          <w:rFonts w:asciiTheme="majorBidi" w:hAnsiTheme="majorBidi" w:hint="cs"/>
          <w:b/>
          <w:bCs/>
          <w:i/>
          <w:iCs/>
          <w:sz w:val="28"/>
          <w:cs/>
          <w:lang w:eastAsia="en-GB"/>
        </w:rPr>
        <w:t>ประโยชน์ของเครื่องจ</w:t>
      </w:r>
      <w:r w:rsidR="00BB0AAF">
        <w:rPr>
          <w:rFonts w:asciiTheme="majorBidi" w:hAnsiTheme="majorBidi" w:hint="cs"/>
          <w:b/>
          <w:bCs/>
          <w:i/>
          <w:iCs/>
          <w:sz w:val="28"/>
          <w:cs/>
          <w:lang w:eastAsia="en-GB"/>
        </w:rPr>
        <w:t>ั</w:t>
      </w:r>
      <w:r w:rsidRPr="00565E94">
        <w:rPr>
          <w:rFonts w:asciiTheme="majorBidi" w:hAnsiTheme="majorBidi" w:hint="cs"/>
          <w:b/>
          <w:bCs/>
          <w:i/>
          <w:iCs/>
          <w:sz w:val="28"/>
          <w:cs/>
          <w:lang w:eastAsia="en-GB"/>
        </w:rPr>
        <w:t>กรและอุปกรณ์</w:t>
      </w:r>
    </w:p>
    <w:p w14:paraId="6FCE206F" w14:textId="6046324A" w:rsidR="008322BA" w:rsidRDefault="008322BA" w:rsidP="008322BA">
      <w:pPr>
        <w:ind w:left="360"/>
        <w:jc w:val="thaiDistribute"/>
        <w:rPr>
          <w:rFonts w:asciiTheme="majorBidi" w:hAnsiTheme="majorBidi"/>
          <w:sz w:val="28"/>
          <w:cs/>
          <w:lang w:eastAsia="en-GB"/>
        </w:rPr>
      </w:pPr>
      <w:r w:rsidRPr="00A86BEE">
        <w:rPr>
          <w:rFonts w:asciiTheme="majorBidi" w:hAnsiTheme="majorBidi"/>
          <w:sz w:val="28"/>
          <w:cs/>
          <w:lang w:eastAsia="en-GB"/>
        </w:rPr>
        <w:t>ใน</w:t>
      </w:r>
      <w:r>
        <w:rPr>
          <w:rFonts w:asciiTheme="majorBidi" w:hAnsiTheme="majorBidi" w:hint="cs"/>
          <w:sz w:val="28"/>
          <w:cs/>
          <w:lang w:eastAsia="en-GB"/>
        </w:rPr>
        <w:t>ปี</w:t>
      </w:r>
      <w:r w:rsidRPr="00A86BEE">
        <w:rPr>
          <w:rFonts w:asciiTheme="majorBidi" w:hAnsiTheme="majorBidi"/>
          <w:sz w:val="28"/>
          <w:lang w:eastAsia="en-GB"/>
        </w:rPr>
        <w:t xml:space="preserve"> </w:t>
      </w:r>
      <w:r>
        <w:rPr>
          <w:rFonts w:asciiTheme="majorBidi" w:hAnsiTheme="majorBidi"/>
          <w:sz w:val="28"/>
          <w:lang w:eastAsia="en-GB"/>
        </w:rPr>
        <w:t>2566</w:t>
      </w:r>
      <w:r>
        <w:rPr>
          <w:rFonts w:asciiTheme="majorBidi" w:hAnsiTheme="majorBidi" w:hint="cs"/>
          <w:sz w:val="28"/>
          <w:cs/>
          <w:lang w:eastAsia="en-GB"/>
        </w:rPr>
        <w:t xml:space="preserve"> </w:t>
      </w:r>
      <w:r w:rsidRPr="00A86BEE">
        <w:rPr>
          <w:rFonts w:asciiTheme="majorBidi" w:hAnsiTheme="majorBidi"/>
          <w:sz w:val="28"/>
          <w:cs/>
          <w:lang w:eastAsia="en-GB"/>
        </w:rPr>
        <w:t>บริษัท</w:t>
      </w:r>
      <w:r>
        <w:rPr>
          <w:rFonts w:asciiTheme="majorBidi" w:hAnsiTheme="majorBidi" w:hint="cs"/>
          <w:sz w:val="28"/>
          <w:cs/>
          <w:lang w:eastAsia="en-GB"/>
        </w:rPr>
        <w:t>ย่อย</w:t>
      </w:r>
      <w:r w:rsidRPr="00A86BEE">
        <w:rPr>
          <w:rFonts w:asciiTheme="majorBidi" w:hAnsiTheme="majorBidi"/>
          <w:sz w:val="28"/>
          <w:cs/>
          <w:lang w:eastAsia="en-GB"/>
        </w:rPr>
        <w:t>ได้ทบทวนและเปลี่ยนแปลง</w:t>
      </w:r>
      <w:r>
        <w:rPr>
          <w:rFonts w:asciiTheme="majorBidi" w:hAnsiTheme="majorBidi" w:hint="cs"/>
          <w:sz w:val="28"/>
          <w:cs/>
          <w:lang w:eastAsia="en-GB"/>
        </w:rPr>
        <w:t xml:space="preserve">วิธีการคิดค่าเสื่อมราคาของเครื่องจักรและอุปกรณ์บางส่วนจากวิธีเส้นตรงตามอายุการใช้ประโยชน์ เป็นวิธีการคิดค่าเสื่อมราคาด้วยวิธีจำนวนผลผลิต โดยวิธีจำนวนผลผลิต มีผลทำให้ค่าเสื่อมราคาขึ้นอยู่กับประโยชน์หรือผลผลิตที่คาดว่าจะได้รับจากสินทรัพย์และสะท้อนรูปแบบของประโยชน์เชิงเศรษฐกิจที่คาดว่าจะได้รับในอนาคตจากสินทรัพย์ได้ใกล้เคียงที่สุด </w:t>
      </w:r>
      <w:r w:rsidRPr="008D2DE9">
        <w:rPr>
          <w:rFonts w:asciiTheme="majorBidi" w:hAnsiTheme="majorBidi" w:hint="cs"/>
          <w:spacing w:val="-2"/>
          <w:sz w:val="28"/>
          <w:cs/>
          <w:lang w:eastAsia="en-GB"/>
        </w:rPr>
        <w:t>โดย</w:t>
      </w:r>
      <w:r w:rsidRPr="008D2DE9">
        <w:rPr>
          <w:rFonts w:asciiTheme="majorBidi" w:hAnsiTheme="majorBidi"/>
          <w:spacing w:val="-2"/>
          <w:sz w:val="28"/>
          <w:cs/>
          <w:lang w:eastAsia="en-GB"/>
        </w:rPr>
        <w:t>ใช</w:t>
      </w:r>
      <w:r w:rsidRPr="008D2DE9">
        <w:rPr>
          <w:rFonts w:asciiTheme="majorBidi" w:hAnsiTheme="majorBidi" w:hint="cs"/>
          <w:spacing w:val="-2"/>
          <w:sz w:val="28"/>
          <w:cs/>
          <w:lang w:eastAsia="en-GB"/>
        </w:rPr>
        <w:t>้วิ</w:t>
      </w:r>
      <w:r w:rsidRPr="008D2DE9">
        <w:rPr>
          <w:rFonts w:asciiTheme="majorBidi" w:hAnsiTheme="majorBidi"/>
          <w:spacing w:val="-2"/>
          <w:sz w:val="28"/>
          <w:cs/>
          <w:lang w:eastAsia="en-GB"/>
        </w:rPr>
        <w:t>ธีเปลี่ยนท</w:t>
      </w:r>
      <w:r w:rsidRPr="008D2DE9">
        <w:rPr>
          <w:rFonts w:asciiTheme="majorBidi" w:hAnsiTheme="majorBidi" w:hint="cs"/>
          <w:spacing w:val="-2"/>
          <w:sz w:val="28"/>
          <w:cs/>
          <w:lang w:eastAsia="en-GB"/>
        </w:rPr>
        <w:t>ัน</w:t>
      </w:r>
      <w:r w:rsidRPr="008D2DE9">
        <w:rPr>
          <w:rFonts w:asciiTheme="majorBidi" w:hAnsiTheme="majorBidi"/>
          <w:spacing w:val="-2"/>
          <w:sz w:val="28"/>
          <w:cs/>
          <w:lang w:eastAsia="en-GB"/>
        </w:rPr>
        <w:t>ทีต</w:t>
      </w:r>
      <w:r w:rsidRPr="008D2DE9">
        <w:rPr>
          <w:rFonts w:asciiTheme="majorBidi" w:hAnsiTheme="majorBidi" w:hint="cs"/>
          <w:spacing w:val="-2"/>
          <w:sz w:val="28"/>
          <w:cs/>
          <w:lang w:eastAsia="en-GB"/>
        </w:rPr>
        <w:t>ั้ง</w:t>
      </w:r>
      <w:r w:rsidRPr="008D2DE9">
        <w:rPr>
          <w:rFonts w:asciiTheme="majorBidi" w:hAnsiTheme="majorBidi"/>
          <w:spacing w:val="-2"/>
          <w:sz w:val="28"/>
          <w:cs/>
          <w:lang w:eastAsia="en-GB"/>
        </w:rPr>
        <w:t>แต่ว</w:t>
      </w:r>
      <w:r w:rsidRPr="008D2DE9">
        <w:rPr>
          <w:rFonts w:asciiTheme="majorBidi" w:hAnsiTheme="majorBidi" w:hint="cs"/>
          <w:spacing w:val="-2"/>
          <w:sz w:val="28"/>
          <w:cs/>
          <w:lang w:eastAsia="en-GB"/>
        </w:rPr>
        <w:t>ัน</w:t>
      </w:r>
      <w:r w:rsidRPr="008D2DE9">
        <w:rPr>
          <w:rFonts w:asciiTheme="majorBidi" w:hAnsiTheme="majorBidi"/>
          <w:spacing w:val="-2"/>
          <w:sz w:val="28"/>
          <w:cs/>
          <w:lang w:eastAsia="en-GB"/>
        </w:rPr>
        <w:t>ที่</w:t>
      </w:r>
      <w:r w:rsidRPr="008D2DE9">
        <w:rPr>
          <w:rFonts w:asciiTheme="majorBidi" w:hAnsiTheme="majorBidi"/>
          <w:spacing w:val="-2"/>
          <w:sz w:val="28"/>
          <w:lang w:eastAsia="en-GB"/>
        </w:rPr>
        <w:t xml:space="preserve"> 1 </w:t>
      </w:r>
      <w:r w:rsidRPr="008D2DE9">
        <w:rPr>
          <w:rFonts w:asciiTheme="majorBidi" w:hAnsiTheme="majorBidi"/>
          <w:spacing w:val="-2"/>
          <w:sz w:val="28"/>
          <w:cs/>
          <w:lang w:eastAsia="en-GB"/>
        </w:rPr>
        <w:t xml:space="preserve">มกราคม </w:t>
      </w:r>
      <w:r w:rsidRPr="008D2DE9">
        <w:rPr>
          <w:rFonts w:asciiTheme="majorBidi" w:hAnsiTheme="majorBidi"/>
          <w:spacing w:val="-2"/>
          <w:sz w:val="28"/>
          <w:lang w:eastAsia="en-GB"/>
        </w:rPr>
        <w:t>25</w:t>
      </w:r>
      <w:r w:rsidRPr="008D2DE9">
        <w:rPr>
          <w:rFonts w:asciiTheme="majorBidi" w:hAnsiTheme="majorBidi" w:hint="cs"/>
          <w:spacing w:val="-2"/>
          <w:sz w:val="28"/>
          <w:cs/>
          <w:lang w:eastAsia="en-GB"/>
        </w:rPr>
        <w:t>66</w:t>
      </w:r>
      <w:r w:rsidRPr="008D2DE9">
        <w:rPr>
          <w:rFonts w:asciiTheme="majorBidi" w:hAnsiTheme="majorBidi"/>
          <w:spacing w:val="-2"/>
          <w:sz w:val="28"/>
          <w:lang w:eastAsia="en-GB"/>
        </w:rPr>
        <w:t xml:space="preserve"> </w:t>
      </w:r>
      <w:r w:rsidRPr="008D2DE9">
        <w:rPr>
          <w:rFonts w:asciiTheme="majorBidi" w:hAnsiTheme="majorBidi"/>
          <w:spacing w:val="-2"/>
          <w:sz w:val="28"/>
          <w:cs/>
          <w:lang w:eastAsia="en-GB"/>
        </w:rPr>
        <w:t>เป็นต</w:t>
      </w:r>
      <w:r w:rsidRPr="008D2DE9">
        <w:rPr>
          <w:rFonts w:asciiTheme="majorBidi" w:hAnsiTheme="majorBidi" w:hint="cs"/>
          <w:spacing w:val="-2"/>
          <w:sz w:val="28"/>
          <w:cs/>
          <w:lang w:eastAsia="en-GB"/>
        </w:rPr>
        <w:t>้น</w:t>
      </w:r>
      <w:r w:rsidRPr="008D2DE9">
        <w:rPr>
          <w:rFonts w:asciiTheme="majorBidi" w:hAnsiTheme="majorBidi"/>
          <w:spacing w:val="-2"/>
          <w:sz w:val="28"/>
          <w:cs/>
          <w:lang w:eastAsia="en-GB"/>
        </w:rPr>
        <w:t>ไป การเปลี่ยนแปลงน</w:t>
      </w:r>
      <w:r w:rsidRPr="008D2DE9">
        <w:rPr>
          <w:rFonts w:asciiTheme="majorBidi" w:hAnsiTheme="majorBidi" w:hint="cs"/>
          <w:spacing w:val="-2"/>
          <w:sz w:val="28"/>
          <w:cs/>
          <w:lang w:eastAsia="en-GB"/>
        </w:rPr>
        <w:t>ี้</w:t>
      </w:r>
      <w:r w:rsidRPr="00F95738">
        <w:rPr>
          <w:rFonts w:asciiTheme="majorBidi" w:hAnsiTheme="majorBidi" w:hint="cs"/>
          <w:sz w:val="28"/>
          <w:cs/>
          <w:lang w:eastAsia="en-GB"/>
        </w:rPr>
        <w:t xml:space="preserve"> ทำ</w:t>
      </w:r>
      <w:r w:rsidRPr="00F95738">
        <w:rPr>
          <w:rFonts w:asciiTheme="majorBidi" w:hAnsiTheme="majorBidi"/>
          <w:sz w:val="28"/>
          <w:cs/>
          <w:lang w:eastAsia="en-GB"/>
        </w:rPr>
        <w:t>ให้</w:t>
      </w:r>
      <w:r w:rsidRPr="00F95738">
        <w:rPr>
          <w:rFonts w:asciiTheme="majorBidi" w:hAnsiTheme="majorBidi" w:hint="cs"/>
          <w:sz w:val="28"/>
          <w:cs/>
          <w:lang w:eastAsia="en-GB"/>
        </w:rPr>
        <w:t>กลุ่มบริษัทมีผลขาดทุน</w:t>
      </w:r>
      <w:r w:rsidRPr="00F95738">
        <w:rPr>
          <w:rFonts w:asciiTheme="majorBidi" w:hAnsiTheme="majorBidi"/>
          <w:sz w:val="28"/>
          <w:cs/>
          <w:lang w:eastAsia="en-GB"/>
        </w:rPr>
        <w:t>ส</w:t>
      </w:r>
      <w:r w:rsidRPr="00F95738">
        <w:rPr>
          <w:rFonts w:asciiTheme="majorBidi" w:hAnsiTheme="majorBidi" w:hint="cs"/>
          <w:sz w:val="28"/>
          <w:cs/>
          <w:lang w:eastAsia="en-GB"/>
        </w:rPr>
        <w:t>ำ</w:t>
      </w:r>
      <w:r w:rsidRPr="00F95738">
        <w:rPr>
          <w:rFonts w:asciiTheme="majorBidi" w:hAnsiTheme="majorBidi"/>
          <w:sz w:val="28"/>
          <w:cs/>
          <w:lang w:eastAsia="en-GB"/>
        </w:rPr>
        <w:t>หรับงวดสามเดือนและ</w:t>
      </w:r>
      <w:r w:rsidR="005A4E38">
        <w:rPr>
          <w:rFonts w:asciiTheme="majorBidi" w:hAnsiTheme="majorBidi" w:hint="cs"/>
          <w:sz w:val="28"/>
          <w:cs/>
          <w:lang w:eastAsia="en-GB"/>
        </w:rPr>
        <w:t>เก้า</w:t>
      </w:r>
      <w:r w:rsidRPr="00F95738">
        <w:rPr>
          <w:rFonts w:asciiTheme="majorBidi" w:hAnsiTheme="majorBidi"/>
          <w:sz w:val="28"/>
          <w:cs/>
          <w:lang w:eastAsia="en-GB"/>
        </w:rPr>
        <w:t>เดือนสิ้นสุด</w:t>
      </w:r>
      <w:r w:rsidRPr="00F95738">
        <w:rPr>
          <w:rFonts w:asciiTheme="majorBidi" w:hAnsiTheme="majorBidi" w:hint="cs"/>
          <w:sz w:val="28"/>
          <w:cs/>
          <w:lang w:eastAsia="en-GB"/>
        </w:rPr>
        <w:t xml:space="preserve">วันที่ </w:t>
      </w:r>
      <w:r w:rsidRPr="00F95738">
        <w:rPr>
          <w:rFonts w:asciiTheme="majorBidi" w:hAnsiTheme="majorBidi"/>
          <w:sz w:val="28"/>
          <w:lang w:eastAsia="en-GB"/>
        </w:rPr>
        <w:t xml:space="preserve">30 </w:t>
      </w:r>
      <w:r w:rsidR="005A4E38">
        <w:rPr>
          <w:rFonts w:asciiTheme="majorBidi" w:hAnsiTheme="majorBidi" w:hint="cs"/>
          <w:sz w:val="28"/>
          <w:cs/>
          <w:lang w:eastAsia="en-GB"/>
        </w:rPr>
        <w:t>กันยายน</w:t>
      </w:r>
      <w:r w:rsidRPr="00F95738">
        <w:rPr>
          <w:rFonts w:asciiTheme="majorBidi" w:hAnsiTheme="majorBidi"/>
          <w:sz w:val="28"/>
          <w:cs/>
          <w:lang w:eastAsia="en-GB"/>
        </w:rPr>
        <w:t xml:space="preserve"> </w:t>
      </w:r>
      <w:r w:rsidRPr="00F95738">
        <w:rPr>
          <w:rFonts w:asciiTheme="majorBidi" w:hAnsiTheme="majorBidi"/>
          <w:sz w:val="28"/>
          <w:lang w:eastAsia="en-GB"/>
        </w:rPr>
        <w:t>25</w:t>
      </w:r>
      <w:r w:rsidRPr="00F95738">
        <w:rPr>
          <w:rFonts w:asciiTheme="majorBidi" w:hAnsiTheme="majorBidi" w:hint="cs"/>
          <w:sz w:val="28"/>
          <w:cs/>
          <w:lang w:eastAsia="en-GB"/>
        </w:rPr>
        <w:t>66</w:t>
      </w:r>
      <w:r w:rsidRPr="00F95738">
        <w:rPr>
          <w:rFonts w:asciiTheme="majorBidi" w:hAnsiTheme="majorBidi"/>
          <w:sz w:val="28"/>
          <w:lang w:eastAsia="en-GB"/>
        </w:rPr>
        <w:t xml:space="preserve"> </w:t>
      </w:r>
      <w:r w:rsidR="00BB0AAF" w:rsidRPr="00BB0AAF">
        <w:rPr>
          <w:rFonts w:asciiTheme="majorBidi" w:hAnsiTheme="majorBidi" w:hint="cs"/>
          <w:sz w:val="28"/>
          <w:cs/>
          <w:lang w:eastAsia="en-GB"/>
        </w:rPr>
        <w:t>ไม่มีผลกระทบที่มีนัยสำคัญ</w:t>
      </w:r>
      <w:r w:rsidR="008D2DE9">
        <w:rPr>
          <w:rFonts w:asciiTheme="majorBidi" w:hAnsiTheme="majorBidi"/>
          <w:sz w:val="28"/>
          <w:lang w:eastAsia="en-GB"/>
        </w:rPr>
        <w:t xml:space="preserve"> </w:t>
      </w:r>
      <w:r w:rsidR="00BB0AAF" w:rsidRPr="00BB0AAF">
        <w:rPr>
          <w:rFonts w:asciiTheme="majorBidi" w:hAnsiTheme="majorBidi" w:hint="cs"/>
          <w:sz w:val="28"/>
          <w:cs/>
          <w:lang w:eastAsia="en-GB"/>
        </w:rPr>
        <w:t>ต่อ</w:t>
      </w:r>
      <w:r w:rsidR="00EA63DC">
        <w:rPr>
          <w:rFonts w:asciiTheme="majorBidi" w:hAnsiTheme="majorBidi" w:hint="cs"/>
          <w:sz w:val="28"/>
          <w:cs/>
          <w:lang w:eastAsia="en-GB"/>
        </w:rPr>
        <w:t>งบการเงิน</w:t>
      </w:r>
    </w:p>
    <w:p w14:paraId="0EB32ED5" w14:textId="2B6470D4" w:rsidR="003D04A9" w:rsidRDefault="003D04A9" w:rsidP="00D32A01">
      <w:pPr>
        <w:ind w:left="360"/>
        <w:jc w:val="thaiDistribute"/>
        <w:rPr>
          <w:rFonts w:asciiTheme="majorBidi" w:eastAsia="Arial Unicode MS" w:hAnsiTheme="majorBidi" w:cstheme="majorBidi"/>
          <w:color w:val="000000" w:themeColor="text1"/>
          <w:sz w:val="28"/>
        </w:rPr>
      </w:pPr>
    </w:p>
    <w:p w14:paraId="54275BC2" w14:textId="77777777" w:rsidR="004C0919" w:rsidRPr="00A6709B" w:rsidRDefault="004C0919" w:rsidP="00D32A01">
      <w:pPr>
        <w:ind w:left="360"/>
        <w:jc w:val="thaiDistribute"/>
        <w:rPr>
          <w:rFonts w:asciiTheme="majorBidi" w:eastAsia="Arial Unicode MS" w:hAnsiTheme="majorBidi" w:cstheme="majorBidi"/>
          <w:color w:val="000000" w:themeColor="text1"/>
          <w:sz w:val="28"/>
        </w:rPr>
      </w:pPr>
    </w:p>
    <w:p w14:paraId="743ADE5B" w14:textId="77777777" w:rsidR="00B112E8" w:rsidRDefault="00B112E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2818F7F9" w14:textId="6FCF068A" w:rsidR="00F53166" w:rsidRPr="00C07F18" w:rsidRDefault="009E4C64" w:rsidP="00081754">
      <w:pPr>
        <w:pStyle w:val="ListParagraph"/>
        <w:numPr>
          <w:ilvl w:val="0"/>
          <w:numId w:val="1"/>
        </w:numPr>
        <w:spacing w:before="240" w:line="240" w:lineRule="atLeast"/>
        <w:ind w:hanging="356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lastRenderedPageBreak/>
        <w:t>รายการธุรกิจกับกิจการที่เกี่ยวข้องกัน</w:t>
      </w:r>
    </w:p>
    <w:p w14:paraId="776B1CE2" w14:textId="3DF9D1EC" w:rsidR="00F53166" w:rsidRPr="00C07F18" w:rsidRDefault="009E4C64" w:rsidP="006358B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ในระหว่าง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</w:t>
      </w:r>
      <w:r w:rsidR="00DF38A6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</w:t>
      </w:r>
      <w:r w:rsidR="005A4E3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เก้าเ</w:t>
      </w:r>
      <w:r w:rsidR="00DF38A6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ดือน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DF38A6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5A4E38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DF38A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BE5B92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113203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BE5B92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กลุ่มบริษัทมีรายการธุรกิจที่สำคัญกับบุคคลหรือกิจการที่เกี่ยวข้องกัน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ซึ่งเป็นไปตามปกติธุรกิจโดยสามารถสรุปได้ดังนี้ </w:t>
      </w:r>
    </w:p>
    <w:p w14:paraId="7145CF9C" w14:textId="57733243" w:rsidR="00F53166" w:rsidRPr="00C07F18" w:rsidRDefault="009E4C64" w:rsidP="00BC259B">
      <w:pPr>
        <w:tabs>
          <w:tab w:val="left" w:pos="630"/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1.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การขายสินค้าระหว่างกันกำหนดราคาตามราคาตลาด</w:t>
      </w:r>
    </w:p>
    <w:p w14:paraId="432BA011" w14:textId="2D02B6EA" w:rsidR="00F53166" w:rsidRPr="00C07F18" w:rsidRDefault="009E4C64" w:rsidP="00BC259B">
      <w:pPr>
        <w:tabs>
          <w:tab w:val="left" w:pos="81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รายได้ค่าบริการและค่าบริการจ่ายอื่นเรียกเก็บตามราคาที่ตกลงร่วมกัน</w:t>
      </w:r>
    </w:p>
    <w:p w14:paraId="50E4C778" w14:textId="074738E7" w:rsidR="00F53166" w:rsidRPr="00822323" w:rsidRDefault="009E4C64" w:rsidP="00490CC4">
      <w:pPr>
        <w:tabs>
          <w:tab w:val="left" w:pos="72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เงินให้กู้ยืมระยะสั้นแก่</w:t>
      </w:r>
      <w:r w:rsidR="007C7E8B">
        <w:rPr>
          <w:rFonts w:asciiTheme="majorBidi" w:hAnsiTheme="majorBidi" w:cstheme="majorBidi" w:hint="cs"/>
          <w:color w:val="000000"/>
          <w:spacing w:val="-2"/>
          <w:sz w:val="28"/>
          <w:cs/>
        </w:rPr>
        <w:t>บุคคลและ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กิจการที่เกี่ยวข้องกันคิดดอกเบี้ยในอัตราร้อย</w:t>
      </w:r>
      <w:r w:rsidRPr="008A685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ละ </w:t>
      </w:r>
      <w:r w:rsidR="00213252" w:rsidRPr="007D2E69">
        <w:rPr>
          <w:rFonts w:asciiTheme="majorBidi" w:hAnsiTheme="majorBidi" w:cstheme="majorBidi"/>
          <w:color w:val="000000"/>
          <w:spacing w:val="-2"/>
          <w:sz w:val="28"/>
        </w:rPr>
        <w:t xml:space="preserve">0.075 </w:t>
      </w:r>
      <w:r w:rsidR="009218FA">
        <w:rPr>
          <w:rFonts w:asciiTheme="majorBidi" w:hAnsiTheme="majorBidi" w:cstheme="majorBidi"/>
          <w:color w:val="000000"/>
          <w:spacing w:val="-2"/>
          <w:sz w:val="28"/>
        </w:rPr>
        <w:t>-</w:t>
      </w:r>
      <w:r w:rsidR="00213252" w:rsidRPr="007D2E69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B61F4B">
        <w:rPr>
          <w:rFonts w:asciiTheme="majorBidi" w:hAnsiTheme="majorBidi" w:cstheme="majorBidi"/>
          <w:color w:val="000000"/>
          <w:spacing w:val="-2"/>
          <w:sz w:val="28"/>
        </w:rPr>
        <w:t>7.</w:t>
      </w:r>
      <w:r w:rsidR="007D2E69">
        <w:rPr>
          <w:rFonts w:asciiTheme="majorBidi" w:hAnsiTheme="majorBidi" w:cstheme="majorBidi"/>
          <w:color w:val="000000"/>
          <w:spacing w:val="-2"/>
          <w:sz w:val="28"/>
        </w:rPr>
        <w:t>05</w:t>
      </w:r>
      <w:r w:rsidRPr="0082232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ต่อปี</w:t>
      </w:r>
      <w:r w:rsidR="00BA5900" w:rsidRPr="00822323">
        <w:rPr>
          <w:rFonts w:asciiTheme="majorBidi" w:hAnsiTheme="majorBidi" w:cstheme="majorBidi"/>
          <w:color w:val="000000"/>
          <w:spacing w:val="-2"/>
          <w:sz w:val="28"/>
        </w:rPr>
        <w:t xml:space="preserve"> (256</w:t>
      </w:r>
      <w:r w:rsidR="00BE5B92" w:rsidRPr="00822323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822323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822323">
        <w:rPr>
          <w:rFonts w:asciiTheme="majorBidi" w:hAnsiTheme="majorBidi" w:cstheme="majorBidi"/>
          <w:color w:val="000000"/>
          <w:spacing w:val="-2"/>
          <w:sz w:val="28"/>
          <w:cs/>
        </w:rPr>
        <w:t>ร้อยละ</w:t>
      </w:r>
      <w:r w:rsidRPr="0082232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bookmarkStart w:id="0" w:name="_Hlk85451316"/>
      <w:r w:rsidR="009445C2" w:rsidRPr="00822323">
        <w:rPr>
          <w:rFonts w:ascii="Angsana New" w:hAnsi="Angsana New" w:hint="eastAsia"/>
          <w:color w:val="000000"/>
          <w:spacing w:val="-2"/>
          <w:sz w:val="28"/>
        </w:rPr>
        <w:t>0.075</w:t>
      </w:r>
      <w:r w:rsidR="003F6A3D">
        <w:rPr>
          <w:rFonts w:ascii="Angsana New" w:hAnsi="Angsana New"/>
          <w:color w:val="000000"/>
          <w:spacing w:val="-2"/>
          <w:sz w:val="28"/>
        </w:rPr>
        <w:t xml:space="preserve">    </w:t>
      </w:r>
      <w:r w:rsidR="009445C2" w:rsidRPr="00822323">
        <w:rPr>
          <w:rFonts w:ascii="Angsana New" w:hAnsi="Angsana New" w:hint="eastAsia"/>
          <w:color w:val="000000"/>
          <w:spacing w:val="-2"/>
          <w:sz w:val="28"/>
        </w:rPr>
        <w:t>- 6.75</w:t>
      </w:r>
      <w:r w:rsidR="00C71C70" w:rsidRPr="00822323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bookmarkEnd w:id="0"/>
      <w:r w:rsidRPr="00822323">
        <w:rPr>
          <w:rFonts w:asciiTheme="majorBidi" w:hAnsiTheme="majorBidi" w:cstheme="majorBidi"/>
          <w:color w:val="000000"/>
          <w:spacing w:val="-2"/>
          <w:sz w:val="28"/>
          <w:cs/>
        </w:rPr>
        <w:t>ต่อปี</w:t>
      </w:r>
      <w:r w:rsidRPr="00822323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p w14:paraId="6D8DB8CE" w14:textId="4F8ED162" w:rsidR="006F65FE" w:rsidRPr="00822323" w:rsidRDefault="009E4C64" w:rsidP="00BC259B">
      <w:pPr>
        <w:tabs>
          <w:tab w:val="left" w:pos="72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22323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822323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82232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F65FE" w:rsidRPr="00822323">
        <w:rPr>
          <w:rFonts w:asciiTheme="majorBidi" w:hAnsiTheme="majorBidi" w:cstheme="majorBidi"/>
          <w:color w:val="000000"/>
          <w:spacing w:val="-2"/>
          <w:sz w:val="28"/>
          <w:cs/>
        </w:rPr>
        <w:t>เงินให้กู้ยืมระยะยาวแก่กิจการที่เกี่ยวข้องกันคิดดอกเบี้ยในอัตราร้อย</w:t>
      </w:r>
      <w:r w:rsidR="006F65FE" w:rsidRPr="00B4633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ละ </w:t>
      </w:r>
      <w:r w:rsidR="00213252" w:rsidRPr="00B46336">
        <w:rPr>
          <w:rFonts w:asciiTheme="majorBidi" w:hAnsiTheme="majorBidi" w:cstheme="majorBidi"/>
          <w:color w:val="000000"/>
          <w:spacing w:val="-2"/>
          <w:sz w:val="28"/>
        </w:rPr>
        <w:t>0.075</w:t>
      </w:r>
      <w:r w:rsidR="00567969" w:rsidRPr="00B4633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F65FE" w:rsidRPr="00B46336">
        <w:rPr>
          <w:rFonts w:asciiTheme="majorBidi" w:hAnsiTheme="majorBidi" w:cstheme="majorBidi"/>
          <w:color w:val="000000"/>
          <w:spacing w:val="-2"/>
          <w:sz w:val="28"/>
          <w:cs/>
        </w:rPr>
        <w:t>ต่อ</w:t>
      </w:r>
      <w:r w:rsidR="006F65FE" w:rsidRPr="00822323">
        <w:rPr>
          <w:rFonts w:asciiTheme="majorBidi" w:hAnsiTheme="majorBidi" w:cstheme="majorBidi"/>
          <w:color w:val="000000"/>
          <w:spacing w:val="-2"/>
          <w:sz w:val="28"/>
          <w:cs/>
        </w:rPr>
        <w:t>ปี (</w:t>
      </w:r>
      <w:r w:rsidR="00B8353B" w:rsidRPr="00822323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414BB" w:rsidRPr="00822323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6F65FE" w:rsidRPr="00822323">
        <w:rPr>
          <w:rFonts w:asciiTheme="majorBidi" w:hAnsiTheme="majorBidi" w:cstheme="majorBidi"/>
          <w:color w:val="000000"/>
          <w:spacing w:val="-2"/>
          <w:sz w:val="28"/>
          <w:cs/>
        </w:rPr>
        <w:t>:</w:t>
      </w:r>
      <w:r w:rsidR="00A9342F" w:rsidRPr="0082232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A9342F" w:rsidRPr="00822323">
        <w:rPr>
          <w:rFonts w:asciiTheme="majorBidi" w:hAnsiTheme="majorBidi" w:cstheme="majorBidi"/>
          <w:color w:val="000000"/>
          <w:spacing w:val="-2"/>
          <w:sz w:val="28"/>
          <w:cs/>
        </w:rPr>
        <w:t>ร้อยละ</w:t>
      </w:r>
      <w:r w:rsidR="006F65FE" w:rsidRPr="0082232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E45A8D" w:rsidRPr="00822323">
        <w:rPr>
          <w:rFonts w:asciiTheme="majorBidi" w:hAnsiTheme="majorBidi" w:cstheme="majorBidi"/>
          <w:color w:val="000000"/>
          <w:spacing w:val="-2"/>
          <w:sz w:val="28"/>
        </w:rPr>
        <w:t xml:space="preserve">0.075 </w:t>
      </w:r>
      <w:r w:rsidR="00E45A8D" w:rsidRPr="00822323">
        <w:rPr>
          <w:rFonts w:asciiTheme="majorBidi" w:hAnsiTheme="majorBidi" w:cstheme="majorBidi"/>
          <w:color w:val="000000"/>
          <w:spacing w:val="-2"/>
          <w:sz w:val="28"/>
          <w:cs/>
        </w:rPr>
        <w:t>ต่อปี</w:t>
      </w:r>
      <w:r w:rsidR="006F65FE" w:rsidRPr="00822323">
        <w:rPr>
          <w:rFonts w:asciiTheme="majorBidi" w:hAnsiTheme="majorBidi" w:cstheme="majorBidi"/>
          <w:color w:val="000000"/>
          <w:spacing w:val="-2"/>
          <w:sz w:val="28"/>
          <w:cs/>
        </w:rPr>
        <w:t>)</w:t>
      </w:r>
    </w:p>
    <w:p w14:paraId="1D177118" w14:textId="7AC9E88C" w:rsidR="00917745" w:rsidRPr="00C07F18" w:rsidRDefault="00917745" w:rsidP="00BC259B">
      <w:pPr>
        <w:tabs>
          <w:tab w:val="left" w:pos="720"/>
          <w:tab w:val="left" w:pos="81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22323">
        <w:rPr>
          <w:rFonts w:asciiTheme="majorBidi" w:hAnsiTheme="majorBidi" w:cstheme="majorBidi"/>
          <w:color w:val="000000"/>
          <w:spacing w:val="-2"/>
          <w:sz w:val="28"/>
        </w:rPr>
        <w:t>5.</w:t>
      </w:r>
      <w:r w:rsidR="006F65FE" w:rsidRPr="0082232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F65FE" w:rsidRPr="00822323">
        <w:rPr>
          <w:rFonts w:asciiTheme="majorBidi" w:hAnsiTheme="majorBidi" w:cstheme="majorBidi"/>
          <w:color w:val="000000"/>
          <w:spacing w:val="-8"/>
          <w:sz w:val="28"/>
          <w:cs/>
        </w:rPr>
        <w:t>เงินกู้ยืมระยะสั้นจาก</w:t>
      </w:r>
      <w:r w:rsidR="007C7E8B" w:rsidRPr="00822323">
        <w:rPr>
          <w:rFonts w:asciiTheme="majorBidi" w:hAnsiTheme="majorBidi" w:cstheme="majorBidi" w:hint="cs"/>
          <w:color w:val="000000"/>
          <w:spacing w:val="-8"/>
          <w:sz w:val="28"/>
          <w:cs/>
        </w:rPr>
        <w:t>บุคคลและ</w:t>
      </w:r>
      <w:r w:rsidR="006F65FE" w:rsidRPr="00822323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กิจการที่เกี่ยวข้องกันคิดดอกเบี้ยในอัตราร้อยละ </w:t>
      </w:r>
      <w:r w:rsidR="00213252" w:rsidRPr="00865B01">
        <w:rPr>
          <w:rFonts w:asciiTheme="majorBidi" w:hAnsiTheme="majorBidi" w:cstheme="majorBidi"/>
          <w:color w:val="000000"/>
          <w:spacing w:val="-8"/>
          <w:sz w:val="28"/>
        </w:rPr>
        <w:t>0.075 - 6.</w:t>
      </w:r>
      <w:r w:rsidR="008524B2" w:rsidRPr="00865B01">
        <w:rPr>
          <w:rFonts w:asciiTheme="majorBidi" w:hAnsiTheme="majorBidi" w:cstheme="majorBidi"/>
          <w:color w:val="000000"/>
          <w:spacing w:val="-8"/>
          <w:sz w:val="28"/>
        </w:rPr>
        <w:t>2</w:t>
      </w:r>
      <w:r w:rsidR="00146D48" w:rsidRPr="00865B01">
        <w:rPr>
          <w:rFonts w:asciiTheme="majorBidi" w:hAnsiTheme="majorBidi" w:cstheme="majorBidi"/>
          <w:color w:val="000000"/>
          <w:spacing w:val="-8"/>
          <w:sz w:val="28"/>
        </w:rPr>
        <w:t>5</w:t>
      </w:r>
      <w:r w:rsidR="00567969" w:rsidRPr="00822323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 </w:t>
      </w:r>
      <w:r w:rsidR="006F65FE" w:rsidRPr="00822323">
        <w:rPr>
          <w:rFonts w:asciiTheme="majorBidi" w:hAnsiTheme="majorBidi" w:cstheme="majorBidi"/>
          <w:color w:val="000000"/>
          <w:spacing w:val="-8"/>
          <w:sz w:val="28"/>
          <w:cs/>
        </w:rPr>
        <w:t>ต่</w:t>
      </w:r>
      <w:r w:rsidR="006F65FE" w:rsidRPr="007C7E8B">
        <w:rPr>
          <w:rFonts w:asciiTheme="majorBidi" w:hAnsiTheme="majorBidi" w:cstheme="majorBidi"/>
          <w:color w:val="000000"/>
          <w:spacing w:val="-8"/>
          <w:sz w:val="28"/>
          <w:cs/>
        </w:rPr>
        <w:t>อปี (</w:t>
      </w:r>
      <w:r w:rsidR="00B8353B" w:rsidRPr="007C7E8B">
        <w:rPr>
          <w:rFonts w:asciiTheme="majorBidi" w:hAnsiTheme="majorBidi" w:cstheme="majorBidi"/>
          <w:color w:val="000000"/>
          <w:spacing w:val="-8"/>
          <w:sz w:val="28"/>
        </w:rPr>
        <w:t>256</w:t>
      </w:r>
      <w:r w:rsidR="00D560DB">
        <w:rPr>
          <w:rFonts w:asciiTheme="majorBidi" w:hAnsiTheme="majorBidi" w:cstheme="majorBidi"/>
          <w:color w:val="000000"/>
          <w:spacing w:val="-8"/>
          <w:sz w:val="28"/>
        </w:rPr>
        <w:t>5</w:t>
      </w:r>
      <w:r w:rsidR="006F65FE" w:rsidRPr="007C7E8B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: ร้อยละ </w:t>
      </w:r>
      <w:r w:rsidR="002853B7" w:rsidRPr="007C7E8B">
        <w:rPr>
          <w:rFonts w:ascii="Angsana New" w:hAnsi="Angsana New"/>
          <w:color w:val="000000"/>
          <w:spacing w:val="-8"/>
          <w:sz w:val="28"/>
        </w:rPr>
        <w:t>0.075 - 6.</w:t>
      </w:r>
      <w:r w:rsidR="000F7268">
        <w:rPr>
          <w:rFonts w:ascii="Angsana New" w:hAnsi="Angsana New" w:hint="cs"/>
          <w:color w:val="000000"/>
          <w:spacing w:val="-8"/>
          <w:sz w:val="28"/>
          <w:cs/>
        </w:rPr>
        <w:t>2</w:t>
      </w:r>
      <w:r w:rsidR="00042738" w:rsidRPr="007C7E8B">
        <w:rPr>
          <w:rFonts w:ascii="Angsana New" w:hAnsi="Angsana New"/>
          <w:color w:val="000000"/>
          <w:spacing w:val="-8"/>
          <w:sz w:val="28"/>
        </w:rPr>
        <w:t>5</w:t>
      </w:r>
      <w:r w:rsidR="002853B7" w:rsidRPr="007C7E8B">
        <w:rPr>
          <w:rFonts w:ascii="Angsana New" w:hAnsi="Angsana New" w:hint="cs"/>
          <w:color w:val="000000"/>
          <w:spacing w:val="-8"/>
          <w:sz w:val="28"/>
        </w:rPr>
        <w:t xml:space="preserve"> </w:t>
      </w:r>
      <w:r w:rsidR="006F65FE" w:rsidRPr="007C7E8B">
        <w:rPr>
          <w:rFonts w:asciiTheme="majorBidi" w:hAnsiTheme="majorBidi" w:cstheme="majorBidi"/>
          <w:color w:val="000000"/>
          <w:spacing w:val="-8"/>
          <w:sz w:val="28"/>
          <w:cs/>
        </w:rPr>
        <w:t>ต่อปี)</w:t>
      </w:r>
    </w:p>
    <w:p w14:paraId="7A1A979D" w14:textId="109176E7" w:rsidR="002A3E95" w:rsidRDefault="00917745" w:rsidP="00BC259B">
      <w:pPr>
        <w:tabs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9E4C6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E4C6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ค่าตอบแทนกรรมการและผู้บริหารกำหนดตามที่ประชุมผู้ถือหุ้นอนุมัติในราคาที่ตกลงกันตามสัญญา</w:t>
      </w:r>
    </w:p>
    <w:p w14:paraId="378B2714" w14:textId="77777777" w:rsidR="002A3E95" w:rsidRDefault="002A3E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19D265AB" w14:textId="3FA001DF" w:rsidR="00231BC6" w:rsidRPr="00042340" w:rsidRDefault="009E4C64" w:rsidP="00231BC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04234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60"/>
        <w:gridCol w:w="236"/>
        <w:gridCol w:w="4484"/>
      </w:tblGrid>
      <w:tr w:rsidR="00BF1124" w:rsidRPr="007B225A" w14:paraId="62B5B46F" w14:textId="77777777">
        <w:trPr>
          <w:trHeight w:val="20"/>
          <w:tblHeader/>
        </w:trPr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E3CA8B9" w14:textId="77777777" w:rsidR="00BF1124" w:rsidRPr="005855F2" w:rsidRDefault="00BF1124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br w:type="page"/>
            </w:r>
            <w:r w:rsidRPr="005855F2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5855F2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5855F2">
              <w:rPr>
                <w:rFonts w:asciiTheme="majorBidi" w:hAnsiTheme="majorBidi" w:cstheme="majorBidi"/>
                <w:sz w:val="28"/>
              </w:rPr>
              <w:br w:type="page"/>
            </w: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ชื่อกิจการ</w:t>
            </w:r>
          </w:p>
        </w:tc>
        <w:tc>
          <w:tcPr>
            <w:tcW w:w="236" w:type="dxa"/>
          </w:tcPr>
          <w:p w14:paraId="38219786" w14:textId="77777777" w:rsidR="00BF1124" w:rsidRPr="005855F2" w:rsidRDefault="00BF1124">
            <w:pPr>
              <w:ind w:right="113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484" w:type="dxa"/>
            <w:tcBorders>
              <w:bottom w:val="single" w:sz="4" w:space="0" w:color="auto"/>
            </w:tcBorders>
            <w:shd w:val="clear" w:color="auto" w:fill="auto"/>
          </w:tcPr>
          <w:p w14:paraId="7BBED31B" w14:textId="77777777" w:rsidR="00BF1124" w:rsidRPr="005855F2" w:rsidRDefault="00BF112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ความสัมพันธ์</w:t>
            </w:r>
          </w:p>
        </w:tc>
      </w:tr>
      <w:tr w:rsidR="00520AA7" w:rsidRPr="007B225A" w14:paraId="0020054F" w14:textId="77777777">
        <w:trPr>
          <w:trHeight w:val="20"/>
        </w:trPr>
        <w:tc>
          <w:tcPr>
            <w:tcW w:w="4460" w:type="dxa"/>
            <w:tcBorders>
              <w:top w:val="single" w:sz="4" w:space="0" w:color="auto"/>
            </w:tcBorders>
            <w:shd w:val="clear" w:color="auto" w:fill="auto"/>
          </w:tcPr>
          <w:p w14:paraId="6FD7E974" w14:textId="79A4D9FD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236" w:type="dxa"/>
          </w:tcPr>
          <w:p w14:paraId="4923ECE5" w14:textId="77777777" w:rsidR="00520AA7" w:rsidRPr="005855F2" w:rsidRDefault="00520AA7" w:rsidP="00520AA7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tcBorders>
              <w:top w:val="single" w:sz="4" w:space="0" w:color="auto"/>
            </w:tcBorders>
            <w:shd w:val="clear" w:color="auto" w:fill="auto"/>
          </w:tcPr>
          <w:p w14:paraId="0243DA72" w14:textId="449FF089" w:rsidR="00520AA7" w:rsidRPr="005855F2" w:rsidRDefault="00520AA7" w:rsidP="00520AA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520AA7" w:rsidRPr="007B225A" w14:paraId="167849D8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67785C86" w14:textId="29AFC8AF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236" w:type="dxa"/>
          </w:tcPr>
          <w:p w14:paraId="0F8273B1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1A9D0FEA" w14:textId="6E3D588F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520AA7" w:rsidRPr="007B225A" w14:paraId="7C3A9C55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1FB5A209" w14:textId="799F7ECC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236" w:type="dxa"/>
          </w:tcPr>
          <w:p w14:paraId="16160073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651BF2B3" w14:textId="12ABDC43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520AA7" w:rsidRPr="007B225A" w14:paraId="0BC37FB7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6F8C6AE0" w14:textId="2F074732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เอ็นเนอร์ยี่ ฟอร์ โซไซตี้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78ED1945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3AEF5CAF" w14:textId="00402F75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520AA7" w:rsidRPr="007B225A" w14:paraId="0FF657B7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660756A9" w14:textId="3B5DB224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236" w:type="dxa"/>
          </w:tcPr>
          <w:p w14:paraId="429480AA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5618C97B" w14:textId="163339F1" w:rsidR="00520AA7" w:rsidRPr="005855F2" w:rsidRDefault="00520AA7" w:rsidP="00520AA7">
            <w:pPr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520AA7" w:rsidRPr="007B225A" w14:paraId="4ACFCD26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788FCDC3" w14:textId="3A812DC1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236" w:type="dxa"/>
          </w:tcPr>
          <w:p w14:paraId="3FD59A37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008A0ADF" w14:textId="0061B4A0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520AA7" w:rsidRPr="007B225A" w14:paraId="18C63662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20FE173B" w14:textId="0C4FD32E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สตาร์ ปิโตรเลียม พลัส จำกัด</w:t>
            </w:r>
          </w:p>
        </w:tc>
        <w:tc>
          <w:tcPr>
            <w:tcW w:w="236" w:type="dxa"/>
          </w:tcPr>
          <w:p w14:paraId="4ECDEB01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CBD6486" w14:textId="2393F490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520AA7" w:rsidRPr="007B225A" w14:paraId="784BD680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07210EF1" w14:textId="2B61F6E9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</w:t>
            </w:r>
            <w:r w:rsidR="00D7702C">
              <w:rPr>
                <w:rFonts w:asciiTheme="majorBidi" w:hAnsiTheme="majorBidi" w:cstheme="majorBidi" w:hint="cs"/>
                <w:sz w:val="28"/>
                <w:cs/>
              </w:rPr>
              <w:t>น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เนอร์ยี่ จำกัด</w:t>
            </w:r>
          </w:p>
        </w:tc>
        <w:tc>
          <w:tcPr>
            <w:tcW w:w="236" w:type="dxa"/>
          </w:tcPr>
          <w:p w14:paraId="1A46F604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2F58AF5A" w14:textId="435217BC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แคปปิตอล จำกัด</w:t>
            </w:r>
          </w:p>
        </w:tc>
      </w:tr>
      <w:tr w:rsidR="00520AA7" w:rsidRPr="007B225A" w14:paraId="1B4E66D3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1070DF4B" w14:textId="7ADED8C0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236" w:type="dxa"/>
          </w:tcPr>
          <w:p w14:paraId="5532FE36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204F3FC7" w14:textId="318573C8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520AA7" w:rsidRPr="007B225A" w14:paraId="3E493B16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29CB629A" w14:textId="538445F4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เอ็นเนอร์ยี่ รีโวลูชั่น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7A927F64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612E0A2D" w14:textId="07EA816F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520AA7" w:rsidRPr="007B225A" w14:paraId="1E103851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1A6C938F" w14:textId="0A62A3C7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236" w:type="dxa"/>
          </w:tcPr>
          <w:p w14:paraId="5265A340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2034A0F9" w14:textId="696E55E1" w:rsidR="00520AA7" w:rsidRPr="005855F2" w:rsidRDefault="00520AA7" w:rsidP="00520AA7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520AA7" w:rsidRPr="007B225A" w14:paraId="123E8210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6F4D3651" w14:textId="5EEA5155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ไฮโดรเอ็นเตอร์ไพร์ส แอนด์ อะควอดีซายน์ จำกัด</w:t>
            </w:r>
          </w:p>
        </w:tc>
        <w:tc>
          <w:tcPr>
            <w:tcW w:w="236" w:type="dxa"/>
          </w:tcPr>
          <w:p w14:paraId="0029B8CA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5BA2DE7E" w14:textId="10DAB10E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บริษัท โกลด์ ชอร์ส จำกัด</w:t>
            </w:r>
          </w:p>
        </w:tc>
      </w:tr>
      <w:tr w:rsidR="00520AA7" w:rsidRPr="007B225A" w14:paraId="07F0AF96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03104C19" w14:textId="3680AD59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กรุงไทย</w:t>
            </w:r>
            <w:r w:rsidRPr="00495F8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แลนด์</w:t>
            </w:r>
            <w:r w:rsidRPr="00495F8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ดีวีลอปเมนท์</w:t>
            </w:r>
            <w:r w:rsidRPr="00495F8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236" w:type="dxa"/>
          </w:tcPr>
          <w:p w14:paraId="23441BF9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06F1DE7A" w14:textId="620CB0E5" w:rsidR="00520AA7" w:rsidRPr="005855F2" w:rsidRDefault="00520AA7" w:rsidP="00520AA7">
            <w:pPr>
              <w:ind w:left="211" w:hanging="211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ของบริษัท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อี อาร์ วี อินเตอร์เนชั่นแนล จำกัด</w:t>
            </w:r>
          </w:p>
        </w:tc>
      </w:tr>
      <w:tr w:rsidR="00520AA7" w:rsidRPr="007B225A" w14:paraId="6FFC4623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378CC8FC" w14:textId="3263E695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ซิสเต็ม แอนด์ ซอฟท์แวร์ เซอร์วิสเซส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2F074DEE" w14:textId="77777777" w:rsidR="00520AA7" w:rsidRPr="005855F2" w:rsidRDefault="00520AA7" w:rsidP="00520AA7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64569E5" w14:textId="28F9AB3B" w:rsidR="00520AA7" w:rsidRPr="005855F2" w:rsidRDefault="00520AA7" w:rsidP="00520AA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520AA7" w:rsidRPr="007B225A" w14:paraId="4822A44E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3C1BA5A6" w14:textId="1A18DF74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236" w:type="dxa"/>
          </w:tcPr>
          <w:p w14:paraId="0BAEB1BE" w14:textId="77777777" w:rsidR="00520AA7" w:rsidRPr="005855F2" w:rsidRDefault="00520AA7" w:rsidP="00520AA7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7E570BB" w14:textId="3B7CC205" w:rsidR="00520AA7" w:rsidRPr="005855F2" w:rsidRDefault="00520AA7" w:rsidP="00520AA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520AA7" w:rsidRPr="007B225A" w14:paraId="713E7D90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74060D2A" w14:textId="27575734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ปาล์มทองคำ จำกัด</w:t>
            </w:r>
          </w:p>
        </w:tc>
        <w:tc>
          <w:tcPr>
            <w:tcW w:w="236" w:type="dxa"/>
          </w:tcPr>
          <w:p w14:paraId="2733F361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01EF6639" w14:textId="77777777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704DBC52" w14:textId="58315C37" w:rsidR="00520AA7" w:rsidRPr="005855F2" w:rsidRDefault="00520AA7" w:rsidP="00520AA7">
            <w:pPr>
              <w:ind w:left="14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520AA7" w:rsidRPr="007B225A" w14:paraId="7C5E75F8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5CB91D09" w14:textId="77777777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การจัดการสิ่งแวดล้อมหาดใหญ่ จำกัด</w:t>
            </w:r>
          </w:p>
          <w:p w14:paraId="658EDEE4" w14:textId="77777777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509C139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6AB5AC61" w14:textId="77777777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72CB4D39" w14:textId="56A2F45B" w:rsidR="00520AA7" w:rsidRPr="005855F2" w:rsidRDefault="00520AA7" w:rsidP="00520AA7">
            <w:pPr>
              <w:ind w:left="14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520AA7" w:rsidRPr="007B225A" w14:paraId="1AE6FE62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4EE0AB72" w14:textId="29802253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36" w:type="dxa"/>
          </w:tcPr>
          <w:p w14:paraId="1C1E141A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8F5DB33" w14:textId="4470F086" w:rsidR="00520AA7" w:rsidRPr="005855F2" w:rsidRDefault="00520AA7" w:rsidP="00520AA7">
            <w:pPr>
              <w:ind w:left="140" w:hanging="18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เป็นบุคคลที่เกี่ยวข้องกับกรรมการของบริษัทหรือกรรมการบริษัทร่วมกัน</w:t>
            </w:r>
          </w:p>
        </w:tc>
      </w:tr>
    </w:tbl>
    <w:p w14:paraId="3B0BA799" w14:textId="4E506F2A" w:rsidR="00F142A9" w:rsidRPr="0060271A" w:rsidRDefault="00F142A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18"/>
          <w:szCs w:val="18"/>
        </w:rPr>
      </w:pPr>
    </w:p>
    <w:p w14:paraId="4A41A4DA" w14:textId="77777777" w:rsidR="00FB22FF" w:rsidRDefault="00FB22F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547E7D91" w14:textId="5B64EF6A" w:rsidR="00F53166" w:rsidRPr="00042340" w:rsidRDefault="009E4C64" w:rsidP="0060271A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04234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รายการธุรกิจที่สำคัญระหว่างบริษัทและกิจการที่เกี่ยวข้องกัน สามารถสรุปได้ดังนี้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0"/>
        <w:gridCol w:w="180"/>
        <w:gridCol w:w="1080"/>
        <w:gridCol w:w="180"/>
        <w:gridCol w:w="1170"/>
      </w:tblGrid>
      <w:tr w:rsidR="00323949" w:rsidRPr="007B225A" w14:paraId="4C774CE3" w14:textId="77777777" w:rsidTr="006358BF">
        <w:trPr>
          <w:tblHeader/>
        </w:trPr>
        <w:tc>
          <w:tcPr>
            <w:tcW w:w="4140" w:type="dxa"/>
          </w:tcPr>
          <w:p w14:paraId="3C1238CB" w14:textId="77777777" w:rsidR="00323949" w:rsidRPr="005855F2" w:rsidRDefault="0032394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</w:tcPr>
          <w:p w14:paraId="2219A262" w14:textId="0A51BAE3" w:rsidR="00323949" w:rsidRPr="005855F2" w:rsidRDefault="00323949" w:rsidP="00323949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ล้านบาท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F53166" w:rsidRPr="007B225A" w14:paraId="54FC5D52" w14:textId="77777777" w:rsidTr="006358BF">
        <w:trPr>
          <w:tblHeader/>
        </w:trPr>
        <w:tc>
          <w:tcPr>
            <w:tcW w:w="4140" w:type="dxa"/>
          </w:tcPr>
          <w:p w14:paraId="631CDF97" w14:textId="77777777" w:rsidR="00F53166" w:rsidRPr="005855F2" w:rsidRDefault="00F53166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050863DD" w14:textId="5241B323" w:rsidR="00F53166" w:rsidRPr="005855F2" w:rsidRDefault="0030002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สำหรับงวดสามเดือนสิ้นสุดวันที่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3</w:t>
            </w:r>
            <w:r w:rsidR="005B370E"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C867BC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F53166" w:rsidRPr="007B225A" w14:paraId="26B64A3F" w14:textId="77777777" w:rsidTr="006358BF">
        <w:trPr>
          <w:tblHeader/>
        </w:trPr>
        <w:tc>
          <w:tcPr>
            <w:tcW w:w="4140" w:type="dxa"/>
          </w:tcPr>
          <w:p w14:paraId="31FE71E4" w14:textId="77777777" w:rsidR="00F53166" w:rsidRPr="005855F2" w:rsidRDefault="00F53166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707DC22F" w14:textId="77777777" w:rsidR="00F53166" w:rsidRPr="005855F2" w:rsidRDefault="009E4C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9BCABCD" w14:textId="77777777" w:rsidR="00F53166" w:rsidRPr="005855F2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198B20D" w14:textId="77777777" w:rsidR="00F53166" w:rsidRPr="005855F2" w:rsidRDefault="009E4C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7B225A" w14:paraId="7978934E" w14:textId="77777777" w:rsidTr="006358BF">
        <w:trPr>
          <w:tblHeader/>
        </w:trPr>
        <w:tc>
          <w:tcPr>
            <w:tcW w:w="4140" w:type="dxa"/>
          </w:tcPr>
          <w:p w14:paraId="2D28C23C" w14:textId="77777777" w:rsidR="00F53166" w:rsidRPr="005855F2" w:rsidRDefault="00F53166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9B8B1" w14:textId="45AF6C64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077E3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F7357C3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C4EB28" w14:textId="60C56BD0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077E3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C23292F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953512" w14:textId="14D1FE55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077E3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A2222D7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2A72AC" w14:textId="1DD74D4D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077E34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F50FF0" w:rsidRPr="007B225A" w14:paraId="612D609A" w14:textId="77777777" w:rsidTr="006358BF">
        <w:tc>
          <w:tcPr>
            <w:tcW w:w="4140" w:type="dxa"/>
          </w:tcPr>
          <w:p w14:paraId="3BBECB8B" w14:textId="29699CD4" w:rsidR="00F50FF0" w:rsidRPr="005855F2" w:rsidRDefault="00DC64A4" w:rsidP="00DC64A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</w:t>
            </w:r>
            <w:r w:rsidR="00F50FF0"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189CBF" w14:textId="77777777" w:rsidR="00F50FF0" w:rsidRPr="005855F2" w:rsidRDefault="00F50FF0" w:rsidP="00F50FF0">
            <w:pPr>
              <w:tabs>
                <w:tab w:val="decimal" w:pos="864"/>
              </w:tabs>
              <w:ind w:left="-115"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AF4878C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6AAD782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721097C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4998899" w14:textId="77777777" w:rsidR="00F50FF0" w:rsidRPr="005855F2" w:rsidRDefault="00F50FF0" w:rsidP="00F50FF0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0AB4751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D461D88" w14:textId="5198D8F2" w:rsidR="00F50FF0" w:rsidRPr="005855F2" w:rsidRDefault="00F50FF0" w:rsidP="00F50FF0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B12EC" w:rsidRPr="007B225A" w14:paraId="76B3DA28" w14:textId="77777777" w:rsidTr="006358BF">
        <w:tc>
          <w:tcPr>
            <w:tcW w:w="4140" w:type="dxa"/>
            <w:vAlign w:val="bottom"/>
          </w:tcPr>
          <w:p w14:paraId="03F93704" w14:textId="3D8FAB2A" w:rsidR="00AB12EC" w:rsidRPr="005855F2" w:rsidRDefault="00AB12EC" w:rsidP="00AB12EC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F8DB4D" w14:textId="1B94CE07" w:rsidR="00AB12EC" w:rsidRPr="005C424A" w:rsidRDefault="00AB12EC" w:rsidP="00AB12EC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F20CEA" w14:textId="77777777" w:rsidR="00AB12EC" w:rsidRPr="00234052" w:rsidRDefault="00AB12EC" w:rsidP="00AB12EC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E14808" w14:textId="43033CF3" w:rsidR="00AB12EC" w:rsidRPr="00234052" w:rsidRDefault="00AB12EC" w:rsidP="00AB12EC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F866C5" w14:textId="77777777" w:rsidR="00AB12EC" w:rsidRPr="00234052" w:rsidRDefault="00AB12EC" w:rsidP="00AB12EC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B4EA11" w14:textId="0322E6D3" w:rsidR="00AB12EC" w:rsidRPr="003A09ED" w:rsidRDefault="005A2D0C" w:rsidP="00AB12EC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210DD7E" w14:textId="77777777" w:rsidR="00AB12EC" w:rsidRPr="00234052" w:rsidRDefault="00AB12EC" w:rsidP="00AB12EC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49841BE" w14:textId="6FC7A15D" w:rsidR="00AB12EC" w:rsidRPr="00234052" w:rsidRDefault="00AB12EC" w:rsidP="00AB12EC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B12EC" w:rsidRPr="007B225A" w14:paraId="7CAE609A" w14:textId="77777777" w:rsidTr="006358BF">
        <w:tc>
          <w:tcPr>
            <w:tcW w:w="4140" w:type="dxa"/>
          </w:tcPr>
          <w:p w14:paraId="371B39D9" w14:textId="6F8EE9BD" w:rsidR="00AB12EC" w:rsidRPr="005855F2" w:rsidRDefault="00AB12EC" w:rsidP="00AB12EC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871C4A" w14:textId="36B0B604" w:rsidR="00AB12EC" w:rsidRPr="005C424A" w:rsidRDefault="00AB12EC" w:rsidP="00AB12EC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551049" w14:textId="77777777" w:rsidR="00AB12EC" w:rsidRPr="00234052" w:rsidRDefault="00AB12EC" w:rsidP="00AB12EC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5E8C5A" w14:textId="14D42C08" w:rsidR="00AB12EC" w:rsidRPr="00234052" w:rsidRDefault="00AB12EC" w:rsidP="00AB12EC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3B0546" w14:textId="77777777" w:rsidR="00AB12EC" w:rsidRPr="00234052" w:rsidRDefault="00AB12EC" w:rsidP="00AB12EC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46518F" w14:textId="5865BE7D" w:rsidR="00AB12EC" w:rsidRPr="003A09ED" w:rsidRDefault="00542394" w:rsidP="00AB12EC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80" w:type="dxa"/>
          </w:tcPr>
          <w:p w14:paraId="7FB389A0" w14:textId="77777777" w:rsidR="00AB12EC" w:rsidRPr="00234052" w:rsidRDefault="00AB12EC" w:rsidP="00AB12EC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5B3C58C" w14:textId="58866ABD" w:rsidR="00AB12EC" w:rsidRPr="00234052" w:rsidRDefault="00AB12EC" w:rsidP="00AB12EC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AB12EC" w:rsidRPr="007B225A" w14:paraId="5D56368B" w14:textId="77777777" w:rsidTr="006358BF">
        <w:tc>
          <w:tcPr>
            <w:tcW w:w="4140" w:type="dxa"/>
          </w:tcPr>
          <w:p w14:paraId="09175D2E" w14:textId="77777777" w:rsidR="00AB12EC" w:rsidRPr="005855F2" w:rsidRDefault="00AB12EC" w:rsidP="00AB12EC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5E7677" w14:textId="77777777" w:rsidR="00AB12EC" w:rsidRDefault="00AB12EC" w:rsidP="00AB12EC">
            <w:pPr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2F39B62" w14:textId="77777777" w:rsidR="00AB12EC" w:rsidRPr="00234052" w:rsidRDefault="00AB12EC" w:rsidP="00AB12EC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9CC482" w14:textId="77777777" w:rsidR="00AB12EC" w:rsidRPr="00234052" w:rsidRDefault="00AB12EC" w:rsidP="00AB12EC">
            <w:pPr>
              <w:spacing w:line="240" w:lineRule="exact"/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72B9B1F" w14:textId="77777777" w:rsidR="00AB12EC" w:rsidRPr="00234052" w:rsidRDefault="00AB12EC" w:rsidP="00AB12EC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EAE3AE" w14:textId="77777777" w:rsidR="00AB12EC" w:rsidRDefault="00AB12EC" w:rsidP="00AB12EC">
            <w:pPr>
              <w:spacing w:line="240" w:lineRule="exact"/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42D67F2" w14:textId="77777777" w:rsidR="00AB12EC" w:rsidRPr="00234052" w:rsidRDefault="00AB12EC" w:rsidP="00AB12EC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CF991AC" w14:textId="77777777" w:rsidR="00AB12EC" w:rsidRDefault="00AB12EC" w:rsidP="00AB12EC">
            <w:pPr>
              <w:tabs>
                <w:tab w:val="decimal" w:pos="805"/>
              </w:tabs>
              <w:spacing w:line="240" w:lineRule="exact"/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B12EC" w:rsidRPr="007B225A" w14:paraId="64BAF311" w14:textId="77777777" w:rsidTr="00834A03">
        <w:trPr>
          <w:trHeight w:val="252"/>
        </w:trPr>
        <w:tc>
          <w:tcPr>
            <w:tcW w:w="4140" w:type="dxa"/>
            <w:vAlign w:val="bottom"/>
          </w:tcPr>
          <w:p w14:paraId="6AA8367D" w14:textId="70B5B4DE" w:rsidR="00AB12EC" w:rsidRPr="005855F2" w:rsidRDefault="00AB12EC" w:rsidP="00AB12E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4BFDB0" w14:textId="77777777" w:rsidR="00AB12EC" w:rsidRPr="005C424A" w:rsidRDefault="00AB12EC" w:rsidP="00AB12EC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B2FA98D" w14:textId="77777777" w:rsidR="00AB12EC" w:rsidRPr="00234052" w:rsidRDefault="00AB12EC" w:rsidP="00AB12EC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907026" w14:textId="77777777" w:rsidR="00AB12EC" w:rsidRPr="00234052" w:rsidRDefault="00AB12EC" w:rsidP="00AB12EC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610692" w14:textId="77777777" w:rsidR="00AB12EC" w:rsidRPr="00234052" w:rsidRDefault="00AB12EC" w:rsidP="00AB12EC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773534" w14:textId="77777777" w:rsidR="00AB12EC" w:rsidRPr="00676E46" w:rsidRDefault="00AB12EC" w:rsidP="00AB12EC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80" w:type="dxa"/>
          </w:tcPr>
          <w:p w14:paraId="5814E077" w14:textId="77777777" w:rsidR="00AB12EC" w:rsidRPr="00234052" w:rsidRDefault="00AB12EC" w:rsidP="00AB12EC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F5FE86C" w14:textId="77777777" w:rsidR="00AB12EC" w:rsidRPr="00234052" w:rsidRDefault="00AB12EC" w:rsidP="00AB12EC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B12EC" w:rsidRPr="007B225A" w14:paraId="0C036B64" w14:textId="77777777" w:rsidTr="006358BF">
        <w:trPr>
          <w:trHeight w:val="68"/>
        </w:trPr>
        <w:tc>
          <w:tcPr>
            <w:tcW w:w="4140" w:type="dxa"/>
            <w:vAlign w:val="bottom"/>
          </w:tcPr>
          <w:p w14:paraId="4499060D" w14:textId="44AD5F9F" w:rsidR="00AB12EC" w:rsidRPr="005855F2" w:rsidRDefault="00AB12EC" w:rsidP="00AB12EC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ซื้อสินค้าและค่าใช้จ่ายในการ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ผลิต/บริการ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F1DBAD" w14:textId="34437844" w:rsidR="00AB12EC" w:rsidRPr="005C424A" w:rsidRDefault="00AB12EC" w:rsidP="00AB12EC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1B4DA0F" w14:textId="77777777" w:rsidR="00AB12EC" w:rsidRPr="00234052" w:rsidRDefault="00AB12EC" w:rsidP="00AB12EC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965A47" w14:textId="182F7DA0" w:rsidR="00AB12EC" w:rsidRPr="00234052" w:rsidRDefault="00AB12EC" w:rsidP="00AB12EC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B663432" w14:textId="77777777" w:rsidR="00AB12EC" w:rsidRPr="00234052" w:rsidRDefault="00AB12EC" w:rsidP="00AB12EC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96122A" w14:textId="057E41BD" w:rsidR="00AB12EC" w:rsidRPr="001B79D8" w:rsidRDefault="00AB12EC" w:rsidP="00AB12EC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8AAA810" w14:textId="77777777" w:rsidR="00AB12EC" w:rsidRPr="001B79D8" w:rsidRDefault="00AB12EC" w:rsidP="00AB12EC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F00459" w14:textId="37B9BB8A" w:rsidR="00AB12EC" w:rsidRPr="001B79D8" w:rsidRDefault="00AB12EC" w:rsidP="00AB12EC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68560B4C" w14:textId="4D9A307C" w:rsidR="001243C0" w:rsidRPr="0060271A" w:rsidRDefault="00D0719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Cs w:val="24"/>
        </w:rPr>
        <w:t xml:space="preserve"> 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0"/>
        <w:gridCol w:w="180"/>
        <w:gridCol w:w="1080"/>
        <w:gridCol w:w="180"/>
        <w:gridCol w:w="1170"/>
      </w:tblGrid>
      <w:tr w:rsidR="00BB264A" w:rsidRPr="007B225A" w14:paraId="2C6AB57A" w14:textId="77777777" w:rsidTr="008A6859">
        <w:trPr>
          <w:tblHeader/>
        </w:trPr>
        <w:tc>
          <w:tcPr>
            <w:tcW w:w="4140" w:type="dxa"/>
          </w:tcPr>
          <w:p w14:paraId="72FE3A19" w14:textId="77777777" w:rsidR="00BB264A" w:rsidRPr="005855F2" w:rsidRDefault="00BB264A" w:rsidP="008A685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</w:tcPr>
          <w:p w14:paraId="1E07CDB1" w14:textId="77777777" w:rsidR="00BB264A" w:rsidRPr="005855F2" w:rsidRDefault="00BB264A" w:rsidP="008A6859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ล้านบาท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BB264A" w:rsidRPr="007B225A" w14:paraId="34AE78CA" w14:textId="77777777" w:rsidTr="008A6859">
        <w:trPr>
          <w:tblHeader/>
        </w:trPr>
        <w:tc>
          <w:tcPr>
            <w:tcW w:w="4140" w:type="dxa"/>
          </w:tcPr>
          <w:p w14:paraId="14C0C950" w14:textId="77777777" w:rsidR="00BB264A" w:rsidRPr="005855F2" w:rsidRDefault="00BB264A" w:rsidP="008A685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42F7BA2F" w14:textId="5816E1EE" w:rsidR="00BB264A" w:rsidRPr="005855F2" w:rsidRDefault="00BB264A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="00A45C12">
              <w:rPr>
                <w:rFonts w:asciiTheme="majorBidi" w:hAnsiTheme="majorBidi" w:cstheme="majorBidi" w:hint="cs"/>
                <w:sz w:val="28"/>
                <w:cs/>
              </w:rPr>
              <w:t>เก้า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เดือนสิ้นสุดวันที่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A45C12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BB264A" w:rsidRPr="007B225A" w14:paraId="113C6C4D" w14:textId="77777777" w:rsidTr="008A6859">
        <w:trPr>
          <w:tblHeader/>
        </w:trPr>
        <w:tc>
          <w:tcPr>
            <w:tcW w:w="4140" w:type="dxa"/>
          </w:tcPr>
          <w:p w14:paraId="245C9D73" w14:textId="77777777" w:rsidR="00BB264A" w:rsidRPr="005855F2" w:rsidRDefault="00BB264A" w:rsidP="008A685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101103DF" w14:textId="77777777" w:rsidR="00BB264A" w:rsidRPr="005855F2" w:rsidRDefault="00BB264A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7CE333D" w14:textId="77777777" w:rsidR="00BB264A" w:rsidRPr="005855F2" w:rsidRDefault="00BB264A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C9091F6" w14:textId="77777777" w:rsidR="00BB264A" w:rsidRPr="005855F2" w:rsidRDefault="00BB264A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F7EE2" w:rsidRPr="007B225A" w14:paraId="57DBFDE6" w14:textId="77777777" w:rsidTr="008A6859">
        <w:trPr>
          <w:tblHeader/>
        </w:trPr>
        <w:tc>
          <w:tcPr>
            <w:tcW w:w="4140" w:type="dxa"/>
          </w:tcPr>
          <w:p w14:paraId="561388F5" w14:textId="77777777" w:rsidR="00DF7EE2" w:rsidRPr="005855F2" w:rsidRDefault="00DF7EE2" w:rsidP="00DF7EE2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A07AE" w14:textId="56898EE2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2856E89" w14:textId="77777777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3EE4CD1" w14:textId="5EB94ABC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805DFF7" w14:textId="77777777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6DF21B" w14:textId="73DA3747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8EDB473" w14:textId="77777777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23073EC" w14:textId="0BFA5045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BB264A" w:rsidRPr="007B225A" w14:paraId="0A87BA2E" w14:textId="77777777" w:rsidTr="008A6859">
        <w:tc>
          <w:tcPr>
            <w:tcW w:w="4140" w:type="dxa"/>
          </w:tcPr>
          <w:p w14:paraId="2DA8403D" w14:textId="77777777" w:rsidR="00BB264A" w:rsidRPr="005855F2" w:rsidRDefault="00BB264A" w:rsidP="008A685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B53C47" w14:textId="77777777" w:rsidR="00BB264A" w:rsidRPr="005855F2" w:rsidRDefault="00BB264A" w:rsidP="008A6859">
            <w:pPr>
              <w:tabs>
                <w:tab w:val="decimal" w:pos="864"/>
              </w:tabs>
              <w:ind w:left="-115"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05D63AA6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694B764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24C3CF1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1CA9337" w14:textId="77777777" w:rsidR="00BB264A" w:rsidRPr="005855F2" w:rsidRDefault="00BB264A" w:rsidP="008A6859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237E5829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108D2B1" w14:textId="77777777" w:rsidR="00BB264A" w:rsidRPr="005855F2" w:rsidRDefault="00BB264A" w:rsidP="008A6859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150C6" w:rsidRPr="007B225A" w14:paraId="47AAB5FE" w14:textId="77777777" w:rsidTr="008A6859">
        <w:tc>
          <w:tcPr>
            <w:tcW w:w="4140" w:type="dxa"/>
            <w:vAlign w:val="bottom"/>
          </w:tcPr>
          <w:p w14:paraId="13FE1D14" w14:textId="77777777" w:rsidR="002150C6" w:rsidRPr="005855F2" w:rsidRDefault="002150C6" w:rsidP="002150C6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AE3BBF" w14:textId="3A9103A6" w:rsidR="002150C6" w:rsidRPr="007D05D3" w:rsidRDefault="00A02D26" w:rsidP="002150C6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36B9B2" w14:textId="77777777" w:rsidR="002150C6" w:rsidRPr="00234052" w:rsidRDefault="002150C6" w:rsidP="002150C6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7EBB0F" w14:textId="553D108A" w:rsidR="002150C6" w:rsidRPr="00234052" w:rsidRDefault="002150C6" w:rsidP="002150C6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DAD651" w14:textId="77777777" w:rsidR="002150C6" w:rsidRPr="00234052" w:rsidRDefault="002150C6" w:rsidP="002150C6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5C86D0" w14:textId="5C4D9704" w:rsidR="002150C6" w:rsidRPr="005C424A" w:rsidRDefault="008A74E2" w:rsidP="002150C6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</w:tcPr>
          <w:p w14:paraId="29ACCBE8" w14:textId="77777777" w:rsidR="002150C6" w:rsidRPr="00234052" w:rsidRDefault="002150C6" w:rsidP="002150C6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5173DCC" w14:textId="72EAE765" w:rsidR="002150C6" w:rsidRPr="00234052" w:rsidRDefault="002150C6" w:rsidP="002150C6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2150C6" w:rsidRPr="007B225A" w14:paraId="6A0EE181" w14:textId="77777777" w:rsidTr="008A6859">
        <w:tc>
          <w:tcPr>
            <w:tcW w:w="4140" w:type="dxa"/>
          </w:tcPr>
          <w:p w14:paraId="7B14A6EA" w14:textId="77777777" w:rsidR="002150C6" w:rsidRPr="005855F2" w:rsidRDefault="002150C6" w:rsidP="002150C6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545073" w14:textId="6845BC76" w:rsidR="002150C6" w:rsidRPr="007D05D3" w:rsidRDefault="00A02D26" w:rsidP="002150C6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9F25EA" w14:textId="77777777" w:rsidR="002150C6" w:rsidRPr="00234052" w:rsidRDefault="002150C6" w:rsidP="002150C6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7E6F8E" w14:textId="651FBB1D" w:rsidR="002150C6" w:rsidRPr="00234052" w:rsidRDefault="002150C6" w:rsidP="002150C6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8A637F" w14:textId="77777777" w:rsidR="002150C6" w:rsidRPr="00234052" w:rsidRDefault="002150C6" w:rsidP="002150C6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17A87F" w14:textId="5C3EF934" w:rsidR="002150C6" w:rsidRPr="005C424A" w:rsidRDefault="008A74E2" w:rsidP="002150C6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80" w:type="dxa"/>
          </w:tcPr>
          <w:p w14:paraId="1EA7F42B" w14:textId="77777777" w:rsidR="002150C6" w:rsidRPr="00234052" w:rsidRDefault="002150C6" w:rsidP="002150C6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C4EE75F" w14:textId="3DD7F8A6" w:rsidR="002150C6" w:rsidRPr="00234052" w:rsidRDefault="00EE06BE" w:rsidP="002150C6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</w:t>
            </w:r>
          </w:p>
        </w:tc>
      </w:tr>
      <w:tr w:rsidR="002150C6" w:rsidRPr="007B225A" w14:paraId="01F8A650" w14:textId="77777777" w:rsidTr="008A6859">
        <w:tc>
          <w:tcPr>
            <w:tcW w:w="4140" w:type="dxa"/>
          </w:tcPr>
          <w:p w14:paraId="57EE0254" w14:textId="77777777" w:rsidR="002150C6" w:rsidRPr="005855F2" w:rsidRDefault="002150C6" w:rsidP="002150C6">
            <w:pPr>
              <w:ind w:right="-36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DC4301" w14:textId="565BEDCE" w:rsidR="002150C6" w:rsidRPr="007D05D3" w:rsidRDefault="00A02D26" w:rsidP="002150C6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036C2E" w14:textId="77777777" w:rsidR="002150C6" w:rsidRPr="00234052" w:rsidRDefault="002150C6" w:rsidP="002150C6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5A135B" w14:textId="59FAE0CA" w:rsidR="002150C6" w:rsidRPr="00234052" w:rsidRDefault="002150C6" w:rsidP="002150C6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A53A3D" w14:textId="77777777" w:rsidR="002150C6" w:rsidRPr="00234052" w:rsidRDefault="002150C6" w:rsidP="002150C6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B80822" w14:textId="76EB33CD" w:rsidR="002150C6" w:rsidRPr="005C424A" w:rsidRDefault="008A74E2" w:rsidP="002150C6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51CCF41" w14:textId="77777777" w:rsidR="002150C6" w:rsidRPr="00234052" w:rsidRDefault="002150C6" w:rsidP="002150C6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D47AE5B" w14:textId="5DDADC6E" w:rsidR="002150C6" w:rsidRPr="00234052" w:rsidRDefault="002150C6" w:rsidP="002150C6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2150C6" w:rsidRPr="007B225A" w14:paraId="72CC7E87" w14:textId="77777777" w:rsidTr="008A6859">
        <w:tc>
          <w:tcPr>
            <w:tcW w:w="4140" w:type="dxa"/>
            <w:vAlign w:val="bottom"/>
          </w:tcPr>
          <w:p w14:paraId="3B1108F4" w14:textId="77777777" w:rsidR="002150C6" w:rsidRPr="005855F2" w:rsidRDefault="002150C6" w:rsidP="002150C6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9153D5" w14:textId="77777777" w:rsidR="002150C6" w:rsidRPr="007D05D3" w:rsidRDefault="002150C6" w:rsidP="002150C6">
            <w:pPr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49DF08" w14:textId="77777777" w:rsidR="002150C6" w:rsidRPr="00234052" w:rsidRDefault="002150C6" w:rsidP="002150C6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FE08C7" w14:textId="77777777" w:rsidR="002150C6" w:rsidRPr="00234052" w:rsidRDefault="002150C6" w:rsidP="002150C6">
            <w:pPr>
              <w:spacing w:line="240" w:lineRule="exact"/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DA39017" w14:textId="77777777" w:rsidR="002150C6" w:rsidRPr="00234052" w:rsidRDefault="002150C6" w:rsidP="002150C6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DB7502" w14:textId="77777777" w:rsidR="002150C6" w:rsidRPr="005C424A" w:rsidRDefault="002150C6" w:rsidP="002150C6">
            <w:pPr>
              <w:spacing w:line="240" w:lineRule="exact"/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C249F79" w14:textId="77777777" w:rsidR="002150C6" w:rsidRPr="00234052" w:rsidRDefault="002150C6" w:rsidP="002150C6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406C550" w14:textId="77777777" w:rsidR="002150C6" w:rsidRPr="00234052" w:rsidRDefault="002150C6" w:rsidP="002150C6">
            <w:pPr>
              <w:tabs>
                <w:tab w:val="decimal" w:pos="805"/>
              </w:tabs>
              <w:spacing w:line="240" w:lineRule="exact"/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150C6" w:rsidRPr="007B225A" w14:paraId="273735A8" w14:textId="77777777" w:rsidTr="008A6859">
        <w:tc>
          <w:tcPr>
            <w:tcW w:w="4140" w:type="dxa"/>
            <w:vAlign w:val="bottom"/>
          </w:tcPr>
          <w:p w14:paraId="1CD55131" w14:textId="77777777" w:rsidR="002150C6" w:rsidRPr="005855F2" w:rsidRDefault="002150C6" w:rsidP="002150C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988FCE" w14:textId="77777777" w:rsidR="002150C6" w:rsidRPr="007D05D3" w:rsidRDefault="002150C6" w:rsidP="002150C6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DD1A4DA" w14:textId="77777777" w:rsidR="002150C6" w:rsidRPr="00234052" w:rsidRDefault="002150C6" w:rsidP="002150C6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AE4949" w14:textId="77777777" w:rsidR="002150C6" w:rsidRPr="00234052" w:rsidRDefault="002150C6" w:rsidP="002150C6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F3E6CBB" w14:textId="77777777" w:rsidR="002150C6" w:rsidRPr="00234052" w:rsidRDefault="002150C6" w:rsidP="002150C6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DE1B7A" w14:textId="77777777" w:rsidR="002150C6" w:rsidRPr="005C424A" w:rsidRDefault="002150C6" w:rsidP="002150C6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4BD0CD1E" w14:textId="77777777" w:rsidR="002150C6" w:rsidRPr="00234052" w:rsidRDefault="002150C6" w:rsidP="002150C6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459E1C6" w14:textId="77777777" w:rsidR="002150C6" w:rsidRPr="00234052" w:rsidRDefault="002150C6" w:rsidP="002150C6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150C6" w:rsidRPr="007B225A" w14:paraId="6FB7FF8A" w14:textId="77777777" w:rsidTr="008A6859">
        <w:trPr>
          <w:trHeight w:val="68"/>
        </w:trPr>
        <w:tc>
          <w:tcPr>
            <w:tcW w:w="4140" w:type="dxa"/>
            <w:vAlign w:val="bottom"/>
          </w:tcPr>
          <w:p w14:paraId="0C1247E0" w14:textId="77777777" w:rsidR="002150C6" w:rsidRPr="005855F2" w:rsidRDefault="002150C6" w:rsidP="002150C6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ซื้อสินค้าและค่าใช้จ่ายในการ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ผลิต/บริการ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5C07AF" w14:textId="1FBEEA1B" w:rsidR="002150C6" w:rsidRPr="007D05D3" w:rsidRDefault="00A02D26" w:rsidP="002150C6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499F9DF7" w14:textId="77777777" w:rsidR="002150C6" w:rsidRPr="00234052" w:rsidRDefault="002150C6" w:rsidP="002150C6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7BDAF6" w14:textId="4EA3FDD3" w:rsidR="002150C6" w:rsidRPr="00234052" w:rsidRDefault="00806575" w:rsidP="002150C6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298BB4C2" w14:textId="77777777" w:rsidR="002150C6" w:rsidRPr="00234052" w:rsidRDefault="002150C6" w:rsidP="002150C6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A24274" w14:textId="431D355E" w:rsidR="002150C6" w:rsidRPr="005C424A" w:rsidRDefault="005951A7" w:rsidP="002150C6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3EDC3D06" w14:textId="77777777" w:rsidR="002150C6" w:rsidRPr="00234052" w:rsidRDefault="002150C6" w:rsidP="002150C6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21DE3C7" w14:textId="3A583BC3" w:rsidR="002150C6" w:rsidRPr="00234052" w:rsidRDefault="002150C6" w:rsidP="002150C6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69E16008" w14:textId="77777777" w:rsidR="001B09E4" w:rsidRDefault="001B09E4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1BE6D6E" w14:textId="77777777" w:rsidR="003C27CB" w:rsidRDefault="003C27CB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8A7520C" w14:textId="77777777" w:rsidR="003C27CB" w:rsidRDefault="003C27CB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E8F33B4" w14:textId="77777777" w:rsidR="003C27CB" w:rsidRDefault="003C27CB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992F18B" w14:textId="70DBD27A" w:rsidR="003C27CB" w:rsidRDefault="003C27CB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3C268436" w14:textId="2CAAE90E" w:rsidR="007D05D3" w:rsidRDefault="007D05D3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33BB84F8" w14:textId="3BE8F17D" w:rsidR="007D05D3" w:rsidRDefault="007D05D3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285289E" w14:textId="77777777" w:rsidR="007D05D3" w:rsidRDefault="007D05D3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DC2C318" w14:textId="77777777" w:rsidR="00CD0189" w:rsidRDefault="00CD0189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25A076C" w14:textId="1DCABD3E" w:rsidR="00F53166" w:rsidRPr="005855F2" w:rsidRDefault="009E4C64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 xml:space="preserve">ยอดคงค้างระหว่างบริษัทและกิจการที่เกี่ยวข้องกัน ณ วันที่ </w:t>
      </w:r>
      <w:r w:rsidR="0026738D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A026D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26738D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A45C12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A026D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987B51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765C0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="00F87EF9" w:rsidRPr="00987B51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F87EF9"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987B51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765C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</w:t>
      </w: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t>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6"/>
        <w:gridCol w:w="1080"/>
        <w:gridCol w:w="184"/>
        <w:gridCol w:w="1080"/>
        <w:gridCol w:w="180"/>
        <w:gridCol w:w="1080"/>
        <w:gridCol w:w="180"/>
        <w:gridCol w:w="1080"/>
      </w:tblGrid>
      <w:tr w:rsidR="00F53166" w:rsidRPr="008A17ED" w14:paraId="5D3D05D3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39BF548E" w14:textId="77777777" w:rsidR="00F53166" w:rsidRPr="008A17ED" w:rsidRDefault="00F53166">
            <w:pPr>
              <w:rPr>
                <w:rFonts w:asciiTheme="majorBidi" w:hAnsiTheme="majorBidi"/>
                <w:sz w:val="28"/>
              </w:rPr>
            </w:pPr>
          </w:p>
        </w:tc>
        <w:tc>
          <w:tcPr>
            <w:tcW w:w="2344" w:type="dxa"/>
            <w:gridSpan w:val="3"/>
            <w:shd w:val="clear" w:color="auto" w:fill="auto"/>
          </w:tcPr>
          <w:p w14:paraId="6F7F107B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224ED7C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E810C8C" w14:textId="77777777" w:rsidR="00F53166" w:rsidRPr="008A17ED" w:rsidRDefault="009E4C64" w:rsidP="00B93F91">
            <w:pPr>
              <w:ind w:left="-108" w:right="4"/>
              <w:jc w:val="right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</w:rPr>
              <w:t>(</w:t>
            </w:r>
            <w:r w:rsidRPr="008A17ED">
              <w:rPr>
                <w:rFonts w:asciiTheme="majorBidi" w:hAnsiTheme="majorBidi"/>
                <w:sz w:val="28"/>
                <w:cs/>
              </w:rPr>
              <w:t>หน่วย</w:t>
            </w:r>
            <w:r w:rsidRPr="008A17ED">
              <w:rPr>
                <w:rFonts w:asciiTheme="majorBidi" w:hAnsiTheme="majorBidi"/>
                <w:sz w:val="28"/>
              </w:rPr>
              <w:t xml:space="preserve">: </w:t>
            </w:r>
            <w:r w:rsidRPr="008A17ED">
              <w:rPr>
                <w:rFonts w:asciiTheme="majorBidi" w:hAnsiTheme="majorBidi"/>
                <w:sz w:val="28"/>
                <w:cs/>
              </w:rPr>
              <w:t>พันบาท</w:t>
            </w:r>
            <w:r w:rsidRPr="008A17ED">
              <w:rPr>
                <w:rFonts w:asciiTheme="majorBidi" w:hAnsiTheme="majorBidi"/>
                <w:sz w:val="28"/>
              </w:rPr>
              <w:t>)</w:t>
            </w:r>
          </w:p>
        </w:tc>
      </w:tr>
      <w:tr w:rsidR="00F53166" w:rsidRPr="008A17ED" w14:paraId="55ED69B6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330838BD" w14:textId="77777777" w:rsidR="00F53166" w:rsidRPr="008A17ED" w:rsidRDefault="00F53166">
            <w:pPr>
              <w:rPr>
                <w:rFonts w:asciiTheme="majorBidi" w:hAnsiTheme="majorBidi"/>
                <w:sz w:val="28"/>
              </w:rPr>
            </w:pPr>
          </w:p>
        </w:tc>
        <w:tc>
          <w:tcPr>
            <w:tcW w:w="23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25F1C9" w14:textId="77777777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3941A625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A83284" w14:textId="77777777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8A17ED" w14:paraId="336EF36A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1BF5E8EE" w14:textId="77777777" w:rsidR="00F53166" w:rsidRPr="008A17ED" w:rsidRDefault="00F53166">
            <w:pPr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D7B1AD" w14:textId="414BEFE8" w:rsidR="00F53166" w:rsidRPr="008A17ED" w:rsidRDefault="0016489C">
            <w:pPr>
              <w:ind w:left="-108" w:right="-108"/>
              <w:jc w:val="center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</w:rPr>
              <w:t>3</w:t>
            </w:r>
            <w:r w:rsidR="00A026D0" w:rsidRPr="008A17ED">
              <w:rPr>
                <w:rFonts w:asciiTheme="majorBidi" w:hAnsiTheme="majorBidi" w:hint="cs"/>
                <w:sz w:val="28"/>
                <w:cs/>
              </w:rPr>
              <w:t>0</w:t>
            </w:r>
            <w:r w:rsidRPr="008A17ED">
              <w:rPr>
                <w:rFonts w:asciiTheme="majorBidi" w:hAnsiTheme="majorBidi"/>
                <w:sz w:val="28"/>
              </w:rPr>
              <w:t xml:space="preserve"> </w:t>
            </w:r>
            <w:r w:rsidR="00A45C12">
              <w:rPr>
                <w:rFonts w:asciiTheme="majorBidi" w:hAnsiTheme="majorBidi" w:hint="cs"/>
                <w:sz w:val="28"/>
                <w:cs/>
              </w:rPr>
              <w:t>กันยายน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7B3403DF" w14:textId="77777777" w:rsidR="00F53166" w:rsidRPr="008A17ED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2544AB" w14:textId="77777777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</w:rPr>
              <w:t xml:space="preserve">31 </w:t>
            </w:r>
            <w:r w:rsidRPr="008A17ED">
              <w:rPr>
                <w:rFonts w:asciiTheme="majorBidi" w:hAnsi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DB483DF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DBA81F" w14:textId="60929354" w:rsidR="00F53166" w:rsidRPr="008A17ED" w:rsidRDefault="0016489C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3</w:t>
            </w:r>
            <w:r w:rsidR="00A026D0" w:rsidRPr="008A17ED">
              <w:rPr>
                <w:rFonts w:asciiTheme="majorBidi" w:hAnsiTheme="majorBidi"/>
                <w:sz w:val="28"/>
              </w:rPr>
              <w:t>0</w:t>
            </w:r>
            <w:r w:rsidRPr="008A17ED">
              <w:rPr>
                <w:rFonts w:asciiTheme="majorBidi" w:hAnsiTheme="majorBidi"/>
                <w:sz w:val="28"/>
              </w:rPr>
              <w:t xml:space="preserve"> </w:t>
            </w:r>
            <w:r w:rsidR="00A45C12">
              <w:rPr>
                <w:rFonts w:asciiTheme="majorBidi" w:hAnsiTheme="majorBidi" w:hint="cs"/>
                <w:sz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994303C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46AA2D" w14:textId="77777777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 xml:space="preserve">31 </w:t>
            </w:r>
            <w:r w:rsidRPr="008A17ED">
              <w:rPr>
                <w:rFonts w:asciiTheme="majorBidi" w:hAnsiTheme="majorBidi"/>
                <w:sz w:val="28"/>
                <w:cs/>
              </w:rPr>
              <w:t>ธันวาคม</w:t>
            </w:r>
          </w:p>
        </w:tc>
      </w:tr>
      <w:tr w:rsidR="00F53166" w:rsidRPr="008A17ED" w14:paraId="293FE705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0613CC25" w14:textId="77777777" w:rsidR="00F53166" w:rsidRPr="008A17ED" w:rsidRDefault="00F53166">
            <w:pPr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10D286" w14:textId="5AEE56E4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256</w:t>
            </w:r>
            <w:r w:rsidR="00BF5354" w:rsidRPr="008A17ED">
              <w:rPr>
                <w:rFonts w:asciiTheme="majorBidi" w:hAnsiTheme="majorBidi"/>
                <w:sz w:val="28"/>
              </w:rPr>
              <w:t>6</w:t>
            </w:r>
          </w:p>
        </w:tc>
        <w:tc>
          <w:tcPr>
            <w:tcW w:w="184" w:type="dxa"/>
            <w:shd w:val="clear" w:color="auto" w:fill="auto"/>
          </w:tcPr>
          <w:p w14:paraId="7836CA9C" w14:textId="77777777" w:rsidR="00F53166" w:rsidRPr="008A17ED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9F3ECE" w14:textId="1BB1E817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256</w:t>
            </w:r>
            <w:r w:rsidR="00BF5354" w:rsidRPr="008A17ED">
              <w:rPr>
                <w:rFonts w:asciiTheme="majorBidi" w:hAnsiTheme="majorBidi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40836A0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052C47" w14:textId="081F7B0D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256</w:t>
            </w:r>
            <w:r w:rsidR="00BF5354" w:rsidRPr="008A17ED">
              <w:rPr>
                <w:rFonts w:asciiTheme="majorBidi" w:hAnsiTheme="majorBidi"/>
                <w:sz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14A57484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AFA242" w14:textId="0EC2ED7A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256</w:t>
            </w:r>
            <w:r w:rsidR="00BF5354" w:rsidRPr="008A17ED">
              <w:rPr>
                <w:rFonts w:asciiTheme="majorBidi" w:hAnsiTheme="majorBidi"/>
                <w:sz w:val="28"/>
              </w:rPr>
              <w:t>5</w:t>
            </w:r>
          </w:p>
        </w:tc>
      </w:tr>
      <w:tr w:rsidR="00126870" w:rsidRPr="008A17ED" w14:paraId="74BDB7E5" w14:textId="77777777" w:rsidTr="007A1D4A">
        <w:tc>
          <w:tcPr>
            <w:tcW w:w="4226" w:type="dxa"/>
            <w:shd w:val="clear" w:color="auto" w:fill="auto"/>
            <w:vAlign w:val="bottom"/>
          </w:tcPr>
          <w:p w14:paraId="191F9415" w14:textId="39663AFE" w:rsidR="00126870" w:rsidRPr="008A17ED" w:rsidRDefault="00126870" w:rsidP="00126870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ลูกหนี้อื่น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 xml:space="preserve"> - 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กิจการที่เกี่ยวข้องกัน </w:t>
            </w:r>
            <w:r w:rsidRPr="008A17ED">
              <w:rPr>
                <w:rFonts w:asciiTheme="majorBidi" w:hAnsiTheme="majorBidi"/>
                <w:b/>
                <w:bCs/>
                <w:spacing w:val="-4"/>
                <w:sz w:val="28"/>
              </w:rPr>
              <w:t>(</w:t>
            </w:r>
            <w:r w:rsidRPr="008A17ED"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  <w:t xml:space="preserve">ดูหมายเหตุข้อ </w:t>
            </w:r>
            <w:r w:rsidRPr="008A17ED">
              <w:rPr>
                <w:rFonts w:asciiTheme="majorBidi" w:hAnsiTheme="majorBidi"/>
                <w:b/>
                <w:bCs/>
                <w:spacing w:val="-4"/>
                <w:sz w:val="28"/>
              </w:rPr>
              <w:t>6)</w:t>
            </w:r>
          </w:p>
        </w:tc>
        <w:tc>
          <w:tcPr>
            <w:tcW w:w="1080" w:type="dxa"/>
            <w:shd w:val="clear" w:color="auto" w:fill="auto"/>
          </w:tcPr>
          <w:p w14:paraId="13D271C3" w14:textId="77777777" w:rsidR="00126870" w:rsidRPr="008A17ED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6C0DA9BA" w14:textId="77777777" w:rsidR="00126870" w:rsidRPr="008A17ED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287B89" w14:textId="77777777" w:rsidR="00126870" w:rsidRPr="008A17ED" w:rsidRDefault="00126870" w:rsidP="00126870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E1C584A" w14:textId="77777777" w:rsidR="00126870" w:rsidRPr="008A17ED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163F8E" w14:textId="77777777" w:rsidR="00126870" w:rsidRPr="008A17ED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73AE814" w14:textId="77777777" w:rsidR="00126870" w:rsidRPr="008A17ED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C72A95" w14:textId="77777777" w:rsidR="00126870" w:rsidRPr="008A17ED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B44C6B" w:rsidRPr="008A17ED" w14:paraId="3F20D69E" w14:textId="77777777">
        <w:tc>
          <w:tcPr>
            <w:tcW w:w="4226" w:type="dxa"/>
            <w:shd w:val="clear" w:color="auto" w:fill="auto"/>
            <w:vAlign w:val="bottom"/>
          </w:tcPr>
          <w:p w14:paraId="5864E68E" w14:textId="4C381C96" w:rsidR="00B44C6B" w:rsidRPr="008A17ED" w:rsidRDefault="00B44C6B" w:rsidP="00B44C6B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A8754D" w14:textId="74CDAB9E" w:rsidR="00B44C6B" w:rsidRPr="008A17ED" w:rsidRDefault="00D30421" w:rsidP="00B44C6B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B2C3BEE" w14:textId="77777777" w:rsidR="00B44C6B" w:rsidRPr="008A17ED" w:rsidRDefault="00B44C6B" w:rsidP="00B44C6B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D21969" w14:textId="0A023283" w:rsidR="00B44C6B" w:rsidRPr="008A17ED" w:rsidRDefault="00B44C6B" w:rsidP="00B44C6B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D75F981" w14:textId="77777777" w:rsidR="00B44C6B" w:rsidRPr="008A17ED" w:rsidRDefault="00B44C6B" w:rsidP="00B44C6B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548D0E" w14:textId="34435F10" w:rsidR="00B44C6B" w:rsidRPr="008A17ED" w:rsidRDefault="000F7CB4" w:rsidP="00B44C6B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502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92E0C3C" w14:textId="77777777" w:rsidR="00B44C6B" w:rsidRPr="008A17ED" w:rsidRDefault="00B44C6B" w:rsidP="00B44C6B">
            <w:pPr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656EA1" w14:textId="6BC144E6" w:rsidR="00B44C6B" w:rsidRPr="008A17ED" w:rsidRDefault="00B44C6B" w:rsidP="00B44C6B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color w:val="000000"/>
                <w:sz w:val="28"/>
              </w:rPr>
              <w:t>5,179</w:t>
            </w:r>
          </w:p>
        </w:tc>
      </w:tr>
      <w:tr w:rsidR="00B44C6B" w:rsidRPr="008A17ED" w14:paraId="41C7E80F" w14:textId="77777777">
        <w:tc>
          <w:tcPr>
            <w:tcW w:w="4226" w:type="dxa"/>
            <w:shd w:val="clear" w:color="auto" w:fill="auto"/>
            <w:vAlign w:val="bottom"/>
          </w:tcPr>
          <w:p w14:paraId="41C82C3C" w14:textId="5D6636F5" w:rsidR="00B44C6B" w:rsidRPr="008A17ED" w:rsidRDefault="00B44C6B" w:rsidP="00B44C6B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5559CF" w14:textId="113DC7CF" w:rsidR="00B44C6B" w:rsidRPr="008A17ED" w:rsidRDefault="00D30421" w:rsidP="00B44C6B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6</w:t>
            </w:r>
          </w:p>
        </w:tc>
        <w:tc>
          <w:tcPr>
            <w:tcW w:w="184" w:type="dxa"/>
            <w:shd w:val="clear" w:color="auto" w:fill="auto"/>
          </w:tcPr>
          <w:p w14:paraId="09013C57" w14:textId="77777777" w:rsidR="00B44C6B" w:rsidRPr="008A17ED" w:rsidRDefault="00B44C6B" w:rsidP="00B44C6B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DFF7AB" w14:textId="0D73C54E" w:rsidR="00B44C6B" w:rsidRPr="008A17ED" w:rsidRDefault="00B44C6B" w:rsidP="00B44C6B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8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0921DD6" w14:textId="77777777" w:rsidR="00B44C6B" w:rsidRPr="008A17ED" w:rsidRDefault="00B44C6B" w:rsidP="00B44C6B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5DE9BE" w14:textId="17A2C919" w:rsidR="00B44C6B" w:rsidRPr="008A17ED" w:rsidRDefault="000F7CB4" w:rsidP="00B44C6B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6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32D7643" w14:textId="77777777" w:rsidR="00B44C6B" w:rsidRPr="008A17ED" w:rsidRDefault="00B44C6B" w:rsidP="00B44C6B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BDEF73" w14:textId="0983AB94" w:rsidR="00B44C6B" w:rsidRPr="008A17ED" w:rsidRDefault="00B44C6B" w:rsidP="00B44C6B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</w:tr>
      <w:tr w:rsidR="00B44C6B" w:rsidRPr="008A17ED" w14:paraId="3237D0AC" w14:textId="77777777">
        <w:tc>
          <w:tcPr>
            <w:tcW w:w="4226" w:type="dxa"/>
            <w:shd w:val="clear" w:color="auto" w:fill="auto"/>
            <w:vAlign w:val="bottom"/>
          </w:tcPr>
          <w:p w14:paraId="137588B2" w14:textId="6C81C814" w:rsidR="00B44C6B" w:rsidRPr="008A17ED" w:rsidRDefault="00B44C6B" w:rsidP="00B44C6B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 w:hint="cs"/>
                <w:sz w:val="28"/>
                <w:cs/>
              </w:rPr>
              <w:t>บริษัทที่เกี่ยวข้องกัน</w:t>
            </w:r>
            <w:r w:rsidRPr="008A17ED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8A17ED">
              <w:rPr>
                <w:rFonts w:asciiTheme="majorBidi" w:hAnsiTheme="majorBidi" w:hint="cs"/>
                <w:sz w:val="28"/>
                <w:cs/>
              </w:rPr>
              <w:t>มีกรรมการร่วมกัน</w:t>
            </w:r>
            <w:r w:rsidRPr="008A17E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09D195" w14:textId="1B481504" w:rsidR="00B44C6B" w:rsidRPr="008A17ED" w:rsidRDefault="006E0B61" w:rsidP="00B44C6B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4</w:t>
            </w:r>
          </w:p>
        </w:tc>
        <w:tc>
          <w:tcPr>
            <w:tcW w:w="184" w:type="dxa"/>
            <w:shd w:val="clear" w:color="auto" w:fill="auto"/>
          </w:tcPr>
          <w:p w14:paraId="56BA0E74" w14:textId="77777777" w:rsidR="00B44C6B" w:rsidRPr="008A17ED" w:rsidRDefault="00B44C6B" w:rsidP="00B44C6B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C9635D" w14:textId="15AEBA20" w:rsidR="00B44C6B" w:rsidRPr="008A17ED" w:rsidRDefault="00B44C6B" w:rsidP="00B44C6B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A17ED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AF5BDDA" w14:textId="77777777" w:rsidR="00B44C6B" w:rsidRPr="008A17ED" w:rsidRDefault="00B44C6B" w:rsidP="00B44C6B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813096" w14:textId="5B098737" w:rsidR="00B44C6B" w:rsidRPr="008A17ED" w:rsidRDefault="000F7CB4" w:rsidP="00B44C6B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7319C8C" w14:textId="77777777" w:rsidR="00B44C6B" w:rsidRPr="008A17ED" w:rsidRDefault="00B44C6B" w:rsidP="00B44C6B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4F6739" w14:textId="64FC30E3" w:rsidR="00B44C6B" w:rsidRPr="008A17ED" w:rsidRDefault="00B44C6B" w:rsidP="00B44C6B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A17E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6A2D4C" w:rsidRPr="008A17ED" w14:paraId="3DEA4717" w14:textId="77777777">
        <w:tc>
          <w:tcPr>
            <w:tcW w:w="4226" w:type="dxa"/>
            <w:shd w:val="clear" w:color="auto" w:fill="auto"/>
            <w:vAlign w:val="center"/>
          </w:tcPr>
          <w:p w14:paraId="343F346E" w14:textId="334E99F3" w:rsidR="006A2D4C" w:rsidRPr="008A17ED" w:rsidRDefault="006A2D4C" w:rsidP="006A2D4C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รวมลูกหนี้อื่น 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>-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54B64" w14:textId="2BB73598" w:rsidR="006A2D4C" w:rsidRPr="008A17ED" w:rsidRDefault="006E0B61" w:rsidP="006A2D4C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10</w:t>
            </w:r>
          </w:p>
        </w:tc>
        <w:tc>
          <w:tcPr>
            <w:tcW w:w="184" w:type="dxa"/>
            <w:shd w:val="clear" w:color="auto" w:fill="auto"/>
          </w:tcPr>
          <w:p w14:paraId="3F784C44" w14:textId="77777777" w:rsidR="006A2D4C" w:rsidRPr="008A17ED" w:rsidRDefault="006A2D4C" w:rsidP="006A2D4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92361B" w14:textId="553DBED0" w:rsidR="006A2D4C" w:rsidRPr="008A17ED" w:rsidRDefault="006A2D4C" w:rsidP="006A2D4C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="Angsana New" w:hAnsi="Angsana New"/>
                <w:b/>
                <w:bCs/>
                <w:color w:val="000000"/>
                <w:sz w:val="28"/>
              </w:rPr>
              <w:t>12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AE3613C" w14:textId="77777777" w:rsidR="006A2D4C" w:rsidRPr="008A17ED" w:rsidRDefault="006A2D4C" w:rsidP="006A2D4C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95FD34" w14:textId="7B75E48B" w:rsidR="006A2D4C" w:rsidRPr="008A17ED" w:rsidRDefault="00D30421" w:rsidP="006A2D4C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508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C7766DD" w14:textId="77777777" w:rsidR="006A2D4C" w:rsidRPr="008A17ED" w:rsidRDefault="006A2D4C" w:rsidP="006A2D4C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E043ED" w14:textId="3A878C5E" w:rsidR="006A2D4C" w:rsidRPr="008A17ED" w:rsidRDefault="006A2D4C" w:rsidP="006A2D4C">
            <w:pPr>
              <w:tabs>
                <w:tab w:val="decimal" w:pos="98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="Angsana New" w:hAnsi="Angsana New"/>
                <w:b/>
                <w:bCs/>
                <w:sz w:val="28"/>
              </w:rPr>
              <w:t>5,187</w:t>
            </w:r>
          </w:p>
        </w:tc>
      </w:tr>
      <w:tr w:rsidR="00126870" w:rsidRPr="008A17ED" w14:paraId="074B9FCA" w14:textId="77777777" w:rsidTr="00C81989">
        <w:trPr>
          <w:trHeight w:val="213"/>
        </w:trPr>
        <w:tc>
          <w:tcPr>
            <w:tcW w:w="4226" w:type="dxa"/>
            <w:shd w:val="clear" w:color="auto" w:fill="auto"/>
            <w:vAlign w:val="center"/>
          </w:tcPr>
          <w:p w14:paraId="4400DE88" w14:textId="77777777" w:rsidR="00126870" w:rsidRPr="008A17ED" w:rsidRDefault="00126870" w:rsidP="00C81989">
            <w:pPr>
              <w:spacing w:line="240" w:lineRule="exact"/>
              <w:ind w:right="-36"/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65D82D" w14:textId="77777777" w:rsidR="00126870" w:rsidRPr="008A17ED" w:rsidRDefault="00126870" w:rsidP="00C81989">
            <w:pPr>
              <w:tabs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0E232F36" w14:textId="77777777" w:rsidR="00126870" w:rsidRPr="008A17ED" w:rsidRDefault="00126870" w:rsidP="00C81989">
            <w:pPr>
              <w:tabs>
                <w:tab w:val="decimal" w:pos="882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6D6DDA4" w14:textId="77777777" w:rsidR="00126870" w:rsidRPr="008A17ED" w:rsidRDefault="00126870" w:rsidP="00C81989">
            <w:pPr>
              <w:tabs>
                <w:tab w:val="decimal" w:pos="900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C01D12B" w14:textId="77777777" w:rsidR="00126870" w:rsidRPr="008A17ED" w:rsidRDefault="00126870" w:rsidP="00C81989">
            <w:pPr>
              <w:tabs>
                <w:tab w:val="decimal" w:pos="882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CC22A5F" w14:textId="77777777" w:rsidR="00126870" w:rsidRPr="008A17ED" w:rsidRDefault="00126870" w:rsidP="00C81989">
            <w:pPr>
              <w:tabs>
                <w:tab w:val="decimal" w:pos="900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FE070DB" w14:textId="77777777" w:rsidR="00126870" w:rsidRPr="008A17ED" w:rsidRDefault="00126870" w:rsidP="00C81989">
            <w:pPr>
              <w:tabs>
                <w:tab w:val="decimal" w:pos="882"/>
                <w:tab w:val="decimal" w:pos="95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0563C15" w14:textId="77777777" w:rsidR="00126870" w:rsidRPr="008A17ED" w:rsidRDefault="00126870" w:rsidP="00C81989">
            <w:pPr>
              <w:tabs>
                <w:tab w:val="decimal" w:pos="980"/>
              </w:tabs>
              <w:spacing w:line="240" w:lineRule="exact"/>
              <w:ind w:left="-18" w:right="-36"/>
              <w:jc w:val="thaiDistribute"/>
              <w:rPr>
                <w:rFonts w:asciiTheme="majorBidi" w:hAnsiTheme="majorBidi"/>
                <w:sz w:val="28"/>
              </w:rPr>
            </w:pPr>
          </w:p>
        </w:tc>
      </w:tr>
      <w:tr w:rsidR="001037DB" w:rsidRPr="008A17ED" w14:paraId="2AE8E03A" w14:textId="77777777" w:rsidTr="002F4313">
        <w:tc>
          <w:tcPr>
            <w:tcW w:w="4226" w:type="dxa"/>
            <w:shd w:val="clear" w:color="auto" w:fill="auto"/>
            <w:vAlign w:val="bottom"/>
          </w:tcPr>
          <w:p w14:paraId="5FD4194D" w14:textId="5067C19B" w:rsidR="001037DB" w:rsidRPr="008A17ED" w:rsidRDefault="001037DB" w:rsidP="001037DB">
            <w:pPr>
              <w:jc w:val="thaiDistribute"/>
              <w:rPr>
                <w:rFonts w:asciiTheme="majorBidi" w:hAnsiTheme="majorBidi"/>
                <w:b/>
                <w:bCs/>
                <w:spacing w:val="-4"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  <w:t>ดอกเบี้ยค้างรับ</w:t>
            </w:r>
            <w:r w:rsidRPr="008A17ED">
              <w:rPr>
                <w:rFonts w:asciiTheme="majorBidi" w:hAnsiTheme="majorBidi"/>
                <w:b/>
                <w:bCs/>
                <w:spacing w:val="-4"/>
                <w:sz w:val="28"/>
              </w:rPr>
              <w:t xml:space="preserve"> </w:t>
            </w:r>
            <w:r w:rsidRPr="008A17ED"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  <w:t>- กิจการที่เกี่ยวข้องกัน</w:t>
            </w:r>
            <w:r w:rsidRPr="008A17ED">
              <w:rPr>
                <w:rFonts w:asciiTheme="majorBidi" w:hAnsiTheme="majorBidi"/>
                <w:b/>
                <w:bCs/>
                <w:spacing w:val="-4"/>
                <w:sz w:val="28"/>
              </w:rPr>
              <w:t xml:space="preserve"> </w:t>
            </w:r>
            <w:r w:rsidRPr="008A17ED">
              <w:rPr>
                <w:rFonts w:asciiTheme="majorBidi" w:hAnsiTheme="majorBidi"/>
                <w:b/>
                <w:bCs/>
                <w:spacing w:val="-6"/>
                <w:sz w:val="28"/>
                <w:cs/>
              </w:rPr>
              <w:t xml:space="preserve">(ดูหมายเหตุข้อ </w:t>
            </w:r>
            <w:r w:rsidRPr="008A17ED">
              <w:rPr>
                <w:rFonts w:asciiTheme="majorBidi" w:hAnsiTheme="majorBidi"/>
                <w:b/>
                <w:bCs/>
                <w:spacing w:val="-6"/>
                <w:sz w:val="28"/>
              </w:rPr>
              <w:t>6</w:t>
            </w:r>
            <w:r w:rsidRPr="008A17ED">
              <w:rPr>
                <w:rFonts w:asciiTheme="majorBidi" w:hAnsiTheme="majorBidi"/>
                <w:b/>
                <w:bCs/>
                <w:spacing w:val="-6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244676D" w14:textId="77777777" w:rsidR="001037DB" w:rsidRPr="008A17ED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49871886" w14:textId="77777777" w:rsidR="001037DB" w:rsidRPr="008A17ED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C7C029" w14:textId="77777777" w:rsidR="001037DB" w:rsidRPr="008A17ED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BD1ED56" w14:textId="77777777" w:rsidR="001037DB" w:rsidRPr="008A17ED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29E5B4" w14:textId="4AEAB1B6" w:rsidR="001037DB" w:rsidRPr="008A17ED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486D37F" w14:textId="77777777" w:rsidR="001037DB" w:rsidRPr="008A17ED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3FB565" w14:textId="77777777" w:rsidR="001037DB" w:rsidRPr="008A17ED" w:rsidRDefault="001037DB" w:rsidP="001037D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972A0D" w:rsidRPr="008A17ED" w14:paraId="38DF3336" w14:textId="77777777">
        <w:tc>
          <w:tcPr>
            <w:tcW w:w="4226" w:type="dxa"/>
            <w:shd w:val="clear" w:color="auto" w:fill="auto"/>
            <w:vAlign w:val="bottom"/>
          </w:tcPr>
          <w:p w14:paraId="3C61CD59" w14:textId="1D7C9F09" w:rsidR="00972A0D" w:rsidRPr="008A17ED" w:rsidRDefault="00972A0D" w:rsidP="00972A0D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643681" w14:textId="5595642A" w:rsidR="00972A0D" w:rsidRPr="008A17ED" w:rsidRDefault="00921F20" w:rsidP="00972A0D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BDDEA17" w14:textId="77777777" w:rsidR="00972A0D" w:rsidRPr="008A17ED" w:rsidRDefault="00972A0D" w:rsidP="00972A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540E0E" w14:textId="4193A0FA" w:rsidR="00972A0D" w:rsidRPr="008A17ED" w:rsidRDefault="00972A0D" w:rsidP="00972A0D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CBE861" w14:textId="77777777" w:rsidR="00972A0D" w:rsidRPr="008A17ED" w:rsidRDefault="00972A0D" w:rsidP="00972A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AE8FA5" w14:textId="15F04741" w:rsidR="00972A0D" w:rsidRPr="008A17ED" w:rsidRDefault="00D30421" w:rsidP="00972A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142</w:t>
            </w:r>
            <w:r w:rsidR="00B758E7">
              <w:rPr>
                <w:rFonts w:asciiTheme="majorBidi" w:hAnsiTheme="majorBidi"/>
                <w:sz w:val="28"/>
              </w:rPr>
              <w:t>,705</w:t>
            </w:r>
          </w:p>
        </w:tc>
        <w:tc>
          <w:tcPr>
            <w:tcW w:w="180" w:type="dxa"/>
            <w:shd w:val="clear" w:color="auto" w:fill="auto"/>
          </w:tcPr>
          <w:p w14:paraId="30AA8F23" w14:textId="77777777" w:rsidR="00972A0D" w:rsidRPr="008A17ED" w:rsidRDefault="00972A0D" w:rsidP="00972A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2D6E55" w14:textId="5F8EEF0B" w:rsidR="00972A0D" w:rsidRPr="008A17ED" w:rsidRDefault="00972A0D" w:rsidP="00972A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147,215</w:t>
            </w:r>
          </w:p>
        </w:tc>
      </w:tr>
      <w:tr w:rsidR="00972A0D" w:rsidRPr="008A17ED" w14:paraId="5AF40184" w14:textId="77777777">
        <w:trPr>
          <w:trHeight w:val="288"/>
        </w:trPr>
        <w:tc>
          <w:tcPr>
            <w:tcW w:w="4226" w:type="dxa"/>
            <w:shd w:val="clear" w:color="auto" w:fill="auto"/>
            <w:vAlign w:val="bottom"/>
          </w:tcPr>
          <w:p w14:paraId="2EF5F1CC" w14:textId="504A2CE9" w:rsidR="00972A0D" w:rsidRPr="008A17ED" w:rsidRDefault="00972A0D" w:rsidP="00972A0D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0B0A63" w14:textId="3A3DAD53" w:rsidR="00972A0D" w:rsidRPr="008A17ED" w:rsidRDefault="00642732" w:rsidP="00972A0D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1,480</w:t>
            </w:r>
          </w:p>
        </w:tc>
        <w:tc>
          <w:tcPr>
            <w:tcW w:w="184" w:type="dxa"/>
            <w:shd w:val="clear" w:color="auto" w:fill="auto"/>
          </w:tcPr>
          <w:p w14:paraId="65803923" w14:textId="77777777" w:rsidR="00972A0D" w:rsidRPr="008A17ED" w:rsidRDefault="00972A0D" w:rsidP="00972A0D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E45962" w14:textId="4DC61B88" w:rsidR="00972A0D" w:rsidRPr="008A17ED" w:rsidRDefault="00972A0D" w:rsidP="00972A0D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1,018</w:t>
            </w:r>
          </w:p>
        </w:tc>
        <w:tc>
          <w:tcPr>
            <w:tcW w:w="180" w:type="dxa"/>
            <w:shd w:val="clear" w:color="auto" w:fill="auto"/>
          </w:tcPr>
          <w:p w14:paraId="7F2612E7" w14:textId="77777777" w:rsidR="00972A0D" w:rsidRPr="008A17ED" w:rsidRDefault="00972A0D" w:rsidP="00972A0D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7E1433" w14:textId="01CD2ACF" w:rsidR="00972A0D" w:rsidRPr="008A17ED" w:rsidRDefault="00B758E7" w:rsidP="00972A0D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43</w:t>
            </w:r>
            <w:r w:rsidR="004E2437">
              <w:rPr>
                <w:rFonts w:asciiTheme="majorBidi" w:hAnsiTheme="majorBidi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ECAE9C8" w14:textId="77777777" w:rsidR="00972A0D" w:rsidRPr="008A17ED" w:rsidRDefault="00972A0D" w:rsidP="00972A0D">
            <w:pPr>
              <w:tabs>
                <w:tab w:val="decimal" w:pos="882"/>
                <w:tab w:val="decimal" w:pos="950"/>
              </w:tabs>
              <w:ind w:left="-126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978FDD" w14:textId="7927DD2C" w:rsidR="00972A0D" w:rsidRPr="008A17ED" w:rsidRDefault="00972A0D" w:rsidP="00972A0D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252</w:t>
            </w:r>
          </w:p>
        </w:tc>
      </w:tr>
      <w:tr w:rsidR="00972A0D" w:rsidRPr="008A17ED" w14:paraId="3C0A825D" w14:textId="77777777" w:rsidTr="007A1D4A">
        <w:trPr>
          <w:trHeight w:val="288"/>
        </w:trPr>
        <w:tc>
          <w:tcPr>
            <w:tcW w:w="4226" w:type="dxa"/>
            <w:shd w:val="clear" w:color="auto" w:fill="auto"/>
            <w:vAlign w:val="bottom"/>
          </w:tcPr>
          <w:p w14:paraId="74208FA6" w14:textId="31E896A1" w:rsidR="00972A0D" w:rsidRPr="008A17ED" w:rsidRDefault="00972A0D" w:rsidP="00972A0D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กรรมการบริษัทย่อย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33D7EE" w14:textId="707AA54D" w:rsidR="00972A0D" w:rsidRPr="008A17ED" w:rsidRDefault="00921F20" w:rsidP="00972A0D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2,716</w:t>
            </w:r>
          </w:p>
        </w:tc>
        <w:tc>
          <w:tcPr>
            <w:tcW w:w="184" w:type="dxa"/>
            <w:shd w:val="clear" w:color="auto" w:fill="auto"/>
          </w:tcPr>
          <w:p w14:paraId="7FEF8C6A" w14:textId="77777777" w:rsidR="00972A0D" w:rsidRPr="008A17ED" w:rsidRDefault="00972A0D" w:rsidP="00972A0D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EABF3D" w14:textId="5E75CCC3" w:rsidR="00972A0D" w:rsidRPr="008A17ED" w:rsidRDefault="00972A0D" w:rsidP="00972A0D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2,716</w:t>
            </w:r>
          </w:p>
        </w:tc>
        <w:tc>
          <w:tcPr>
            <w:tcW w:w="180" w:type="dxa"/>
            <w:shd w:val="clear" w:color="auto" w:fill="auto"/>
          </w:tcPr>
          <w:p w14:paraId="7FB73D08" w14:textId="77777777" w:rsidR="00972A0D" w:rsidRPr="008A17ED" w:rsidRDefault="00972A0D" w:rsidP="00972A0D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AD4CC0" w14:textId="738E7519" w:rsidR="00972A0D" w:rsidRPr="008A17ED" w:rsidRDefault="00B758E7" w:rsidP="00972A0D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662A82" w14:textId="77777777" w:rsidR="00972A0D" w:rsidRPr="008A17ED" w:rsidRDefault="00972A0D" w:rsidP="00972A0D">
            <w:pPr>
              <w:tabs>
                <w:tab w:val="decimal" w:pos="882"/>
                <w:tab w:val="decimal" w:pos="950"/>
              </w:tabs>
              <w:ind w:left="-126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797F03" w14:textId="4AC1E590" w:rsidR="00972A0D" w:rsidRPr="008A17ED" w:rsidRDefault="00972A0D" w:rsidP="00972A0D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-</w:t>
            </w:r>
          </w:p>
        </w:tc>
      </w:tr>
      <w:tr w:rsidR="00972A0D" w:rsidRPr="008A17ED" w14:paraId="1B870019" w14:textId="77777777" w:rsidTr="007A1D4A">
        <w:tc>
          <w:tcPr>
            <w:tcW w:w="4226" w:type="dxa"/>
            <w:shd w:val="clear" w:color="auto" w:fill="auto"/>
            <w:vAlign w:val="bottom"/>
          </w:tcPr>
          <w:p w14:paraId="58C5F934" w14:textId="40685515" w:rsidR="00972A0D" w:rsidRPr="008A17ED" w:rsidRDefault="00972A0D" w:rsidP="00972A0D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CB8F7" w14:textId="37625DD0" w:rsidR="00972A0D" w:rsidRPr="008A17ED" w:rsidRDefault="00642732" w:rsidP="00972A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4,19</w:t>
            </w:r>
            <w:r w:rsidR="004E2437">
              <w:rPr>
                <w:rFonts w:asciiTheme="majorBidi" w:hAnsiTheme="majorBidi"/>
                <w:sz w:val="28"/>
              </w:rPr>
              <w:t>6</w:t>
            </w:r>
          </w:p>
        </w:tc>
        <w:tc>
          <w:tcPr>
            <w:tcW w:w="184" w:type="dxa"/>
            <w:shd w:val="clear" w:color="auto" w:fill="auto"/>
          </w:tcPr>
          <w:p w14:paraId="6416B0FC" w14:textId="77777777" w:rsidR="00972A0D" w:rsidRPr="008A17ED" w:rsidRDefault="00972A0D" w:rsidP="00972A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E6EB6" w14:textId="0F7C4C25" w:rsidR="00972A0D" w:rsidRPr="008A17ED" w:rsidRDefault="00972A0D" w:rsidP="00972A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3,734</w:t>
            </w:r>
          </w:p>
        </w:tc>
        <w:tc>
          <w:tcPr>
            <w:tcW w:w="180" w:type="dxa"/>
            <w:shd w:val="clear" w:color="auto" w:fill="auto"/>
          </w:tcPr>
          <w:p w14:paraId="051EBC08" w14:textId="77777777" w:rsidR="00972A0D" w:rsidRPr="008A17ED" w:rsidRDefault="00972A0D" w:rsidP="00972A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3CCD7" w14:textId="3AF941D8" w:rsidR="00972A0D" w:rsidRPr="008A17ED" w:rsidRDefault="00B758E7" w:rsidP="00972A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143,140</w:t>
            </w:r>
          </w:p>
        </w:tc>
        <w:tc>
          <w:tcPr>
            <w:tcW w:w="180" w:type="dxa"/>
            <w:shd w:val="clear" w:color="auto" w:fill="auto"/>
          </w:tcPr>
          <w:p w14:paraId="09823EE7" w14:textId="77777777" w:rsidR="00972A0D" w:rsidRPr="008A17ED" w:rsidRDefault="00972A0D" w:rsidP="00972A0D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46CAC" w14:textId="44CF1D01" w:rsidR="00972A0D" w:rsidRPr="008A17ED" w:rsidRDefault="00972A0D" w:rsidP="00972A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147,467</w:t>
            </w:r>
          </w:p>
        </w:tc>
      </w:tr>
      <w:tr w:rsidR="00972A0D" w:rsidRPr="008A17ED" w14:paraId="00B35EF1" w14:textId="77777777" w:rsidTr="007A1D4A">
        <w:tc>
          <w:tcPr>
            <w:tcW w:w="4226" w:type="dxa"/>
            <w:shd w:val="clear" w:color="auto" w:fill="auto"/>
            <w:vAlign w:val="center"/>
          </w:tcPr>
          <w:p w14:paraId="33DE7754" w14:textId="5304124F" w:rsidR="00972A0D" w:rsidRPr="008A17ED" w:rsidRDefault="00972A0D" w:rsidP="00972A0D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u w:val="single"/>
                <w:cs/>
              </w:rPr>
              <w:t>หัก</w:t>
            </w:r>
            <w:r w:rsidRPr="008A17ED">
              <w:rPr>
                <w:rFonts w:asciiTheme="majorBidi" w:hAnsiTheme="majorBidi"/>
                <w:sz w:val="28"/>
              </w:rPr>
              <w:t>:</w:t>
            </w:r>
            <w:r w:rsidRPr="008A17ED">
              <w:rPr>
                <w:rFonts w:asciiTheme="majorBidi" w:hAnsiTheme="majorBidi"/>
                <w:sz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A9C61" w14:textId="5A23D8BC" w:rsidR="00972A0D" w:rsidRPr="008A17ED" w:rsidRDefault="002937F1" w:rsidP="00972A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(2,716)</w:t>
            </w:r>
          </w:p>
        </w:tc>
        <w:tc>
          <w:tcPr>
            <w:tcW w:w="184" w:type="dxa"/>
            <w:shd w:val="clear" w:color="auto" w:fill="auto"/>
          </w:tcPr>
          <w:p w14:paraId="7C6EB220" w14:textId="77777777" w:rsidR="00972A0D" w:rsidRPr="008A17ED" w:rsidRDefault="00972A0D" w:rsidP="00972A0D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23839" w14:textId="453CCC1D" w:rsidR="00972A0D" w:rsidRPr="008A17ED" w:rsidRDefault="00972A0D" w:rsidP="00972A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(2,716)</w:t>
            </w:r>
          </w:p>
        </w:tc>
        <w:tc>
          <w:tcPr>
            <w:tcW w:w="180" w:type="dxa"/>
            <w:shd w:val="clear" w:color="auto" w:fill="auto"/>
          </w:tcPr>
          <w:p w14:paraId="142D48B9" w14:textId="77777777" w:rsidR="00972A0D" w:rsidRPr="008A17ED" w:rsidRDefault="00972A0D" w:rsidP="00972A0D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4D67E" w14:textId="41D029C5" w:rsidR="00972A0D" w:rsidRPr="008A17ED" w:rsidRDefault="00B758E7" w:rsidP="00972A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(</w:t>
            </w:r>
            <w:r w:rsidR="004E2437">
              <w:rPr>
                <w:rFonts w:asciiTheme="majorBidi" w:hAnsiTheme="majorBidi"/>
                <w:sz w:val="28"/>
              </w:rPr>
              <w:t>1,937</w:t>
            </w:r>
            <w:r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ED151C" w14:textId="77777777" w:rsidR="00972A0D" w:rsidRPr="008A17ED" w:rsidRDefault="00972A0D" w:rsidP="00972A0D">
            <w:pPr>
              <w:tabs>
                <w:tab w:val="decimal" w:pos="882"/>
                <w:tab w:val="decimal" w:pos="920"/>
              </w:tabs>
              <w:ind w:left="-126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542C8" w14:textId="7138A603" w:rsidR="00972A0D" w:rsidRPr="008A17ED" w:rsidRDefault="00972A0D" w:rsidP="00972A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="Angsana New" w:hAnsi="Angsana New"/>
                <w:sz w:val="28"/>
              </w:rPr>
              <w:t>(11,620)</w:t>
            </w:r>
          </w:p>
        </w:tc>
      </w:tr>
      <w:tr w:rsidR="00972A0D" w:rsidRPr="008A17ED" w14:paraId="1AD1F89D" w14:textId="77777777" w:rsidTr="007A1D4A">
        <w:tc>
          <w:tcPr>
            <w:tcW w:w="4226" w:type="dxa"/>
            <w:shd w:val="clear" w:color="auto" w:fill="auto"/>
            <w:vAlign w:val="bottom"/>
          </w:tcPr>
          <w:p w14:paraId="27BCBA5F" w14:textId="3BBE05E8" w:rsidR="00972A0D" w:rsidRPr="008A17ED" w:rsidRDefault="00972A0D" w:rsidP="00972A0D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รวมดอกเบี้ยค้างรับ 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>-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 xml:space="preserve"> - 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B73A94" w14:textId="31881277" w:rsidR="00972A0D" w:rsidRPr="008A17ED" w:rsidRDefault="00642732" w:rsidP="00972A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1,480</w:t>
            </w:r>
          </w:p>
        </w:tc>
        <w:tc>
          <w:tcPr>
            <w:tcW w:w="184" w:type="dxa"/>
            <w:shd w:val="clear" w:color="auto" w:fill="auto"/>
          </w:tcPr>
          <w:p w14:paraId="04165889" w14:textId="77777777" w:rsidR="00972A0D" w:rsidRPr="008A17ED" w:rsidRDefault="00972A0D" w:rsidP="00972A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17E099" w14:textId="7215BF6C" w:rsidR="00972A0D" w:rsidRPr="008A17ED" w:rsidRDefault="00972A0D" w:rsidP="00972A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="Angsana New" w:hAnsi="Angsana New"/>
                <w:b/>
                <w:bCs/>
                <w:sz w:val="28"/>
              </w:rPr>
              <w:t>1,018</w:t>
            </w:r>
          </w:p>
        </w:tc>
        <w:tc>
          <w:tcPr>
            <w:tcW w:w="180" w:type="dxa"/>
            <w:shd w:val="clear" w:color="auto" w:fill="auto"/>
          </w:tcPr>
          <w:p w14:paraId="012247C8" w14:textId="77777777" w:rsidR="00972A0D" w:rsidRPr="008A17ED" w:rsidRDefault="00972A0D" w:rsidP="00972A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7FE63" w14:textId="68D84996" w:rsidR="00972A0D" w:rsidRPr="008A17ED" w:rsidRDefault="00B758E7" w:rsidP="00972A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</w:t>
            </w:r>
            <w:r w:rsidR="004E2437">
              <w:rPr>
                <w:rFonts w:asciiTheme="majorBidi" w:hAnsiTheme="majorBidi"/>
                <w:b/>
                <w:bCs/>
                <w:sz w:val="28"/>
              </w:rPr>
              <w:t>41,203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99B7D1" w14:textId="77777777" w:rsidR="00972A0D" w:rsidRPr="008A17ED" w:rsidRDefault="00972A0D" w:rsidP="00972A0D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44941" w14:textId="00B344F6" w:rsidR="00972A0D" w:rsidRPr="008A17ED" w:rsidRDefault="00972A0D" w:rsidP="00972A0D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="Angsana New" w:hAnsi="Angsana New"/>
                <w:b/>
                <w:bCs/>
                <w:sz w:val="28"/>
              </w:rPr>
              <w:t>135,847</w:t>
            </w:r>
          </w:p>
        </w:tc>
      </w:tr>
      <w:tr w:rsidR="00360F6E" w:rsidRPr="008A17ED" w14:paraId="72241D2F" w14:textId="77777777" w:rsidTr="007A1D4A">
        <w:tc>
          <w:tcPr>
            <w:tcW w:w="4226" w:type="dxa"/>
            <w:shd w:val="clear" w:color="auto" w:fill="auto"/>
            <w:vAlign w:val="bottom"/>
          </w:tcPr>
          <w:p w14:paraId="5EEAC298" w14:textId="497EA968" w:rsidR="00360F6E" w:rsidRPr="008A17ED" w:rsidRDefault="00360F6E" w:rsidP="00360F6E">
            <w:pPr>
              <w:spacing w:line="240" w:lineRule="exact"/>
              <w:ind w:right="-108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D1B4C6" w14:textId="77777777" w:rsidR="00360F6E" w:rsidRPr="008A17ED" w:rsidRDefault="00360F6E" w:rsidP="00360F6E">
            <w:pPr>
              <w:tabs>
                <w:tab w:val="decimal" w:pos="900"/>
              </w:tabs>
              <w:spacing w:line="240" w:lineRule="exact"/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6348AF1" w14:textId="77777777" w:rsidR="00360F6E" w:rsidRPr="008A17ED" w:rsidRDefault="00360F6E" w:rsidP="00360F6E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23390F6" w14:textId="77777777" w:rsidR="00360F6E" w:rsidRPr="008A17ED" w:rsidRDefault="00360F6E" w:rsidP="00360F6E">
            <w:pPr>
              <w:tabs>
                <w:tab w:val="decimal" w:pos="920"/>
              </w:tabs>
              <w:spacing w:line="240" w:lineRule="exact"/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E1D9252" w14:textId="77777777" w:rsidR="00360F6E" w:rsidRPr="008A17ED" w:rsidRDefault="00360F6E" w:rsidP="00360F6E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9F5909" w14:textId="77777777" w:rsidR="00360F6E" w:rsidRPr="008A17ED" w:rsidRDefault="00360F6E" w:rsidP="00360F6E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5B44F5" w14:textId="77777777" w:rsidR="00360F6E" w:rsidRPr="008A17ED" w:rsidRDefault="00360F6E" w:rsidP="00360F6E">
            <w:pPr>
              <w:tabs>
                <w:tab w:val="decimal" w:pos="882"/>
              </w:tabs>
              <w:spacing w:line="240" w:lineRule="exact"/>
              <w:ind w:left="-126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6009881" w14:textId="77777777" w:rsidR="00360F6E" w:rsidRPr="008A17ED" w:rsidRDefault="00360F6E" w:rsidP="00360F6E">
            <w:pPr>
              <w:tabs>
                <w:tab w:val="decimal" w:pos="950"/>
              </w:tabs>
              <w:spacing w:line="240" w:lineRule="exact"/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</w:tr>
      <w:tr w:rsidR="00360F6E" w:rsidRPr="008A17ED" w14:paraId="6A9E4773" w14:textId="77777777" w:rsidTr="007A1D4A">
        <w:tc>
          <w:tcPr>
            <w:tcW w:w="4226" w:type="dxa"/>
            <w:shd w:val="clear" w:color="auto" w:fill="auto"/>
            <w:vAlign w:val="bottom"/>
          </w:tcPr>
          <w:p w14:paraId="0588D278" w14:textId="27AE0649" w:rsidR="00360F6E" w:rsidRPr="008A17ED" w:rsidRDefault="00360F6E" w:rsidP="00360F6E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เจ้าหนี้การค้า - กิจการที่เกี่ยวข้องกัน (ดูหมายเหตุข้อ 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>1</w:t>
            </w:r>
            <w:r w:rsidR="00276B88">
              <w:rPr>
                <w:rFonts w:asciiTheme="majorBidi" w:hAnsiTheme="majorBidi"/>
                <w:b/>
                <w:bCs/>
                <w:sz w:val="28"/>
              </w:rPr>
              <w:t>9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3183DC0" w14:textId="77777777" w:rsidR="00360F6E" w:rsidRPr="008A17ED" w:rsidRDefault="00360F6E" w:rsidP="00360F6E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7C028FB" w14:textId="77777777" w:rsidR="00360F6E" w:rsidRPr="008A17ED" w:rsidRDefault="00360F6E" w:rsidP="00360F6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C8CAA1" w14:textId="77777777" w:rsidR="00360F6E" w:rsidRPr="008A17ED" w:rsidRDefault="00360F6E" w:rsidP="00360F6E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9EFBFC0" w14:textId="77777777" w:rsidR="00360F6E" w:rsidRPr="008A17ED" w:rsidRDefault="00360F6E" w:rsidP="00360F6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A2A7C9" w14:textId="77777777" w:rsidR="00360F6E" w:rsidRPr="008A17ED" w:rsidRDefault="00360F6E" w:rsidP="00360F6E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2DD8F0" w14:textId="77777777" w:rsidR="00360F6E" w:rsidRPr="008A17ED" w:rsidRDefault="00360F6E" w:rsidP="00360F6E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A89B89" w14:textId="77777777" w:rsidR="00360F6E" w:rsidRPr="008A17ED" w:rsidRDefault="00360F6E" w:rsidP="00360F6E">
            <w:pPr>
              <w:tabs>
                <w:tab w:val="decimal" w:pos="958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3471A4" w:rsidRPr="008A17ED" w14:paraId="7700E76E" w14:textId="77777777" w:rsidTr="007A1D4A">
        <w:tc>
          <w:tcPr>
            <w:tcW w:w="4226" w:type="dxa"/>
            <w:shd w:val="clear" w:color="auto" w:fill="auto"/>
            <w:vAlign w:val="center"/>
          </w:tcPr>
          <w:p w14:paraId="067E2A06" w14:textId="7CDD240B" w:rsidR="003471A4" w:rsidRPr="008A17ED" w:rsidRDefault="003471A4" w:rsidP="003471A4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2620D" w14:textId="1C8907D8" w:rsidR="003471A4" w:rsidRPr="008A17ED" w:rsidRDefault="002937F1" w:rsidP="003471A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1,782</w:t>
            </w:r>
          </w:p>
        </w:tc>
        <w:tc>
          <w:tcPr>
            <w:tcW w:w="184" w:type="dxa"/>
            <w:shd w:val="clear" w:color="auto" w:fill="auto"/>
          </w:tcPr>
          <w:p w14:paraId="1206202A" w14:textId="77777777" w:rsidR="003471A4" w:rsidRPr="008A17ED" w:rsidRDefault="003471A4" w:rsidP="003471A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2D3E0" w14:textId="27764712" w:rsidR="003471A4" w:rsidRPr="008A17ED" w:rsidRDefault="003471A4" w:rsidP="003471A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886</w:t>
            </w:r>
          </w:p>
        </w:tc>
        <w:tc>
          <w:tcPr>
            <w:tcW w:w="180" w:type="dxa"/>
            <w:shd w:val="clear" w:color="auto" w:fill="auto"/>
          </w:tcPr>
          <w:p w14:paraId="3C8A857E" w14:textId="77777777" w:rsidR="003471A4" w:rsidRPr="008A17ED" w:rsidRDefault="003471A4" w:rsidP="003471A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BAB77F" w14:textId="2D04A203" w:rsidR="003471A4" w:rsidRPr="008A17ED" w:rsidRDefault="002937F1" w:rsidP="003471A4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B0D7CB" w14:textId="77777777" w:rsidR="003471A4" w:rsidRPr="008A17ED" w:rsidRDefault="003471A4" w:rsidP="003471A4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0293DE" w14:textId="77777777" w:rsidR="003471A4" w:rsidRPr="008A17ED" w:rsidRDefault="003471A4" w:rsidP="003471A4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-</w:t>
            </w:r>
          </w:p>
        </w:tc>
      </w:tr>
      <w:tr w:rsidR="003471A4" w:rsidRPr="008A17ED" w14:paraId="2DD66EFC" w14:textId="77777777" w:rsidTr="007A1D4A">
        <w:tc>
          <w:tcPr>
            <w:tcW w:w="4226" w:type="dxa"/>
            <w:shd w:val="clear" w:color="auto" w:fill="auto"/>
            <w:vAlign w:val="bottom"/>
          </w:tcPr>
          <w:p w14:paraId="3A1A7214" w14:textId="44E40C6A" w:rsidR="003471A4" w:rsidRPr="008A17ED" w:rsidRDefault="003471A4" w:rsidP="003471A4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รวมเจ้าหนี้การค้า 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>-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C6B8F" w14:textId="5A8E853B" w:rsidR="003471A4" w:rsidRPr="008A17ED" w:rsidRDefault="002937F1" w:rsidP="003471A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1,782</w:t>
            </w:r>
          </w:p>
        </w:tc>
        <w:tc>
          <w:tcPr>
            <w:tcW w:w="184" w:type="dxa"/>
            <w:shd w:val="clear" w:color="auto" w:fill="auto"/>
          </w:tcPr>
          <w:p w14:paraId="05B20969" w14:textId="77777777" w:rsidR="003471A4" w:rsidRPr="008A17ED" w:rsidRDefault="003471A4" w:rsidP="003471A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44618F" w14:textId="044B0781" w:rsidR="003471A4" w:rsidRPr="008A17ED" w:rsidRDefault="003471A4" w:rsidP="003471A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="Angsana New" w:hAnsi="Angsana New"/>
                <w:b/>
                <w:bCs/>
                <w:sz w:val="28"/>
              </w:rPr>
              <w:t>886</w:t>
            </w:r>
          </w:p>
        </w:tc>
        <w:tc>
          <w:tcPr>
            <w:tcW w:w="180" w:type="dxa"/>
            <w:shd w:val="clear" w:color="auto" w:fill="auto"/>
          </w:tcPr>
          <w:p w14:paraId="6C9ECDB7" w14:textId="77777777" w:rsidR="003471A4" w:rsidRPr="008A17ED" w:rsidRDefault="003471A4" w:rsidP="003471A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52308" w14:textId="25C81745" w:rsidR="003471A4" w:rsidRPr="008A17ED" w:rsidRDefault="002937F1" w:rsidP="003471A4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EE03AE" w14:textId="77777777" w:rsidR="003471A4" w:rsidRPr="008A17ED" w:rsidRDefault="003471A4" w:rsidP="003471A4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E8AE5" w14:textId="77777777" w:rsidR="003471A4" w:rsidRPr="008A17ED" w:rsidRDefault="003471A4" w:rsidP="003471A4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</w:tr>
      <w:tr w:rsidR="00A2771D" w:rsidRPr="008A17ED" w14:paraId="6786565D" w14:textId="77777777" w:rsidTr="0077453A">
        <w:tc>
          <w:tcPr>
            <w:tcW w:w="4226" w:type="dxa"/>
            <w:shd w:val="clear" w:color="auto" w:fill="auto"/>
            <w:vAlign w:val="bottom"/>
          </w:tcPr>
          <w:p w14:paraId="30406FDA" w14:textId="77777777" w:rsidR="00A2771D" w:rsidRPr="008A17ED" w:rsidRDefault="00A2771D" w:rsidP="00A2771D">
            <w:pPr>
              <w:spacing w:line="240" w:lineRule="exact"/>
              <w:ind w:right="-36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30FBE7C" w14:textId="77777777" w:rsidR="00A2771D" w:rsidRPr="0077453A" w:rsidRDefault="00A2771D" w:rsidP="0077453A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84" w:type="dxa"/>
            <w:shd w:val="clear" w:color="auto" w:fill="auto"/>
          </w:tcPr>
          <w:p w14:paraId="7E0B6F0A" w14:textId="77777777" w:rsidR="00A2771D" w:rsidRPr="0077453A" w:rsidRDefault="00A2771D" w:rsidP="0077453A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7AFC43A" w14:textId="77777777" w:rsidR="00A2771D" w:rsidRPr="0077453A" w:rsidRDefault="00A2771D" w:rsidP="0077453A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4D07A6A2" w14:textId="77777777" w:rsidR="00A2771D" w:rsidRPr="0077453A" w:rsidRDefault="00A2771D" w:rsidP="0077453A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9906C38" w14:textId="77777777" w:rsidR="00A2771D" w:rsidRPr="0077453A" w:rsidRDefault="00A2771D" w:rsidP="0077453A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94723D" w14:textId="77777777" w:rsidR="00A2771D" w:rsidRPr="0077453A" w:rsidRDefault="00A2771D" w:rsidP="0077453A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DEF7C73" w14:textId="77777777" w:rsidR="00A2771D" w:rsidRPr="0077453A" w:rsidRDefault="00A2771D" w:rsidP="0077453A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</w:tr>
      <w:tr w:rsidR="00A2771D" w:rsidRPr="008A17ED" w14:paraId="66442542" w14:textId="77777777" w:rsidTr="007A1D4A">
        <w:tc>
          <w:tcPr>
            <w:tcW w:w="4226" w:type="dxa"/>
            <w:shd w:val="clear" w:color="auto" w:fill="auto"/>
            <w:vAlign w:val="bottom"/>
          </w:tcPr>
          <w:p w14:paraId="119B71BF" w14:textId="4FAA51E4" w:rsidR="00A2771D" w:rsidRPr="008A17ED" w:rsidRDefault="00A2771D" w:rsidP="00A2771D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ค่าใช้จ่ายค้างจ่าย - กิจการที่เกี่ยวข้องกัน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 xml:space="preserve"> </w:t>
            </w:r>
          </w:p>
          <w:p w14:paraId="46B7460A" w14:textId="14C92A3F" w:rsidR="00A2771D" w:rsidRPr="008A17ED" w:rsidRDefault="00A2771D" w:rsidP="00A2771D">
            <w:pPr>
              <w:ind w:right="50" w:firstLine="90"/>
              <w:jc w:val="thaiDistribute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>1</w:t>
            </w:r>
            <w:r w:rsidR="00276B88">
              <w:rPr>
                <w:rFonts w:asciiTheme="majorBidi" w:hAnsiTheme="majorBidi"/>
                <w:b/>
                <w:bCs/>
                <w:sz w:val="28"/>
              </w:rPr>
              <w:t>9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006CB99" w14:textId="77777777" w:rsidR="00A2771D" w:rsidRPr="008A17ED" w:rsidRDefault="00A2771D" w:rsidP="00A2771D">
            <w:pPr>
              <w:tabs>
                <w:tab w:val="decimal" w:pos="958"/>
              </w:tabs>
              <w:ind w:left="-18" w:right="49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FBD5785" w14:textId="77777777" w:rsidR="00A2771D" w:rsidRPr="008A17ED" w:rsidRDefault="00A2771D" w:rsidP="00A2771D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D33FDE" w14:textId="77777777" w:rsidR="00A2771D" w:rsidRPr="008A17ED" w:rsidRDefault="00A2771D" w:rsidP="00A2771D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C45F1C0" w14:textId="77777777" w:rsidR="00A2771D" w:rsidRPr="008A17ED" w:rsidRDefault="00A2771D" w:rsidP="00A2771D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58453D" w14:textId="77777777" w:rsidR="00A2771D" w:rsidRPr="008A17ED" w:rsidRDefault="00A2771D" w:rsidP="00A2771D">
            <w:pPr>
              <w:tabs>
                <w:tab w:val="decimal" w:pos="539"/>
              </w:tabs>
              <w:ind w:left="-18" w:right="49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6523FB" w14:textId="77777777" w:rsidR="00A2771D" w:rsidRPr="008A17ED" w:rsidRDefault="00A2771D" w:rsidP="00A2771D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222077" w14:textId="77777777" w:rsidR="00A2771D" w:rsidRPr="008A17ED" w:rsidRDefault="00A2771D" w:rsidP="00A2771D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A2771D" w:rsidRPr="008A17ED" w14:paraId="0AD1C31F" w14:textId="77777777">
        <w:tc>
          <w:tcPr>
            <w:tcW w:w="4226" w:type="dxa"/>
            <w:shd w:val="clear" w:color="auto" w:fill="auto"/>
            <w:vAlign w:val="bottom"/>
          </w:tcPr>
          <w:p w14:paraId="788E4C87" w14:textId="77777777" w:rsidR="00A2771D" w:rsidRPr="008A17ED" w:rsidRDefault="00A2771D" w:rsidP="00A2771D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shd w:val="clear" w:color="auto" w:fill="auto"/>
          </w:tcPr>
          <w:p w14:paraId="061ADA9F" w14:textId="3005C73B" w:rsidR="00A2771D" w:rsidRPr="008A17ED" w:rsidRDefault="00E07227" w:rsidP="00A2771D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>97</w:t>
            </w:r>
          </w:p>
        </w:tc>
        <w:tc>
          <w:tcPr>
            <w:tcW w:w="184" w:type="dxa"/>
            <w:shd w:val="clear" w:color="auto" w:fill="auto"/>
          </w:tcPr>
          <w:p w14:paraId="4F41B7BD" w14:textId="77777777" w:rsidR="00A2771D" w:rsidRPr="008A17ED" w:rsidRDefault="00A2771D" w:rsidP="00A2771D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32AD6C" w14:textId="01F4A463" w:rsidR="00A2771D" w:rsidRPr="008A17ED" w:rsidRDefault="00A2771D" w:rsidP="00A2771D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151</w:t>
            </w:r>
          </w:p>
        </w:tc>
        <w:tc>
          <w:tcPr>
            <w:tcW w:w="180" w:type="dxa"/>
            <w:shd w:val="clear" w:color="auto" w:fill="auto"/>
          </w:tcPr>
          <w:p w14:paraId="5E33C0F4" w14:textId="77777777" w:rsidR="00A2771D" w:rsidRPr="008A17ED" w:rsidRDefault="00A2771D" w:rsidP="00A2771D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7E3DBE" w14:textId="24829E6E" w:rsidR="00A2771D" w:rsidRPr="008A17ED" w:rsidRDefault="00E07227" w:rsidP="00A2771D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13411E" w14:textId="77777777" w:rsidR="00A2771D" w:rsidRPr="008A17ED" w:rsidRDefault="00A2771D" w:rsidP="00A2771D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B6045A" w14:textId="3F216220" w:rsidR="00A2771D" w:rsidRPr="008A17ED" w:rsidRDefault="00A2771D" w:rsidP="00A2771D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-</w:t>
            </w:r>
          </w:p>
        </w:tc>
      </w:tr>
      <w:tr w:rsidR="00A2771D" w:rsidRPr="008A17ED" w14:paraId="53CD2F7C" w14:textId="77777777">
        <w:tc>
          <w:tcPr>
            <w:tcW w:w="4226" w:type="dxa"/>
            <w:shd w:val="clear" w:color="auto" w:fill="auto"/>
            <w:vAlign w:val="bottom"/>
          </w:tcPr>
          <w:p w14:paraId="24D5402A" w14:textId="1C31A49A" w:rsidR="00A2771D" w:rsidRPr="008A17ED" w:rsidRDefault="00A2771D" w:rsidP="00A2771D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40B5BBC" w14:textId="7537C993" w:rsidR="00A2771D" w:rsidRPr="008A17ED" w:rsidRDefault="00E07227" w:rsidP="00A2771D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1,082</w:t>
            </w:r>
          </w:p>
        </w:tc>
        <w:tc>
          <w:tcPr>
            <w:tcW w:w="184" w:type="dxa"/>
            <w:shd w:val="clear" w:color="auto" w:fill="auto"/>
          </w:tcPr>
          <w:p w14:paraId="62CB08EC" w14:textId="77777777" w:rsidR="00A2771D" w:rsidRPr="008A17ED" w:rsidRDefault="00A2771D" w:rsidP="00A2771D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222678" w14:textId="0BFC50F9" w:rsidR="00A2771D" w:rsidRPr="008A17ED" w:rsidRDefault="00A2771D" w:rsidP="00A2771D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881</w:t>
            </w:r>
          </w:p>
        </w:tc>
        <w:tc>
          <w:tcPr>
            <w:tcW w:w="180" w:type="dxa"/>
            <w:shd w:val="clear" w:color="auto" w:fill="auto"/>
          </w:tcPr>
          <w:p w14:paraId="132A902E" w14:textId="77777777" w:rsidR="00A2771D" w:rsidRPr="008A17ED" w:rsidRDefault="00A2771D" w:rsidP="00A2771D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E9EC3B" w14:textId="4204A16D" w:rsidR="00A2771D" w:rsidRPr="008A17ED" w:rsidRDefault="00E07227" w:rsidP="00A2771D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188420" w14:textId="77777777" w:rsidR="00A2771D" w:rsidRPr="008A17ED" w:rsidRDefault="00A2771D" w:rsidP="00A2771D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91A0A9" w14:textId="64F9F9DD" w:rsidR="00A2771D" w:rsidRPr="008A17ED" w:rsidRDefault="00A2771D" w:rsidP="00A2771D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-</w:t>
            </w:r>
          </w:p>
        </w:tc>
      </w:tr>
      <w:tr w:rsidR="00A2771D" w:rsidRPr="008A17ED" w14:paraId="44755E60" w14:textId="77777777">
        <w:tc>
          <w:tcPr>
            <w:tcW w:w="4226" w:type="dxa"/>
            <w:shd w:val="clear" w:color="auto" w:fill="auto"/>
            <w:vAlign w:val="bottom"/>
          </w:tcPr>
          <w:p w14:paraId="2C37283F" w14:textId="77777777" w:rsidR="00A2771D" w:rsidRPr="008A17ED" w:rsidRDefault="00A2771D" w:rsidP="00A2771D">
            <w:pPr>
              <w:ind w:right="-36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รวมค่าใช้จ่ายค้างจ่าย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FC443" w14:textId="19C6BA7D" w:rsidR="00A2771D" w:rsidRPr="008A17ED" w:rsidRDefault="00E07227" w:rsidP="00A2771D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1,17</w:t>
            </w:r>
            <w:r w:rsidR="004E2437">
              <w:rPr>
                <w:rFonts w:asciiTheme="majorBidi" w:hAnsiTheme="majorBidi"/>
                <w:b/>
                <w:bCs/>
                <w:sz w:val="28"/>
              </w:rPr>
              <w:t>9</w:t>
            </w:r>
          </w:p>
        </w:tc>
        <w:tc>
          <w:tcPr>
            <w:tcW w:w="184" w:type="dxa"/>
            <w:shd w:val="clear" w:color="auto" w:fill="auto"/>
          </w:tcPr>
          <w:p w14:paraId="06E93435" w14:textId="77777777" w:rsidR="00A2771D" w:rsidRPr="008A17ED" w:rsidRDefault="00A2771D" w:rsidP="00A2771D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847E04" w14:textId="46B103C0" w:rsidR="00A2771D" w:rsidRPr="008A17ED" w:rsidRDefault="00A2771D" w:rsidP="00A2771D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="Angsana New" w:hAnsi="Angsana New"/>
                <w:b/>
                <w:bCs/>
                <w:sz w:val="28"/>
              </w:rPr>
              <w:t>1,032</w:t>
            </w:r>
          </w:p>
        </w:tc>
        <w:tc>
          <w:tcPr>
            <w:tcW w:w="180" w:type="dxa"/>
            <w:shd w:val="clear" w:color="auto" w:fill="auto"/>
          </w:tcPr>
          <w:p w14:paraId="64E33219" w14:textId="77777777" w:rsidR="00A2771D" w:rsidRPr="008A17ED" w:rsidRDefault="00A2771D" w:rsidP="00A2771D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5D054" w14:textId="46B1A6AB" w:rsidR="00A2771D" w:rsidRPr="008A17ED" w:rsidRDefault="00E07227" w:rsidP="00A2771D">
            <w:pPr>
              <w:tabs>
                <w:tab w:val="decimal" w:pos="539"/>
                <w:tab w:val="left" w:pos="882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163242" w14:textId="77777777" w:rsidR="00A2771D" w:rsidRPr="008A17ED" w:rsidRDefault="00A2771D" w:rsidP="00A2771D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2DEAC" w14:textId="6D8B09CE" w:rsidR="00A2771D" w:rsidRPr="008A17ED" w:rsidRDefault="00A2771D" w:rsidP="00A2771D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A2771D" w:rsidRPr="008A17ED" w14:paraId="002886EE" w14:textId="77777777" w:rsidTr="00201AB9">
        <w:tc>
          <w:tcPr>
            <w:tcW w:w="4226" w:type="dxa"/>
            <w:shd w:val="clear" w:color="auto" w:fill="auto"/>
            <w:vAlign w:val="bottom"/>
          </w:tcPr>
          <w:p w14:paraId="201D6C84" w14:textId="77777777" w:rsidR="00E07227" w:rsidRDefault="00E07227" w:rsidP="00A2771D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</w:p>
          <w:p w14:paraId="65B2664F" w14:textId="21C1BA86" w:rsidR="00A2771D" w:rsidRPr="008A17ED" w:rsidRDefault="00A2771D" w:rsidP="00A2771D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ดอกเบี้ยค้างจ่าย - กิจการที่เกี่ยวข้องกัน</w:t>
            </w:r>
          </w:p>
          <w:p w14:paraId="080BD1F3" w14:textId="68B0E11A" w:rsidR="00A2771D" w:rsidRPr="008A17ED" w:rsidRDefault="00A2771D" w:rsidP="00A2771D">
            <w:pPr>
              <w:ind w:left="92"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>1</w:t>
            </w:r>
            <w:r w:rsidR="00276B88">
              <w:rPr>
                <w:rFonts w:asciiTheme="majorBidi" w:hAnsiTheme="majorBidi"/>
                <w:b/>
                <w:bCs/>
                <w:sz w:val="28"/>
              </w:rPr>
              <w:t>9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882044F" w14:textId="77777777" w:rsidR="00A2771D" w:rsidRPr="008A17ED" w:rsidRDefault="00A2771D" w:rsidP="00A2771D">
            <w:pPr>
              <w:tabs>
                <w:tab w:val="decimal" w:pos="539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3EEC2AE8" w14:textId="77777777" w:rsidR="00A2771D" w:rsidRPr="008A17ED" w:rsidRDefault="00A2771D" w:rsidP="00A2771D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36E8D1" w14:textId="77777777" w:rsidR="00A2771D" w:rsidRPr="008A17ED" w:rsidRDefault="00A2771D" w:rsidP="00A2771D">
            <w:pPr>
              <w:tabs>
                <w:tab w:val="decimal" w:pos="557"/>
              </w:tabs>
              <w:ind w:left="-10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68E47EF" w14:textId="77777777" w:rsidR="00A2771D" w:rsidRPr="008A17ED" w:rsidRDefault="00A2771D" w:rsidP="00A2771D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6A6388" w14:textId="77777777" w:rsidR="00A2771D" w:rsidRPr="008A17ED" w:rsidRDefault="00A2771D" w:rsidP="00A2771D">
            <w:pPr>
              <w:tabs>
                <w:tab w:val="decimal" w:pos="882"/>
              </w:tabs>
              <w:ind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792BB9" w14:textId="77777777" w:rsidR="00A2771D" w:rsidRPr="008A17ED" w:rsidRDefault="00A2771D" w:rsidP="00A2771D">
            <w:pPr>
              <w:tabs>
                <w:tab w:val="decimal" w:pos="882"/>
              </w:tabs>
              <w:ind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8F57CF" w14:textId="77777777" w:rsidR="00A2771D" w:rsidRPr="008A17ED" w:rsidRDefault="00A2771D" w:rsidP="00A2771D">
            <w:pPr>
              <w:tabs>
                <w:tab w:val="decimal" w:pos="539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A2771D" w:rsidRPr="008A17ED" w14:paraId="481E34E6" w14:textId="77777777" w:rsidTr="00CC18FD">
        <w:tc>
          <w:tcPr>
            <w:tcW w:w="4226" w:type="dxa"/>
            <w:shd w:val="clear" w:color="auto" w:fill="auto"/>
            <w:vAlign w:val="bottom"/>
          </w:tcPr>
          <w:p w14:paraId="2DCD0D23" w14:textId="77777777" w:rsidR="00A2771D" w:rsidRPr="008A17ED" w:rsidRDefault="00A2771D" w:rsidP="00A2771D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7DC5CB" w14:textId="09256BC0" w:rsidR="00A2771D" w:rsidRPr="008A17ED" w:rsidRDefault="00E07227" w:rsidP="00A2771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A19C8F3" w14:textId="77777777" w:rsidR="00A2771D" w:rsidRPr="008A17ED" w:rsidRDefault="00A2771D" w:rsidP="00A2771D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3EE1B4" w14:textId="1DC147E7" w:rsidR="00A2771D" w:rsidRPr="008A17ED" w:rsidRDefault="00A2771D" w:rsidP="00A2771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657E8D" w14:textId="77777777" w:rsidR="00A2771D" w:rsidRPr="008A17ED" w:rsidRDefault="00A2771D" w:rsidP="00A2771D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51C9C0" w14:textId="29953BFF" w:rsidR="00A2771D" w:rsidRPr="008A17ED" w:rsidRDefault="00E07227" w:rsidP="00A2771D">
            <w:pPr>
              <w:ind w:right="89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10,647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B497A0" w14:textId="5355DED1" w:rsidR="00A2771D" w:rsidRPr="008A17ED" w:rsidRDefault="00A2771D" w:rsidP="00A2771D">
            <w:pPr>
              <w:ind w:right="2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29BC00" w14:textId="0B13536B" w:rsidR="00A2771D" w:rsidRPr="008A17ED" w:rsidRDefault="00A2771D" w:rsidP="00A2771D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 w:hint="eastAsia"/>
                <w:sz w:val="28"/>
              </w:rPr>
              <w:t>10,</w:t>
            </w:r>
            <w:r w:rsidRPr="008A17ED">
              <w:rPr>
                <w:rFonts w:ascii="Angsana New" w:hAnsi="Angsana New"/>
                <w:sz w:val="28"/>
              </w:rPr>
              <w:t>483</w:t>
            </w:r>
          </w:p>
        </w:tc>
      </w:tr>
      <w:tr w:rsidR="00A2771D" w:rsidRPr="008A17ED" w14:paraId="37A8955E" w14:textId="77777777">
        <w:tc>
          <w:tcPr>
            <w:tcW w:w="4226" w:type="dxa"/>
            <w:shd w:val="clear" w:color="auto" w:fill="auto"/>
            <w:vAlign w:val="bottom"/>
          </w:tcPr>
          <w:p w14:paraId="24EC2F99" w14:textId="351F9EBF" w:rsidR="00A2771D" w:rsidRPr="008A17ED" w:rsidRDefault="00A2771D" w:rsidP="00A2771D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EAD45B" w14:textId="4687AEB5" w:rsidR="00A2771D" w:rsidRPr="008A17ED" w:rsidRDefault="00E07227" w:rsidP="00A2771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95</w:t>
            </w:r>
          </w:p>
        </w:tc>
        <w:tc>
          <w:tcPr>
            <w:tcW w:w="184" w:type="dxa"/>
            <w:shd w:val="clear" w:color="auto" w:fill="auto"/>
          </w:tcPr>
          <w:p w14:paraId="32E15D62" w14:textId="77777777" w:rsidR="00A2771D" w:rsidRPr="008A17ED" w:rsidRDefault="00A2771D" w:rsidP="00A2771D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84688" w14:textId="0AAEA726" w:rsidR="00A2771D" w:rsidRPr="008A17ED" w:rsidRDefault="00A2771D" w:rsidP="00A2771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80" w:type="dxa"/>
            <w:shd w:val="clear" w:color="auto" w:fill="auto"/>
          </w:tcPr>
          <w:p w14:paraId="40467F49" w14:textId="77777777" w:rsidR="00A2771D" w:rsidRPr="008A17ED" w:rsidRDefault="00A2771D" w:rsidP="00A2771D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DEFFB" w14:textId="5D2B68D9" w:rsidR="00A2771D" w:rsidRPr="008A17ED" w:rsidRDefault="00E07227" w:rsidP="00A2771D">
            <w:pPr>
              <w:ind w:right="89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3C4F91" w14:textId="77777777" w:rsidR="00A2771D" w:rsidRPr="008A17ED" w:rsidRDefault="00A2771D" w:rsidP="00A2771D">
            <w:pPr>
              <w:tabs>
                <w:tab w:val="decimal" w:pos="882"/>
              </w:tabs>
              <w:ind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5505C" w14:textId="19F17582" w:rsidR="00A2771D" w:rsidRPr="008A17ED" w:rsidRDefault="00A2771D" w:rsidP="00A2771D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-</w:t>
            </w:r>
          </w:p>
        </w:tc>
      </w:tr>
      <w:tr w:rsidR="00A2771D" w:rsidRPr="008A17ED" w14:paraId="64ABC1CF" w14:textId="77777777" w:rsidTr="007A1D4A">
        <w:tc>
          <w:tcPr>
            <w:tcW w:w="4226" w:type="dxa"/>
            <w:shd w:val="clear" w:color="auto" w:fill="auto"/>
            <w:vAlign w:val="bottom"/>
          </w:tcPr>
          <w:p w14:paraId="2FEBD5FF" w14:textId="77777777" w:rsidR="00A2771D" w:rsidRPr="008A17ED" w:rsidRDefault="00A2771D" w:rsidP="00A2771D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รวมดอกเบี้ยค้างจ่าย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7D67AA" w14:textId="449437CA" w:rsidR="00A2771D" w:rsidRPr="008A17ED" w:rsidRDefault="00E07227" w:rsidP="00A2771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95</w:t>
            </w:r>
          </w:p>
        </w:tc>
        <w:tc>
          <w:tcPr>
            <w:tcW w:w="184" w:type="dxa"/>
            <w:shd w:val="clear" w:color="auto" w:fill="auto"/>
          </w:tcPr>
          <w:p w14:paraId="36FE97EF" w14:textId="77777777" w:rsidR="00A2771D" w:rsidRPr="008A17ED" w:rsidRDefault="00A2771D" w:rsidP="00A2771D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1787FC" w14:textId="196CC91D" w:rsidR="00A2771D" w:rsidRPr="008A17ED" w:rsidRDefault="00A2771D" w:rsidP="00A2771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="Angsana New" w:hAnsi="Angsana New"/>
                <w:b/>
                <w:bCs/>
                <w:sz w:val="28"/>
              </w:rPr>
              <w:t>52</w:t>
            </w:r>
          </w:p>
        </w:tc>
        <w:tc>
          <w:tcPr>
            <w:tcW w:w="180" w:type="dxa"/>
            <w:shd w:val="clear" w:color="auto" w:fill="auto"/>
          </w:tcPr>
          <w:p w14:paraId="01C8B86D" w14:textId="77777777" w:rsidR="00A2771D" w:rsidRPr="008A17ED" w:rsidRDefault="00A2771D" w:rsidP="00A2771D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7D3F7" w14:textId="010DCAB0" w:rsidR="00A2771D" w:rsidRPr="00E07227" w:rsidRDefault="00E07227" w:rsidP="00A2771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E07227">
              <w:rPr>
                <w:rFonts w:asciiTheme="majorBidi" w:hAnsiTheme="majorBidi"/>
                <w:b/>
                <w:bCs/>
                <w:sz w:val="28"/>
              </w:rPr>
              <w:t>10,647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6B5E36" w14:textId="77777777" w:rsidR="00A2771D" w:rsidRPr="008A17ED" w:rsidRDefault="00A2771D" w:rsidP="00A2771D">
            <w:pPr>
              <w:tabs>
                <w:tab w:val="decimal" w:pos="882"/>
              </w:tabs>
              <w:ind w:left="-126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9FFEB" w14:textId="2D8AB10F" w:rsidR="00A2771D" w:rsidRPr="008A17ED" w:rsidRDefault="00A2771D" w:rsidP="00A2771D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="Angsana New" w:hAnsi="Angsana New" w:hint="eastAsia"/>
                <w:b/>
                <w:bCs/>
                <w:sz w:val="28"/>
              </w:rPr>
              <w:t>10,</w:t>
            </w:r>
            <w:r w:rsidRPr="008A17ED">
              <w:rPr>
                <w:rFonts w:ascii="Angsana New" w:hAnsi="Angsana New"/>
                <w:b/>
                <w:bCs/>
                <w:sz w:val="28"/>
              </w:rPr>
              <w:t>483</w:t>
            </w:r>
          </w:p>
        </w:tc>
      </w:tr>
      <w:tr w:rsidR="00A2771D" w:rsidRPr="008A17ED" w14:paraId="085AD762" w14:textId="77777777" w:rsidTr="00C81989">
        <w:trPr>
          <w:trHeight w:val="213"/>
        </w:trPr>
        <w:tc>
          <w:tcPr>
            <w:tcW w:w="4226" w:type="dxa"/>
            <w:shd w:val="clear" w:color="auto" w:fill="auto"/>
            <w:vAlign w:val="bottom"/>
          </w:tcPr>
          <w:p w14:paraId="15CC2CE7" w14:textId="77777777" w:rsidR="00A2771D" w:rsidRPr="008A17ED" w:rsidRDefault="00A2771D" w:rsidP="00A2771D">
            <w:pPr>
              <w:spacing w:line="240" w:lineRule="exact"/>
              <w:ind w:right="-36"/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4E348F9" w14:textId="77777777" w:rsidR="00A2771D" w:rsidRPr="008A17ED" w:rsidRDefault="00A2771D" w:rsidP="00A2771D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2E7354FF" w14:textId="77777777" w:rsidR="00A2771D" w:rsidRPr="008A17ED" w:rsidRDefault="00A2771D" w:rsidP="00A2771D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907AA1" w14:textId="77777777" w:rsidR="00A2771D" w:rsidRPr="008A17ED" w:rsidRDefault="00A2771D" w:rsidP="00A2771D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6BD2A9C" w14:textId="77777777" w:rsidR="00A2771D" w:rsidRPr="008A17ED" w:rsidRDefault="00A2771D" w:rsidP="00A2771D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187E63" w14:textId="77777777" w:rsidR="00A2771D" w:rsidRPr="008A17ED" w:rsidRDefault="00A2771D" w:rsidP="00A2771D">
            <w:pPr>
              <w:tabs>
                <w:tab w:val="decimal" w:pos="539"/>
                <w:tab w:val="left" w:pos="882"/>
              </w:tabs>
              <w:spacing w:line="240" w:lineRule="exact"/>
              <w:ind w:left="-18" w:right="90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0B55C07" w14:textId="77777777" w:rsidR="00A2771D" w:rsidRPr="008A17ED" w:rsidRDefault="00A2771D" w:rsidP="00A2771D">
            <w:pPr>
              <w:tabs>
                <w:tab w:val="decimal" w:pos="882"/>
              </w:tabs>
              <w:spacing w:line="240" w:lineRule="exact"/>
              <w:ind w:left="-126" w:right="-108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985DFE" w14:textId="77777777" w:rsidR="00A2771D" w:rsidRPr="008A17ED" w:rsidRDefault="00A2771D" w:rsidP="00A2771D">
            <w:pPr>
              <w:tabs>
                <w:tab w:val="decimal" w:pos="539"/>
              </w:tabs>
              <w:spacing w:line="240" w:lineRule="exact"/>
              <w:ind w:left="-18" w:right="102"/>
              <w:jc w:val="thaiDistribute"/>
              <w:rPr>
                <w:rFonts w:asciiTheme="majorBidi" w:hAnsiTheme="majorBidi"/>
                <w:sz w:val="28"/>
              </w:rPr>
            </w:pPr>
          </w:p>
        </w:tc>
      </w:tr>
      <w:tr w:rsidR="00A2771D" w:rsidRPr="008A17ED" w14:paraId="19FF3F61" w14:textId="77777777" w:rsidTr="007A1D4A">
        <w:tc>
          <w:tcPr>
            <w:tcW w:w="4226" w:type="dxa"/>
            <w:shd w:val="clear" w:color="auto" w:fill="auto"/>
            <w:vAlign w:val="bottom"/>
          </w:tcPr>
          <w:p w14:paraId="5A04F7FC" w14:textId="64B87EC1" w:rsidR="00A2771D" w:rsidRPr="008A17ED" w:rsidRDefault="00A2771D" w:rsidP="00A2771D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lastRenderedPageBreak/>
              <w:t>เงินประกันรับค่าเช่าพื้นที่ - 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BAA7490" w14:textId="77777777" w:rsidR="00A2771D" w:rsidRPr="008A17ED" w:rsidRDefault="00A2771D" w:rsidP="00A2771D">
            <w:pPr>
              <w:tabs>
                <w:tab w:val="decimal" w:pos="539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25466F03" w14:textId="77777777" w:rsidR="00A2771D" w:rsidRPr="008A17ED" w:rsidRDefault="00A2771D" w:rsidP="00A2771D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1D907F" w14:textId="77777777" w:rsidR="00A2771D" w:rsidRPr="008A17ED" w:rsidRDefault="00A2771D" w:rsidP="00A2771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B3D19C5" w14:textId="77777777" w:rsidR="00A2771D" w:rsidRPr="008A17ED" w:rsidRDefault="00A2771D" w:rsidP="00A2771D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129F43" w14:textId="77777777" w:rsidR="00A2771D" w:rsidRPr="008A17ED" w:rsidRDefault="00A2771D" w:rsidP="00A2771D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74C18E" w14:textId="77777777" w:rsidR="00A2771D" w:rsidRPr="008A17ED" w:rsidRDefault="00A2771D" w:rsidP="00A2771D">
            <w:pPr>
              <w:tabs>
                <w:tab w:val="decimal" w:pos="882"/>
              </w:tabs>
              <w:ind w:left="-126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3233EF" w14:textId="77777777" w:rsidR="00A2771D" w:rsidRPr="008A17ED" w:rsidRDefault="00A2771D" w:rsidP="00A2771D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A2771D" w:rsidRPr="008A17ED" w14:paraId="50655E6C" w14:textId="77777777" w:rsidTr="007A1D4A">
        <w:tc>
          <w:tcPr>
            <w:tcW w:w="4226" w:type="dxa"/>
            <w:shd w:val="clear" w:color="auto" w:fill="auto"/>
            <w:vAlign w:val="bottom"/>
          </w:tcPr>
          <w:p w14:paraId="702F20C3" w14:textId="77777777" w:rsidR="00A2771D" w:rsidRPr="008A17ED" w:rsidRDefault="00A2771D" w:rsidP="00A2771D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B08BF57" w14:textId="07A7CA5B" w:rsidR="00A2771D" w:rsidRPr="008A17ED" w:rsidRDefault="00E07227" w:rsidP="00A2771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79A15906" w14:textId="77777777" w:rsidR="00A2771D" w:rsidRPr="008A17ED" w:rsidRDefault="00A2771D" w:rsidP="00A2771D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E13503" w14:textId="653243E4" w:rsidR="00A2771D" w:rsidRPr="008A17ED" w:rsidRDefault="00A2771D" w:rsidP="00A2771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BB9B6C" w14:textId="77777777" w:rsidR="00A2771D" w:rsidRPr="008A17ED" w:rsidRDefault="00A2771D" w:rsidP="00A2771D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461DDA" w14:textId="71F9EBD7" w:rsidR="00A2771D" w:rsidRPr="008A17ED" w:rsidRDefault="00E07227" w:rsidP="00A2771D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264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F4270F" w14:textId="77777777" w:rsidR="00A2771D" w:rsidRPr="008A17ED" w:rsidRDefault="00A2771D" w:rsidP="00A2771D">
            <w:pPr>
              <w:tabs>
                <w:tab w:val="decimal" w:pos="882"/>
              </w:tabs>
              <w:ind w:left="-126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8B55BF" w14:textId="6D0EE1C6" w:rsidR="00A2771D" w:rsidRPr="008A17ED" w:rsidRDefault="00A2771D" w:rsidP="00A2771D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231</w:t>
            </w:r>
          </w:p>
        </w:tc>
      </w:tr>
      <w:tr w:rsidR="00A2771D" w:rsidRPr="008A17ED" w14:paraId="6B408D9E" w14:textId="77777777" w:rsidTr="007A1D4A">
        <w:tc>
          <w:tcPr>
            <w:tcW w:w="4226" w:type="dxa"/>
            <w:shd w:val="clear" w:color="auto" w:fill="auto"/>
            <w:vAlign w:val="bottom"/>
          </w:tcPr>
          <w:p w14:paraId="5BE42D80" w14:textId="77777777" w:rsidR="00A2771D" w:rsidRPr="008A17ED" w:rsidRDefault="00A2771D" w:rsidP="00A2771D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5BB2604A" w14:textId="77CBB51E" w:rsidR="00A2771D" w:rsidRPr="008A17ED" w:rsidRDefault="00E07227" w:rsidP="00A2771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10</w:t>
            </w:r>
          </w:p>
        </w:tc>
        <w:tc>
          <w:tcPr>
            <w:tcW w:w="184" w:type="dxa"/>
            <w:shd w:val="clear" w:color="auto" w:fill="auto"/>
          </w:tcPr>
          <w:p w14:paraId="6524DA16" w14:textId="77777777" w:rsidR="00A2771D" w:rsidRPr="008A17ED" w:rsidRDefault="00A2771D" w:rsidP="00A2771D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CF6AB6" w14:textId="07D0E679" w:rsidR="00A2771D" w:rsidRPr="008A17ED" w:rsidRDefault="00A2771D" w:rsidP="00A2771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1D3DB777" w14:textId="77777777" w:rsidR="00A2771D" w:rsidRPr="008A17ED" w:rsidRDefault="00A2771D" w:rsidP="00A2771D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B4008F" w14:textId="05DC2008" w:rsidR="00A2771D" w:rsidRPr="008A17ED" w:rsidRDefault="00E07227" w:rsidP="00A2771D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864DDC" w14:textId="77777777" w:rsidR="00A2771D" w:rsidRPr="008A17ED" w:rsidRDefault="00A2771D" w:rsidP="00A2771D">
            <w:pPr>
              <w:tabs>
                <w:tab w:val="decimal" w:pos="882"/>
              </w:tabs>
              <w:ind w:left="-126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65B794" w14:textId="49CC5BC6" w:rsidR="00A2771D" w:rsidRPr="008A17ED" w:rsidRDefault="00A2771D" w:rsidP="00A2771D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10</w:t>
            </w:r>
          </w:p>
        </w:tc>
      </w:tr>
      <w:tr w:rsidR="00A2771D" w:rsidRPr="008A17ED" w14:paraId="020615A8" w14:textId="77777777" w:rsidTr="007A1D4A">
        <w:tc>
          <w:tcPr>
            <w:tcW w:w="4226" w:type="dxa"/>
            <w:shd w:val="clear" w:color="auto" w:fill="auto"/>
            <w:vAlign w:val="bottom"/>
          </w:tcPr>
          <w:p w14:paraId="09F2FF44" w14:textId="14E3A9ED" w:rsidR="00A2771D" w:rsidRPr="008A17ED" w:rsidRDefault="00A2771D" w:rsidP="00A2771D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รวมเงินประกันรับค่าเช่าพื้นที่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37829C" w14:textId="04C17AB0" w:rsidR="00A2771D" w:rsidRPr="008A17ED" w:rsidRDefault="00E07227" w:rsidP="00A2771D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10</w:t>
            </w:r>
          </w:p>
        </w:tc>
        <w:tc>
          <w:tcPr>
            <w:tcW w:w="184" w:type="dxa"/>
            <w:shd w:val="clear" w:color="auto" w:fill="auto"/>
          </w:tcPr>
          <w:p w14:paraId="4E9A6945" w14:textId="77777777" w:rsidR="00A2771D" w:rsidRPr="008A17ED" w:rsidRDefault="00A2771D" w:rsidP="00A2771D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56AAA" w14:textId="24009395" w:rsidR="00A2771D" w:rsidRPr="008A17ED" w:rsidRDefault="00A2771D" w:rsidP="00A2771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="Angsana New" w:hAnsi="Angsana New"/>
                <w:b/>
                <w:bCs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7499B320" w14:textId="77777777" w:rsidR="00A2771D" w:rsidRPr="008A17ED" w:rsidRDefault="00A2771D" w:rsidP="00A2771D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9DBBE" w14:textId="5AE8CEE5" w:rsidR="00A2771D" w:rsidRPr="008A17ED" w:rsidRDefault="00E07227" w:rsidP="00A2771D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27</w:t>
            </w:r>
            <w:r w:rsidR="004E2437">
              <w:rPr>
                <w:rFonts w:asciiTheme="majorBidi" w:hAnsiTheme="majorBidi"/>
                <w:b/>
                <w:bCs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EFF173" w14:textId="77777777" w:rsidR="00A2771D" w:rsidRPr="008A17ED" w:rsidRDefault="00A2771D" w:rsidP="00A2771D">
            <w:pPr>
              <w:tabs>
                <w:tab w:val="decimal" w:pos="882"/>
              </w:tabs>
              <w:ind w:left="-126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E920F" w14:textId="7D426F27" w:rsidR="00A2771D" w:rsidRPr="008A17ED" w:rsidRDefault="00A2771D" w:rsidP="00A2771D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</w:rPr>
              <w:t>241</w:t>
            </w:r>
          </w:p>
        </w:tc>
      </w:tr>
    </w:tbl>
    <w:p w14:paraId="6ABF17AC" w14:textId="77777777" w:rsidR="005A7350" w:rsidRDefault="005A7350" w:rsidP="003C27CB">
      <w:pPr>
        <w:tabs>
          <w:tab w:val="left" w:pos="360"/>
          <w:tab w:val="left" w:pos="450"/>
        </w:tabs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3701C8DD" w14:textId="3365FD9C" w:rsidR="00F53166" w:rsidRPr="00B118B0" w:rsidRDefault="009E4C64" w:rsidP="003C27CB">
      <w:pPr>
        <w:tabs>
          <w:tab w:val="left" w:pos="360"/>
          <w:tab w:val="left" w:pos="450"/>
        </w:tabs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เงินให้กู้ยืมระยะสั้นแก่</w:t>
      </w:r>
      <w:r w:rsidR="008518C1" w:rsidRPr="00B118B0">
        <w:rPr>
          <w:rFonts w:asciiTheme="majorBidi" w:hAnsiTheme="majorBidi" w:cstheme="majorBidi"/>
          <w:b/>
          <w:bCs/>
          <w:sz w:val="28"/>
          <w:cs/>
        </w:rPr>
        <w:t>บุคคล</w:t>
      </w:r>
      <w:r w:rsidR="00DC47DA">
        <w:rPr>
          <w:rFonts w:asciiTheme="majorBidi" w:hAnsiTheme="majorBidi" w:cstheme="majorBidi" w:hint="cs"/>
          <w:b/>
          <w:bCs/>
          <w:sz w:val="28"/>
          <w:cs/>
        </w:rPr>
        <w:t>และ</w:t>
      </w:r>
      <w:r w:rsidRPr="00B118B0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</w:t>
      </w:r>
      <w:r w:rsidR="00C82DE1" w:rsidRPr="00B118B0">
        <w:rPr>
          <w:rFonts w:asciiTheme="majorBidi" w:hAnsiTheme="majorBidi" w:cstheme="majorBidi"/>
          <w:b/>
          <w:bCs/>
          <w:sz w:val="28"/>
          <w:cs/>
        </w:rPr>
        <w:t xml:space="preserve"> เงินให้กู้ยืมระย</w:t>
      </w:r>
      <w:r w:rsidR="00E02500" w:rsidRPr="00B118B0">
        <w:rPr>
          <w:rFonts w:asciiTheme="majorBidi" w:hAnsiTheme="majorBidi" w:cstheme="majorBidi"/>
          <w:b/>
          <w:bCs/>
          <w:sz w:val="28"/>
          <w:cs/>
        </w:rPr>
        <w:t xml:space="preserve">าวแก่กิจการที่เกี่ยวข้องกัน </w:t>
      </w:r>
      <w:r w:rsidRPr="00B118B0">
        <w:rPr>
          <w:rFonts w:asciiTheme="majorBidi" w:hAnsiTheme="majorBidi" w:cstheme="majorBidi"/>
          <w:b/>
          <w:bCs/>
          <w:sz w:val="28"/>
          <w:cs/>
        </w:rPr>
        <w:t>และเงินกู้ยืมระยะสั้นจากบุคคล</w:t>
      </w:r>
      <w:r w:rsidR="00DC47DA">
        <w:rPr>
          <w:rFonts w:asciiTheme="majorBidi" w:hAnsiTheme="majorBidi" w:cstheme="majorBidi" w:hint="cs"/>
          <w:b/>
          <w:bCs/>
          <w:sz w:val="28"/>
          <w:cs/>
        </w:rPr>
        <w:t>และ</w:t>
      </w:r>
      <w:r w:rsidRPr="00B118B0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</w:t>
      </w:r>
    </w:p>
    <w:p w14:paraId="5A803713" w14:textId="754D148D" w:rsidR="00F53166" w:rsidRPr="00B118B0" w:rsidRDefault="009E4C64" w:rsidP="00D332B9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ยอดคงเหลือของเงินให้กู้ยืมระยะสั้นแก่บุคคล</w:t>
      </w:r>
      <w:r w:rsidR="00DC47DA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กิจการที่เกี่ยวข้องกัน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ณ 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B3F80" w:rsidRPr="002D5555">
        <w:rPr>
          <w:rFonts w:asciiTheme="majorBidi" w:hAnsiTheme="majorBidi" w:cstheme="majorBidi"/>
          <w:sz w:val="28"/>
        </w:rPr>
        <w:t>3</w:t>
      </w:r>
      <w:r w:rsidR="00BF1C06">
        <w:rPr>
          <w:rFonts w:asciiTheme="majorBidi" w:hAnsiTheme="majorBidi" w:cstheme="majorBidi"/>
          <w:sz w:val="28"/>
        </w:rPr>
        <w:t>0</w:t>
      </w:r>
      <w:r w:rsidR="006B3F80" w:rsidRPr="002D5555">
        <w:rPr>
          <w:rFonts w:asciiTheme="majorBidi" w:hAnsiTheme="majorBidi" w:cstheme="majorBidi"/>
          <w:sz w:val="28"/>
        </w:rPr>
        <w:t xml:space="preserve"> </w:t>
      </w:r>
      <w:r w:rsidR="00A77962">
        <w:rPr>
          <w:rFonts w:asciiTheme="majorBidi" w:hAnsiTheme="majorBidi" w:cstheme="majorBidi" w:hint="cs"/>
          <w:sz w:val="28"/>
          <w:cs/>
        </w:rPr>
        <w:t>กันยายน</w:t>
      </w:r>
      <w:r w:rsidR="00BF1C06">
        <w:rPr>
          <w:rFonts w:asciiTheme="majorBidi" w:hAnsiTheme="majorBidi" w:cstheme="majorBidi" w:hint="cs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86A31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</w:t>
      </w:r>
      <w:r w:rsidR="000719DC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="00D332B9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86A31">
        <w:rPr>
          <w:rFonts w:asciiTheme="majorBidi" w:hAnsiTheme="majorBidi" w:cstheme="majorBidi"/>
          <w:color w:val="000000"/>
          <w:spacing w:val="-2"/>
          <w:sz w:val="28"/>
        </w:rPr>
        <w:t xml:space="preserve">5 </w:t>
      </w:r>
      <w:r w:rsidR="00D332B9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รวมถึง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การเคลื่อนไหวของเงินให้กู้ยืมระยะสั้นดังกล่าวมีรายละเอียดดังนี้ </w:t>
      </w:r>
    </w:p>
    <w:tbl>
      <w:tblPr>
        <w:tblW w:w="927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530"/>
        <w:gridCol w:w="90"/>
        <w:gridCol w:w="1080"/>
        <w:gridCol w:w="180"/>
        <w:gridCol w:w="1170"/>
        <w:gridCol w:w="90"/>
        <w:gridCol w:w="1080"/>
        <w:gridCol w:w="180"/>
        <w:gridCol w:w="1260"/>
      </w:tblGrid>
      <w:tr w:rsidR="00D332B9" w:rsidRPr="00B118B0" w14:paraId="0CF4AAF2" w14:textId="77777777" w:rsidTr="00590EE4">
        <w:trPr>
          <w:trHeight w:val="80"/>
        </w:trPr>
        <w:tc>
          <w:tcPr>
            <w:tcW w:w="2520" w:type="dxa"/>
            <w:vAlign w:val="bottom"/>
          </w:tcPr>
          <w:p w14:paraId="0A2944FB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C48142B" w14:textId="77777777" w:rsidR="00D332B9" w:rsidRPr="00B118B0" w:rsidRDefault="00D332B9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43A9E4C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7D79A01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nil"/>
            </w:tcBorders>
            <w:vAlign w:val="bottom"/>
          </w:tcPr>
          <w:p w14:paraId="253C14BF" w14:textId="3950929C" w:rsidR="00D332B9" w:rsidRPr="00B118B0" w:rsidRDefault="00D332B9" w:rsidP="00801454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53166" w:rsidRPr="00B118B0" w14:paraId="6F92C63C" w14:textId="77777777" w:rsidTr="00590EE4">
        <w:trPr>
          <w:trHeight w:val="80"/>
        </w:trPr>
        <w:tc>
          <w:tcPr>
            <w:tcW w:w="2520" w:type="dxa"/>
            <w:vAlign w:val="bottom"/>
          </w:tcPr>
          <w:p w14:paraId="27AC5906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30CA780B" w14:textId="77777777" w:rsidR="00F53166" w:rsidRPr="00B118B0" w:rsidRDefault="00F53166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DF0B6D1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0A48C83B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10D04CF5" w14:textId="77777777" w:rsidR="00F53166" w:rsidRPr="00B118B0" w:rsidRDefault="009E4C64" w:rsidP="00C542EF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A03ECF" w:rsidRPr="00B118B0" w14:paraId="79428D76" w14:textId="77777777" w:rsidTr="00590EE4">
        <w:trPr>
          <w:trHeight w:val="375"/>
        </w:trPr>
        <w:tc>
          <w:tcPr>
            <w:tcW w:w="2520" w:type="dxa"/>
            <w:vMerge w:val="restart"/>
            <w:vAlign w:val="bottom"/>
          </w:tcPr>
          <w:p w14:paraId="36CE7FBF" w14:textId="5495AB02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บุคคล</w:t>
            </w:r>
            <w:r w:rsidR="00DC47DA">
              <w:rPr>
                <w:rFonts w:asciiTheme="majorBidi" w:hAnsiTheme="majorBidi" w:cstheme="majorBidi" w:hint="cs"/>
                <w:sz w:val="28"/>
                <w:cs/>
              </w:rPr>
              <w:t>และ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2B078B98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5B830B73" w14:textId="5E51FBDD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ลักษณะความสัมพันธ์</w:t>
            </w:r>
          </w:p>
        </w:tc>
        <w:tc>
          <w:tcPr>
            <w:tcW w:w="90" w:type="dxa"/>
            <w:vAlign w:val="bottom"/>
          </w:tcPr>
          <w:p w14:paraId="4D5B34AF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3F010BB8" w14:textId="15C2994B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มกราคม </w:t>
            </w: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B038CA">
              <w:rPr>
                <w:rFonts w:asciiTheme="majorBidi" w:hAnsiTheme="majorBidi" w:cstheme="majorBidi"/>
                <w:spacing w:val="-6"/>
                <w:sz w:val="28"/>
              </w:rPr>
              <w:t>6</w:t>
            </w:r>
          </w:p>
        </w:tc>
        <w:tc>
          <w:tcPr>
            <w:tcW w:w="180" w:type="dxa"/>
          </w:tcPr>
          <w:p w14:paraId="262B6C22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0A2DEF50" w14:textId="4E3F3395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03ECF">
              <w:rPr>
                <w:rFonts w:asciiTheme="majorBidi" w:hAnsiTheme="majorBidi" w:hint="cs"/>
                <w:sz w:val="28"/>
                <w:cs/>
              </w:rPr>
              <w:t>ในระหว่างงวด</w:t>
            </w:r>
          </w:p>
        </w:tc>
        <w:tc>
          <w:tcPr>
            <w:tcW w:w="180" w:type="dxa"/>
            <w:vAlign w:val="bottom"/>
          </w:tcPr>
          <w:p w14:paraId="1F428DA8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591B2881" w14:textId="1E42983E" w:rsidR="0060271A" w:rsidRDefault="006B3F80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 w:rsidR="00BF1C06"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A77962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  <w:p w14:paraId="57412558" w14:textId="217109A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EC5CE3">
              <w:rPr>
                <w:rFonts w:asciiTheme="majorBidi" w:hAnsiTheme="majorBidi" w:cstheme="majorBidi"/>
                <w:spacing w:val="-6"/>
                <w:sz w:val="28"/>
              </w:rPr>
              <w:t>6</w:t>
            </w:r>
          </w:p>
        </w:tc>
      </w:tr>
      <w:tr w:rsidR="00A03ECF" w:rsidRPr="00B118B0" w14:paraId="5D9CE519" w14:textId="77777777" w:rsidTr="00590EE4">
        <w:trPr>
          <w:trHeight w:val="375"/>
        </w:trPr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3E8C4B39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272EADD0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44CED1D0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D53FCD1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2A16B91D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4C8698C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85FBCC" w14:textId="65445A3D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4A199614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9F565B" w14:textId="37EBC3D8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80" w:type="dxa"/>
            <w:vAlign w:val="bottom"/>
          </w:tcPr>
          <w:p w14:paraId="45C0B9C6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bottom"/>
          </w:tcPr>
          <w:p w14:paraId="0DA3BD2B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F61CBE" w:rsidRPr="00B118B0" w14:paraId="38A93BDB" w14:textId="77777777" w:rsidTr="00590EE4">
        <w:trPr>
          <w:trHeight w:val="20"/>
        </w:trPr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2B51FC44" w14:textId="3F3CADE2" w:rsidR="00F61CBE" w:rsidRPr="00B118B0" w:rsidRDefault="00F61CBE" w:rsidP="00F61CBE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กรรมการบริษัทย่อย</w:t>
            </w:r>
          </w:p>
        </w:tc>
        <w:tc>
          <w:tcPr>
            <w:tcW w:w="90" w:type="dxa"/>
            <w:vAlign w:val="bottom"/>
          </w:tcPr>
          <w:p w14:paraId="7645C1E0" w14:textId="77777777" w:rsidR="00F61CBE" w:rsidRPr="00B118B0" w:rsidRDefault="00F61CBE" w:rsidP="00F61CBE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EDBA544" w14:textId="77777777" w:rsidR="00F61CBE" w:rsidRPr="00B118B0" w:rsidRDefault="00F61CBE" w:rsidP="00F61CBE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vAlign w:val="bottom"/>
          </w:tcPr>
          <w:p w14:paraId="5B46B099" w14:textId="77777777" w:rsidR="00F61CBE" w:rsidRPr="00B118B0" w:rsidRDefault="00F61CBE" w:rsidP="00F61CBE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DC551F" w14:textId="040433C6" w:rsidR="00F61CBE" w:rsidRPr="00B118B0" w:rsidRDefault="00F61CBE" w:rsidP="00F61CBE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10,400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9487046" w14:textId="77777777" w:rsidR="00F61CBE" w:rsidRPr="00B118B0" w:rsidRDefault="00F61CBE" w:rsidP="00F61CBE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D7129CB" w14:textId="676BE162" w:rsidR="00F61CBE" w:rsidRPr="00B118B0" w:rsidRDefault="00F61CBE" w:rsidP="00F61CBE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BF4FEE" w14:textId="68EEDF8F" w:rsidR="00F61CBE" w:rsidRPr="00B118B0" w:rsidRDefault="00F61CBE" w:rsidP="00F61CBE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12B317" w14:textId="30B25E58" w:rsidR="00F61CBE" w:rsidRPr="00B118B0" w:rsidRDefault="00F61CBE" w:rsidP="00F61CBE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EA2677" w14:textId="77777777" w:rsidR="00F61CBE" w:rsidRPr="00B118B0" w:rsidRDefault="00F61CBE" w:rsidP="00F61CBE">
            <w:pPr>
              <w:tabs>
                <w:tab w:val="left" w:pos="360"/>
                <w:tab w:val="left" w:pos="2160"/>
              </w:tabs>
              <w:ind w:right="180"/>
              <w:jc w:val="right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F9D9EC5" w14:textId="5D8D2C24" w:rsidR="00F61CBE" w:rsidRPr="00B118B0" w:rsidRDefault="00F61CBE" w:rsidP="00F61CBE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10,400</w:t>
            </w:r>
          </w:p>
        </w:tc>
      </w:tr>
      <w:tr w:rsidR="00F61CBE" w:rsidRPr="00B118B0" w14:paraId="5E295B43" w14:textId="77777777" w:rsidTr="00613A3D">
        <w:trPr>
          <w:trHeight w:val="20"/>
        </w:trPr>
        <w:tc>
          <w:tcPr>
            <w:tcW w:w="2520" w:type="dxa"/>
          </w:tcPr>
          <w:p w14:paraId="0F54D20F" w14:textId="77777777" w:rsidR="00F61CBE" w:rsidRDefault="00F61CBE" w:rsidP="00F61CBE">
            <w:pPr>
              <w:tabs>
                <w:tab w:val="left" w:pos="2160"/>
              </w:tabs>
              <w:ind w:left="273" w:hanging="273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ซิสเต็ม แอนด์ซอฟท์แวร์</w:t>
            </w:r>
          </w:p>
          <w:p w14:paraId="08A46689" w14:textId="46187882" w:rsidR="00F61CBE" w:rsidRPr="00B118B0" w:rsidRDefault="00F61CBE" w:rsidP="009F5F33">
            <w:pPr>
              <w:tabs>
                <w:tab w:val="left" w:pos="2160"/>
              </w:tabs>
              <w:ind w:left="357"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เซอร์วิสเซส จำกัด</w:t>
            </w:r>
          </w:p>
        </w:tc>
        <w:tc>
          <w:tcPr>
            <w:tcW w:w="90" w:type="dxa"/>
          </w:tcPr>
          <w:p w14:paraId="2A588897" w14:textId="77777777" w:rsidR="00F61CBE" w:rsidRPr="00B118B0" w:rsidRDefault="00F61CBE" w:rsidP="00F61CBE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6D0E448" w14:textId="5453270B" w:rsidR="00F61CBE" w:rsidRPr="00B118B0" w:rsidRDefault="00F61CBE" w:rsidP="00F61CBE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1B5826E2" w14:textId="77777777" w:rsidR="00F61CBE" w:rsidRPr="00B118B0" w:rsidRDefault="00F61CBE" w:rsidP="00F61CBE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E9BB85E" w14:textId="100CC6C9" w:rsidR="00F61CBE" w:rsidRPr="00B118B0" w:rsidRDefault="00F61CBE" w:rsidP="00F61CBE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3,450</w:t>
            </w:r>
          </w:p>
        </w:tc>
        <w:tc>
          <w:tcPr>
            <w:tcW w:w="180" w:type="dxa"/>
            <w:tcBorders>
              <w:top w:val="nil"/>
            </w:tcBorders>
          </w:tcPr>
          <w:p w14:paraId="64203D4C" w14:textId="77777777" w:rsidR="00F61CBE" w:rsidRPr="00B118B0" w:rsidRDefault="00F61CBE" w:rsidP="00F61CBE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7DD8D4" w14:textId="45DA2578" w:rsidR="00F61CBE" w:rsidRPr="00B118B0" w:rsidRDefault="00F61CBE" w:rsidP="00F61CBE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6DB3B76" w14:textId="77777777" w:rsidR="00F61CBE" w:rsidRPr="00B118B0" w:rsidRDefault="00F61CBE" w:rsidP="00F61CBE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21D320" w14:textId="5CDC3BB7" w:rsidR="00F61CBE" w:rsidRPr="00B118B0" w:rsidRDefault="00F61CBE" w:rsidP="00F61CBE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354A74E2" w14:textId="77777777" w:rsidR="00F61CBE" w:rsidRPr="00B118B0" w:rsidRDefault="00F61CBE" w:rsidP="00F61CBE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86204F" w14:textId="0BE340D7" w:rsidR="00F61CBE" w:rsidRPr="00B118B0" w:rsidRDefault="00F61CBE" w:rsidP="00F61CBE">
            <w:pPr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3,450</w:t>
            </w:r>
          </w:p>
        </w:tc>
      </w:tr>
      <w:tr w:rsidR="00F61CBE" w:rsidRPr="00B118B0" w14:paraId="7602BCE4" w14:textId="77777777" w:rsidTr="00590EE4">
        <w:trPr>
          <w:trHeight w:val="20"/>
        </w:trPr>
        <w:tc>
          <w:tcPr>
            <w:tcW w:w="2520" w:type="dxa"/>
          </w:tcPr>
          <w:p w14:paraId="40D0AA70" w14:textId="5F528EB8" w:rsidR="00F61CBE" w:rsidRPr="00B118B0" w:rsidRDefault="00F61CBE" w:rsidP="00F61CBE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</w:tcPr>
          <w:p w14:paraId="2027553E" w14:textId="77777777" w:rsidR="00F61CBE" w:rsidRPr="00B118B0" w:rsidRDefault="00F61CBE" w:rsidP="00F61CBE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1FFDFB19" w14:textId="7D3A2239" w:rsidR="00F61CBE" w:rsidRPr="00B118B0" w:rsidRDefault="00F61CBE" w:rsidP="00F61CBE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6D96C42C" w14:textId="77777777" w:rsidR="00F61CBE" w:rsidRPr="00B118B0" w:rsidRDefault="00F61CBE" w:rsidP="00F61CBE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BF0C0DF" w14:textId="19430077" w:rsidR="00F61CBE" w:rsidRPr="00B118B0" w:rsidRDefault="00F61CBE" w:rsidP="00F61CBE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18,100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2412A3" w14:textId="77777777" w:rsidR="00F61CBE" w:rsidRPr="00B118B0" w:rsidRDefault="00F61CBE" w:rsidP="00F61CBE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EBD911" w14:textId="36582E04" w:rsidR="00F61CBE" w:rsidRPr="00B118B0" w:rsidRDefault="00F61CBE" w:rsidP="00F61CBE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7,800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AF36A13" w14:textId="77777777" w:rsidR="00F61CBE" w:rsidRPr="00B118B0" w:rsidRDefault="00F61CBE" w:rsidP="00F61CBE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3908FC" w14:textId="6FEA2CE3" w:rsidR="00F61CBE" w:rsidRPr="00B118B0" w:rsidRDefault="00F61CBE" w:rsidP="00F61CBE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A7A39" w14:textId="77777777" w:rsidR="00F61CBE" w:rsidRPr="00B118B0" w:rsidRDefault="00F61CBE" w:rsidP="00F61CBE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CFABE7" w14:textId="3AFD7CD4" w:rsidR="00F61CBE" w:rsidRPr="00B118B0" w:rsidRDefault="00F61CBE" w:rsidP="00F61CBE">
            <w:pPr>
              <w:tabs>
                <w:tab w:val="decimal" w:pos="808"/>
                <w:tab w:val="left" w:pos="901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25,900</w:t>
            </w:r>
          </w:p>
        </w:tc>
      </w:tr>
      <w:tr w:rsidR="00F61CBE" w:rsidRPr="00B118B0" w14:paraId="2363F0BF" w14:textId="77777777" w:rsidTr="00590EE4">
        <w:trPr>
          <w:trHeight w:val="20"/>
        </w:trPr>
        <w:tc>
          <w:tcPr>
            <w:tcW w:w="2520" w:type="dxa"/>
          </w:tcPr>
          <w:p w14:paraId="2DAACB87" w14:textId="77777777" w:rsidR="00F61CBE" w:rsidRDefault="00F61CBE" w:rsidP="00F61CBE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/>
                <w:sz w:val="28"/>
              </w:rPr>
            </w:pPr>
            <w:r w:rsidRPr="00580EC3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580EC3">
              <w:rPr>
                <w:rFonts w:asciiTheme="majorBidi" w:hAnsiTheme="majorBidi" w:hint="cs"/>
                <w:sz w:val="28"/>
                <w:cs/>
              </w:rPr>
              <w:t>กรุงไทย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580EC3">
              <w:rPr>
                <w:rFonts w:asciiTheme="majorBidi" w:hAnsiTheme="majorBidi" w:hint="cs"/>
                <w:sz w:val="28"/>
                <w:cs/>
              </w:rPr>
              <w:t>แลนด์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</w:p>
          <w:p w14:paraId="22500C5B" w14:textId="5FE037F0" w:rsidR="00F61CBE" w:rsidRPr="00B118B0" w:rsidRDefault="00F61CBE" w:rsidP="009F5F33">
            <w:pPr>
              <w:tabs>
                <w:tab w:val="left" w:pos="360"/>
                <w:tab w:val="left" w:pos="2160"/>
              </w:tabs>
              <w:ind w:left="162" w:firstLine="195"/>
              <w:rPr>
                <w:rFonts w:asciiTheme="majorBidi" w:hAnsiTheme="majorBidi" w:cstheme="majorBidi"/>
                <w:sz w:val="28"/>
                <w:cs/>
              </w:rPr>
            </w:pPr>
            <w:r w:rsidRPr="00580EC3">
              <w:rPr>
                <w:rFonts w:asciiTheme="majorBidi" w:hAnsiTheme="majorBidi" w:hint="cs"/>
                <w:sz w:val="28"/>
                <w:cs/>
              </w:rPr>
              <w:t>ดีวีลอปเมนท์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580EC3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73F6B18F" w14:textId="77777777" w:rsidR="00F61CBE" w:rsidRPr="00B118B0" w:rsidRDefault="00F61CBE" w:rsidP="00F61CBE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1C0B13F4" w14:textId="77777777" w:rsidR="00F61CBE" w:rsidRDefault="00F61CBE" w:rsidP="00F61CBE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A06A51F" w14:textId="70093095" w:rsidR="00F61CBE" w:rsidRPr="00B118B0" w:rsidRDefault="00F61CBE" w:rsidP="00F61CBE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4BF97EF0" w14:textId="77777777" w:rsidR="00F61CBE" w:rsidRPr="00B118B0" w:rsidRDefault="00F61CBE" w:rsidP="00F61CBE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3D878D83" w14:textId="49A89DD3" w:rsidR="00F61CBE" w:rsidRPr="00B118B0" w:rsidRDefault="00F61CBE" w:rsidP="00F61CBE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9,364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4CA9A4" w14:textId="77777777" w:rsidR="00F61CBE" w:rsidRPr="00B118B0" w:rsidRDefault="00F61CBE" w:rsidP="00F61CBE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14C441" w14:textId="05C8EDB7" w:rsidR="00F61CBE" w:rsidRDefault="00F61CBE" w:rsidP="00F61CBE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3B9DCFD" w14:textId="77777777" w:rsidR="00F61CBE" w:rsidRPr="00B118B0" w:rsidRDefault="00F61CBE" w:rsidP="00F61CBE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5F948D" w14:textId="085432AA" w:rsidR="00F61CBE" w:rsidRPr="00B118B0" w:rsidRDefault="00F61CBE" w:rsidP="00F61CBE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D2B95D" w14:textId="77777777" w:rsidR="00F61CBE" w:rsidRPr="00B118B0" w:rsidRDefault="00F61CBE" w:rsidP="00F61CBE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1E2450" w14:textId="01CCFBC1" w:rsidR="00F61CBE" w:rsidRPr="00B118B0" w:rsidRDefault="00F61CBE" w:rsidP="00F61CBE">
            <w:pPr>
              <w:tabs>
                <w:tab w:val="decimal" w:pos="808"/>
                <w:tab w:val="left" w:pos="901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9,364</w:t>
            </w:r>
          </w:p>
        </w:tc>
      </w:tr>
      <w:tr w:rsidR="00F61CBE" w:rsidRPr="00B118B0" w14:paraId="0E4242F2" w14:textId="77777777" w:rsidTr="00E445CB">
        <w:trPr>
          <w:trHeight w:val="20"/>
        </w:trPr>
        <w:tc>
          <w:tcPr>
            <w:tcW w:w="2520" w:type="dxa"/>
          </w:tcPr>
          <w:p w14:paraId="57F72D8A" w14:textId="77777777" w:rsidR="00F61CBE" w:rsidRPr="00B118B0" w:rsidRDefault="00F61CBE" w:rsidP="00F61CBE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577D5438" w14:textId="77777777" w:rsidR="00F61CBE" w:rsidRPr="00B118B0" w:rsidRDefault="00F61CBE" w:rsidP="00F61CBE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7C5CA77" w14:textId="77777777" w:rsidR="00F61CBE" w:rsidRPr="00B118B0" w:rsidRDefault="00F61CBE" w:rsidP="00F61CBE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900796E" w14:textId="77777777" w:rsidR="00F61CBE" w:rsidRPr="00B118B0" w:rsidRDefault="00F61CBE" w:rsidP="00F61CBE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8FDA7D" w14:textId="0652A83F" w:rsidR="00F61CBE" w:rsidRPr="00B118B0" w:rsidRDefault="00F61CBE" w:rsidP="00F61CBE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41,314</w:t>
            </w:r>
          </w:p>
        </w:tc>
        <w:tc>
          <w:tcPr>
            <w:tcW w:w="180" w:type="dxa"/>
            <w:tcBorders>
              <w:top w:val="nil"/>
            </w:tcBorders>
          </w:tcPr>
          <w:p w14:paraId="15BA3315" w14:textId="77777777" w:rsidR="00F61CBE" w:rsidRPr="00B118B0" w:rsidRDefault="00F61CBE" w:rsidP="00F61CBE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9FDC51" w14:textId="7AB7EE4B" w:rsidR="00F61CBE" w:rsidRPr="00B118B0" w:rsidRDefault="003B4A24" w:rsidP="00F61CBE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7,800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02AA75C" w14:textId="77777777" w:rsidR="00F61CBE" w:rsidRPr="00B118B0" w:rsidRDefault="00F61CBE" w:rsidP="00F61CBE">
            <w:pPr>
              <w:tabs>
                <w:tab w:val="decimal" w:pos="770"/>
                <w:tab w:val="decimal" w:pos="1242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51CF04" w14:textId="7D3DA702" w:rsidR="00F61CBE" w:rsidRPr="00B118B0" w:rsidRDefault="003B4A24" w:rsidP="00F61CBE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3DA79342" w14:textId="77777777" w:rsidR="00F61CBE" w:rsidRPr="00B118B0" w:rsidRDefault="00F61CBE" w:rsidP="00F61CBE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D4CF92" w14:textId="028FA982" w:rsidR="00F61CBE" w:rsidRPr="00B118B0" w:rsidRDefault="00F61CBE" w:rsidP="00F61CBE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49,114</w:t>
            </w:r>
          </w:p>
        </w:tc>
      </w:tr>
      <w:tr w:rsidR="00F61CBE" w:rsidRPr="00B118B0" w14:paraId="1DD3742E" w14:textId="77777777" w:rsidTr="00E445CB">
        <w:trPr>
          <w:trHeight w:val="720"/>
        </w:trPr>
        <w:tc>
          <w:tcPr>
            <w:tcW w:w="2520" w:type="dxa"/>
            <w:vAlign w:val="bottom"/>
          </w:tcPr>
          <w:p w14:paraId="7FD4AF6D" w14:textId="5071B9BB" w:rsidR="00F61CBE" w:rsidRPr="00B118B0" w:rsidRDefault="00F61CBE" w:rsidP="00F61CBE">
            <w:pPr>
              <w:tabs>
                <w:tab w:val="left" w:pos="2160"/>
              </w:tabs>
              <w:ind w:left="453" w:hanging="450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C662E6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ด้อยค่า</w:t>
            </w:r>
          </w:p>
        </w:tc>
        <w:tc>
          <w:tcPr>
            <w:tcW w:w="90" w:type="dxa"/>
            <w:vAlign w:val="bottom"/>
          </w:tcPr>
          <w:p w14:paraId="4671AF1F" w14:textId="77777777" w:rsidR="00F61CBE" w:rsidRPr="00B118B0" w:rsidRDefault="00F61CBE" w:rsidP="00F61CBE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549F8B5" w14:textId="77777777" w:rsidR="00F61CBE" w:rsidRPr="00B118B0" w:rsidRDefault="00F61CBE" w:rsidP="00F61CBE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F7AADCC" w14:textId="77777777" w:rsidR="00F61CBE" w:rsidRPr="00B118B0" w:rsidRDefault="00F61CBE" w:rsidP="00F61CBE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CE5225" w14:textId="0F018DC1" w:rsidR="00F61CBE" w:rsidRPr="00B118B0" w:rsidRDefault="00F61CBE" w:rsidP="00F61CBE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(10,400)</w:t>
            </w:r>
          </w:p>
        </w:tc>
        <w:tc>
          <w:tcPr>
            <w:tcW w:w="180" w:type="dxa"/>
            <w:vAlign w:val="bottom"/>
          </w:tcPr>
          <w:p w14:paraId="7DB604B1" w14:textId="77777777" w:rsidR="00F61CBE" w:rsidRPr="00B118B0" w:rsidRDefault="00F61CBE" w:rsidP="00F61CBE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7D7A43" w14:textId="4550BE10" w:rsidR="00F61CBE" w:rsidRPr="00B118B0" w:rsidRDefault="005A7350" w:rsidP="00F61CBE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C2E156" w14:textId="77777777" w:rsidR="00F61CBE" w:rsidRPr="00B118B0" w:rsidRDefault="00F61CBE" w:rsidP="00F61CBE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F807A44" w14:textId="459857A2" w:rsidR="00F61CBE" w:rsidRPr="00B118B0" w:rsidRDefault="005A7350" w:rsidP="00F61CBE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99A875" w14:textId="77777777" w:rsidR="00F61CBE" w:rsidRPr="00B118B0" w:rsidRDefault="00F61CBE" w:rsidP="00F61CBE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134476" w14:textId="280E6BB5" w:rsidR="00F61CBE" w:rsidRPr="00B118B0" w:rsidRDefault="00F61CBE" w:rsidP="00F61CBE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(10,400)</w:t>
            </w:r>
          </w:p>
        </w:tc>
      </w:tr>
      <w:tr w:rsidR="00B038CA" w:rsidRPr="00B118B0" w14:paraId="58E927F1" w14:textId="77777777" w:rsidTr="00E445CB">
        <w:trPr>
          <w:trHeight w:val="20"/>
        </w:trPr>
        <w:tc>
          <w:tcPr>
            <w:tcW w:w="2520" w:type="dxa"/>
            <w:tcBorders>
              <w:bottom w:val="nil"/>
            </w:tcBorders>
            <w:vAlign w:val="bottom"/>
          </w:tcPr>
          <w:p w14:paraId="2EA7AC42" w14:textId="77777777" w:rsidR="00B038CA" w:rsidRPr="00B118B0" w:rsidRDefault="00B038CA" w:rsidP="00B038CA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CDB6EAC" w14:textId="77777777" w:rsidR="00B038CA" w:rsidRPr="00B118B0" w:rsidRDefault="00B038CA" w:rsidP="00B038CA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8C59919" w14:textId="77777777" w:rsidR="00B038CA" w:rsidRPr="00B118B0" w:rsidRDefault="00B038CA" w:rsidP="00B038CA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281EC7BA" w14:textId="77777777" w:rsidR="00B038CA" w:rsidRPr="00B118B0" w:rsidRDefault="00B038CA" w:rsidP="00B038CA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0DFE59" w14:textId="4A2F47DE" w:rsidR="00B038CA" w:rsidRPr="00B118B0" w:rsidRDefault="00B038CA" w:rsidP="00B038CA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30,914</w:t>
            </w:r>
          </w:p>
        </w:tc>
        <w:tc>
          <w:tcPr>
            <w:tcW w:w="180" w:type="dxa"/>
            <w:tcBorders>
              <w:bottom w:val="nil"/>
            </w:tcBorders>
          </w:tcPr>
          <w:p w14:paraId="3488DA39" w14:textId="77777777" w:rsidR="00B038CA" w:rsidRPr="00B118B0" w:rsidRDefault="00B038CA" w:rsidP="00B038CA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E6EC5B" w14:textId="4E08964B" w:rsidR="00B038CA" w:rsidRPr="00B118B0" w:rsidRDefault="00B038CA" w:rsidP="00B038CA">
            <w:pPr>
              <w:tabs>
                <w:tab w:val="decimal" w:pos="1240"/>
              </w:tabs>
              <w:ind w:right="8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17836EA" w14:textId="77777777" w:rsidR="00B038CA" w:rsidRPr="00B118B0" w:rsidRDefault="00B038CA" w:rsidP="00B038CA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5FB8F6F" w14:textId="3A7A9037" w:rsidR="00B038CA" w:rsidRPr="00B118B0" w:rsidRDefault="00B038CA" w:rsidP="00B038CA">
            <w:pPr>
              <w:tabs>
                <w:tab w:val="decimal" w:pos="124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2ADAAD6C" w14:textId="77777777" w:rsidR="00B038CA" w:rsidRPr="00B118B0" w:rsidRDefault="00B038CA" w:rsidP="00B038CA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805C8" w14:textId="70BC0A7F" w:rsidR="00B038CA" w:rsidRPr="00B118B0" w:rsidRDefault="00F61CBE" w:rsidP="00B038CA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38,714</w:t>
            </w:r>
          </w:p>
        </w:tc>
      </w:tr>
    </w:tbl>
    <w:p w14:paraId="125BD6A0" w14:textId="6D1D405C" w:rsidR="00944504" w:rsidRDefault="00944504">
      <w:pPr>
        <w:rPr>
          <w:rFonts w:hint="eastAsia"/>
        </w:rPr>
      </w:pPr>
    </w:p>
    <w:p w14:paraId="163AEF1A" w14:textId="77777777" w:rsidR="00944504" w:rsidRDefault="00944504">
      <w:pPr>
        <w:overflowPunct/>
        <w:autoSpaceDE/>
        <w:autoSpaceDN/>
        <w:adjustRightInd/>
        <w:textAlignment w:val="auto"/>
        <w:rPr>
          <w:rFonts w:hint="eastAsia"/>
        </w:rPr>
      </w:pPr>
      <w:r>
        <w:rPr>
          <w:rFonts w:hint="eastAsia"/>
        </w:rPr>
        <w:br w:type="page"/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530"/>
        <w:gridCol w:w="90"/>
        <w:gridCol w:w="1170"/>
        <w:gridCol w:w="90"/>
        <w:gridCol w:w="1170"/>
        <w:gridCol w:w="90"/>
        <w:gridCol w:w="1170"/>
        <w:gridCol w:w="90"/>
        <w:gridCol w:w="1260"/>
      </w:tblGrid>
      <w:tr w:rsidR="00667D4A" w:rsidRPr="00B118B0" w14:paraId="57A82798" w14:textId="77777777" w:rsidTr="00590EE4">
        <w:trPr>
          <w:trHeight w:val="20"/>
        </w:trPr>
        <w:tc>
          <w:tcPr>
            <w:tcW w:w="2520" w:type="dxa"/>
            <w:vAlign w:val="bottom"/>
          </w:tcPr>
          <w:p w14:paraId="55F11FDA" w14:textId="3E374DD9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65D180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B10305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9734FD5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2FCAA76F" w14:textId="7418CD4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667D4A" w:rsidRPr="00B118B0" w14:paraId="1A4CA563" w14:textId="77777777" w:rsidTr="00590EE4">
        <w:trPr>
          <w:trHeight w:val="20"/>
        </w:trPr>
        <w:tc>
          <w:tcPr>
            <w:tcW w:w="2520" w:type="dxa"/>
            <w:vAlign w:val="bottom"/>
          </w:tcPr>
          <w:p w14:paraId="24C72B9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7E0A956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0CCFB6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2D61408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49CB60C8" w14:textId="642FE7CE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67D4A" w:rsidRPr="00B118B0" w14:paraId="2F2B383D" w14:textId="77777777" w:rsidTr="00590EE4">
        <w:trPr>
          <w:trHeight w:val="20"/>
        </w:trPr>
        <w:tc>
          <w:tcPr>
            <w:tcW w:w="2520" w:type="dxa"/>
            <w:vMerge w:val="restart"/>
          </w:tcPr>
          <w:p w14:paraId="4A1A4690" w14:textId="1418B412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01F7AB2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6CCDB07D" w14:textId="4F6D545A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584A9812" w14:textId="29F88B3F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28C423F2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  <w:vAlign w:val="bottom"/>
          </w:tcPr>
          <w:p w14:paraId="095B25FB" w14:textId="36D75FE9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DB705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165F6E2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86CD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19DECF0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3DE9E380" w14:textId="39540CD7" w:rsidR="002F4313" w:rsidRDefault="00667D4A" w:rsidP="00667D4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 w:rsidR="00BF1C06"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0555B3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  <w:p w14:paraId="2CCB82BF" w14:textId="009816B6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DB705E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667D4A" w:rsidRPr="00B118B0" w14:paraId="4EE95CBF" w14:textId="77777777" w:rsidTr="00590EE4">
        <w:trPr>
          <w:trHeight w:val="20"/>
        </w:trPr>
        <w:tc>
          <w:tcPr>
            <w:tcW w:w="2520" w:type="dxa"/>
            <w:vMerge/>
            <w:tcBorders>
              <w:bottom w:val="single" w:sz="4" w:space="0" w:color="auto"/>
            </w:tcBorders>
          </w:tcPr>
          <w:p w14:paraId="26B33999" w14:textId="06467C6B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7C12D97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2CF5B240" w14:textId="0EE8D2CB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1E9900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bottom"/>
          </w:tcPr>
          <w:p w14:paraId="75D7552C" w14:textId="368BFEB9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A32508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42ACC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203BB18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7F74E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5D615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4C43F0E8" w14:textId="5EE31440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144C66" w:rsidRPr="00B118B0" w14:paraId="268D3C5A" w14:textId="77777777" w:rsidTr="00590EE4">
        <w:trPr>
          <w:trHeight w:val="180"/>
        </w:trPr>
        <w:tc>
          <w:tcPr>
            <w:tcW w:w="2520" w:type="dxa"/>
            <w:tcBorders>
              <w:top w:val="single" w:sz="4" w:space="0" w:color="auto"/>
            </w:tcBorders>
          </w:tcPr>
          <w:p w14:paraId="0BC8CECA" w14:textId="6E8EC792" w:rsidR="00144C66" w:rsidRPr="00B118B0" w:rsidRDefault="00144C66" w:rsidP="00144C66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เอ็นเนอร์ยี่ จำกัด</w:t>
            </w:r>
          </w:p>
        </w:tc>
        <w:tc>
          <w:tcPr>
            <w:tcW w:w="90" w:type="dxa"/>
          </w:tcPr>
          <w:p w14:paraId="339BE7B3" w14:textId="77777777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F111C7E" w14:textId="519DB5C1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6DFB510" w14:textId="77777777" w:rsidR="00144C66" w:rsidRPr="00B118B0" w:rsidRDefault="00144C66" w:rsidP="00144C6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FC2781" w14:textId="1747BB2B" w:rsidR="00144C66" w:rsidRPr="00B118B0" w:rsidRDefault="00144C66" w:rsidP="00144C66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329,200</w:t>
            </w:r>
          </w:p>
        </w:tc>
        <w:tc>
          <w:tcPr>
            <w:tcW w:w="90" w:type="dxa"/>
          </w:tcPr>
          <w:p w14:paraId="1D99066B" w14:textId="77777777" w:rsidR="00144C66" w:rsidRPr="00B118B0" w:rsidRDefault="00144C66" w:rsidP="00144C6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88EFB" w14:textId="0D76F282" w:rsidR="00144C66" w:rsidRPr="00B118B0" w:rsidRDefault="004E2437" w:rsidP="00144C66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  <w:r w:rsidR="00710CC2">
              <w:rPr>
                <w:rFonts w:asciiTheme="majorBidi" w:hAnsiTheme="majorBidi" w:cstheme="majorBidi"/>
                <w:sz w:val="28"/>
              </w:rPr>
              <w:t>,200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EDFA65" w14:textId="77777777" w:rsidR="00144C66" w:rsidRPr="00B118B0" w:rsidRDefault="00144C66" w:rsidP="00144C6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4C663" w14:textId="38B9281A" w:rsidR="00144C66" w:rsidRPr="00B118B0" w:rsidRDefault="00037774" w:rsidP="00144C66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(1,500)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D4DBD" w14:textId="77777777" w:rsidR="00144C66" w:rsidRPr="00B118B0" w:rsidRDefault="00144C66" w:rsidP="00144C6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882AD11" w14:textId="3BBB6659" w:rsidR="00144C66" w:rsidRPr="00B118B0" w:rsidRDefault="00215703" w:rsidP="00144C66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331,900</w:t>
            </w:r>
          </w:p>
        </w:tc>
      </w:tr>
      <w:tr w:rsidR="00144C66" w:rsidRPr="00B118B0" w14:paraId="1D8D45EF" w14:textId="77777777" w:rsidTr="00590EE4">
        <w:trPr>
          <w:trHeight w:val="20"/>
        </w:trPr>
        <w:tc>
          <w:tcPr>
            <w:tcW w:w="2520" w:type="dxa"/>
          </w:tcPr>
          <w:p w14:paraId="0E0FAB5F" w14:textId="3EE16458" w:rsidR="00144C66" w:rsidRPr="00B118B0" w:rsidRDefault="00144C66" w:rsidP="00144C66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0C934B6A" w14:textId="77777777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33E834B" w14:textId="2FAF034F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082E80C" w14:textId="77777777" w:rsidR="00144C66" w:rsidRPr="00B118B0" w:rsidRDefault="00144C66" w:rsidP="00144C6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775492E" w14:textId="0A73A54B" w:rsidR="00144C66" w:rsidRPr="00B118B0" w:rsidRDefault="00144C66" w:rsidP="00144C66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87,824</w:t>
            </w:r>
          </w:p>
        </w:tc>
        <w:tc>
          <w:tcPr>
            <w:tcW w:w="90" w:type="dxa"/>
          </w:tcPr>
          <w:p w14:paraId="5B11012F" w14:textId="77777777" w:rsidR="00144C66" w:rsidRPr="00B118B0" w:rsidRDefault="00144C66" w:rsidP="00144C6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99B0EF" w14:textId="0A286575" w:rsidR="00144C66" w:rsidRPr="00B118B0" w:rsidRDefault="00710CC2" w:rsidP="00144C66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F9E104" w14:textId="77777777" w:rsidR="00144C66" w:rsidRPr="00B118B0" w:rsidRDefault="00144C66" w:rsidP="00144C6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3281A9" w14:textId="73B6DD36" w:rsidR="00144C66" w:rsidRPr="00B118B0" w:rsidRDefault="00037774" w:rsidP="00144C66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(14,201)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65D55" w14:textId="77777777" w:rsidR="00144C66" w:rsidRPr="00B118B0" w:rsidRDefault="00144C66" w:rsidP="00144C6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5EF0BD92" w14:textId="7897BA10" w:rsidR="00144C66" w:rsidRPr="00B118B0" w:rsidRDefault="00215703" w:rsidP="00144C66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73,623</w:t>
            </w:r>
          </w:p>
        </w:tc>
      </w:tr>
      <w:tr w:rsidR="00144C66" w:rsidRPr="00B118B0" w14:paraId="56D8E1B1" w14:textId="77777777" w:rsidTr="00590EE4">
        <w:trPr>
          <w:trHeight w:val="20"/>
        </w:trPr>
        <w:tc>
          <w:tcPr>
            <w:tcW w:w="2520" w:type="dxa"/>
          </w:tcPr>
          <w:p w14:paraId="4243CF97" w14:textId="7C86F115" w:rsidR="00144C66" w:rsidRPr="00B118B0" w:rsidRDefault="00144C66" w:rsidP="00144C66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2BA1FF8E" w14:textId="77777777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23C6B8F" w14:textId="092C355B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EF61A30" w14:textId="77777777" w:rsidR="00144C66" w:rsidRPr="00B118B0" w:rsidRDefault="00144C66" w:rsidP="00144C6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781D92E" w14:textId="3348CEA9" w:rsidR="00144C66" w:rsidRPr="00B118B0" w:rsidRDefault="00144C66" w:rsidP="00144C66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44,</w:t>
            </w:r>
            <w:r>
              <w:rPr>
                <w:rFonts w:ascii="Angsana New" w:hAnsi="Angsana New"/>
                <w:sz w:val="28"/>
              </w:rPr>
              <w:t>180</w:t>
            </w:r>
          </w:p>
        </w:tc>
        <w:tc>
          <w:tcPr>
            <w:tcW w:w="90" w:type="dxa"/>
          </w:tcPr>
          <w:p w14:paraId="69943D69" w14:textId="77777777" w:rsidR="00144C66" w:rsidRPr="00B118B0" w:rsidRDefault="00144C66" w:rsidP="00144C6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173C04" w14:textId="4AC8E5CA" w:rsidR="00144C66" w:rsidRPr="00B118B0" w:rsidRDefault="00710CC2" w:rsidP="00144C66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064BBA" w14:textId="77777777" w:rsidR="00144C66" w:rsidRPr="00B118B0" w:rsidRDefault="00144C66" w:rsidP="00144C6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B1FDC2" w14:textId="49514BD7" w:rsidR="00144C66" w:rsidRPr="00B118B0" w:rsidRDefault="00037774" w:rsidP="00144C66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8D039" w14:textId="77777777" w:rsidR="00144C66" w:rsidRPr="00B118B0" w:rsidRDefault="00144C66" w:rsidP="00144C6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7C1BFD7A" w14:textId="26216E27" w:rsidR="00144C66" w:rsidRPr="00B118B0" w:rsidRDefault="00215703" w:rsidP="00144C66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44,180</w:t>
            </w:r>
          </w:p>
        </w:tc>
      </w:tr>
      <w:tr w:rsidR="00144C66" w:rsidRPr="00B118B0" w14:paraId="33441840" w14:textId="77777777" w:rsidTr="00590EE4">
        <w:trPr>
          <w:trHeight w:val="20"/>
        </w:trPr>
        <w:tc>
          <w:tcPr>
            <w:tcW w:w="2520" w:type="dxa"/>
          </w:tcPr>
          <w:p w14:paraId="6D0711CA" w14:textId="3E391559" w:rsidR="00144C66" w:rsidRPr="00B118B0" w:rsidRDefault="00144C66" w:rsidP="00144C66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9F159D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90" w:type="dxa"/>
          </w:tcPr>
          <w:p w14:paraId="3AF142C6" w14:textId="77777777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61394C8" w14:textId="7F8B157D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82A90F2" w14:textId="77777777" w:rsidR="00144C66" w:rsidRPr="00B118B0" w:rsidRDefault="00144C66" w:rsidP="00144C6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2B0F2EA" w14:textId="591E43C0" w:rsidR="00144C66" w:rsidRPr="00B118B0" w:rsidRDefault="00144C66" w:rsidP="00144C66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2,62</w:t>
            </w:r>
            <w:r w:rsidRPr="004517A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0" w:type="dxa"/>
          </w:tcPr>
          <w:p w14:paraId="12F32960" w14:textId="77777777" w:rsidR="00144C66" w:rsidRPr="00B118B0" w:rsidRDefault="00144C66" w:rsidP="00144C6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EA8113" w14:textId="7D8AA55F" w:rsidR="00144C66" w:rsidRPr="00B118B0" w:rsidRDefault="004E2437" w:rsidP="00144C66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3,963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107D01" w14:textId="77777777" w:rsidR="00144C66" w:rsidRPr="00B118B0" w:rsidRDefault="00144C66" w:rsidP="00144C6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2D3E76" w14:textId="05E09CB5" w:rsidR="00144C66" w:rsidRPr="00B118B0" w:rsidRDefault="00215703" w:rsidP="00144C66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(1,</w:t>
            </w:r>
            <w:r w:rsidR="004E2437">
              <w:rPr>
                <w:rFonts w:asciiTheme="majorBidi" w:eastAsia="Times New Roman" w:hAnsiTheme="majorBidi" w:cstheme="majorBidi"/>
                <w:sz w:val="28"/>
                <w:lang w:val="en-GB"/>
              </w:rPr>
              <w:t>660</w:t>
            </w: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2B0CE" w14:textId="77777777" w:rsidR="00144C66" w:rsidRPr="00B118B0" w:rsidRDefault="00144C66" w:rsidP="00144C66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24C4549D" w14:textId="14086269" w:rsidR="00144C66" w:rsidRPr="00B118B0" w:rsidRDefault="00215703" w:rsidP="00144C66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4,929</w:t>
            </w:r>
          </w:p>
        </w:tc>
      </w:tr>
      <w:tr w:rsidR="00144C66" w:rsidRPr="00B118B0" w14:paraId="51B97B6D" w14:textId="77777777" w:rsidTr="00590EE4">
        <w:trPr>
          <w:trHeight w:val="20"/>
        </w:trPr>
        <w:tc>
          <w:tcPr>
            <w:tcW w:w="2520" w:type="dxa"/>
          </w:tcPr>
          <w:p w14:paraId="35850C1D" w14:textId="2B0D4EBE" w:rsidR="00144C66" w:rsidRPr="009F159D" w:rsidRDefault="00144C66" w:rsidP="00144C66">
            <w:pPr>
              <w:tabs>
                <w:tab w:val="left" w:pos="360"/>
                <w:tab w:val="left" w:pos="2160"/>
              </w:tabs>
              <w:ind w:left="273" w:right="-108" w:hanging="273"/>
              <w:contextualSpacing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90" w:type="dxa"/>
          </w:tcPr>
          <w:p w14:paraId="465B5B37" w14:textId="77777777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F96290A" w14:textId="6D4B191E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BEABAF7" w14:textId="77777777" w:rsidR="00144C66" w:rsidRPr="00B118B0" w:rsidRDefault="00144C66" w:rsidP="00144C66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FE1C6DC" w14:textId="784BC007" w:rsidR="00144C66" w:rsidRPr="00B118B0" w:rsidRDefault="00144C66" w:rsidP="00144C66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90" w:type="dxa"/>
          </w:tcPr>
          <w:p w14:paraId="5CF7733B" w14:textId="77777777" w:rsidR="00144C66" w:rsidRPr="00B118B0" w:rsidRDefault="00144C66" w:rsidP="00144C6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8E7F5" w14:textId="3BB63115" w:rsidR="00144C66" w:rsidRPr="00B118B0" w:rsidRDefault="00710CC2" w:rsidP="00144C66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DEA588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EEE452" w14:textId="117DC4F8" w:rsidR="00144C66" w:rsidRPr="00B118B0" w:rsidRDefault="00215703" w:rsidP="00144C66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(400)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7330B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2858BB7B" w14:textId="1D5160D0" w:rsidR="00144C66" w:rsidRPr="00B118B0" w:rsidRDefault="00215703" w:rsidP="00144C66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4,600</w:t>
            </w:r>
          </w:p>
        </w:tc>
      </w:tr>
      <w:tr w:rsidR="00144C66" w:rsidRPr="00B118B0" w14:paraId="334E75D8" w14:textId="77777777" w:rsidTr="00590EE4">
        <w:trPr>
          <w:trHeight w:val="20"/>
        </w:trPr>
        <w:tc>
          <w:tcPr>
            <w:tcW w:w="2520" w:type="dxa"/>
          </w:tcPr>
          <w:p w14:paraId="326A0764" w14:textId="716F5E17" w:rsidR="00144C66" w:rsidRPr="00B118B0" w:rsidRDefault="00144C66" w:rsidP="00426616">
            <w:pPr>
              <w:tabs>
                <w:tab w:val="left" w:pos="360"/>
                <w:tab w:val="left" w:pos="2160"/>
              </w:tabs>
              <w:ind w:left="357" w:right="-108" w:hanging="35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1F453E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อี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อาร์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วี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อินเตอร์เนชั่นแนล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28AA4A9E" w14:textId="77777777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7FD4739" w14:textId="48C51B64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AA2158C" w14:textId="77777777" w:rsidR="00144C66" w:rsidRPr="00B118B0" w:rsidRDefault="00144C66" w:rsidP="00144C66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7216C67" w14:textId="23966089" w:rsidR="00144C66" w:rsidRPr="00B118B0" w:rsidRDefault="00144C66" w:rsidP="00144C66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4,314</w:t>
            </w:r>
          </w:p>
        </w:tc>
        <w:tc>
          <w:tcPr>
            <w:tcW w:w="90" w:type="dxa"/>
          </w:tcPr>
          <w:p w14:paraId="5848B5BC" w14:textId="77777777" w:rsidR="00144C66" w:rsidRPr="00B118B0" w:rsidRDefault="00144C66" w:rsidP="00144C6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70D31F" w14:textId="5785B8B0" w:rsidR="00144C66" w:rsidRPr="00B118B0" w:rsidRDefault="00710CC2" w:rsidP="00144C66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6046B2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84ED02" w14:textId="20FA2368" w:rsidR="00144C66" w:rsidRPr="00B118B0" w:rsidRDefault="00215703" w:rsidP="00144C66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55778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13796619" w14:textId="6708FF54" w:rsidR="00144C66" w:rsidRPr="00B118B0" w:rsidRDefault="00215703" w:rsidP="00144C66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4,314</w:t>
            </w:r>
          </w:p>
        </w:tc>
      </w:tr>
      <w:tr w:rsidR="00144C66" w:rsidRPr="00B118B0" w14:paraId="20453CA7" w14:textId="77777777" w:rsidTr="00590EE4">
        <w:trPr>
          <w:trHeight w:val="20"/>
        </w:trPr>
        <w:tc>
          <w:tcPr>
            <w:tcW w:w="2520" w:type="dxa"/>
          </w:tcPr>
          <w:p w14:paraId="6FB8BE2B" w14:textId="6199E052" w:rsidR="00144C66" w:rsidRPr="00B118B0" w:rsidRDefault="00144C66" w:rsidP="00144C66">
            <w:pPr>
              <w:tabs>
                <w:tab w:val="left" w:pos="360"/>
                <w:tab w:val="left" w:pos="2160"/>
              </w:tabs>
              <w:ind w:left="270" w:right="-108" w:hanging="270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โกลด์ ชอร์ส จำกัด</w:t>
            </w:r>
          </w:p>
        </w:tc>
        <w:tc>
          <w:tcPr>
            <w:tcW w:w="90" w:type="dxa"/>
          </w:tcPr>
          <w:p w14:paraId="1D6469AA" w14:textId="77777777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03663EB" w14:textId="0A89EA96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1A3FAF3" w14:textId="77777777" w:rsidR="00144C66" w:rsidRPr="00B118B0" w:rsidRDefault="00144C66" w:rsidP="00144C66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DF082D" w14:textId="7C7CDECE" w:rsidR="00144C66" w:rsidRPr="00B118B0" w:rsidRDefault="00144C66" w:rsidP="00144C66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74,611</w:t>
            </w:r>
          </w:p>
        </w:tc>
        <w:tc>
          <w:tcPr>
            <w:tcW w:w="90" w:type="dxa"/>
            <w:shd w:val="clear" w:color="auto" w:fill="auto"/>
          </w:tcPr>
          <w:p w14:paraId="5949A6A0" w14:textId="77777777" w:rsidR="00144C66" w:rsidRPr="00B118B0" w:rsidRDefault="00144C66" w:rsidP="00144C6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8A20C3" w14:textId="292D0D1B" w:rsidR="00144C66" w:rsidRDefault="00710CC2" w:rsidP="00144C66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</w:t>
            </w:r>
            <w:r w:rsidR="004E2437">
              <w:rPr>
                <w:rFonts w:asciiTheme="majorBidi" w:hAnsiTheme="majorBidi" w:cstheme="majorBidi"/>
                <w:sz w:val="28"/>
              </w:rPr>
              <w:t>519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17D479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3EF4B6" w14:textId="372D00EF" w:rsidR="00144C66" w:rsidRPr="00B118B0" w:rsidRDefault="00215703" w:rsidP="00144C66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E99EB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42A3C83A" w14:textId="385435DD" w:rsidR="00144C66" w:rsidRPr="00B118B0" w:rsidRDefault="00215703" w:rsidP="00144C66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85,13</w:t>
            </w:r>
            <w:r w:rsidR="004E2437">
              <w:rPr>
                <w:rFonts w:asciiTheme="majorBidi" w:hAnsiTheme="majorBidi" w:cstheme="majorBidi"/>
                <w:sz w:val="28"/>
              </w:rPr>
              <w:t>0</w:t>
            </w:r>
          </w:p>
        </w:tc>
      </w:tr>
      <w:tr w:rsidR="00144C66" w:rsidRPr="00B118B0" w14:paraId="7F90AAB9" w14:textId="77777777" w:rsidTr="00590EE4">
        <w:trPr>
          <w:trHeight w:val="20"/>
        </w:trPr>
        <w:tc>
          <w:tcPr>
            <w:tcW w:w="2520" w:type="dxa"/>
          </w:tcPr>
          <w:p w14:paraId="1C919F6F" w14:textId="5EAC2383" w:rsidR="00144C66" w:rsidRPr="00B118B0" w:rsidRDefault="00144C66" w:rsidP="00426616">
            <w:pPr>
              <w:tabs>
                <w:tab w:val="left" w:pos="360"/>
                <w:tab w:val="left" w:pos="2160"/>
              </w:tabs>
              <w:ind w:left="357" w:right="-108" w:hanging="35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63AA0">
              <w:rPr>
                <w:rFonts w:asciiTheme="majorBidi" w:hAnsiTheme="majorBidi" w:hint="cs"/>
                <w:sz w:val="28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63AA0">
              <w:rPr>
                <w:rFonts w:asciiTheme="majorBidi" w:hAnsiTheme="majorBidi" w:hint="cs"/>
                <w:sz w:val="28"/>
                <w:cs/>
              </w:rPr>
              <w:t>ไฮโดรเอ็นเตอร์ไพร์ส</w:t>
            </w:r>
            <w:r w:rsidRPr="00663AA0">
              <w:rPr>
                <w:rFonts w:asciiTheme="majorBidi" w:hAnsi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</w:rPr>
              <w:br/>
            </w:r>
            <w:r w:rsidRPr="00663AA0">
              <w:rPr>
                <w:rFonts w:asciiTheme="majorBidi" w:hAnsiTheme="majorBidi" w:hint="cs"/>
                <w:sz w:val="28"/>
                <w:cs/>
              </w:rPr>
              <w:t>แอนด์</w:t>
            </w:r>
            <w:r w:rsidRPr="00663AA0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663AA0">
              <w:rPr>
                <w:rFonts w:asciiTheme="majorBidi" w:hAnsiTheme="majorBidi" w:hint="cs"/>
                <w:sz w:val="28"/>
                <w:cs/>
              </w:rPr>
              <w:t>อะควอดีซายน์</w:t>
            </w:r>
            <w:r w:rsidRPr="00663AA0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663AA0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199E2684" w14:textId="77777777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3384A7A" w14:textId="53DC2D15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18E10D4" w14:textId="77777777" w:rsidR="00144C66" w:rsidRPr="00B118B0" w:rsidRDefault="00144C66" w:rsidP="00144C66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2834B6" w14:textId="09A76963" w:rsidR="00144C66" w:rsidRDefault="00144C66" w:rsidP="00144C66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10,367</w:t>
            </w:r>
          </w:p>
        </w:tc>
        <w:tc>
          <w:tcPr>
            <w:tcW w:w="90" w:type="dxa"/>
            <w:shd w:val="clear" w:color="auto" w:fill="auto"/>
          </w:tcPr>
          <w:p w14:paraId="1B7AFD97" w14:textId="77777777" w:rsidR="00144C66" w:rsidRPr="00B118B0" w:rsidRDefault="00144C66" w:rsidP="00144C6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5F5622" w14:textId="6F0F0E65" w:rsidR="00144C66" w:rsidRDefault="00037774" w:rsidP="00144C66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22,092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782CBE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595F6D" w14:textId="1A42A548" w:rsidR="00144C66" w:rsidRPr="00B118B0" w:rsidRDefault="00215703" w:rsidP="00144C66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(1,600)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E8960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76D90B3A" w14:textId="627EBA32" w:rsidR="00144C66" w:rsidRPr="00B118B0" w:rsidRDefault="00194134" w:rsidP="00144C66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30,859</w:t>
            </w:r>
          </w:p>
        </w:tc>
      </w:tr>
      <w:tr w:rsidR="00144C66" w:rsidRPr="00B118B0" w14:paraId="7EE650D2" w14:textId="77777777" w:rsidTr="00590EE4">
        <w:trPr>
          <w:trHeight w:val="20"/>
        </w:trPr>
        <w:tc>
          <w:tcPr>
            <w:tcW w:w="2520" w:type="dxa"/>
          </w:tcPr>
          <w:p w14:paraId="27A33BAC" w14:textId="4B983A75" w:rsidR="00144C66" w:rsidRPr="00B118B0" w:rsidRDefault="00144C66" w:rsidP="00144C66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4B2792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4B2792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2792">
              <w:rPr>
                <w:rFonts w:asciiTheme="majorBidi" w:hAnsiTheme="majorBidi" w:hint="cs"/>
                <w:sz w:val="28"/>
                <w:cs/>
              </w:rPr>
              <w:t>ค้าไม้</w:t>
            </w:r>
            <w:r w:rsidRPr="004B2792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2792">
              <w:rPr>
                <w:rFonts w:asciiTheme="majorBidi" w:hAnsiTheme="majorBidi" w:hint="cs"/>
                <w:sz w:val="28"/>
                <w:cs/>
              </w:rPr>
              <w:t>วังวิเศษ</w:t>
            </w:r>
            <w:r w:rsidRPr="004B2792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2792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3E044A93" w14:textId="77777777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D74551D" w14:textId="7D82690E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1F7FAD21" w14:textId="77777777" w:rsidR="00144C66" w:rsidRPr="00B118B0" w:rsidRDefault="00144C66" w:rsidP="00144C6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5CB7E" w14:textId="0C9C2B8C" w:rsidR="00144C66" w:rsidRPr="00B118B0" w:rsidRDefault="00144C66" w:rsidP="00144C66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18,100</w:t>
            </w:r>
          </w:p>
        </w:tc>
        <w:tc>
          <w:tcPr>
            <w:tcW w:w="90" w:type="dxa"/>
            <w:shd w:val="clear" w:color="auto" w:fill="auto"/>
          </w:tcPr>
          <w:p w14:paraId="6BBD1561" w14:textId="77777777" w:rsidR="00144C66" w:rsidRPr="00B118B0" w:rsidRDefault="00144C66" w:rsidP="00144C6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49680" w14:textId="2396C6C2" w:rsidR="00144C66" w:rsidRPr="00B118B0" w:rsidRDefault="00037774" w:rsidP="00144C66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7,800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CFD307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063DA" w14:textId="09CB71DC" w:rsidR="00144C66" w:rsidRPr="00B118B0" w:rsidRDefault="00215703" w:rsidP="00144C66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8CEF2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EB6819B" w14:textId="74895E06" w:rsidR="00144C66" w:rsidRPr="00B118B0" w:rsidRDefault="00194134" w:rsidP="00144C66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25,900</w:t>
            </w:r>
          </w:p>
        </w:tc>
      </w:tr>
      <w:tr w:rsidR="00144C66" w:rsidRPr="00B118B0" w14:paraId="3C5F0096" w14:textId="77777777" w:rsidTr="0022155F">
        <w:trPr>
          <w:trHeight w:val="20"/>
        </w:trPr>
        <w:tc>
          <w:tcPr>
            <w:tcW w:w="2520" w:type="dxa"/>
          </w:tcPr>
          <w:p w14:paraId="2B078DF5" w14:textId="58A07E47" w:rsidR="00144C66" w:rsidRPr="00B118B0" w:rsidRDefault="00144C66" w:rsidP="00144C66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5BDDB5FC" w14:textId="77777777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39B7769" w14:textId="77777777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5E40E271" w14:textId="77777777" w:rsidR="00144C66" w:rsidRPr="00B118B0" w:rsidRDefault="00144C66" w:rsidP="00144C6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3BE715" w14:textId="3F2A5B08" w:rsidR="00144C66" w:rsidRPr="004517A7" w:rsidRDefault="00144C66" w:rsidP="00144C6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576,222</w:t>
            </w:r>
          </w:p>
        </w:tc>
        <w:tc>
          <w:tcPr>
            <w:tcW w:w="90" w:type="dxa"/>
            <w:shd w:val="clear" w:color="auto" w:fill="auto"/>
          </w:tcPr>
          <w:p w14:paraId="671D0F41" w14:textId="77777777" w:rsidR="00144C66" w:rsidRPr="00B118B0" w:rsidRDefault="00144C66" w:rsidP="00144C6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0DF2FEA" w14:textId="180B80EE" w:rsidR="00144C66" w:rsidRPr="00B118B0" w:rsidRDefault="008E4A7B" w:rsidP="00144C66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48,574</w:t>
            </w:r>
          </w:p>
        </w:tc>
        <w:tc>
          <w:tcPr>
            <w:tcW w:w="90" w:type="dxa"/>
            <w:shd w:val="clear" w:color="auto" w:fill="auto"/>
          </w:tcPr>
          <w:p w14:paraId="6D3E1526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1BE374A" w14:textId="41606C70" w:rsidR="00144C66" w:rsidRPr="00B118B0" w:rsidRDefault="00215703" w:rsidP="00144C66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BF147E">
              <w:rPr>
                <w:rFonts w:asciiTheme="majorBidi" w:hAnsiTheme="majorBidi" w:cstheme="majorBidi"/>
                <w:sz w:val="28"/>
              </w:rPr>
              <w:t>19,361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BB552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4E4807C5" w14:textId="3B04B2A1" w:rsidR="00144C66" w:rsidRPr="00B118B0" w:rsidRDefault="00194134" w:rsidP="00144C66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605,43</w:t>
            </w:r>
            <w:r w:rsidR="004E2437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144C66" w:rsidRPr="00B118B0" w14:paraId="374657D8" w14:textId="77777777" w:rsidTr="0022155F">
        <w:trPr>
          <w:trHeight w:val="20"/>
        </w:trPr>
        <w:tc>
          <w:tcPr>
            <w:tcW w:w="2520" w:type="dxa"/>
          </w:tcPr>
          <w:p w14:paraId="0857E095" w14:textId="1D975AF4" w:rsidR="00144C66" w:rsidRPr="002D3DAB" w:rsidRDefault="00144C66" w:rsidP="00144C66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/>
                <w:sz w:val="28"/>
              </w:rPr>
            </w:pPr>
            <w:r w:rsidRPr="008B3C5D">
              <w:rPr>
                <w:rFonts w:asciiTheme="majorBidi" w:hAnsiTheme="majorBidi" w:hint="cs"/>
                <w:sz w:val="28"/>
                <w:u w:val="single"/>
                <w:cs/>
              </w:rPr>
              <w:t>หัก</w:t>
            </w:r>
            <w:r w:rsidRPr="002D3DAB">
              <w:rPr>
                <w:rFonts w:asciiTheme="majorBidi" w:hAnsiTheme="majorBidi"/>
                <w:sz w:val="28"/>
                <w:cs/>
              </w:rPr>
              <w:t xml:space="preserve">: </w:t>
            </w:r>
            <w:r w:rsidRPr="002D3DAB">
              <w:rPr>
                <w:rFonts w:asciiTheme="majorBidi" w:hAnsiTheme="majorBidi" w:hint="cs"/>
                <w:sz w:val="28"/>
                <w:cs/>
              </w:rPr>
              <w:t>ค่าเผื่อผลขาดทุนจาก</w:t>
            </w:r>
            <w:r w:rsidR="003E4527" w:rsidRPr="002D3DAB">
              <w:rPr>
                <w:rFonts w:asciiTheme="majorBidi" w:hAnsiTheme="majorBidi" w:hint="cs"/>
                <w:sz w:val="28"/>
                <w:cs/>
              </w:rPr>
              <w:t>การ</w:t>
            </w:r>
          </w:p>
          <w:p w14:paraId="0D5B66EA" w14:textId="50B07C24" w:rsidR="00144C66" w:rsidRPr="00B118B0" w:rsidRDefault="00144C66" w:rsidP="00915C97">
            <w:pPr>
              <w:tabs>
                <w:tab w:val="left" w:pos="2160"/>
              </w:tabs>
              <w:ind w:left="450"/>
              <w:rPr>
                <w:rFonts w:asciiTheme="majorBidi" w:hAnsiTheme="majorBidi" w:cstheme="majorBidi"/>
                <w:sz w:val="28"/>
                <w:cs/>
              </w:rPr>
            </w:pPr>
            <w:r w:rsidRPr="002D3DAB">
              <w:rPr>
                <w:rFonts w:asciiTheme="majorBidi" w:hAnsiTheme="majorBidi" w:hint="cs"/>
                <w:sz w:val="28"/>
                <w:cs/>
              </w:rPr>
              <w:t>ด้อยค่า</w:t>
            </w:r>
          </w:p>
        </w:tc>
        <w:tc>
          <w:tcPr>
            <w:tcW w:w="90" w:type="dxa"/>
          </w:tcPr>
          <w:p w14:paraId="0687E080" w14:textId="77777777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5BC3889" w14:textId="77777777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0D1B5CA" w14:textId="77777777" w:rsidR="00144C66" w:rsidRPr="00B118B0" w:rsidRDefault="00144C66" w:rsidP="00144C6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7CDF0" w14:textId="493CABE2" w:rsidR="00144C66" w:rsidRPr="004517A7" w:rsidRDefault="00144C66" w:rsidP="00144C6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E45BF0" w14:textId="77777777" w:rsidR="00144C66" w:rsidRPr="00B118B0" w:rsidRDefault="00144C66" w:rsidP="00144C6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7C14F" w14:textId="289D9344" w:rsidR="00144C66" w:rsidRPr="00B118B0" w:rsidRDefault="005A7350" w:rsidP="00144C66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AFB33D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C0633" w14:textId="4027687A" w:rsidR="00144C66" w:rsidRPr="00B118B0" w:rsidRDefault="005A7350" w:rsidP="00144C66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6A09B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94C1820" w14:textId="0BC0DE5F" w:rsidR="00144C66" w:rsidRPr="00B118B0" w:rsidRDefault="00194134" w:rsidP="00144C66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44C66" w:rsidRPr="00EF3B4E" w14:paraId="690A3575" w14:textId="77777777" w:rsidTr="0022155F">
        <w:trPr>
          <w:trHeight w:val="20"/>
        </w:trPr>
        <w:tc>
          <w:tcPr>
            <w:tcW w:w="2520" w:type="dxa"/>
          </w:tcPr>
          <w:p w14:paraId="3E8FF0B0" w14:textId="5A7C16E6" w:rsidR="00144C66" w:rsidRPr="00B118B0" w:rsidRDefault="00144C66" w:rsidP="00144C66">
            <w:pPr>
              <w:tabs>
                <w:tab w:val="left" w:pos="360"/>
                <w:tab w:val="left" w:pos="2160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</w:tcPr>
          <w:p w14:paraId="33116DAD" w14:textId="77777777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EA9423E" w14:textId="77777777" w:rsidR="00144C66" w:rsidRPr="00B118B0" w:rsidRDefault="00144C66" w:rsidP="00144C66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E5F076E" w14:textId="77777777" w:rsidR="00144C66" w:rsidRPr="00B118B0" w:rsidRDefault="00144C66" w:rsidP="00144C66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AD0F08" w14:textId="4B87DDF6" w:rsidR="00144C66" w:rsidRPr="004517A7" w:rsidRDefault="00144C66" w:rsidP="00144C66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576,222</w:t>
            </w:r>
          </w:p>
        </w:tc>
        <w:tc>
          <w:tcPr>
            <w:tcW w:w="90" w:type="dxa"/>
            <w:shd w:val="clear" w:color="auto" w:fill="auto"/>
          </w:tcPr>
          <w:p w14:paraId="70267A59" w14:textId="77777777" w:rsidR="00144C66" w:rsidRPr="00B118B0" w:rsidRDefault="00144C66" w:rsidP="00144C66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F309D60" w14:textId="789DB19F" w:rsidR="00144C66" w:rsidRPr="00747EFD" w:rsidRDefault="00144C66" w:rsidP="00144C66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71214DC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72378" w14:textId="54F2907B" w:rsidR="00144C66" w:rsidRPr="00747EFD" w:rsidRDefault="00144C66" w:rsidP="00144C66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8B3D8" w14:textId="77777777" w:rsidR="00144C66" w:rsidRPr="00B118B0" w:rsidRDefault="00144C66" w:rsidP="00144C66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3784C0B" w14:textId="0FD80689" w:rsidR="00144C66" w:rsidRPr="00EF3B4E" w:rsidRDefault="00194134" w:rsidP="00144C66">
            <w:pPr>
              <w:tabs>
                <w:tab w:val="decimal" w:pos="1168"/>
              </w:tabs>
              <w:ind w:right="6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605,43</w:t>
            </w:r>
            <w:r w:rsidR="004E2437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</w:tr>
    </w:tbl>
    <w:p w14:paraId="48F017F0" w14:textId="17794FA7" w:rsidR="00E02500" w:rsidRPr="00B118B0" w:rsidRDefault="00E02500" w:rsidP="00D31C89">
      <w:pPr>
        <w:spacing w:before="36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ยอดคงเหลือของเงินให้กู้ยืมระยะยาวแก่กิจการที่เกี่ยวข้องกัน ณ วันที่ </w:t>
      </w:r>
      <w:r w:rsidR="006B3F80" w:rsidRPr="002D5555">
        <w:rPr>
          <w:rFonts w:asciiTheme="majorBidi" w:hAnsiTheme="majorBidi" w:cstheme="majorBidi"/>
          <w:sz w:val="28"/>
        </w:rPr>
        <w:t>3</w:t>
      </w:r>
      <w:r w:rsidR="00BF1C06">
        <w:rPr>
          <w:rFonts w:asciiTheme="majorBidi" w:hAnsiTheme="majorBidi" w:cstheme="majorBidi"/>
          <w:sz w:val="28"/>
        </w:rPr>
        <w:t>0</w:t>
      </w:r>
      <w:r w:rsidR="000555B3">
        <w:rPr>
          <w:rFonts w:asciiTheme="majorBidi" w:hAnsiTheme="majorBidi" w:cstheme="majorBidi" w:hint="cs"/>
          <w:sz w:val="28"/>
          <w:cs/>
        </w:rPr>
        <w:t xml:space="preserve"> กันยายน</w:t>
      </w:r>
      <w:r w:rsidR="00BF1C06">
        <w:rPr>
          <w:rFonts w:asciiTheme="majorBidi" w:hAnsiTheme="majorBidi" w:cstheme="majorBidi" w:hint="cs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73D1C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0719DC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73D1C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10367D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620"/>
        <w:gridCol w:w="90"/>
        <w:gridCol w:w="1080"/>
        <w:gridCol w:w="90"/>
        <w:gridCol w:w="1170"/>
        <w:gridCol w:w="90"/>
        <w:gridCol w:w="1170"/>
        <w:gridCol w:w="90"/>
        <w:gridCol w:w="1260"/>
      </w:tblGrid>
      <w:tr w:rsidR="00E02500" w:rsidRPr="00B118B0" w14:paraId="3A89E12A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79ADD5A9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CEABFB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4C8903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D5065B1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05A12A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E02500" w:rsidRPr="00B118B0" w14:paraId="7FD733D1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568FDBF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7F5F55B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1D29C77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7C97D76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37DEF7D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02500" w:rsidRPr="00B118B0" w14:paraId="36BE5B36" w14:textId="77777777" w:rsidTr="009D72CE">
        <w:trPr>
          <w:trHeight w:val="20"/>
        </w:trPr>
        <w:tc>
          <w:tcPr>
            <w:tcW w:w="2520" w:type="dxa"/>
            <w:vMerge w:val="restart"/>
          </w:tcPr>
          <w:p w14:paraId="7DEBE005" w14:textId="086D3BC3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เงินให้กู้ยืมระยะยาวแก่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5CFE0CD6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193F52AC" w14:textId="37C1B3D3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2D535DA9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723CF9AD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bottom"/>
          </w:tcPr>
          <w:p w14:paraId="28436786" w14:textId="30BB00E6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7C3B6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CE734F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7541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1922CA8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65526E30" w14:textId="3C6D3C02" w:rsidR="009D72CE" w:rsidRDefault="006B3F80" w:rsidP="006D1DFD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 w:rsidR="00BF1C06"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0555B3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  <w:p w14:paraId="7FC8003F" w14:textId="4778828A" w:rsidR="00E02500" w:rsidRPr="00B118B0" w:rsidRDefault="006D1DFD" w:rsidP="006D1DFD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>25</w:t>
            </w:r>
            <w:r w:rsidR="00E02500" w:rsidRPr="00B118B0">
              <w:rPr>
                <w:rFonts w:asciiTheme="majorBidi" w:hAnsiTheme="majorBidi" w:cstheme="majorBidi"/>
                <w:sz w:val="28"/>
              </w:rPr>
              <w:t>6</w:t>
            </w:r>
            <w:r w:rsidR="007C3B69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E02500" w:rsidRPr="00B118B0" w14:paraId="08E08074" w14:textId="77777777" w:rsidTr="009D72CE">
        <w:trPr>
          <w:trHeight w:val="20"/>
        </w:trPr>
        <w:tc>
          <w:tcPr>
            <w:tcW w:w="2520" w:type="dxa"/>
            <w:vMerge/>
            <w:tcBorders>
              <w:bottom w:val="single" w:sz="4" w:space="0" w:color="auto"/>
            </w:tcBorders>
          </w:tcPr>
          <w:p w14:paraId="3FBDF6DE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5B46AB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bottom"/>
          </w:tcPr>
          <w:p w14:paraId="256F57B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B858C02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0D58F1D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843433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75601B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CF4B337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8C22C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1F891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75DBB5F5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724FD" w:rsidRPr="00B118B0" w14:paraId="3D2F4F5D" w14:textId="77777777" w:rsidTr="009D72CE">
        <w:trPr>
          <w:trHeight w:val="20"/>
        </w:trPr>
        <w:tc>
          <w:tcPr>
            <w:tcW w:w="2520" w:type="dxa"/>
          </w:tcPr>
          <w:p w14:paraId="182DB7A0" w14:textId="77777777" w:rsidR="00A724FD" w:rsidRPr="00B118B0" w:rsidRDefault="00A724FD" w:rsidP="00A724FD">
            <w:pPr>
              <w:tabs>
                <w:tab w:val="left" w:pos="360"/>
                <w:tab w:val="left" w:pos="2160"/>
              </w:tabs>
              <w:ind w:left="267" w:right="-110" w:hanging="26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bookmarkStart w:id="1" w:name="_Hlk78315268"/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2CEA393C" w14:textId="77777777" w:rsidR="00A724FD" w:rsidRPr="00B118B0" w:rsidRDefault="00A724FD" w:rsidP="00A724FD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0A290E8" w14:textId="77777777" w:rsidR="00A724FD" w:rsidRPr="00B118B0" w:rsidRDefault="00A724FD" w:rsidP="00A724FD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679DF383" w14:textId="77777777" w:rsidR="00A724FD" w:rsidRPr="00B118B0" w:rsidRDefault="00A724FD" w:rsidP="00A724FD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93E3A0" w14:textId="60DDF7C8" w:rsidR="00A724FD" w:rsidRPr="00B118B0" w:rsidRDefault="00A724FD" w:rsidP="00A724FD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13,646</w:t>
            </w:r>
          </w:p>
        </w:tc>
        <w:tc>
          <w:tcPr>
            <w:tcW w:w="90" w:type="dxa"/>
            <w:vAlign w:val="bottom"/>
          </w:tcPr>
          <w:p w14:paraId="11902E58" w14:textId="77777777" w:rsidR="00A724FD" w:rsidRPr="00B118B0" w:rsidRDefault="00A724FD" w:rsidP="00A724FD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EA8CE" w14:textId="371A05F8" w:rsidR="00A724FD" w:rsidRPr="00B118B0" w:rsidRDefault="00852BD3" w:rsidP="00A724FD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14,645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AEC193" w14:textId="77777777" w:rsidR="00A724FD" w:rsidRPr="00B118B0" w:rsidRDefault="00A724FD" w:rsidP="00A724FD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4FCF7" w14:textId="5975A5DB" w:rsidR="00A724FD" w:rsidRPr="00B118B0" w:rsidRDefault="00852BD3" w:rsidP="00A724FD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98465" w14:textId="77777777" w:rsidR="00A724FD" w:rsidRPr="00B118B0" w:rsidRDefault="00A724FD" w:rsidP="00A724FD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948E96A" w14:textId="33DA0921" w:rsidR="00A724FD" w:rsidRPr="00B118B0" w:rsidRDefault="00852BD3" w:rsidP="00A724FD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28,291</w:t>
            </w:r>
          </w:p>
        </w:tc>
      </w:tr>
      <w:bookmarkEnd w:id="1"/>
      <w:tr w:rsidR="00A724FD" w:rsidRPr="00B118B0" w14:paraId="2CA382CC" w14:textId="77777777" w:rsidTr="009D72CE">
        <w:trPr>
          <w:trHeight w:val="20"/>
        </w:trPr>
        <w:tc>
          <w:tcPr>
            <w:tcW w:w="2520" w:type="dxa"/>
          </w:tcPr>
          <w:p w14:paraId="385668D7" w14:textId="23DD8A85" w:rsidR="00A724FD" w:rsidRPr="00B118B0" w:rsidRDefault="00360002" w:rsidP="00A724FD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600CB42" w14:textId="77777777" w:rsidR="00A724FD" w:rsidRPr="00B118B0" w:rsidRDefault="00A724FD" w:rsidP="00A724FD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478283EF" w14:textId="77777777" w:rsidR="00A724FD" w:rsidRPr="00B118B0" w:rsidRDefault="00A724FD" w:rsidP="00A724FD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50C434F" w14:textId="77777777" w:rsidR="00A724FD" w:rsidRPr="00B118B0" w:rsidRDefault="00A724FD" w:rsidP="00A724FD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7F2595" w14:textId="0F11098F" w:rsidR="00A724FD" w:rsidRPr="00B118B0" w:rsidRDefault="00A724FD" w:rsidP="00A724FD">
            <w:pPr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13,646</w:t>
            </w:r>
          </w:p>
        </w:tc>
        <w:tc>
          <w:tcPr>
            <w:tcW w:w="90" w:type="dxa"/>
            <w:vAlign w:val="bottom"/>
          </w:tcPr>
          <w:p w14:paraId="12D1B6F3" w14:textId="77777777" w:rsidR="00A724FD" w:rsidRPr="00B118B0" w:rsidRDefault="00A724FD" w:rsidP="00A724FD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643876" w14:textId="3D29CBFD" w:rsidR="00A724FD" w:rsidRPr="00E75E6B" w:rsidRDefault="00852BD3" w:rsidP="00A724FD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14,645</w:t>
            </w:r>
          </w:p>
        </w:tc>
        <w:tc>
          <w:tcPr>
            <w:tcW w:w="90" w:type="dxa"/>
            <w:shd w:val="clear" w:color="auto" w:fill="auto"/>
          </w:tcPr>
          <w:p w14:paraId="29D6B27A" w14:textId="77777777" w:rsidR="00A724FD" w:rsidRPr="00E75E6B" w:rsidRDefault="00A724FD" w:rsidP="00A724FD">
            <w:pPr>
              <w:tabs>
                <w:tab w:val="decimal" w:pos="792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9C139" w14:textId="078376EA" w:rsidR="00A724FD" w:rsidRPr="00E75E6B" w:rsidRDefault="00852BD3" w:rsidP="00A724FD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BC66573" w14:textId="77777777" w:rsidR="00A724FD" w:rsidRPr="00E75E6B" w:rsidRDefault="00A724FD" w:rsidP="00A724FD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52EBA07" w14:textId="27629CCF" w:rsidR="00A724FD" w:rsidRPr="00E75E6B" w:rsidRDefault="00852BD3" w:rsidP="00A724FD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28,291</w:t>
            </w:r>
          </w:p>
        </w:tc>
      </w:tr>
    </w:tbl>
    <w:p w14:paraId="70DFA479" w14:textId="17917998" w:rsidR="007D08A1" w:rsidRPr="005E6B73" w:rsidRDefault="007D08A1" w:rsidP="0095748F">
      <w:pPr>
        <w:spacing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12"/>
          <w:szCs w:val="12"/>
        </w:rPr>
      </w:pPr>
    </w:p>
    <w:p w14:paraId="48432BD9" w14:textId="77777777" w:rsidR="005C6B97" w:rsidRDefault="005C6B9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73783FC5" w14:textId="4B85C038" w:rsidR="00F53166" w:rsidRPr="00B118B0" w:rsidRDefault="009E4C64" w:rsidP="0095748F">
      <w:pPr>
        <w:spacing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ยอดคงเหลือของเงินกู้ยืมระยะสั้นจากบุคคล</w:t>
      </w:r>
      <w:r w:rsidR="00F16B32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กิจการที่เกี่ยวข้องกัน ณ วันที่ </w:t>
      </w:r>
      <w:r w:rsidR="006D1DFD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BF1C06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C268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25454E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BF1C0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06FAB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005E32"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="00C56BD8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06FAB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8C0EE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645"/>
        <w:gridCol w:w="86"/>
        <w:gridCol w:w="1081"/>
        <w:gridCol w:w="86"/>
        <w:gridCol w:w="1152"/>
        <w:gridCol w:w="90"/>
        <w:gridCol w:w="1170"/>
        <w:gridCol w:w="90"/>
        <w:gridCol w:w="1260"/>
      </w:tblGrid>
      <w:tr w:rsidR="00245C41" w:rsidRPr="00B118B0" w14:paraId="7569C325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29FDE8A1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CD23F42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Align w:val="bottom"/>
          </w:tcPr>
          <w:p w14:paraId="78D1877D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</w:tcPr>
          <w:p w14:paraId="1947AF50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29" w:type="dxa"/>
            <w:gridSpan w:val="7"/>
            <w:vAlign w:val="bottom"/>
          </w:tcPr>
          <w:p w14:paraId="6E1D4EED" w14:textId="678039BB" w:rsidR="00245C41" w:rsidRPr="00B118B0" w:rsidRDefault="00245C41" w:rsidP="00245C4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7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53166" w:rsidRPr="00B118B0" w14:paraId="52EB8810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74D326C0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DBF71D0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Align w:val="bottom"/>
          </w:tcPr>
          <w:p w14:paraId="2E8878AA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</w:tcPr>
          <w:p w14:paraId="3F0C977C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29" w:type="dxa"/>
            <w:gridSpan w:val="7"/>
            <w:tcBorders>
              <w:bottom w:val="single" w:sz="4" w:space="0" w:color="auto"/>
            </w:tcBorders>
            <w:vAlign w:val="bottom"/>
          </w:tcPr>
          <w:p w14:paraId="1DBAE64A" w14:textId="77777777" w:rsidR="00F53166" w:rsidRPr="00B118B0" w:rsidRDefault="009E4C64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2A3E23" w:rsidRPr="00B118B0" w14:paraId="087870A9" w14:textId="77777777" w:rsidTr="009D72CE">
        <w:trPr>
          <w:trHeight w:val="20"/>
        </w:trPr>
        <w:tc>
          <w:tcPr>
            <w:tcW w:w="2520" w:type="dxa"/>
            <w:vMerge w:val="restart"/>
            <w:vAlign w:val="bottom"/>
          </w:tcPr>
          <w:p w14:paraId="0F0A822A" w14:textId="77777777" w:rsidR="002A3E23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2FD53A21" w14:textId="23B910FD" w:rsidR="002A3E23" w:rsidRPr="00B118B0" w:rsidRDefault="002A3E23" w:rsidP="006A237B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บุคคลที่เกี่ยวข้องกัน </w:t>
            </w:r>
          </w:p>
        </w:tc>
        <w:tc>
          <w:tcPr>
            <w:tcW w:w="90" w:type="dxa"/>
          </w:tcPr>
          <w:p w14:paraId="2FF92CA3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Merge w:val="restart"/>
            <w:vAlign w:val="bottom"/>
          </w:tcPr>
          <w:p w14:paraId="4E2015B4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375D0B12" w14:textId="3FED7069" w:rsidR="002A3E23" w:rsidRPr="00B118B0" w:rsidRDefault="002A3E23" w:rsidP="0042638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86" w:type="dxa"/>
          </w:tcPr>
          <w:p w14:paraId="1579FC3E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vMerge w:val="restart"/>
            <w:vAlign w:val="bottom"/>
          </w:tcPr>
          <w:p w14:paraId="71823F69" w14:textId="05B7C8BC" w:rsidR="002A3E23" w:rsidRPr="00B118B0" w:rsidRDefault="002A3E23" w:rsidP="00B321C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DD36CF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6" w:type="dxa"/>
          </w:tcPr>
          <w:p w14:paraId="3C2017A3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vAlign w:val="bottom"/>
          </w:tcPr>
          <w:p w14:paraId="5CBA08EA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right w:val="nil"/>
            </w:tcBorders>
          </w:tcPr>
          <w:p w14:paraId="6098812D" w14:textId="77777777" w:rsidR="002A3E23" w:rsidRPr="00B118B0" w:rsidRDefault="002A3E23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left w:val="nil"/>
            </w:tcBorders>
            <w:vAlign w:val="bottom"/>
          </w:tcPr>
          <w:p w14:paraId="26E82C1F" w14:textId="322B9446" w:rsidR="009D72CE" w:rsidRDefault="00FC2685" w:rsidP="00B321CA">
            <w:pPr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BF1C0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 </w:t>
            </w:r>
            <w:r w:rsidR="0025454E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  <w:p w14:paraId="2FFD5B6E" w14:textId="6D5F509E" w:rsidR="002A3E23" w:rsidRPr="00B118B0" w:rsidRDefault="002A3E23" w:rsidP="00B321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DD36CF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A3E23" w:rsidRPr="00B118B0" w14:paraId="51D54CAC" w14:textId="77777777" w:rsidTr="009D72CE">
        <w:trPr>
          <w:trHeight w:val="20"/>
        </w:trPr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084C2DF3" w14:textId="0C7D0237" w:rsidR="002A3E23" w:rsidRPr="00B118B0" w:rsidRDefault="002A3E23" w:rsidP="008E1FB5">
            <w:pPr>
              <w:tabs>
                <w:tab w:val="left" w:pos="360"/>
                <w:tab w:val="left" w:pos="2160"/>
                <w:tab w:val="left" w:pos="243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F24A910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  <w:vAlign w:val="bottom"/>
          </w:tcPr>
          <w:p w14:paraId="1FD2CD1D" w14:textId="197E27FB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12112BDB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vMerge/>
            <w:tcBorders>
              <w:bottom w:val="single" w:sz="4" w:space="0" w:color="auto"/>
            </w:tcBorders>
            <w:vAlign w:val="bottom"/>
          </w:tcPr>
          <w:p w14:paraId="5C099A7D" w14:textId="448A4AF5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</w:tcPr>
          <w:p w14:paraId="2848D46B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64D0D46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B0FF903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9EC56A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</w:tcPr>
          <w:p w14:paraId="10EA3BF4" w14:textId="77777777" w:rsidR="002A3E23" w:rsidRPr="00B118B0" w:rsidRDefault="002A3E23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0ACAFEE2" w14:textId="158491A3" w:rsidR="002A3E23" w:rsidRPr="00B118B0" w:rsidRDefault="002A3E2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750A7" w:rsidRPr="00B118B0" w14:paraId="18B47479" w14:textId="77777777" w:rsidTr="009D72CE">
        <w:trPr>
          <w:trHeight w:val="20"/>
        </w:trPr>
        <w:tc>
          <w:tcPr>
            <w:tcW w:w="2520" w:type="dxa"/>
            <w:tcBorders>
              <w:top w:val="single" w:sz="4" w:space="0" w:color="auto"/>
            </w:tcBorders>
          </w:tcPr>
          <w:p w14:paraId="6790B354" w14:textId="4305263C" w:rsidR="00D750A7" w:rsidRDefault="00D750A7" w:rsidP="0022322C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>กรรมการของบริษัทย่อ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ย </w:t>
            </w:r>
          </w:p>
          <w:p w14:paraId="06CCA427" w14:textId="37E207B8" w:rsidR="00D750A7" w:rsidRPr="00B118B0" w:rsidRDefault="00D750A7" w:rsidP="0022322C">
            <w:pPr>
              <w:tabs>
                <w:tab w:val="left" w:pos="360"/>
                <w:tab w:val="left" w:pos="2160"/>
              </w:tabs>
              <w:spacing w:line="276" w:lineRule="auto"/>
              <w:ind w:left="162" w:firstLine="15"/>
              <w:rPr>
                <w:rFonts w:asciiTheme="majorBidi" w:hAnsiTheme="majorBidi" w:cstheme="majorBidi"/>
                <w:sz w:val="28"/>
                <w:cs/>
              </w:rPr>
            </w:pPr>
            <w:r w:rsidRPr="005769EF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ดูหมายเหตุข้อ </w:t>
            </w:r>
            <w:r w:rsidRPr="005769EF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 w:rsidR="00276B88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D9369D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90" w:type="dxa"/>
          </w:tcPr>
          <w:p w14:paraId="07B060FF" w14:textId="77777777" w:rsidR="00D750A7" w:rsidRPr="00B118B0" w:rsidRDefault="00D750A7" w:rsidP="00D750A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  <w:vAlign w:val="bottom"/>
          </w:tcPr>
          <w:p w14:paraId="36AE7B8A" w14:textId="77777777" w:rsidR="00D750A7" w:rsidRPr="00B118B0" w:rsidRDefault="00D750A7" w:rsidP="00D750A7">
            <w:pPr>
              <w:ind w:left="9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86" w:type="dxa"/>
          </w:tcPr>
          <w:p w14:paraId="556C3A27" w14:textId="77777777" w:rsidR="00D750A7" w:rsidRPr="00B118B0" w:rsidRDefault="00D750A7" w:rsidP="00D750A7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865DFBE" w14:textId="4F529228" w:rsidR="00D750A7" w:rsidRPr="00B118B0" w:rsidRDefault="00D750A7" w:rsidP="00D750A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1,413</w:t>
            </w:r>
          </w:p>
        </w:tc>
        <w:tc>
          <w:tcPr>
            <w:tcW w:w="86" w:type="dxa"/>
            <w:vAlign w:val="bottom"/>
          </w:tcPr>
          <w:p w14:paraId="4B8FAAF7" w14:textId="77777777" w:rsidR="00D750A7" w:rsidRPr="00B118B0" w:rsidRDefault="00D750A7" w:rsidP="00D750A7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905C4" w14:textId="666B9403" w:rsidR="00D750A7" w:rsidRPr="00B118B0" w:rsidRDefault="00D750A7" w:rsidP="00D750A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AB8908" w14:textId="0AE8CDBF" w:rsidR="00D750A7" w:rsidRPr="00B118B0" w:rsidRDefault="00D750A7" w:rsidP="00D750A7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B514F" w14:textId="30A2AB9A" w:rsidR="00D750A7" w:rsidRPr="00DC29FB" w:rsidRDefault="00D750A7" w:rsidP="00D750A7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BE791E5" w14:textId="77777777" w:rsidR="00D750A7" w:rsidRPr="00B118B0" w:rsidRDefault="00D750A7" w:rsidP="00D750A7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960C424" w14:textId="35540F3C" w:rsidR="00D750A7" w:rsidRPr="00B118B0" w:rsidRDefault="00D750A7" w:rsidP="00D750A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1,413</w:t>
            </w:r>
          </w:p>
        </w:tc>
      </w:tr>
      <w:tr w:rsidR="00D750A7" w:rsidRPr="00162E71" w14:paraId="2C856D12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03AC3467" w14:textId="77777777" w:rsidR="00D750A7" w:rsidRPr="00B118B0" w:rsidRDefault="00D750A7" w:rsidP="00D750A7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3EF4A509" w14:textId="77777777" w:rsidR="00D750A7" w:rsidRPr="00B118B0" w:rsidRDefault="00D750A7" w:rsidP="00D750A7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45" w:type="dxa"/>
            <w:vAlign w:val="bottom"/>
          </w:tcPr>
          <w:p w14:paraId="2BE397DB" w14:textId="77777777" w:rsidR="00D750A7" w:rsidRPr="00B118B0" w:rsidRDefault="00D750A7" w:rsidP="00D750A7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6" w:type="dxa"/>
            <w:vAlign w:val="bottom"/>
          </w:tcPr>
          <w:p w14:paraId="086EB911" w14:textId="77777777" w:rsidR="00D750A7" w:rsidRPr="00B118B0" w:rsidRDefault="00D750A7" w:rsidP="00D750A7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7D943" w14:textId="6AE6CE0F" w:rsidR="00D750A7" w:rsidRPr="00961A85" w:rsidRDefault="00D750A7" w:rsidP="00D750A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1,413</w:t>
            </w:r>
          </w:p>
        </w:tc>
        <w:tc>
          <w:tcPr>
            <w:tcW w:w="86" w:type="dxa"/>
          </w:tcPr>
          <w:p w14:paraId="5DD04D78" w14:textId="77777777" w:rsidR="00D750A7" w:rsidRPr="00961A85" w:rsidRDefault="00D750A7" w:rsidP="00D750A7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B681F0" w14:textId="481A3651" w:rsidR="00D750A7" w:rsidRPr="00961A85" w:rsidRDefault="00D750A7" w:rsidP="00D750A7">
            <w:pPr>
              <w:tabs>
                <w:tab w:val="decimal" w:pos="881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AA5E31" w14:textId="77777777" w:rsidR="00D750A7" w:rsidRPr="00961A85" w:rsidRDefault="00D750A7" w:rsidP="00D750A7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1F4DC5" w14:textId="6B9DF52E" w:rsidR="00D750A7" w:rsidRPr="00961A85" w:rsidRDefault="00D750A7" w:rsidP="00D750A7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363DF581" w14:textId="77777777" w:rsidR="00D750A7" w:rsidRPr="00961A85" w:rsidRDefault="00D750A7" w:rsidP="00D750A7">
            <w:pPr>
              <w:tabs>
                <w:tab w:val="decimal" w:pos="732"/>
              </w:tabs>
              <w:spacing w:beforeLines="20" w:before="48" w:afterLines="20" w:after="48"/>
              <w:ind w:right="7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03F8C12" w14:textId="74D94251" w:rsidR="00D750A7" w:rsidRPr="00162E71" w:rsidRDefault="00D750A7" w:rsidP="00D750A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1,413</w:t>
            </w:r>
          </w:p>
        </w:tc>
      </w:tr>
    </w:tbl>
    <w:p w14:paraId="17AE95A6" w14:textId="748C68E9" w:rsidR="005411FC" w:rsidRDefault="005411FC" w:rsidP="00162E71">
      <w:pPr>
        <w:tabs>
          <w:tab w:val="decimal" w:pos="990"/>
        </w:tabs>
        <w:ind w:right="90"/>
        <w:jc w:val="right"/>
        <w:rPr>
          <w:rFonts w:asciiTheme="majorBidi" w:hAnsiTheme="majorBidi" w:cstheme="majorBidi"/>
          <w:sz w:val="28"/>
        </w:rPr>
      </w:pP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620"/>
        <w:gridCol w:w="90"/>
        <w:gridCol w:w="1080"/>
        <w:gridCol w:w="90"/>
        <w:gridCol w:w="1170"/>
        <w:gridCol w:w="90"/>
        <w:gridCol w:w="1170"/>
        <w:gridCol w:w="90"/>
        <w:gridCol w:w="1260"/>
      </w:tblGrid>
      <w:tr w:rsidR="00245C41" w:rsidRPr="00B118B0" w14:paraId="74A991AB" w14:textId="77777777" w:rsidTr="00245C41">
        <w:trPr>
          <w:trHeight w:val="20"/>
        </w:trPr>
        <w:tc>
          <w:tcPr>
            <w:tcW w:w="2520" w:type="dxa"/>
            <w:vAlign w:val="bottom"/>
          </w:tcPr>
          <w:p w14:paraId="2FF55401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F7F498B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0AEEDF2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0B20239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5D8470A3" w14:textId="328EFED2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245C41" w:rsidRPr="00B118B0" w14:paraId="58DF4CFE" w14:textId="77777777" w:rsidTr="00245C41">
        <w:trPr>
          <w:trHeight w:val="20"/>
        </w:trPr>
        <w:tc>
          <w:tcPr>
            <w:tcW w:w="2520" w:type="dxa"/>
            <w:vAlign w:val="bottom"/>
          </w:tcPr>
          <w:p w14:paraId="449CBC32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4BEC9E02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4F769661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1373F769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62E72766" w14:textId="6538CFFC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45C41" w:rsidRPr="00B118B0" w14:paraId="3F4C9E4B" w14:textId="77777777" w:rsidTr="009D72CE">
        <w:trPr>
          <w:trHeight w:val="20"/>
        </w:trPr>
        <w:tc>
          <w:tcPr>
            <w:tcW w:w="2520" w:type="dxa"/>
            <w:vMerge w:val="restart"/>
            <w:vAlign w:val="bottom"/>
          </w:tcPr>
          <w:p w14:paraId="648CE556" w14:textId="77777777" w:rsidR="00245C41" w:rsidRPr="00B118B0" w:rsidRDefault="00245C41" w:rsidP="0022322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6F88983D" w14:textId="0C471233" w:rsidR="00245C41" w:rsidRPr="00B118B0" w:rsidRDefault="00245C41" w:rsidP="0022322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90" w:type="dxa"/>
          </w:tcPr>
          <w:p w14:paraId="7669CDDC" w14:textId="77777777" w:rsidR="00245C41" w:rsidRPr="00B118B0" w:rsidRDefault="00245C41" w:rsidP="0022322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4684D3EE" w14:textId="77777777" w:rsidR="00245C41" w:rsidRPr="00B118B0" w:rsidRDefault="00245C41" w:rsidP="0022322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4B8C062C" w14:textId="70C32C92" w:rsidR="00245C41" w:rsidRPr="00B118B0" w:rsidRDefault="00245C41" w:rsidP="0022322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  <w:vAlign w:val="bottom"/>
          </w:tcPr>
          <w:p w14:paraId="569E1C2D" w14:textId="77777777" w:rsidR="00245C41" w:rsidRPr="0022322C" w:rsidRDefault="00245C41" w:rsidP="0022322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bottom"/>
          </w:tcPr>
          <w:p w14:paraId="0B10E7D2" w14:textId="191BF117" w:rsidR="00245C41" w:rsidRPr="00B118B0" w:rsidRDefault="00245C41" w:rsidP="0022322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DD36CF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FDE3A3A" w14:textId="77777777" w:rsidR="00245C41" w:rsidRPr="00B118B0" w:rsidRDefault="00245C41" w:rsidP="0022322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C8724" w14:textId="77777777" w:rsidR="00245C41" w:rsidRPr="00B118B0" w:rsidRDefault="00245C41" w:rsidP="0022322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ในระหว่างงวด</w:t>
            </w: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  <w:vAlign w:val="bottom"/>
          </w:tcPr>
          <w:p w14:paraId="21D359C8" w14:textId="77777777" w:rsidR="00245C41" w:rsidRPr="00B118B0" w:rsidRDefault="00245C41" w:rsidP="0022322C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1BBDA76B" w14:textId="545EBD12" w:rsidR="00245C41" w:rsidRPr="0022322C" w:rsidRDefault="00245C41" w:rsidP="0022322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2322C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377DCB" w:rsidRPr="0022322C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  <w:p w14:paraId="67B38DEE" w14:textId="005379CA" w:rsidR="00245C41" w:rsidRPr="00B118B0" w:rsidRDefault="00245C41" w:rsidP="0022322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DD36CF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45C41" w:rsidRPr="00B118B0" w14:paraId="25734EC5" w14:textId="77777777" w:rsidTr="009D72CE">
        <w:trPr>
          <w:trHeight w:val="20"/>
        </w:trPr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2341EFDC" w14:textId="7E84EC13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184ADE9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bottom"/>
          </w:tcPr>
          <w:p w14:paraId="23D6297E" w14:textId="3BC9A090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511BF39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6C190D01" w14:textId="5449D60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840CF35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44FB60F" w14:textId="77777777" w:rsidR="00245C41" w:rsidRPr="00B118B0" w:rsidRDefault="00245C41" w:rsidP="0022322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6DFB1443" w14:textId="77777777" w:rsidR="00245C41" w:rsidRPr="00B118B0" w:rsidRDefault="00245C41" w:rsidP="0022322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0555A8" w14:textId="77777777" w:rsidR="00245C41" w:rsidRPr="00B118B0" w:rsidRDefault="00245C41" w:rsidP="0022322C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1A30BBDC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07B76AFC" w14:textId="125B07D8" w:rsidR="00245C41" w:rsidRPr="00B118B0" w:rsidRDefault="00245C41" w:rsidP="00245C4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D36CF" w:rsidRPr="00B118B0" w14:paraId="076D7C6A" w14:textId="77777777" w:rsidTr="009D72CE">
        <w:trPr>
          <w:trHeight w:val="64"/>
        </w:trPr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1066FF12" w14:textId="6F3C205E" w:rsidR="00DD36CF" w:rsidRPr="005769EF" w:rsidRDefault="00DD36CF" w:rsidP="00DD36CF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ฟอร์ โซไซตี้ จำกัด</w:t>
            </w:r>
            <w:r w:rsidRPr="005769EF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(ดูหมายเหตุข้อ </w:t>
            </w:r>
            <w:r w:rsidR="00900927" w:rsidRPr="005769EF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 w:rsidR="00276B88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49EE1A5B" w14:textId="77777777" w:rsidR="00DD36CF" w:rsidRPr="00B118B0" w:rsidRDefault="00DD36CF" w:rsidP="00DD36C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D3068B7" w14:textId="77777777" w:rsidR="00DD36CF" w:rsidRPr="00B118B0" w:rsidRDefault="00DD36CF" w:rsidP="00DD36CF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34FD2529" w14:textId="77777777" w:rsidR="00DD36CF" w:rsidRPr="00B118B0" w:rsidRDefault="00DD36CF" w:rsidP="00DD36CF">
            <w:pPr>
              <w:tabs>
                <w:tab w:val="decimal" w:pos="792"/>
              </w:tabs>
              <w:spacing w:line="276" w:lineRule="auto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4E858F" w14:textId="48D13B33" w:rsidR="00DD36CF" w:rsidRPr="00B118B0" w:rsidRDefault="00DD36CF" w:rsidP="00DD36CF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38,040</w:t>
            </w:r>
          </w:p>
        </w:tc>
        <w:tc>
          <w:tcPr>
            <w:tcW w:w="90" w:type="dxa"/>
            <w:vAlign w:val="bottom"/>
          </w:tcPr>
          <w:p w14:paraId="3599F414" w14:textId="77777777" w:rsidR="00DD36CF" w:rsidRPr="00B118B0" w:rsidRDefault="00DD36CF" w:rsidP="00DD36CF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394C5" w14:textId="62DD5F24" w:rsidR="00DD36CF" w:rsidRPr="00B118B0" w:rsidRDefault="00D750A7" w:rsidP="00DD36CF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3ED568" w14:textId="7BBFE43E" w:rsidR="00DD36CF" w:rsidRPr="00B118B0" w:rsidRDefault="00DD36CF" w:rsidP="00DD36CF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EEC68" w14:textId="2ADC2AD7" w:rsidR="00DD36CF" w:rsidRPr="00B118B0" w:rsidRDefault="00D750A7" w:rsidP="00DD36CF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23C2E858" w14:textId="77777777" w:rsidR="00DD36CF" w:rsidRPr="00B118B0" w:rsidRDefault="00DD36CF" w:rsidP="00DD36CF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6901E90" w14:textId="561226DE" w:rsidR="00DD36CF" w:rsidRPr="00B118B0" w:rsidRDefault="00D750A7" w:rsidP="00DD36CF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64,040</w:t>
            </w:r>
          </w:p>
        </w:tc>
      </w:tr>
      <w:tr w:rsidR="00DD36CF" w:rsidRPr="00B118B0" w14:paraId="530E1D46" w14:textId="77777777" w:rsidTr="009D72CE">
        <w:trPr>
          <w:trHeight w:val="64"/>
        </w:trPr>
        <w:tc>
          <w:tcPr>
            <w:tcW w:w="2520" w:type="dxa"/>
            <w:vAlign w:val="bottom"/>
          </w:tcPr>
          <w:p w14:paraId="4AC7E7D3" w14:textId="77777777" w:rsidR="00DD36CF" w:rsidRPr="005769EF" w:rsidRDefault="00DD36CF" w:rsidP="00DD36CF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รีโวลูชั่น จำกัด</w:t>
            </w:r>
          </w:p>
          <w:p w14:paraId="03D9DD43" w14:textId="113E8123" w:rsidR="00DD36CF" w:rsidRPr="005769EF" w:rsidRDefault="00DD36CF" w:rsidP="00DD36CF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5769EF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>(ดูหมายเหตุข้อ</w:t>
            </w:r>
            <w:r w:rsidR="00900927" w:rsidRPr="005769EF">
              <w:rPr>
                <w:rFonts w:asciiTheme="majorBidi" w:hAnsiTheme="majorBidi" w:cstheme="majorBidi"/>
                <w:spacing w:val="-6"/>
                <w:sz w:val="28"/>
              </w:rPr>
              <w:t xml:space="preserve"> 2</w:t>
            </w:r>
            <w:r w:rsidR="00276B88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580A156D" w14:textId="77777777" w:rsidR="00DD36CF" w:rsidRPr="00B118B0" w:rsidRDefault="00DD36CF" w:rsidP="00DD36CF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14:paraId="274F2DB2" w14:textId="77777777" w:rsidR="00DD36CF" w:rsidRDefault="00DD36CF" w:rsidP="00DD36CF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5E4D862" w14:textId="122B6F07" w:rsidR="00DD36CF" w:rsidRPr="00B118B0" w:rsidRDefault="00DD36CF" w:rsidP="00DD36CF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074DDCA8" w14:textId="77777777" w:rsidR="00DD36CF" w:rsidRPr="00B118B0" w:rsidRDefault="00DD36CF" w:rsidP="00DD36CF">
            <w:pPr>
              <w:tabs>
                <w:tab w:val="decimal" w:pos="792"/>
              </w:tabs>
              <w:spacing w:line="276" w:lineRule="auto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116BD39" w14:textId="275EB214" w:rsidR="00DD36CF" w:rsidRPr="00B118B0" w:rsidRDefault="00DD36CF" w:rsidP="00DD36CF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="Angsana New" w:hAnsi="Angsana New" w:hint="eastAsia"/>
                <w:sz w:val="28"/>
              </w:rPr>
              <w:t>17,950</w:t>
            </w:r>
          </w:p>
        </w:tc>
        <w:tc>
          <w:tcPr>
            <w:tcW w:w="90" w:type="dxa"/>
            <w:vAlign w:val="bottom"/>
          </w:tcPr>
          <w:p w14:paraId="70660347" w14:textId="77777777" w:rsidR="00DD36CF" w:rsidRPr="00B118B0" w:rsidRDefault="00DD36CF" w:rsidP="00DD36CF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98B740" w14:textId="6197D758" w:rsidR="00DD36CF" w:rsidRPr="00B118B0" w:rsidRDefault="00D750A7" w:rsidP="00DD36CF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BAE0DA" w14:textId="77777777" w:rsidR="00DD36CF" w:rsidRPr="00B118B0" w:rsidRDefault="00DD36CF" w:rsidP="00DD36CF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50D36D" w14:textId="5B643DEA" w:rsidR="00DD36CF" w:rsidRPr="00B118B0" w:rsidRDefault="00D750A7" w:rsidP="00DD36CF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CCBDA55" w14:textId="77777777" w:rsidR="00DD36CF" w:rsidRPr="00B118B0" w:rsidRDefault="00DD36CF" w:rsidP="00DD36CF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left w:val="nil"/>
            </w:tcBorders>
            <w:shd w:val="clear" w:color="auto" w:fill="auto"/>
            <w:vAlign w:val="bottom"/>
          </w:tcPr>
          <w:p w14:paraId="6383D1A2" w14:textId="30712DC4" w:rsidR="00DD36CF" w:rsidRPr="00B118B0" w:rsidRDefault="00D750A7" w:rsidP="00DD36CF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17,950</w:t>
            </w:r>
          </w:p>
        </w:tc>
      </w:tr>
      <w:tr w:rsidR="00DD36CF" w:rsidRPr="00B118B0" w14:paraId="2A314FAC" w14:textId="77777777" w:rsidTr="009D72CE">
        <w:trPr>
          <w:trHeight w:val="20"/>
        </w:trPr>
        <w:tc>
          <w:tcPr>
            <w:tcW w:w="2520" w:type="dxa"/>
            <w:vAlign w:val="bottom"/>
          </w:tcPr>
          <w:p w14:paraId="245B999B" w14:textId="77777777" w:rsidR="00DD36CF" w:rsidRPr="00B118B0" w:rsidRDefault="00DD36CF" w:rsidP="00DD36CF">
            <w:pPr>
              <w:tabs>
                <w:tab w:val="left" w:pos="900"/>
                <w:tab w:val="left" w:pos="1440"/>
                <w:tab w:val="left" w:pos="2160"/>
              </w:tabs>
              <w:spacing w:line="276" w:lineRule="auto"/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03CC4E43" w14:textId="77777777" w:rsidR="00DD36CF" w:rsidRPr="00B118B0" w:rsidRDefault="00DD36CF" w:rsidP="00DD36CF">
            <w:pPr>
              <w:tabs>
                <w:tab w:val="left" w:pos="360"/>
                <w:tab w:val="left" w:pos="216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586833A2" w14:textId="77777777" w:rsidR="00DD36CF" w:rsidRPr="00B118B0" w:rsidRDefault="00DD36CF" w:rsidP="00DD36CF">
            <w:pPr>
              <w:tabs>
                <w:tab w:val="left" w:pos="360"/>
                <w:tab w:val="left" w:pos="2160"/>
              </w:tabs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49B2559F" w14:textId="77777777" w:rsidR="00DD36CF" w:rsidRPr="00B118B0" w:rsidRDefault="00DD36CF" w:rsidP="00DD36CF">
            <w:pPr>
              <w:tabs>
                <w:tab w:val="decimal" w:pos="792"/>
              </w:tabs>
              <w:spacing w:line="276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29220" w14:textId="6951058D" w:rsidR="00DD36CF" w:rsidRPr="00B118B0" w:rsidRDefault="00DD36CF" w:rsidP="00DD36CF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55,990</w:t>
            </w:r>
          </w:p>
        </w:tc>
        <w:tc>
          <w:tcPr>
            <w:tcW w:w="90" w:type="dxa"/>
            <w:vAlign w:val="bottom"/>
          </w:tcPr>
          <w:p w14:paraId="770E4F5D" w14:textId="77777777" w:rsidR="00DD36CF" w:rsidRPr="00B118B0" w:rsidRDefault="00DD36CF" w:rsidP="00DD36CF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4F4EE3" w14:textId="6206684D" w:rsidR="00DD36CF" w:rsidRPr="00B118B0" w:rsidRDefault="00D750A7" w:rsidP="00DD36CF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26,000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F607CF" w14:textId="77777777" w:rsidR="00DD36CF" w:rsidRPr="00B118B0" w:rsidRDefault="00DD36CF" w:rsidP="00DD36CF">
            <w:pPr>
              <w:tabs>
                <w:tab w:val="decimal" w:pos="766"/>
              </w:tabs>
              <w:ind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5908E2" w14:textId="2FA8229C" w:rsidR="00DD36CF" w:rsidRPr="00821EEC" w:rsidRDefault="00D750A7" w:rsidP="00DD36CF">
            <w:pPr>
              <w:ind w:right="8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F53DE05" w14:textId="77777777" w:rsidR="00DD36CF" w:rsidRPr="00B118B0" w:rsidRDefault="00DD36CF" w:rsidP="00DD36CF">
            <w:pPr>
              <w:tabs>
                <w:tab w:val="decimal" w:pos="766"/>
              </w:tabs>
              <w:ind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B6800C3" w14:textId="04BBAD5B" w:rsidR="00DD36CF" w:rsidRPr="00B118B0" w:rsidRDefault="00D750A7" w:rsidP="00DD36CF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81,990</w:t>
            </w:r>
          </w:p>
        </w:tc>
      </w:tr>
    </w:tbl>
    <w:p w14:paraId="431DEA2C" w14:textId="77777777" w:rsidR="005A15CA" w:rsidRDefault="005A15CA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  <w:cs/>
        </w:rPr>
      </w:pPr>
    </w:p>
    <w:p w14:paraId="328BF3F6" w14:textId="77777777" w:rsidR="005A15CA" w:rsidRDefault="005A15C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35BB86AB" w14:textId="6DAD75C5" w:rsidR="00F53166" w:rsidRPr="007A206C" w:rsidRDefault="009E4C64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  <w:r w:rsidRPr="00FF1D85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ค่าตอบแทนกรรมการและผู้บริหาร</w:t>
      </w:r>
    </w:p>
    <w:p w14:paraId="205AF151" w14:textId="53F17215" w:rsidR="00F53166" w:rsidRPr="007A206C" w:rsidRDefault="009E4C64" w:rsidP="0083352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ในระหว่าง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งวดสามเดือน</w:t>
      </w:r>
      <w:r w:rsidR="00BF1C06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</w:t>
      </w:r>
      <w:r w:rsidR="00AF2327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เก้า</w:t>
      </w:r>
      <w:r w:rsidR="00BF1C06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เดือน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สิ้นสุดวันที่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="00BF1C06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E0315A" w:rsidRPr="00902AC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CA38B1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E0315A" w:rsidRPr="00902AC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766CA6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080658"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766CA6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มีค่าใช้จ่ายผลประโยชน์พนักงา</w:t>
      </w:r>
      <w:r w:rsidR="0048138B"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น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ที่ให้แก่กรรมการและผู้บริหาร 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90"/>
        <w:gridCol w:w="1170"/>
        <w:gridCol w:w="90"/>
        <w:gridCol w:w="1170"/>
        <w:gridCol w:w="90"/>
        <w:gridCol w:w="1170"/>
      </w:tblGrid>
      <w:tr w:rsidR="004A699C" w:rsidRPr="007A206C" w14:paraId="421BD2F7" w14:textId="77777777" w:rsidTr="00E0315A">
        <w:tc>
          <w:tcPr>
            <w:tcW w:w="4050" w:type="dxa"/>
            <w:vAlign w:val="bottom"/>
          </w:tcPr>
          <w:p w14:paraId="06235BB8" w14:textId="77777777" w:rsidR="004A699C" w:rsidRPr="007A206C" w:rsidRDefault="004A699C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5824849" w14:textId="38EDDBC9" w:rsidR="004A699C" w:rsidRPr="007A206C" w:rsidRDefault="004A699C" w:rsidP="004D57BF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7A206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F53166" w:rsidRPr="007A206C" w14:paraId="08E0EFAC" w14:textId="77777777" w:rsidTr="00E0315A">
        <w:tc>
          <w:tcPr>
            <w:tcW w:w="4050" w:type="dxa"/>
            <w:vAlign w:val="bottom"/>
          </w:tcPr>
          <w:p w14:paraId="79067890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209E8255" w14:textId="5E3F9C8A" w:rsidR="00F53166" w:rsidRPr="007A206C" w:rsidRDefault="00BB5D81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4D57BF">
              <w:rPr>
                <w:rFonts w:asciiTheme="majorBidi" w:hAnsiTheme="majorBidi" w:cstheme="majorBidi"/>
                <w:sz w:val="28"/>
              </w:rPr>
              <w:t>3</w:t>
            </w:r>
            <w:r w:rsidR="00BF1C06">
              <w:rPr>
                <w:rFonts w:asciiTheme="majorBidi" w:hAnsiTheme="majorBidi" w:cstheme="majorBidi"/>
                <w:sz w:val="28"/>
              </w:rPr>
              <w:t>0</w:t>
            </w:r>
            <w:r w:rsidRPr="004D57BF">
              <w:rPr>
                <w:rFonts w:asciiTheme="majorBidi" w:hAnsiTheme="majorBidi" w:cstheme="majorBidi"/>
                <w:sz w:val="28"/>
              </w:rPr>
              <w:t xml:space="preserve"> </w:t>
            </w:r>
            <w:r w:rsidR="00CA38B1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F53166" w:rsidRPr="007A206C" w14:paraId="349A403D" w14:textId="77777777" w:rsidTr="00E0315A">
        <w:tc>
          <w:tcPr>
            <w:tcW w:w="4050" w:type="dxa"/>
            <w:vAlign w:val="bottom"/>
          </w:tcPr>
          <w:p w14:paraId="3F40A433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9351D" w14:textId="7777777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914E31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F9504" w14:textId="7777777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7A206C" w14:paraId="3D687550" w14:textId="77777777" w:rsidTr="00E0315A">
        <w:tc>
          <w:tcPr>
            <w:tcW w:w="4050" w:type="dxa"/>
            <w:vAlign w:val="bottom"/>
          </w:tcPr>
          <w:p w14:paraId="7D470512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689ED" w14:textId="08D8E1AE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766CA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0B3493E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0C555" w14:textId="2B59CDD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766CA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6DB5966B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13F00" w14:textId="72842802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766CA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6A9076A3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991AE" w14:textId="397938BA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766CA6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766CA6" w:rsidRPr="007A206C" w14:paraId="1523EDE9" w14:textId="77777777" w:rsidTr="00B14C28">
        <w:trPr>
          <w:trHeight w:val="188"/>
        </w:trPr>
        <w:tc>
          <w:tcPr>
            <w:tcW w:w="4050" w:type="dxa"/>
            <w:shd w:val="clear" w:color="auto" w:fill="auto"/>
            <w:vAlign w:val="center"/>
          </w:tcPr>
          <w:p w14:paraId="75EF5203" w14:textId="77777777" w:rsidR="00766CA6" w:rsidRPr="007A206C" w:rsidRDefault="00766CA6" w:rsidP="00766CA6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AD8EC" w14:textId="46703754" w:rsidR="00766CA6" w:rsidRPr="007A206C" w:rsidRDefault="002C1FDF" w:rsidP="00766CA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DD3456" w14:textId="77777777" w:rsidR="00766CA6" w:rsidRPr="007A206C" w:rsidRDefault="00766CA6" w:rsidP="00766CA6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398CB" w14:textId="03680DFC" w:rsidR="00766CA6" w:rsidRPr="007A206C" w:rsidRDefault="00465F76" w:rsidP="00766CA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42E201" w14:textId="77777777" w:rsidR="00766CA6" w:rsidRPr="007A206C" w:rsidRDefault="00766CA6" w:rsidP="00766CA6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5D440" w14:textId="02D6AFC6" w:rsidR="00766CA6" w:rsidRPr="007A206C" w:rsidRDefault="002C1FDF" w:rsidP="00766CA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FF6E03" w14:textId="77777777" w:rsidR="00766CA6" w:rsidRPr="007A206C" w:rsidRDefault="00766CA6" w:rsidP="00766CA6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7024CD" w14:textId="4A2B13EF" w:rsidR="00766CA6" w:rsidRPr="007A206C" w:rsidRDefault="00465F76" w:rsidP="00766CA6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3,479</w:t>
            </w:r>
          </w:p>
        </w:tc>
      </w:tr>
      <w:tr w:rsidR="00766CA6" w:rsidRPr="007A206C" w14:paraId="5ED01DBC" w14:textId="77777777" w:rsidTr="00B14C28">
        <w:trPr>
          <w:trHeight w:val="360"/>
        </w:trPr>
        <w:tc>
          <w:tcPr>
            <w:tcW w:w="4050" w:type="dxa"/>
            <w:shd w:val="clear" w:color="auto" w:fill="auto"/>
            <w:vAlign w:val="center"/>
          </w:tcPr>
          <w:p w14:paraId="34F4C54C" w14:textId="77777777" w:rsidR="00766CA6" w:rsidRPr="007A206C" w:rsidRDefault="00766CA6" w:rsidP="00766CA6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9772E" w14:textId="50E64BB2" w:rsidR="00766CA6" w:rsidRPr="007A206C" w:rsidRDefault="002C1FDF" w:rsidP="00766CA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1,093</w:t>
            </w:r>
          </w:p>
        </w:tc>
        <w:tc>
          <w:tcPr>
            <w:tcW w:w="90" w:type="dxa"/>
            <w:shd w:val="clear" w:color="auto" w:fill="auto"/>
          </w:tcPr>
          <w:p w14:paraId="7A3D2831" w14:textId="77777777" w:rsidR="00766CA6" w:rsidRPr="007A206C" w:rsidRDefault="00766CA6" w:rsidP="00766CA6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4D66F" w14:textId="562C14CB" w:rsidR="00766CA6" w:rsidRPr="007A206C" w:rsidRDefault="00465F76" w:rsidP="00766CA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727</w:t>
            </w:r>
          </w:p>
        </w:tc>
        <w:tc>
          <w:tcPr>
            <w:tcW w:w="90" w:type="dxa"/>
            <w:shd w:val="clear" w:color="auto" w:fill="auto"/>
          </w:tcPr>
          <w:p w14:paraId="07F159E0" w14:textId="77777777" w:rsidR="00766CA6" w:rsidRPr="007A206C" w:rsidRDefault="00766CA6" w:rsidP="00766CA6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D8C1A" w14:textId="56137AD4" w:rsidR="00766CA6" w:rsidRPr="007A206C" w:rsidRDefault="002C1FDF" w:rsidP="00766CA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627</w:t>
            </w:r>
          </w:p>
        </w:tc>
        <w:tc>
          <w:tcPr>
            <w:tcW w:w="90" w:type="dxa"/>
            <w:shd w:val="clear" w:color="auto" w:fill="auto"/>
          </w:tcPr>
          <w:p w14:paraId="6EB3BC2E" w14:textId="77777777" w:rsidR="00766CA6" w:rsidRPr="007A206C" w:rsidRDefault="00766CA6" w:rsidP="00766CA6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A47E3" w14:textId="60F72301" w:rsidR="00766CA6" w:rsidRPr="007A206C" w:rsidRDefault="00465F76" w:rsidP="00766CA6">
            <w:pPr>
              <w:tabs>
                <w:tab w:val="decimal" w:pos="94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409</w:t>
            </w:r>
          </w:p>
        </w:tc>
      </w:tr>
      <w:tr w:rsidR="00766CA6" w:rsidRPr="007A206C" w14:paraId="2A6A909A" w14:textId="77777777" w:rsidTr="00B14C28">
        <w:tc>
          <w:tcPr>
            <w:tcW w:w="4050" w:type="dxa"/>
            <w:shd w:val="clear" w:color="auto" w:fill="auto"/>
            <w:vAlign w:val="center"/>
          </w:tcPr>
          <w:p w14:paraId="3AC18E73" w14:textId="77777777" w:rsidR="00766CA6" w:rsidRPr="007A206C" w:rsidRDefault="00766CA6" w:rsidP="00766CA6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5A6D0" w14:textId="3B6BD9F6" w:rsidR="00766CA6" w:rsidRPr="007A206C" w:rsidRDefault="002C1FDF" w:rsidP="00766CA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5,356</w:t>
            </w:r>
          </w:p>
        </w:tc>
        <w:tc>
          <w:tcPr>
            <w:tcW w:w="90" w:type="dxa"/>
            <w:shd w:val="clear" w:color="auto" w:fill="auto"/>
          </w:tcPr>
          <w:p w14:paraId="393029AD" w14:textId="77777777" w:rsidR="00766CA6" w:rsidRPr="007A206C" w:rsidRDefault="00766CA6" w:rsidP="00766CA6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C3655" w14:textId="6360FFE6" w:rsidR="00766CA6" w:rsidRPr="007A206C" w:rsidRDefault="00465F76" w:rsidP="00766CA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5,190</w:t>
            </w:r>
          </w:p>
        </w:tc>
        <w:tc>
          <w:tcPr>
            <w:tcW w:w="90" w:type="dxa"/>
            <w:shd w:val="clear" w:color="auto" w:fill="auto"/>
          </w:tcPr>
          <w:p w14:paraId="59D5D060" w14:textId="77777777" w:rsidR="00766CA6" w:rsidRPr="007A206C" w:rsidRDefault="00766CA6" w:rsidP="00766CA6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4E041F" w14:textId="40E78041" w:rsidR="00766CA6" w:rsidRPr="007A206C" w:rsidRDefault="002C1FDF" w:rsidP="00766CA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3,624</w:t>
            </w:r>
          </w:p>
        </w:tc>
        <w:tc>
          <w:tcPr>
            <w:tcW w:w="90" w:type="dxa"/>
            <w:shd w:val="clear" w:color="auto" w:fill="auto"/>
          </w:tcPr>
          <w:p w14:paraId="514F18A6" w14:textId="77777777" w:rsidR="00766CA6" w:rsidRPr="007A206C" w:rsidRDefault="00766CA6" w:rsidP="00766CA6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84D86" w14:textId="2619B102" w:rsidR="00766CA6" w:rsidRPr="007A206C" w:rsidRDefault="00AA7BC0" w:rsidP="00766CA6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3,888</w:t>
            </w:r>
          </w:p>
        </w:tc>
      </w:tr>
      <w:tr w:rsidR="00151FBE" w:rsidRPr="007A206C" w14:paraId="3E3796FD" w14:textId="77777777" w:rsidTr="00E0315A">
        <w:trPr>
          <w:trHeight w:val="213"/>
        </w:trPr>
        <w:tc>
          <w:tcPr>
            <w:tcW w:w="4050" w:type="dxa"/>
            <w:vAlign w:val="bottom"/>
          </w:tcPr>
          <w:p w14:paraId="16CDB410" w14:textId="77777777" w:rsidR="00151FBE" w:rsidRPr="007A206C" w:rsidRDefault="00151FBE" w:rsidP="00151FBE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6C817A24" w14:textId="3A4EA2C0" w:rsidR="00151FBE" w:rsidRPr="007A206C" w:rsidRDefault="00151FBE" w:rsidP="00151FBE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</w:tr>
      <w:tr w:rsidR="005C754C" w:rsidRPr="007A206C" w14:paraId="36806939" w14:textId="77777777" w:rsidTr="005C754C">
        <w:trPr>
          <w:trHeight w:val="213"/>
        </w:trPr>
        <w:tc>
          <w:tcPr>
            <w:tcW w:w="4050" w:type="dxa"/>
            <w:vAlign w:val="bottom"/>
          </w:tcPr>
          <w:p w14:paraId="1EBC4C18" w14:textId="77777777" w:rsidR="005C754C" w:rsidRPr="007A206C" w:rsidRDefault="005C754C" w:rsidP="008A6859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38BFF0AA" w14:textId="77777777" w:rsidR="005C754C" w:rsidRPr="007A206C" w:rsidRDefault="005C754C" w:rsidP="008A6859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7A206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5C754C" w:rsidRPr="007A206C" w14:paraId="67AC0E4A" w14:textId="77777777" w:rsidTr="005C754C">
        <w:trPr>
          <w:trHeight w:val="213"/>
        </w:trPr>
        <w:tc>
          <w:tcPr>
            <w:tcW w:w="4050" w:type="dxa"/>
            <w:vAlign w:val="bottom"/>
          </w:tcPr>
          <w:p w14:paraId="775183C6" w14:textId="77777777" w:rsidR="005C754C" w:rsidRPr="007A206C" w:rsidRDefault="005C754C" w:rsidP="008A6859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0D393B7E" w14:textId="6280198A" w:rsidR="005C754C" w:rsidRPr="005C754C" w:rsidRDefault="005C754C" w:rsidP="005C754C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center"/>
              <w:rPr>
                <w:rFonts w:asciiTheme="majorBidi" w:hAnsiTheme="majorBidi" w:cstheme="majorBidi"/>
                <w:caps/>
                <w:sz w:val="28"/>
              </w:rPr>
            </w:pPr>
            <w:r w:rsidRPr="005C754C">
              <w:rPr>
                <w:rFonts w:asciiTheme="majorBidi" w:hAnsiTheme="majorBidi" w:cstheme="majorBidi"/>
                <w:caps/>
                <w:sz w:val="28"/>
                <w:cs/>
              </w:rPr>
              <w:t>สำหรับงวด</w:t>
            </w:r>
            <w:r w:rsidR="00CA38B1">
              <w:rPr>
                <w:rFonts w:asciiTheme="majorBidi" w:hAnsiTheme="majorBidi" w:cstheme="majorBidi" w:hint="cs"/>
                <w:caps/>
                <w:sz w:val="28"/>
                <w:cs/>
              </w:rPr>
              <w:t>เก้า</w:t>
            </w:r>
            <w:r w:rsidRPr="005C754C">
              <w:rPr>
                <w:rFonts w:asciiTheme="majorBidi" w:hAnsiTheme="majorBidi" w:cstheme="majorBidi"/>
                <w:caps/>
                <w:sz w:val="28"/>
                <w:cs/>
              </w:rPr>
              <w:t xml:space="preserve">เดือนสิ้นสุดวันที่ </w:t>
            </w:r>
            <w:r w:rsidRPr="005C754C">
              <w:rPr>
                <w:rFonts w:asciiTheme="majorBidi" w:hAnsiTheme="majorBidi" w:cstheme="majorBidi"/>
                <w:caps/>
                <w:sz w:val="28"/>
              </w:rPr>
              <w:t xml:space="preserve">30 </w:t>
            </w:r>
            <w:r w:rsidR="00CA38B1">
              <w:rPr>
                <w:rFonts w:asciiTheme="majorBidi" w:hAnsiTheme="majorBidi" w:cstheme="majorBidi" w:hint="cs"/>
                <w:caps/>
                <w:sz w:val="28"/>
                <w:cs/>
              </w:rPr>
              <w:t>กันยายน</w:t>
            </w:r>
          </w:p>
        </w:tc>
      </w:tr>
      <w:tr w:rsidR="005C754C" w:rsidRPr="007A206C" w14:paraId="33C1E9CB" w14:textId="77777777" w:rsidTr="008A6859">
        <w:tc>
          <w:tcPr>
            <w:tcW w:w="4050" w:type="dxa"/>
            <w:vAlign w:val="bottom"/>
          </w:tcPr>
          <w:p w14:paraId="4EAD0B97" w14:textId="77777777" w:rsidR="005C754C" w:rsidRPr="007A206C" w:rsidRDefault="005C754C" w:rsidP="008A6859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29079" w14:textId="77777777" w:rsidR="005C754C" w:rsidRPr="007A206C" w:rsidRDefault="005C754C" w:rsidP="008A685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A8D4C05" w14:textId="77777777" w:rsidR="005C754C" w:rsidRPr="007A206C" w:rsidRDefault="005C754C" w:rsidP="008A685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A4265" w14:textId="77777777" w:rsidR="005C754C" w:rsidRPr="007A206C" w:rsidRDefault="005C754C" w:rsidP="008A6859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637BD" w:rsidRPr="007A206C" w14:paraId="1416AC44" w14:textId="77777777" w:rsidTr="008A6859">
        <w:tc>
          <w:tcPr>
            <w:tcW w:w="4050" w:type="dxa"/>
            <w:vAlign w:val="bottom"/>
          </w:tcPr>
          <w:p w14:paraId="3132E711" w14:textId="77777777" w:rsidR="00F637BD" w:rsidRPr="007A206C" w:rsidRDefault="00F637BD" w:rsidP="00F637BD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7343F" w14:textId="4A028F3F" w:rsidR="00F637BD" w:rsidRPr="007A206C" w:rsidRDefault="00F637BD" w:rsidP="00F637BD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2FC09C9" w14:textId="77777777" w:rsidR="00F637BD" w:rsidRPr="007A206C" w:rsidRDefault="00F637BD" w:rsidP="00F637BD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104700" w14:textId="710C832A" w:rsidR="00F637BD" w:rsidRPr="007A206C" w:rsidRDefault="00F637BD" w:rsidP="00F637BD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3D80A2D1" w14:textId="77777777" w:rsidR="00F637BD" w:rsidRPr="007A206C" w:rsidRDefault="00F637BD" w:rsidP="00F637BD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30146" w14:textId="075A223F" w:rsidR="00F637BD" w:rsidRPr="007A206C" w:rsidRDefault="00F637BD" w:rsidP="00F637BD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78489A3" w14:textId="77777777" w:rsidR="00F637BD" w:rsidRPr="007A206C" w:rsidRDefault="00F637BD" w:rsidP="00F637BD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0F654" w14:textId="6A2BA9A7" w:rsidR="00F637BD" w:rsidRPr="007A206C" w:rsidRDefault="00F637BD" w:rsidP="00F637BD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754F50" w:rsidRPr="007A206C" w14:paraId="34940300" w14:textId="77777777" w:rsidTr="00B14C28">
        <w:trPr>
          <w:trHeight w:val="188"/>
        </w:trPr>
        <w:tc>
          <w:tcPr>
            <w:tcW w:w="4050" w:type="dxa"/>
            <w:shd w:val="clear" w:color="auto" w:fill="auto"/>
            <w:vAlign w:val="center"/>
          </w:tcPr>
          <w:p w14:paraId="44DB6593" w14:textId="77777777" w:rsidR="00754F50" w:rsidRPr="007A206C" w:rsidRDefault="00754F50" w:rsidP="00754F50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48D13" w14:textId="0C942A2A" w:rsidR="00754F50" w:rsidRPr="007A206C" w:rsidRDefault="00B14C28" w:rsidP="00754F5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12,482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34CF1F" w14:textId="77777777" w:rsidR="00754F50" w:rsidRPr="007A206C" w:rsidRDefault="00754F50" w:rsidP="00754F50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A9B18" w14:textId="364353AC" w:rsidR="00754F50" w:rsidRPr="007A206C" w:rsidRDefault="00DB606C" w:rsidP="00754F5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13,350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1CE8D1" w14:textId="77777777" w:rsidR="00754F50" w:rsidRPr="007A206C" w:rsidRDefault="00754F50" w:rsidP="00754F50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C98EE" w14:textId="50182834" w:rsidR="00754F50" w:rsidRPr="007A206C" w:rsidRDefault="00B14C28" w:rsidP="00754F5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8,872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23B7BA" w14:textId="77777777" w:rsidR="00754F50" w:rsidRPr="007A206C" w:rsidRDefault="00754F50" w:rsidP="00754F50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C4F89" w14:textId="3E1E6363" w:rsidR="00754F50" w:rsidRPr="007A206C" w:rsidRDefault="00DB606C" w:rsidP="00754F50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10,398</w:t>
            </w:r>
          </w:p>
        </w:tc>
      </w:tr>
      <w:tr w:rsidR="00754F50" w:rsidRPr="007A206C" w14:paraId="4C2524E8" w14:textId="77777777" w:rsidTr="00B14C28">
        <w:trPr>
          <w:trHeight w:val="360"/>
        </w:trPr>
        <w:tc>
          <w:tcPr>
            <w:tcW w:w="4050" w:type="dxa"/>
            <w:shd w:val="clear" w:color="auto" w:fill="auto"/>
            <w:vAlign w:val="center"/>
          </w:tcPr>
          <w:p w14:paraId="2D43F4BD" w14:textId="77777777" w:rsidR="00754F50" w:rsidRPr="007A206C" w:rsidRDefault="00754F50" w:rsidP="00754F50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0B30E" w14:textId="6A4E5289" w:rsidR="00754F50" w:rsidRPr="007A206C" w:rsidRDefault="00B14C28" w:rsidP="00754F5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2,798</w:t>
            </w:r>
          </w:p>
        </w:tc>
        <w:tc>
          <w:tcPr>
            <w:tcW w:w="90" w:type="dxa"/>
            <w:shd w:val="clear" w:color="auto" w:fill="auto"/>
          </w:tcPr>
          <w:p w14:paraId="52B1E2FF" w14:textId="77777777" w:rsidR="00754F50" w:rsidRPr="007A206C" w:rsidRDefault="00754F50" w:rsidP="00754F50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E3259" w14:textId="5D1E0D8E" w:rsidR="00754F50" w:rsidRPr="007A206C" w:rsidRDefault="00DB606C" w:rsidP="00754F5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2,158</w:t>
            </w:r>
          </w:p>
        </w:tc>
        <w:tc>
          <w:tcPr>
            <w:tcW w:w="90" w:type="dxa"/>
            <w:shd w:val="clear" w:color="auto" w:fill="auto"/>
          </w:tcPr>
          <w:p w14:paraId="71BE2E69" w14:textId="77777777" w:rsidR="00754F50" w:rsidRPr="007A206C" w:rsidRDefault="00754F50" w:rsidP="00754F50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7672F" w14:textId="721F96F7" w:rsidR="00754F50" w:rsidRPr="007A206C" w:rsidRDefault="00B14C28" w:rsidP="00754F5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1,429</w:t>
            </w:r>
          </w:p>
        </w:tc>
        <w:tc>
          <w:tcPr>
            <w:tcW w:w="90" w:type="dxa"/>
            <w:shd w:val="clear" w:color="auto" w:fill="auto"/>
          </w:tcPr>
          <w:p w14:paraId="3F0E456C" w14:textId="77777777" w:rsidR="00754F50" w:rsidRPr="007A206C" w:rsidRDefault="00754F50" w:rsidP="00754F50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A27CA" w14:textId="317D3146" w:rsidR="00754F50" w:rsidRPr="007A206C" w:rsidRDefault="00DB606C" w:rsidP="00754F50">
            <w:pPr>
              <w:tabs>
                <w:tab w:val="decimal" w:pos="94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1,214</w:t>
            </w:r>
          </w:p>
        </w:tc>
      </w:tr>
      <w:tr w:rsidR="00754F50" w:rsidRPr="007A206C" w14:paraId="4B0A657F" w14:textId="77777777" w:rsidTr="00B14C28">
        <w:tc>
          <w:tcPr>
            <w:tcW w:w="4050" w:type="dxa"/>
            <w:shd w:val="clear" w:color="auto" w:fill="auto"/>
            <w:vAlign w:val="center"/>
          </w:tcPr>
          <w:p w14:paraId="4805BEC8" w14:textId="77777777" w:rsidR="00754F50" w:rsidRPr="007A206C" w:rsidRDefault="00754F50" w:rsidP="00754F50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74EB14" w14:textId="48658142" w:rsidR="00754F50" w:rsidRPr="007A206C" w:rsidRDefault="00B14C28" w:rsidP="00754F5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15,280</w:t>
            </w:r>
          </w:p>
        </w:tc>
        <w:tc>
          <w:tcPr>
            <w:tcW w:w="90" w:type="dxa"/>
            <w:shd w:val="clear" w:color="auto" w:fill="auto"/>
          </w:tcPr>
          <w:p w14:paraId="636B31BC" w14:textId="77777777" w:rsidR="00754F50" w:rsidRPr="007A206C" w:rsidRDefault="00754F50" w:rsidP="00754F50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5FE07A" w14:textId="288CA99C" w:rsidR="00754F50" w:rsidRPr="007A206C" w:rsidRDefault="00754F50" w:rsidP="00754F5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20147">
              <w:rPr>
                <w:rFonts w:asciiTheme="majorBidi" w:hAnsiTheme="majorBidi" w:cstheme="majorBidi" w:hint="eastAsia"/>
                <w:b/>
                <w:bCs/>
                <w:sz w:val="28"/>
              </w:rPr>
              <w:t>1</w:t>
            </w:r>
            <w:r w:rsidR="00DB606C">
              <w:rPr>
                <w:rFonts w:asciiTheme="majorBidi" w:hAnsiTheme="majorBidi" w:cstheme="majorBidi"/>
                <w:b/>
                <w:bCs/>
                <w:sz w:val="28"/>
              </w:rPr>
              <w:t>5,508</w:t>
            </w:r>
          </w:p>
        </w:tc>
        <w:tc>
          <w:tcPr>
            <w:tcW w:w="90" w:type="dxa"/>
            <w:shd w:val="clear" w:color="auto" w:fill="auto"/>
          </w:tcPr>
          <w:p w14:paraId="5333605E" w14:textId="77777777" w:rsidR="00754F50" w:rsidRPr="007A206C" w:rsidRDefault="00754F50" w:rsidP="00754F50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04CAE4" w14:textId="7FF6D5B2" w:rsidR="00754F50" w:rsidRPr="007A206C" w:rsidRDefault="00B14C28" w:rsidP="00754F50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10,301</w:t>
            </w:r>
          </w:p>
        </w:tc>
        <w:tc>
          <w:tcPr>
            <w:tcW w:w="90" w:type="dxa"/>
            <w:shd w:val="clear" w:color="auto" w:fill="auto"/>
          </w:tcPr>
          <w:p w14:paraId="53E87760" w14:textId="77777777" w:rsidR="00754F50" w:rsidRPr="007A206C" w:rsidRDefault="00754F50" w:rsidP="00754F50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38831B" w14:textId="0C3395E8" w:rsidR="00754F50" w:rsidRPr="007A206C" w:rsidRDefault="00DB606C" w:rsidP="00754F50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11,612</w:t>
            </w:r>
          </w:p>
        </w:tc>
      </w:tr>
      <w:tr w:rsidR="005C754C" w:rsidRPr="007A206C" w14:paraId="08788C31" w14:textId="77777777" w:rsidTr="008A6859">
        <w:trPr>
          <w:trHeight w:val="213"/>
        </w:trPr>
        <w:tc>
          <w:tcPr>
            <w:tcW w:w="4050" w:type="dxa"/>
            <w:vAlign w:val="bottom"/>
          </w:tcPr>
          <w:p w14:paraId="68E485F0" w14:textId="77777777" w:rsidR="005C754C" w:rsidRPr="007A206C" w:rsidRDefault="005C754C" w:rsidP="008A6859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1F328FF" w14:textId="77777777" w:rsidR="005C754C" w:rsidRPr="007A206C" w:rsidRDefault="005C754C" w:rsidP="008A6859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</w:tr>
    </w:tbl>
    <w:p w14:paraId="61CCECD6" w14:textId="77777777" w:rsidR="00D04ABD" w:rsidRDefault="00D04ABD" w:rsidP="00E56C3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450" w:right="-43"/>
        <w:rPr>
          <w:rFonts w:asciiTheme="majorBidi" w:hAnsiTheme="majorBidi" w:cstheme="majorBidi"/>
          <w:b/>
          <w:bCs/>
          <w:sz w:val="28"/>
        </w:rPr>
      </w:pPr>
    </w:p>
    <w:p w14:paraId="6A9B72EF" w14:textId="097ED563" w:rsidR="00F53166" w:rsidRPr="007A206C" w:rsidRDefault="009E4C64" w:rsidP="00E56C3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450" w:right="-43"/>
        <w:rPr>
          <w:rFonts w:asciiTheme="majorBidi" w:hAnsiTheme="majorBidi" w:cstheme="majorBidi"/>
          <w:b/>
          <w:bCs/>
          <w:sz w:val="28"/>
          <w:cs/>
        </w:rPr>
      </w:pPr>
      <w:r w:rsidRPr="007A206C">
        <w:rPr>
          <w:rFonts w:asciiTheme="majorBidi" w:hAnsiTheme="majorBidi" w:cstheme="majorBidi"/>
          <w:b/>
          <w:bCs/>
          <w:sz w:val="28"/>
          <w:cs/>
        </w:rPr>
        <w:t>ภาระค้ำประกันกับกิจการที่เกี่ยวข้องกัน</w:t>
      </w:r>
    </w:p>
    <w:p w14:paraId="3AA34E35" w14:textId="05E834DF" w:rsidR="004F0276" w:rsidRDefault="009E4C64" w:rsidP="00E56C3E">
      <w:pPr>
        <w:spacing w:before="120" w:after="120"/>
        <w:ind w:left="45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บริษัทมีภาระการค้ำประกันกับกิจการที่เกี่ยวข้องกันตามที่กล่าวไว้ในหมายเหตุ</w:t>
      </w:r>
      <w:r w:rsidRPr="00D73014">
        <w:rPr>
          <w:rFonts w:asciiTheme="majorBidi" w:hAnsiTheme="majorBidi" w:cstheme="majorBidi"/>
          <w:color w:val="000000"/>
          <w:spacing w:val="-2"/>
          <w:sz w:val="28"/>
          <w:cs/>
        </w:rPr>
        <w:t>ประกอบงบการเงิน</w:t>
      </w:r>
      <w:r w:rsidRPr="00D7301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D7301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ข้อ </w:t>
      </w:r>
      <w:r w:rsidR="00276B88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037F80" w:rsidRPr="00D73014">
        <w:rPr>
          <w:rFonts w:asciiTheme="majorBidi" w:hAnsiTheme="majorBidi" w:cstheme="majorBidi"/>
          <w:color w:val="000000"/>
          <w:spacing w:val="-2"/>
          <w:sz w:val="28"/>
        </w:rPr>
        <w:t>.3.2</w:t>
      </w:r>
    </w:p>
    <w:p w14:paraId="79858E05" w14:textId="77777777" w:rsidR="00107B9F" w:rsidRDefault="00107B9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br w:type="page"/>
      </w:r>
    </w:p>
    <w:p w14:paraId="560BB199" w14:textId="6D2702E5" w:rsidR="002403B3" w:rsidRPr="00237E45" w:rsidRDefault="002403B3" w:rsidP="0008175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  <w:cs/>
        </w:rPr>
      </w:pPr>
      <w:bookmarkStart w:id="2" w:name="_Hlk39673225"/>
      <w:r w:rsidRPr="00237E45">
        <w:rPr>
          <w:rFonts w:asciiTheme="majorBidi" w:hAnsiTheme="majorBidi" w:cstheme="majorBidi"/>
          <w:b/>
          <w:bCs/>
          <w:sz w:val="28"/>
          <w:cs/>
        </w:rPr>
        <w:lastRenderedPageBreak/>
        <w:t>ข้อมูลเพิ่มเติมเกี่ยวกับกระแสเงินสด</w:t>
      </w:r>
      <w:r w:rsidRPr="00237E45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CF76655" w14:textId="136ADDC0" w:rsidR="002403B3" w:rsidRPr="00237E45" w:rsidRDefault="003344F2" w:rsidP="006358BF">
      <w:pPr>
        <w:tabs>
          <w:tab w:val="left" w:pos="360"/>
          <w:tab w:val="left" w:pos="630"/>
        </w:tabs>
        <w:spacing w:before="120"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.1</w:t>
      </w:r>
      <w:r w:rsidR="00AA5409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   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เงินสดและรายการเทียบเท่าเงินสด ณ วันที่ </w:t>
      </w:r>
      <w:r w:rsidR="00CC2C16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C754C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C2C1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DF37C8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CC2C16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EB056B"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และวันที่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31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ธันวาคม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EB056B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260"/>
        <w:gridCol w:w="90"/>
        <w:gridCol w:w="1170"/>
        <w:gridCol w:w="90"/>
        <w:gridCol w:w="1350"/>
      </w:tblGrid>
      <w:tr w:rsidR="002403B3" w:rsidRPr="00237E45" w14:paraId="1AD8173E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B67B089" w14:textId="77777777" w:rsidR="002403B3" w:rsidRPr="0002372B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EC4134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E1BAA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8364E" w14:textId="77777777" w:rsidR="002403B3" w:rsidRPr="0002372B" w:rsidRDefault="002403B3" w:rsidP="001376C8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</w:rPr>
            </w:pPr>
            <w:r w:rsidRPr="0002372B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2403B3" w:rsidRPr="00237E45" w14:paraId="34926B92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F00753F" w14:textId="77777777" w:rsidR="002403B3" w:rsidRPr="0002372B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ED5EA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02372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15EBB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1BF4FC" w14:textId="77777777" w:rsidR="002403B3" w:rsidRPr="0002372B" w:rsidRDefault="002403B3" w:rsidP="00BA2D3C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E1665" w:rsidRPr="00237E45" w14:paraId="07C36501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0359BF9" w14:textId="77777777" w:rsidR="007E1665" w:rsidRPr="0002372B" w:rsidRDefault="007E1665" w:rsidP="007E1665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8BB658" w14:textId="2DA13A2A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02372B">
              <w:rPr>
                <w:rFonts w:asciiTheme="majorBidi" w:hAnsiTheme="majorBidi" w:cstheme="majorBidi"/>
                <w:sz w:val="28"/>
              </w:rPr>
              <w:t xml:space="preserve"> </w:t>
            </w:r>
            <w:r w:rsidR="00DF37C8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  <w:p w14:paraId="24428A6A" w14:textId="347A7021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4D881" w14:textId="77777777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19247" w14:textId="77777777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372B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58D5AB85" w14:textId="3E2F9ED5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2205BB" w14:textId="77777777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C71A7" w14:textId="6C95D991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="00DF37C8">
              <w:rPr>
                <w:rFonts w:asciiTheme="majorBidi" w:hAnsiTheme="majorBidi" w:cstheme="majorBidi" w:hint="cs"/>
                <w:sz w:val="28"/>
                <w:cs/>
              </w:rPr>
              <w:t xml:space="preserve"> กันยายน</w:t>
            </w:r>
          </w:p>
          <w:p w14:paraId="7305D22F" w14:textId="6A60E8C9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D3CC6" w14:textId="77777777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F1F2D6" w14:textId="77777777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372B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6EA9EBAE" w14:textId="2DFDB25E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7F7C05" w:rsidRPr="00237E45" w14:paraId="3DBCE5CB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E069554" w14:textId="77777777" w:rsidR="007F7C05" w:rsidRPr="0002372B" w:rsidRDefault="007F7C05" w:rsidP="007F7C05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237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เงินสดใน</w:t>
            </w:r>
            <w:r w:rsidRPr="0002372B">
              <w:rPr>
                <w:b w:val="0"/>
                <w:bCs w:val="0"/>
                <w:sz w:val="28"/>
                <w:szCs w:val="28"/>
                <w:cs/>
              </w:rPr>
              <w:t>มือ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B99AD" w14:textId="5E42E37A" w:rsidR="007F7C05" w:rsidRPr="0002372B" w:rsidRDefault="00795923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633387" w14:textId="77777777" w:rsidR="007F7C05" w:rsidRPr="0002372B" w:rsidRDefault="007F7C05" w:rsidP="007F7C0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C85ED" w14:textId="16C3DCBD" w:rsidR="007F7C05" w:rsidRPr="0002372B" w:rsidRDefault="007F7C05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3,888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6AC4AC" w14:textId="77777777" w:rsidR="007F7C05" w:rsidRPr="0002372B" w:rsidRDefault="007F7C05" w:rsidP="007F7C05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7995B" w14:textId="687135A8" w:rsidR="007F7C05" w:rsidRPr="0002372B" w:rsidRDefault="004E2437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930B9C" w14:textId="77777777" w:rsidR="007F7C05" w:rsidRPr="0002372B" w:rsidRDefault="007F7C05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310C97" w14:textId="3DD40EF9" w:rsidR="007F7C05" w:rsidRPr="0002372B" w:rsidRDefault="007F7C05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</w:tr>
      <w:tr w:rsidR="007F7C05" w:rsidRPr="00237E45" w14:paraId="604395A7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2C87251" w14:textId="77777777" w:rsidR="007F7C05" w:rsidRPr="0002372B" w:rsidRDefault="007F7C05" w:rsidP="007F7C05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237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65189" w14:textId="3DFB557D" w:rsidR="007F7C05" w:rsidRPr="0002372B" w:rsidRDefault="00657982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  <w:r w:rsidR="00735003">
              <w:rPr>
                <w:rFonts w:asciiTheme="majorBidi" w:hAnsiTheme="majorBidi" w:cstheme="majorBidi"/>
                <w:sz w:val="28"/>
              </w:rPr>
              <w:t>1,751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02D2E0" w14:textId="77777777" w:rsidR="007F7C05" w:rsidRPr="0002372B" w:rsidRDefault="007F7C05" w:rsidP="007F7C0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60E0F9" w14:textId="2FC89B17" w:rsidR="007F7C05" w:rsidRPr="0002372B" w:rsidRDefault="007F7C05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99,132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A38533" w14:textId="77777777" w:rsidR="007F7C05" w:rsidRPr="0002372B" w:rsidRDefault="007F7C05" w:rsidP="007F7C05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39E014" w14:textId="4C481681" w:rsidR="007F7C05" w:rsidRPr="0002372B" w:rsidRDefault="004E2437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15,973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561DFC" w14:textId="77777777" w:rsidR="007F7C05" w:rsidRPr="0002372B" w:rsidRDefault="007F7C05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C9014B" w14:textId="7848ED76" w:rsidR="007F7C05" w:rsidRPr="0002372B" w:rsidRDefault="007F7C05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58,673</w:t>
            </w:r>
          </w:p>
        </w:tc>
      </w:tr>
      <w:tr w:rsidR="007F7C05" w:rsidRPr="00237E45" w14:paraId="7706A1DA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66DB5A9" w14:textId="5B05929E" w:rsidR="007F7C05" w:rsidRPr="0002372B" w:rsidRDefault="00507A3E" w:rsidP="007F7C05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เช็ค</w:t>
            </w:r>
            <w:r w:rsidR="00413BB9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รับในมือ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ED26F" w14:textId="76D3D705" w:rsidR="007F7C05" w:rsidRPr="0002372B" w:rsidRDefault="00657982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112D21">
              <w:rPr>
                <w:rFonts w:asciiTheme="majorBidi" w:hAnsiTheme="majorBidi" w:cstheme="majorBidi"/>
                <w:sz w:val="28"/>
              </w:rPr>
              <w:t>,613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3BD573" w14:textId="77777777" w:rsidR="007F7C05" w:rsidRPr="0002372B" w:rsidRDefault="007F7C05" w:rsidP="007F7C0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78708D" w14:textId="1F2D1F5B" w:rsidR="007F7C05" w:rsidRPr="0002372B" w:rsidRDefault="007F7C05" w:rsidP="007F7C05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82878C" w14:textId="77777777" w:rsidR="007F7C05" w:rsidRPr="0002372B" w:rsidRDefault="007F7C05" w:rsidP="007F7C05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96D3CA" w14:textId="3F129D68" w:rsidR="007F7C05" w:rsidRDefault="004E2437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479C44" w14:textId="77777777" w:rsidR="007F7C05" w:rsidRPr="0002372B" w:rsidRDefault="007F7C05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4292CD" w14:textId="1EDA4752" w:rsidR="007F7C05" w:rsidRPr="0002372B" w:rsidRDefault="007F7C05" w:rsidP="007F7C05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514</w:t>
            </w:r>
          </w:p>
        </w:tc>
      </w:tr>
      <w:tr w:rsidR="007F7C05" w:rsidRPr="00003722" w14:paraId="7012E879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BD107BB" w14:textId="007A9EF1" w:rsidR="007F7C05" w:rsidRPr="0002372B" w:rsidRDefault="007F7C05" w:rsidP="007F7C05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223F2A" w14:textId="5DDD6CCE" w:rsidR="007F7C05" w:rsidRPr="0002372B" w:rsidRDefault="00657982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76,</w:t>
            </w:r>
            <w:r w:rsidR="00112D21">
              <w:rPr>
                <w:rFonts w:asciiTheme="majorBidi" w:hAnsiTheme="majorBidi" w:cstheme="majorBidi"/>
                <w:b/>
                <w:bCs/>
                <w:sz w:val="28"/>
              </w:rPr>
              <w:t>183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DE0ADE" w14:textId="77777777" w:rsidR="007F7C05" w:rsidRPr="0002372B" w:rsidRDefault="007F7C05" w:rsidP="007F7C05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53D3F9" w14:textId="4A2E12C4" w:rsidR="007F7C05" w:rsidRPr="0002372B" w:rsidRDefault="007F7C05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103,534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F7AB75" w14:textId="77777777" w:rsidR="007F7C05" w:rsidRPr="0002372B" w:rsidRDefault="007F7C05" w:rsidP="007F7C05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798398" w14:textId="11707924" w:rsidR="007F7C05" w:rsidRPr="0002372B" w:rsidRDefault="00CE66BC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17,600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BA1AC2" w14:textId="77777777" w:rsidR="007F7C05" w:rsidRPr="0002372B" w:rsidRDefault="007F7C05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A17BB1" w14:textId="02743FA5" w:rsidR="007F7C05" w:rsidRPr="0002372B" w:rsidRDefault="007F7C05" w:rsidP="007F7C0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59,207</w:t>
            </w:r>
          </w:p>
        </w:tc>
      </w:tr>
    </w:tbl>
    <w:p w14:paraId="7FDB75E9" w14:textId="77777777" w:rsidR="006C0ED6" w:rsidRPr="00003722" w:rsidRDefault="006C0ED6" w:rsidP="00AE3FC6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highlight w:val="cyan"/>
        </w:rPr>
      </w:pPr>
    </w:p>
    <w:p w14:paraId="200C999D" w14:textId="32FD886B" w:rsidR="00B16CFE" w:rsidRPr="00EB4071" w:rsidRDefault="00B16CFE" w:rsidP="00B16CFE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</w:rPr>
      </w:pPr>
      <w:r w:rsidRPr="006F4FAF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 xml:space="preserve">ณ วันที่ </w:t>
      </w:r>
      <w:r w:rsidRPr="006F4FAF">
        <w:rPr>
          <w:rFonts w:asciiTheme="majorBidi" w:hAnsiTheme="majorBidi" w:cstheme="majorBidi"/>
          <w:color w:val="000000"/>
          <w:spacing w:val="-4"/>
          <w:sz w:val="28"/>
        </w:rPr>
        <w:t xml:space="preserve">30 </w:t>
      </w:r>
      <w:r w:rsidR="00727887" w:rsidRPr="006F4FAF">
        <w:rPr>
          <w:rFonts w:asciiTheme="majorBidi" w:hAnsiTheme="majorBidi" w:cstheme="majorBidi" w:hint="cs"/>
          <w:color w:val="000000"/>
          <w:spacing w:val="-4"/>
          <w:sz w:val="28"/>
          <w:cs/>
        </w:rPr>
        <w:t>กันยายน</w:t>
      </w:r>
      <w:r w:rsidRPr="006F4FAF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Pr="006F4FAF">
        <w:rPr>
          <w:rFonts w:asciiTheme="majorBidi" w:hAnsiTheme="majorBidi" w:cstheme="majorBidi"/>
          <w:color w:val="000000"/>
          <w:spacing w:val="-4"/>
          <w:sz w:val="28"/>
        </w:rPr>
        <w:t>2566</w:t>
      </w:r>
      <w:r w:rsidRPr="006F4FAF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 </w:t>
      </w:r>
      <w:r w:rsidRPr="006F4FAF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>ดอกเบี้ย</w:t>
      </w:r>
      <w:r w:rsidRPr="00EB4071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>เงินฝากประจำธนาคารในงบการเงินรวมและงบการเงินเฉพาะกิจการคิดอัตราดอกเบี้ย</w:t>
      </w:r>
      <w:r w:rsidR="00E35EEC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     </w:t>
      </w:r>
      <w:r w:rsidRPr="00EB4071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 xml:space="preserve">ร้อยละ </w:t>
      </w:r>
      <w:r w:rsidRPr="00F00149">
        <w:rPr>
          <w:rFonts w:asciiTheme="majorBidi" w:hAnsiTheme="majorBidi" w:cstheme="majorBidi"/>
          <w:color w:val="000000" w:themeColor="text1"/>
          <w:spacing w:val="-4"/>
          <w:sz w:val="28"/>
        </w:rPr>
        <w:t>0.15 - 0.</w:t>
      </w:r>
      <w:r w:rsidR="00F00149" w:rsidRPr="00F00149">
        <w:rPr>
          <w:rFonts w:asciiTheme="majorBidi" w:hAnsiTheme="majorBidi" w:cstheme="majorBidi"/>
          <w:color w:val="000000" w:themeColor="text1"/>
          <w:spacing w:val="-4"/>
          <w:sz w:val="28"/>
        </w:rPr>
        <w:t>60</w:t>
      </w:r>
      <w:r w:rsidRPr="00F00149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 </w:t>
      </w:r>
      <w:r w:rsidRPr="00BD66F5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 xml:space="preserve">และ </w:t>
      </w:r>
      <w:r w:rsidRPr="00BD66F5">
        <w:rPr>
          <w:rFonts w:ascii="Angsana New" w:hAnsi="Angsana New"/>
          <w:color w:val="000000"/>
          <w:spacing w:val="-4"/>
          <w:sz w:val="28"/>
        </w:rPr>
        <w:t>0.15 - 0.</w:t>
      </w:r>
      <w:r w:rsidR="006E77A8" w:rsidRPr="00BD66F5">
        <w:rPr>
          <w:rFonts w:ascii="Angsana New" w:hAnsi="Angsana New"/>
          <w:color w:val="000000"/>
          <w:spacing w:val="-4"/>
          <w:sz w:val="28"/>
        </w:rPr>
        <w:t>40</w:t>
      </w:r>
      <w:r w:rsidRPr="00BD66F5">
        <w:rPr>
          <w:rFonts w:ascii="Angsana New" w:hAnsi="Angsana New" w:hint="cs"/>
          <w:color w:val="000000"/>
          <w:spacing w:val="-4"/>
          <w:sz w:val="28"/>
        </w:rPr>
        <w:t xml:space="preserve"> </w:t>
      </w:r>
      <w:r w:rsidRPr="00663EF4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>ต่อปี</w:t>
      </w:r>
      <w:r w:rsidRPr="00EB4071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 xml:space="preserve"> ตามลำดับ</w:t>
      </w:r>
      <w:r w:rsidRPr="00EB4071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 xml:space="preserve"> (</w:t>
      </w:r>
      <w:r w:rsidRPr="00EB4071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31 </w:t>
      </w:r>
      <w:r w:rsidRPr="00EB4071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 xml:space="preserve">ธันวาคม </w:t>
      </w:r>
      <w:r w:rsidRPr="00EB4071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2565: </w:t>
      </w:r>
      <w:r w:rsidRPr="00EB4071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 xml:space="preserve">อัตราดอกเบี้ยร้อยละ </w:t>
      </w:r>
      <w:r w:rsidRPr="00EB4071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0.15 </w:t>
      </w:r>
      <w:r w:rsidRPr="003A707F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- 0.35 </w:t>
      </w:r>
      <w:r w:rsidRPr="003A707F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 xml:space="preserve">และ </w:t>
      </w:r>
      <w:r w:rsidRPr="003A707F">
        <w:rPr>
          <w:rFonts w:asciiTheme="majorBidi" w:hAnsiTheme="majorBidi" w:cstheme="majorBidi"/>
          <w:color w:val="000000" w:themeColor="text1"/>
          <w:spacing w:val="-4"/>
          <w:sz w:val="28"/>
        </w:rPr>
        <w:t>0.15 - 0</w:t>
      </w:r>
      <w:r w:rsidRPr="00EB4071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.30 </w:t>
      </w:r>
      <w:r w:rsidRPr="00EB4071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>ต่อปี ตามลำดับ)</w:t>
      </w:r>
    </w:p>
    <w:p w14:paraId="7BFCDF0B" w14:textId="2F0592A5" w:rsidR="00E4735F" w:rsidRPr="00151FBE" w:rsidRDefault="00E4735F" w:rsidP="00AE3FC6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60613A83" w14:textId="6EE06813" w:rsidR="002403B3" w:rsidRPr="00C93D51" w:rsidRDefault="00AE1464" w:rsidP="001E7FEB">
      <w:pPr>
        <w:tabs>
          <w:tab w:val="left" w:pos="360"/>
        </w:tabs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AA5409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.2 </w:t>
      </w:r>
      <w:r w:rsidR="007B246E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 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เงินสดจ่ายเพื่อซื้ออุปกรณ์</w:t>
      </w:r>
      <w:r w:rsidR="009F757A" w:rsidRPr="00C93D51">
        <w:rPr>
          <w:rFonts w:asciiTheme="majorBidi" w:hAnsiTheme="majorBidi" w:hint="cs"/>
          <w:color w:val="000000" w:themeColor="text1"/>
          <w:spacing w:val="-2"/>
          <w:sz w:val="28"/>
          <w:cs/>
        </w:rPr>
        <w:t>และงานระหว่างก่อสร้าง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สำหรับ</w:t>
      </w:r>
      <w:r w:rsidR="003C0971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งวด</w:t>
      </w:r>
      <w:r w:rsidR="00485A1E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เก้า</w:t>
      </w:r>
      <w:r w:rsidR="00CA3879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เดือน</w:t>
      </w:r>
      <w:r w:rsidR="006D1DFD" w:rsidRPr="00C93D51">
        <w:rPr>
          <w:rFonts w:asciiTheme="majorBidi" w:hAnsiTheme="majorBidi" w:cstheme="majorBidi"/>
          <w:sz w:val="28"/>
          <w:cs/>
          <w:lang w:val="en-GB"/>
        </w:rPr>
        <w:t xml:space="preserve">สิ้นสุดวันที่ </w:t>
      </w:r>
      <w:r w:rsidR="00EC14A8" w:rsidRPr="00C93D51">
        <w:rPr>
          <w:rFonts w:asciiTheme="majorBidi" w:hAnsiTheme="majorBidi" w:cstheme="majorBidi"/>
          <w:color w:val="000000" w:themeColor="text1"/>
          <w:spacing w:val="-2"/>
          <w:sz w:val="28"/>
        </w:rPr>
        <w:t>3</w:t>
      </w:r>
      <w:r w:rsidR="00CA3879">
        <w:rPr>
          <w:rFonts w:asciiTheme="majorBidi" w:hAnsiTheme="majorBidi" w:cstheme="majorBidi"/>
          <w:color w:val="000000" w:themeColor="text1"/>
          <w:spacing w:val="-2"/>
          <w:sz w:val="28"/>
        </w:rPr>
        <w:t>0</w:t>
      </w:r>
      <w:r w:rsidR="00EC14A8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="00727887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กันยายน</w:t>
      </w:r>
      <w:r w:rsidR="00EC14A8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1F1E1B"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และสำหรับปีสิ้นสุดวันที่ 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AA5409" w:rsidRPr="00C93D51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="009F4FB1" w:rsidRPr="00C93D51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1F1E1B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9F4FB1" w:rsidRPr="00C93D51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มีรายละเอียดดังนี้</w:t>
      </w: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90"/>
        <w:gridCol w:w="1170"/>
        <w:gridCol w:w="90"/>
        <w:gridCol w:w="1170"/>
        <w:gridCol w:w="90"/>
        <w:gridCol w:w="1170"/>
      </w:tblGrid>
      <w:tr w:rsidR="00AA5409" w:rsidRPr="008B7DC1" w14:paraId="762E23CD" w14:textId="77777777" w:rsidTr="00A5631C">
        <w:trPr>
          <w:cantSplit/>
          <w:trHeight w:val="108"/>
        </w:trPr>
        <w:tc>
          <w:tcPr>
            <w:tcW w:w="4320" w:type="dxa"/>
          </w:tcPr>
          <w:p w14:paraId="5657512C" w14:textId="77777777" w:rsidR="00AA5409" w:rsidRPr="008B7DC1" w:rsidRDefault="00AA5409" w:rsidP="00E54490">
            <w:pPr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ED1F2E7" w14:textId="77777777" w:rsidR="00AA5409" w:rsidRPr="008B7DC1" w:rsidRDefault="00AA5409" w:rsidP="00E54490">
            <w:pPr>
              <w:tabs>
                <w:tab w:val="left" w:pos="2160"/>
              </w:tabs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076073AB" w14:textId="77777777" w:rsidR="00AA5409" w:rsidRPr="008B7DC1" w:rsidRDefault="00AA5409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1A422264" w14:textId="77777777" w:rsidR="00AA5409" w:rsidRPr="008B7DC1" w:rsidRDefault="00AA5409" w:rsidP="00032414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B7DC1">
              <w:rPr>
                <w:rFonts w:asciiTheme="majorBidi" w:hAnsiTheme="majorBidi"/>
                <w:caps/>
                <w:sz w:val="26"/>
                <w:szCs w:val="26"/>
                <w:cs/>
              </w:rPr>
              <w:t>(หน่วย: พันบาท)</w:t>
            </w:r>
          </w:p>
        </w:tc>
      </w:tr>
      <w:tr w:rsidR="00AA5409" w:rsidRPr="008B7DC1" w14:paraId="331B5174" w14:textId="77777777" w:rsidTr="00A5631C">
        <w:trPr>
          <w:cantSplit/>
          <w:trHeight w:val="108"/>
        </w:trPr>
        <w:tc>
          <w:tcPr>
            <w:tcW w:w="4320" w:type="dxa"/>
          </w:tcPr>
          <w:p w14:paraId="632068A1" w14:textId="77777777" w:rsidR="00AA5409" w:rsidRPr="008B7DC1" w:rsidRDefault="00AA5409" w:rsidP="00E54490">
            <w:pPr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6D5ADDC0" w14:textId="77777777" w:rsidR="00AA5409" w:rsidRPr="008B7DC1" w:rsidRDefault="00AA5409" w:rsidP="00E821F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DC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51F9F2DA" w14:textId="77777777" w:rsidR="00AA5409" w:rsidRPr="008B7DC1" w:rsidRDefault="00AA5409" w:rsidP="00E821F3">
            <w:pPr>
              <w:ind w:left="-126" w:firstLine="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7CE688CE" w14:textId="77777777" w:rsidR="00AA5409" w:rsidRPr="008B7DC1" w:rsidRDefault="00AA5409" w:rsidP="00E821F3">
            <w:pPr>
              <w:ind w:left="-297" w:firstLine="29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DC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5409" w:rsidRPr="008B7DC1" w14:paraId="56DF460C" w14:textId="77777777" w:rsidTr="00A5631C">
        <w:trPr>
          <w:cantSplit/>
          <w:trHeight w:val="1187"/>
        </w:trPr>
        <w:tc>
          <w:tcPr>
            <w:tcW w:w="4320" w:type="dxa"/>
          </w:tcPr>
          <w:p w14:paraId="3A10AA7B" w14:textId="77777777" w:rsidR="00AA5409" w:rsidRPr="008B7DC1" w:rsidRDefault="00AA5409" w:rsidP="00E54490">
            <w:pPr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DBA6A74" w14:textId="33B6A51A" w:rsidR="00E2307F" w:rsidRPr="008B7DC1" w:rsidRDefault="00C0691E" w:rsidP="00E230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727887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8B7DC1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8B7DC1">
              <w:rPr>
                <w:rFonts w:ascii="Angsana New" w:hAnsi="Angsana New"/>
                <w:sz w:val="26"/>
                <w:szCs w:val="26"/>
              </w:rPr>
              <w:t>3</w:t>
            </w:r>
            <w:r w:rsidR="00CA3879" w:rsidRPr="008B7DC1">
              <w:rPr>
                <w:rFonts w:ascii="Angsana New" w:hAnsi="Angsana New"/>
                <w:sz w:val="26"/>
                <w:szCs w:val="26"/>
              </w:rPr>
              <w:t>0</w:t>
            </w:r>
            <w:r w:rsidRPr="008B7D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2788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516FCEC3" w14:textId="344FB8B6" w:rsidR="00EA3380" w:rsidRPr="008B7DC1" w:rsidRDefault="00C0691E" w:rsidP="00E2307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DC1">
              <w:rPr>
                <w:rFonts w:ascii="Angsana New" w:hAnsi="Angsana New"/>
                <w:sz w:val="26"/>
                <w:szCs w:val="26"/>
              </w:rPr>
              <w:t>256</w:t>
            </w:r>
            <w:r w:rsidR="00334C86" w:rsidRPr="008B7DC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5BE48F" w14:textId="77777777" w:rsidR="00AA5409" w:rsidRPr="008B7DC1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195814" w14:textId="64C89E88" w:rsidR="004532AA" w:rsidRPr="008B7DC1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  <w:p w14:paraId="655C13FE" w14:textId="3B0403FA" w:rsidR="00AA5409" w:rsidRPr="008B7DC1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</w:p>
          <w:p w14:paraId="1877F382" w14:textId="77777777" w:rsidR="00AA5409" w:rsidRPr="008B7DC1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</w:rPr>
              <w:t>31</w:t>
            </w:r>
            <w:r w:rsidRPr="008B7DC1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4CC57BD9" w14:textId="228946C8" w:rsidR="00AA5409" w:rsidRPr="008B7DC1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DC1">
              <w:rPr>
                <w:rFonts w:ascii="Angsana New" w:hAnsi="Angsana New"/>
                <w:sz w:val="26"/>
                <w:szCs w:val="26"/>
              </w:rPr>
              <w:t>256</w:t>
            </w:r>
            <w:r w:rsidR="00334C86" w:rsidRPr="008B7DC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14:paraId="4F2D0175" w14:textId="77777777" w:rsidR="00AA5409" w:rsidRPr="008B7DC1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39AA7C4" w14:textId="6A6ED6B6" w:rsidR="00AE062F" w:rsidRPr="008B7DC1" w:rsidRDefault="001743EF" w:rsidP="00E230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727887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8B7DC1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8B7DC1">
              <w:rPr>
                <w:rFonts w:ascii="Angsana New" w:hAnsi="Angsana New"/>
                <w:sz w:val="26"/>
                <w:szCs w:val="26"/>
              </w:rPr>
              <w:t>3</w:t>
            </w:r>
            <w:r w:rsidR="00CA3879" w:rsidRPr="008B7DC1">
              <w:rPr>
                <w:rFonts w:ascii="Angsana New" w:hAnsi="Angsana New"/>
                <w:sz w:val="26"/>
                <w:szCs w:val="26"/>
              </w:rPr>
              <w:t>0</w:t>
            </w:r>
            <w:r w:rsidRPr="008B7D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2788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6D1DFD" w:rsidRPr="008B7D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1BCAD8BF" w14:textId="02D7B644" w:rsidR="00AA5409" w:rsidRPr="008B7DC1" w:rsidRDefault="00AA5409" w:rsidP="00E230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</w:rPr>
              <w:t>256</w:t>
            </w:r>
            <w:r w:rsidR="00334C86" w:rsidRPr="008B7DC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FE9CEE8" w14:textId="77777777" w:rsidR="00AA5409" w:rsidRPr="008B7DC1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A2FAC4E" w14:textId="60C7AC32" w:rsidR="004532AA" w:rsidRPr="008B7DC1" w:rsidRDefault="00AA5409" w:rsidP="00AA54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  <w:p w14:paraId="6165D618" w14:textId="7B54AAF6" w:rsidR="00AA5409" w:rsidRPr="008B7DC1" w:rsidRDefault="00AA5409" w:rsidP="00AA54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</w:p>
          <w:p w14:paraId="1AD34012" w14:textId="77777777" w:rsidR="00AA5409" w:rsidRPr="008B7DC1" w:rsidRDefault="00AA5409" w:rsidP="00AA54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</w:rPr>
              <w:t>31</w:t>
            </w:r>
            <w:r w:rsidRPr="008B7DC1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4E7AC4DE" w14:textId="1CCAC97A" w:rsidR="00AA5409" w:rsidRPr="008B7DC1" w:rsidRDefault="00AA5409" w:rsidP="00AA540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DC1">
              <w:rPr>
                <w:rFonts w:ascii="Angsana New" w:hAnsi="Angsana New"/>
                <w:sz w:val="26"/>
                <w:szCs w:val="26"/>
              </w:rPr>
              <w:t>256</w:t>
            </w:r>
            <w:r w:rsidR="00334C86" w:rsidRPr="008B7DC1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AA5409" w:rsidRPr="008B7DC1" w14:paraId="2FBC3CDE" w14:textId="77777777" w:rsidTr="00A5631C">
        <w:trPr>
          <w:cantSplit/>
        </w:trPr>
        <w:tc>
          <w:tcPr>
            <w:tcW w:w="4320" w:type="dxa"/>
          </w:tcPr>
          <w:p w14:paraId="4E8F2C8D" w14:textId="655C76E0" w:rsidR="00AA5409" w:rsidRPr="008B7DC1" w:rsidRDefault="00AA5409" w:rsidP="00AA5409">
            <w:pPr>
              <w:ind w:left="85" w:right="108"/>
              <w:jc w:val="thaiDistribute"/>
              <w:rPr>
                <w:rFonts w:asciiTheme="majorBidi" w:eastAsia="MS Mincho" w:hAnsiTheme="majorBidi"/>
                <w:sz w:val="26"/>
                <w:szCs w:val="26"/>
              </w:rPr>
            </w:pPr>
            <w:r w:rsidRPr="008B7DC1">
              <w:rPr>
                <w:rFonts w:asciiTheme="majorBidi" w:eastAsia="MS Mincho" w:hAnsiTheme="majorBidi"/>
                <w:sz w:val="26"/>
                <w:szCs w:val="26"/>
                <w:cs/>
              </w:rPr>
              <w:t>เจ้าหนี้ค่าซื้ออุปกรณ์</w:t>
            </w:r>
            <w:r w:rsidR="0093231B" w:rsidRPr="008B7DC1">
              <w:rPr>
                <w:rFonts w:asciiTheme="majorBidi" w:eastAsia="MS Mincho" w:hAnsiTheme="majorBidi" w:hint="cs"/>
                <w:sz w:val="26"/>
                <w:szCs w:val="26"/>
                <w:cs/>
              </w:rPr>
              <w:t>และงานระหว่างก่อสร้าง</w:t>
            </w:r>
            <w:r w:rsidRPr="008B7DC1">
              <w:rPr>
                <w:rFonts w:asciiTheme="majorBidi" w:eastAsia="MS Mincho" w:hAnsiTheme="majorBidi"/>
                <w:sz w:val="26"/>
                <w:szCs w:val="26"/>
                <w:cs/>
              </w:rPr>
              <w:t>ยกมา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ACF02B" w14:textId="77777777" w:rsidR="00AA5409" w:rsidRPr="008B7DC1" w:rsidRDefault="00AA5409" w:rsidP="00E54490">
            <w:pPr>
              <w:tabs>
                <w:tab w:val="decimal" w:pos="798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6867E62" w14:textId="77777777" w:rsidR="00AA5409" w:rsidRPr="008B7DC1" w:rsidRDefault="00AA5409" w:rsidP="00E54490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AB4A7E" w14:textId="77777777" w:rsidR="00AA5409" w:rsidRPr="008B7DC1" w:rsidRDefault="00AA5409" w:rsidP="00C1042D">
            <w:pPr>
              <w:tabs>
                <w:tab w:val="decimal" w:pos="798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655BC43" w14:textId="77777777" w:rsidR="00AA5409" w:rsidRPr="008B7DC1" w:rsidRDefault="00AA5409" w:rsidP="00E54490">
            <w:pPr>
              <w:tabs>
                <w:tab w:val="decimal" w:pos="841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240CD0" w14:textId="77777777" w:rsidR="00AA5409" w:rsidRPr="008B7DC1" w:rsidRDefault="00AA5409" w:rsidP="00E54490">
            <w:pPr>
              <w:tabs>
                <w:tab w:val="decimal" w:pos="841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7C0C636C" w14:textId="77777777" w:rsidR="00AA5409" w:rsidRPr="008B7DC1" w:rsidRDefault="00AA5409" w:rsidP="00E54490">
            <w:pPr>
              <w:ind w:left="-90" w:right="-10"/>
              <w:jc w:val="center"/>
              <w:rPr>
                <w:rFonts w:asciiTheme="majorBidi" w:eastAsia="MS Mincho" w:hAnsi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4F1A9A" w14:textId="77777777" w:rsidR="00AA5409" w:rsidRPr="008B7DC1" w:rsidRDefault="00AA5409" w:rsidP="00BC62FE">
            <w:pPr>
              <w:tabs>
                <w:tab w:val="decimal" w:pos="841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BD08E9" w:rsidRPr="008B7DC1" w14:paraId="490D9BAC" w14:textId="77777777" w:rsidTr="00A5631C">
        <w:trPr>
          <w:cantSplit/>
        </w:trPr>
        <w:tc>
          <w:tcPr>
            <w:tcW w:w="4320" w:type="dxa"/>
          </w:tcPr>
          <w:p w14:paraId="6377EFF5" w14:textId="5F0E5072" w:rsidR="00BD08E9" w:rsidRPr="008B7DC1" w:rsidRDefault="00BD08E9" w:rsidP="00BD08E9">
            <w:pPr>
              <w:ind w:left="625" w:right="63"/>
              <w:rPr>
                <w:rFonts w:asciiTheme="majorBidi" w:eastAsia="MS Mincho" w:hAnsiTheme="majorBidi"/>
                <w:sz w:val="26"/>
                <w:szCs w:val="26"/>
              </w:rPr>
            </w:pPr>
            <w:r w:rsidRPr="008B7DC1">
              <w:rPr>
                <w:rFonts w:asciiTheme="majorBidi" w:eastAsia="MS Mincho" w:hAnsiTheme="majorBidi"/>
                <w:sz w:val="26"/>
                <w:szCs w:val="26"/>
                <w:cs/>
              </w:rPr>
              <w:t>(บันทึกเป็นส่วนหนึ่งของเจ้าหนี้การค้าและ</w:t>
            </w:r>
            <w:r w:rsidRPr="008B7DC1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</w:t>
            </w:r>
            <w:r w:rsidR="00FC67E3" w:rsidRPr="008B7DC1">
              <w:rPr>
                <w:rFonts w:asciiTheme="majorBidi" w:eastAsia="MS Mincho" w:hAnsiTheme="majorBidi"/>
                <w:sz w:val="26"/>
                <w:szCs w:val="26"/>
              </w:rPr>
              <w:t xml:space="preserve">   </w:t>
            </w:r>
            <w:r w:rsidRPr="008B7DC1">
              <w:rPr>
                <w:rFonts w:asciiTheme="majorBidi" w:eastAsia="MS Mincho" w:hAnsiTheme="majorBidi"/>
                <w:sz w:val="26"/>
                <w:szCs w:val="26"/>
                <w:cs/>
              </w:rPr>
              <w:t>เจ้าหนี้</w:t>
            </w:r>
            <w:r w:rsidRPr="008B7DC1">
              <w:rPr>
                <w:rFonts w:asciiTheme="majorBidi" w:eastAsia="MS Mincho" w:hAnsiTheme="majorBidi" w:hint="cs"/>
                <w:sz w:val="26"/>
                <w:szCs w:val="26"/>
                <w:cs/>
              </w:rPr>
              <w:t>หมุนเวียน</w:t>
            </w:r>
            <w:r w:rsidRPr="008B7DC1">
              <w:rPr>
                <w:rFonts w:asciiTheme="majorBidi" w:eastAsia="MS Mincho" w:hAnsiTheme="majorBidi"/>
                <w:sz w:val="26"/>
                <w:szCs w:val="26"/>
                <w:cs/>
              </w:rPr>
              <w:t>อื่น)</w:t>
            </w:r>
          </w:p>
        </w:tc>
        <w:tc>
          <w:tcPr>
            <w:tcW w:w="1170" w:type="dxa"/>
            <w:vAlign w:val="bottom"/>
          </w:tcPr>
          <w:p w14:paraId="0B3D7CA6" w14:textId="0ABAC401" w:rsidR="00BD08E9" w:rsidRPr="008B7DC1" w:rsidRDefault="00BA4CEA" w:rsidP="00BD08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7,986</w:t>
            </w:r>
          </w:p>
        </w:tc>
        <w:tc>
          <w:tcPr>
            <w:tcW w:w="90" w:type="dxa"/>
            <w:vAlign w:val="bottom"/>
          </w:tcPr>
          <w:p w14:paraId="50E39C55" w14:textId="77777777" w:rsidR="00BD08E9" w:rsidRPr="008B7DC1" w:rsidRDefault="00BD08E9" w:rsidP="00BD08E9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6F15347" w14:textId="5CDFF636" w:rsidR="00BD08E9" w:rsidRPr="008B7DC1" w:rsidRDefault="00BD08E9" w:rsidP="00BD08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</w:rPr>
              <w:t>8,074</w:t>
            </w:r>
          </w:p>
        </w:tc>
        <w:tc>
          <w:tcPr>
            <w:tcW w:w="90" w:type="dxa"/>
            <w:vAlign w:val="bottom"/>
          </w:tcPr>
          <w:p w14:paraId="3314A1F0" w14:textId="77777777" w:rsidR="00BD08E9" w:rsidRPr="008B7DC1" w:rsidRDefault="00BD08E9" w:rsidP="00BD08E9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95312E" w14:textId="4A4BAE2E" w:rsidR="00BD08E9" w:rsidRPr="008B7DC1" w:rsidRDefault="001E392A" w:rsidP="00BD08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2B8C8602" w14:textId="77777777" w:rsidR="00BD08E9" w:rsidRPr="008B7DC1" w:rsidRDefault="00BD08E9" w:rsidP="00BD08E9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8FDBB77" w14:textId="14806C34" w:rsidR="00BD08E9" w:rsidRPr="008B7DC1" w:rsidRDefault="00BD08E9" w:rsidP="00BD08E9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A0251" w:rsidRPr="008B7DC1" w14:paraId="3CB4EE03" w14:textId="77777777" w:rsidTr="00A5631C">
        <w:trPr>
          <w:cantSplit/>
        </w:trPr>
        <w:tc>
          <w:tcPr>
            <w:tcW w:w="4320" w:type="dxa"/>
          </w:tcPr>
          <w:p w14:paraId="2A19EE5A" w14:textId="5A035EC9" w:rsidR="000A0251" w:rsidRPr="008B7DC1" w:rsidRDefault="000A0251" w:rsidP="000A0251">
            <w:pPr>
              <w:ind w:left="85"/>
              <w:jc w:val="thaiDistribute"/>
              <w:rPr>
                <w:rFonts w:asciiTheme="majorBidi" w:eastAsia="MS Mincho" w:hAnsiTheme="majorBidi"/>
                <w:sz w:val="26"/>
                <w:szCs w:val="26"/>
                <w:u w:val="single"/>
              </w:rPr>
            </w:pPr>
            <w:r w:rsidRPr="008B7DC1">
              <w:rPr>
                <w:rFonts w:asciiTheme="majorBidi" w:eastAsia="MS Mincho" w:hAnsiTheme="majorBidi"/>
                <w:sz w:val="26"/>
                <w:szCs w:val="26"/>
                <w:u w:val="single"/>
                <w:cs/>
              </w:rPr>
              <w:t>บวก</w:t>
            </w:r>
            <w:r w:rsidRPr="008B7DC1">
              <w:rPr>
                <w:rFonts w:asciiTheme="majorBidi" w:eastAsia="MS Mincho" w:hAnsiTheme="majorBidi"/>
                <w:sz w:val="26"/>
                <w:szCs w:val="26"/>
              </w:rPr>
              <w:t>:</w:t>
            </w:r>
            <w:r w:rsidRPr="008B7DC1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  </w:t>
            </w:r>
            <w:r w:rsidR="00F71B9B" w:rsidRPr="008B7DC1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</w:t>
            </w:r>
            <w:r w:rsidRPr="008B7DC1">
              <w:rPr>
                <w:rFonts w:asciiTheme="majorBidi" w:eastAsia="MS Mincho" w:hAnsiTheme="majorBidi"/>
                <w:sz w:val="26"/>
                <w:szCs w:val="26"/>
                <w:cs/>
              </w:rPr>
              <w:t>ซื้ออุปกรณ์</w:t>
            </w:r>
            <w:r w:rsidRPr="008B7DC1">
              <w:rPr>
                <w:rFonts w:asciiTheme="majorBidi" w:eastAsia="MS Mincho" w:hAnsiTheme="majorBidi" w:hint="cs"/>
                <w:sz w:val="26"/>
                <w:szCs w:val="26"/>
                <w:cs/>
              </w:rPr>
              <w:t>และงานระหว่างก่อสร้าง</w:t>
            </w:r>
          </w:p>
        </w:tc>
        <w:tc>
          <w:tcPr>
            <w:tcW w:w="1170" w:type="dxa"/>
            <w:vAlign w:val="bottom"/>
          </w:tcPr>
          <w:p w14:paraId="3FD9B681" w14:textId="3F149A0E" w:rsidR="000A0251" w:rsidRPr="008B7DC1" w:rsidRDefault="00BA4CEA" w:rsidP="000A025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2</w:t>
            </w:r>
            <w:r w:rsidR="004E2437">
              <w:rPr>
                <w:rFonts w:asciiTheme="majorBidi" w:hAnsiTheme="majorBidi"/>
                <w:sz w:val="26"/>
                <w:szCs w:val="26"/>
              </w:rPr>
              <w:t>6</w:t>
            </w:r>
            <w:r>
              <w:rPr>
                <w:rFonts w:asciiTheme="majorBidi" w:hAnsiTheme="majorBidi"/>
                <w:sz w:val="26"/>
                <w:szCs w:val="26"/>
              </w:rPr>
              <w:t>,</w:t>
            </w:r>
            <w:r w:rsidR="009D28C9">
              <w:rPr>
                <w:rFonts w:asciiTheme="majorBidi" w:hAnsiTheme="majorBidi"/>
                <w:sz w:val="26"/>
                <w:szCs w:val="26"/>
              </w:rPr>
              <w:t>579</w:t>
            </w:r>
          </w:p>
        </w:tc>
        <w:tc>
          <w:tcPr>
            <w:tcW w:w="90" w:type="dxa"/>
            <w:vAlign w:val="bottom"/>
          </w:tcPr>
          <w:p w14:paraId="1E3B5B77" w14:textId="77777777" w:rsidR="000A0251" w:rsidRPr="008B7DC1" w:rsidRDefault="000A0251" w:rsidP="000A0251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630AD95" w14:textId="5F31FEEE" w:rsidR="000A0251" w:rsidRPr="008B7DC1" w:rsidRDefault="000A0251" w:rsidP="000A025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B7DC1">
              <w:rPr>
                <w:rFonts w:ascii="Angsana New" w:hAnsi="Angsana New"/>
                <w:sz w:val="26"/>
                <w:szCs w:val="26"/>
              </w:rPr>
              <w:t>93,938</w:t>
            </w:r>
          </w:p>
        </w:tc>
        <w:tc>
          <w:tcPr>
            <w:tcW w:w="90" w:type="dxa"/>
          </w:tcPr>
          <w:p w14:paraId="748026A9" w14:textId="77777777" w:rsidR="000A0251" w:rsidRPr="008B7DC1" w:rsidRDefault="000A0251" w:rsidP="000A0251">
            <w:pPr>
              <w:tabs>
                <w:tab w:val="decimal" w:pos="841"/>
                <w:tab w:val="decimal" w:pos="887"/>
              </w:tabs>
              <w:ind w:right="94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58130F" w14:textId="658360FB" w:rsidR="000A0251" w:rsidRPr="008B7DC1" w:rsidRDefault="001E392A" w:rsidP="000A0251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23</w:t>
            </w:r>
          </w:p>
        </w:tc>
        <w:tc>
          <w:tcPr>
            <w:tcW w:w="90" w:type="dxa"/>
          </w:tcPr>
          <w:p w14:paraId="14E0156C" w14:textId="77777777" w:rsidR="000A0251" w:rsidRPr="008B7DC1" w:rsidRDefault="000A0251" w:rsidP="000A0251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A28428" w14:textId="793BD508" w:rsidR="000A0251" w:rsidRPr="008B7DC1" w:rsidRDefault="000A0251" w:rsidP="000A0251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</w:rPr>
              <w:t>1,229</w:t>
            </w:r>
          </w:p>
        </w:tc>
      </w:tr>
      <w:tr w:rsidR="000A0251" w:rsidRPr="008B7DC1" w14:paraId="46952886" w14:textId="77777777" w:rsidTr="00A5631C">
        <w:trPr>
          <w:cantSplit/>
        </w:trPr>
        <w:tc>
          <w:tcPr>
            <w:tcW w:w="4320" w:type="dxa"/>
          </w:tcPr>
          <w:p w14:paraId="041BD01F" w14:textId="4E582633" w:rsidR="000A0251" w:rsidRPr="008B7DC1" w:rsidRDefault="000A0251" w:rsidP="000A0251">
            <w:pPr>
              <w:ind w:left="815" w:hanging="723"/>
              <w:rPr>
                <w:rFonts w:asciiTheme="majorBidi" w:eastAsia="MS Mincho" w:hAnsiTheme="majorBidi"/>
                <w:sz w:val="26"/>
                <w:szCs w:val="26"/>
              </w:rPr>
            </w:pPr>
            <w:r w:rsidRPr="008B7DC1">
              <w:rPr>
                <w:rFonts w:asciiTheme="majorBidi" w:eastAsia="MS Mincho" w:hAnsiTheme="majorBidi"/>
                <w:sz w:val="26"/>
                <w:szCs w:val="26"/>
                <w:u w:val="single"/>
                <w:cs/>
              </w:rPr>
              <w:t>หัก</w:t>
            </w:r>
            <w:r w:rsidRPr="008B7DC1">
              <w:rPr>
                <w:rFonts w:asciiTheme="majorBidi" w:eastAsia="MS Mincho" w:hAnsiTheme="majorBidi"/>
                <w:sz w:val="26"/>
                <w:szCs w:val="26"/>
              </w:rPr>
              <w:t>:</w:t>
            </w:r>
            <w:r w:rsidRPr="008B7DC1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    </w:t>
            </w:r>
            <w:r w:rsidR="00F71B9B" w:rsidRPr="008B7DC1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</w:t>
            </w:r>
            <w:r w:rsidRPr="008B7DC1">
              <w:rPr>
                <w:rFonts w:asciiTheme="majorBidi" w:eastAsia="MS Mincho" w:hAnsiTheme="majorBidi"/>
                <w:sz w:val="26"/>
                <w:szCs w:val="26"/>
                <w:cs/>
              </w:rPr>
              <w:t>เงินสดจ่ายเพื่อซื้ออุปกรณ์</w:t>
            </w:r>
            <w:r w:rsidRPr="008B7DC1">
              <w:rPr>
                <w:rFonts w:asciiTheme="majorBidi" w:eastAsia="MS Mincho" w:hAnsiTheme="majorBidi" w:hint="cs"/>
                <w:sz w:val="26"/>
                <w:szCs w:val="26"/>
                <w:cs/>
              </w:rPr>
              <w:t>และงานระหว่างก่อสร้าง</w:t>
            </w:r>
          </w:p>
        </w:tc>
        <w:tc>
          <w:tcPr>
            <w:tcW w:w="1170" w:type="dxa"/>
            <w:vAlign w:val="bottom"/>
          </w:tcPr>
          <w:p w14:paraId="3A0BDF5F" w14:textId="3E1DA85C" w:rsidR="000A0251" w:rsidRPr="008B7DC1" w:rsidRDefault="00B6748A" w:rsidP="000A025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(26,2</w:t>
            </w:r>
            <w:r w:rsidR="009D28C9">
              <w:rPr>
                <w:rFonts w:asciiTheme="majorBidi" w:hAnsiTheme="majorBidi"/>
                <w:sz w:val="26"/>
                <w:szCs w:val="26"/>
              </w:rPr>
              <w:t>15</w:t>
            </w:r>
            <w:r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74851C7F" w14:textId="77777777" w:rsidR="000A0251" w:rsidRPr="008B7DC1" w:rsidRDefault="000A0251" w:rsidP="000A0251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1A31DF0" w14:textId="5CC567B7" w:rsidR="000A0251" w:rsidRPr="008B7DC1" w:rsidRDefault="000A0251" w:rsidP="000A025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</w:rPr>
              <w:t>(94,026)</w:t>
            </w:r>
          </w:p>
        </w:tc>
        <w:tc>
          <w:tcPr>
            <w:tcW w:w="90" w:type="dxa"/>
            <w:vAlign w:val="bottom"/>
          </w:tcPr>
          <w:p w14:paraId="59C045F2" w14:textId="77777777" w:rsidR="000A0251" w:rsidRPr="008B7DC1" w:rsidRDefault="000A0251" w:rsidP="000A0251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04832E0" w14:textId="550A4494" w:rsidR="000A0251" w:rsidRPr="008B7DC1" w:rsidRDefault="001E392A" w:rsidP="000A0251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(23)</w:t>
            </w:r>
          </w:p>
        </w:tc>
        <w:tc>
          <w:tcPr>
            <w:tcW w:w="90" w:type="dxa"/>
            <w:vAlign w:val="bottom"/>
          </w:tcPr>
          <w:p w14:paraId="2CD48CAC" w14:textId="77777777" w:rsidR="000A0251" w:rsidRPr="008B7DC1" w:rsidRDefault="000A0251" w:rsidP="000A0251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1257F65" w14:textId="521AE716" w:rsidR="000A0251" w:rsidRPr="008B7DC1" w:rsidRDefault="000A0251" w:rsidP="000A0251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</w:rPr>
              <w:t>(1,229)</w:t>
            </w:r>
          </w:p>
        </w:tc>
      </w:tr>
      <w:tr w:rsidR="00BD08E9" w:rsidRPr="008B7DC1" w14:paraId="39591A9E" w14:textId="77777777" w:rsidTr="00A5631C">
        <w:trPr>
          <w:cantSplit/>
        </w:trPr>
        <w:tc>
          <w:tcPr>
            <w:tcW w:w="4320" w:type="dxa"/>
          </w:tcPr>
          <w:p w14:paraId="3FAF40B9" w14:textId="27496610" w:rsidR="00BD08E9" w:rsidRPr="008B7DC1" w:rsidRDefault="00BD08E9" w:rsidP="00BD08E9">
            <w:pPr>
              <w:ind w:left="85" w:right="108"/>
              <w:jc w:val="thaiDistribute"/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  <w:r w:rsidRPr="008B7DC1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เจ้าหนี้ค่าซื้ออุปกรณ์</w:t>
            </w:r>
            <w:r w:rsidRPr="008B7DC1">
              <w:rPr>
                <w:rFonts w:asciiTheme="majorBidi" w:eastAsia="MS Mincho" w:hAnsiTheme="majorBidi" w:hint="cs"/>
                <w:b/>
                <w:bCs/>
                <w:sz w:val="26"/>
                <w:szCs w:val="26"/>
                <w:cs/>
              </w:rPr>
              <w:t>และงานระหว่างก่อสร้าง</w:t>
            </w:r>
            <w:r w:rsidRPr="008B7DC1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52C14A" w14:textId="77777777" w:rsidR="00BD08E9" w:rsidRPr="008B7DC1" w:rsidRDefault="00BD08E9" w:rsidP="00BD08E9">
            <w:pPr>
              <w:ind w:right="180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ECE03AF" w14:textId="77777777" w:rsidR="00BD08E9" w:rsidRPr="008B7DC1" w:rsidRDefault="00BD08E9" w:rsidP="00BD08E9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01535" w14:textId="77777777" w:rsidR="00BD08E9" w:rsidRPr="008B7DC1" w:rsidRDefault="00BD08E9" w:rsidP="00BD08E9">
            <w:pPr>
              <w:ind w:right="180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EA7AC7" w14:textId="77777777" w:rsidR="00BD08E9" w:rsidRPr="008B7DC1" w:rsidRDefault="00BD08E9" w:rsidP="00BD08E9">
            <w:pPr>
              <w:tabs>
                <w:tab w:val="decimal" w:pos="841"/>
              </w:tabs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50D0B" w14:textId="77777777" w:rsidR="00BD08E9" w:rsidRPr="008B7DC1" w:rsidRDefault="00BD08E9" w:rsidP="00BD08E9">
            <w:pPr>
              <w:ind w:right="180"/>
              <w:jc w:val="right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182364A" w14:textId="77777777" w:rsidR="00BD08E9" w:rsidRPr="008B7DC1" w:rsidRDefault="00BD08E9" w:rsidP="00BD08E9">
            <w:pPr>
              <w:ind w:left="-90" w:right="180"/>
              <w:jc w:val="right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697FD0" w14:textId="77777777" w:rsidR="00BD08E9" w:rsidRPr="008B7DC1" w:rsidRDefault="00BD08E9" w:rsidP="00BD08E9">
            <w:pPr>
              <w:tabs>
                <w:tab w:val="decimal" w:pos="841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BD08E9" w:rsidRPr="008B7DC1" w14:paraId="5B615832" w14:textId="77777777" w:rsidTr="00A5631C">
        <w:trPr>
          <w:cantSplit/>
        </w:trPr>
        <w:tc>
          <w:tcPr>
            <w:tcW w:w="4320" w:type="dxa"/>
          </w:tcPr>
          <w:p w14:paraId="54A75E4E" w14:textId="6D9BC8AC" w:rsidR="00BD08E9" w:rsidRPr="008B7DC1" w:rsidRDefault="00BD08E9" w:rsidP="00BD08E9">
            <w:pPr>
              <w:ind w:left="625" w:right="63"/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  <w:r w:rsidRPr="008B7DC1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(บันทึกเป็นส่วนหนึ่งของเจ้าหนี้การค้าและ</w:t>
            </w:r>
          </w:p>
          <w:p w14:paraId="2A5EE0E3" w14:textId="0C6E531E" w:rsidR="00BD08E9" w:rsidRPr="008B7DC1" w:rsidRDefault="00BD08E9" w:rsidP="00BD08E9">
            <w:pPr>
              <w:ind w:left="625" w:right="63"/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  <w:r w:rsidRPr="008B7DC1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เจ้าหนี้</w:t>
            </w:r>
            <w:r w:rsidRPr="008B7DC1">
              <w:rPr>
                <w:rFonts w:asciiTheme="majorBidi" w:eastAsia="MS Mincho" w:hAnsiTheme="maj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8B7DC1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อื่น)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E634DE" w14:textId="045F1296" w:rsidR="00BD08E9" w:rsidRPr="008B7DC1" w:rsidRDefault="009D28C9" w:rsidP="00BD08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b/>
                <w:bCs/>
                <w:sz w:val="26"/>
                <w:szCs w:val="26"/>
              </w:rPr>
              <w:t>8,350</w:t>
            </w:r>
          </w:p>
        </w:tc>
        <w:tc>
          <w:tcPr>
            <w:tcW w:w="90" w:type="dxa"/>
            <w:vAlign w:val="bottom"/>
          </w:tcPr>
          <w:p w14:paraId="5E86D84D" w14:textId="77777777" w:rsidR="00BD08E9" w:rsidRPr="008B7DC1" w:rsidRDefault="00BD08E9" w:rsidP="00BD08E9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24EFE4" w14:textId="6143FBA8" w:rsidR="00BD08E9" w:rsidRPr="008B7DC1" w:rsidRDefault="00BD08E9" w:rsidP="00BD08E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8B7DC1">
              <w:rPr>
                <w:rFonts w:ascii="Angsana New" w:hAnsi="Angsana New"/>
                <w:b/>
                <w:bCs/>
                <w:sz w:val="26"/>
                <w:szCs w:val="26"/>
              </w:rPr>
              <w:t>7,986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13E994" w14:textId="77777777" w:rsidR="00BD08E9" w:rsidRPr="008B7DC1" w:rsidRDefault="00BD08E9" w:rsidP="00BD08E9">
            <w:pPr>
              <w:tabs>
                <w:tab w:val="decimal" w:pos="841"/>
              </w:tabs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F48E08" w14:textId="05F5C1C1" w:rsidR="00BD08E9" w:rsidRPr="008B7DC1" w:rsidRDefault="001E392A" w:rsidP="00BD08E9">
            <w:pPr>
              <w:ind w:right="180"/>
              <w:jc w:val="right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F9BCBF" w14:textId="77777777" w:rsidR="00BD08E9" w:rsidRPr="008B7DC1" w:rsidRDefault="00BD08E9" w:rsidP="00BD08E9">
            <w:pPr>
              <w:ind w:left="-90" w:right="180"/>
              <w:jc w:val="right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CAD530" w14:textId="05A5055A" w:rsidR="00BD08E9" w:rsidRPr="008B7DC1" w:rsidRDefault="00BD08E9" w:rsidP="00BD08E9">
            <w:pPr>
              <w:tabs>
                <w:tab w:val="decimal" w:pos="841"/>
              </w:tabs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8B7DC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18D30344" w14:textId="77777777" w:rsidR="007E63EB" w:rsidRDefault="007E63EB" w:rsidP="00B3354A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4B07C36A" w14:textId="77777777" w:rsidR="00FC67E3" w:rsidRDefault="00FC67E3" w:rsidP="00B3354A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48DD485C" w14:textId="77777777" w:rsidR="00C90D2D" w:rsidRDefault="00C90D2D" w:rsidP="00B3354A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4FD02CF4" w14:textId="7A49C5A9" w:rsidR="00824B55" w:rsidRDefault="00824B55" w:rsidP="00824B55">
      <w:pPr>
        <w:tabs>
          <w:tab w:val="left" w:pos="360"/>
        </w:tabs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  <w:cs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lastRenderedPageBreak/>
        <w:t>5.3</w:t>
      </w:r>
      <w:r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 </w:t>
      </w:r>
      <w:r w:rsidRPr="00361976">
        <w:rPr>
          <w:rFonts w:asciiTheme="majorBidi" w:hAnsiTheme="majorBidi" w:cstheme="majorBidi"/>
          <w:color w:val="000000" w:themeColor="text1"/>
          <w:spacing w:val="-10"/>
          <w:sz w:val="28"/>
          <w:cs/>
        </w:rPr>
        <w:t>เงินสดจ่ายเพื่อซื้อ</w:t>
      </w:r>
      <w:r w:rsidRPr="00361976">
        <w:rPr>
          <w:rFonts w:asciiTheme="majorBidi" w:hAnsiTheme="majorBidi" w:cstheme="majorBidi" w:hint="cs"/>
          <w:color w:val="000000" w:themeColor="text1"/>
          <w:spacing w:val="-10"/>
          <w:sz w:val="28"/>
          <w:cs/>
        </w:rPr>
        <w:t>สินทรัพย์ไม่มีตัวตน</w:t>
      </w:r>
      <w:r w:rsidRPr="00361976">
        <w:rPr>
          <w:rFonts w:asciiTheme="majorBidi" w:hAnsiTheme="majorBidi" w:cstheme="majorBidi"/>
          <w:color w:val="000000" w:themeColor="text1"/>
          <w:spacing w:val="-10"/>
          <w:sz w:val="28"/>
          <w:cs/>
        </w:rPr>
        <w:t xml:space="preserve">สำหรับงวดเก้าเดือนสิ้นสุดวันที่ </w:t>
      </w:r>
      <w:r w:rsidRPr="00361976">
        <w:rPr>
          <w:rFonts w:asciiTheme="majorBidi" w:hAnsiTheme="majorBidi" w:cstheme="majorBidi"/>
          <w:color w:val="000000" w:themeColor="text1"/>
          <w:spacing w:val="-10"/>
          <w:sz w:val="28"/>
        </w:rPr>
        <w:t>30</w:t>
      </w:r>
      <w:r w:rsidRPr="00361976">
        <w:rPr>
          <w:rFonts w:asciiTheme="majorBidi" w:hAnsiTheme="majorBidi" w:cstheme="majorBidi"/>
          <w:color w:val="000000" w:themeColor="text1"/>
          <w:spacing w:val="-10"/>
          <w:sz w:val="28"/>
          <w:cs/>
        </w:rPr>
        <w:t xml:space="preserve"> </w:t>
      </w:r>
      <w:r w:rsidRPr="00361976">
        <w:rPr>
          <w:rFonts w:asciiTheme="majorBidi" w:hAnsiTheme="majorBidi" w:cstheme="majorBidi" w:hint="cs"/>
          <w:color w:val="000000" w:themeColor="text1"/>
          <w:spacing w:val="-10"/>
          <w:sz w:val="28"/>
          <w:cs/>
        </w:rPr>
        <w:t>กันยายน</w:t>
      </w:r>
      <w:r w:rsidRPr="00361976">
        <w:rPr>
          <w:rFonts w:asciiTheme="majorBidi" w:hAnsiTheme="majorBidi" w:cstheme="majorBidi"/>
          <w:color w:val="000000" w:themeColor="text1"/>
          <w:spacing w:val="-10"/>
          <w:sz w:val="28"/>
          <w:cs/>
        </w:rPr>
        <w:t xml:space="preserve"> </w:t>
      </w:r>
      <w:r w:rsidRPr="00361976">
        <w:rPr>
          <w:rFonts w:asciiTheme="majorBidi" w:hAnsiTheme="majorBidi" w:cstheme="majorBidi"/>
          <w:color w:val="000000" w:themeColor="text1"/>
          <w:spacing w:val="-10"/>
          <w:sz w:val="28"/>
        </w:rPr>
        <w:t>2566</w:t>
      </w:r>
      <w:r w:rsidRPr="00361976">
        <w:rPr>
          <w:rFonts w:asciiTheme="majorBidi" w:hAnsiTheme="majorBidi" w:cstheme="majorBidi"/>
          <w:color w:val="000000" w:themeColor="text1"/>
          <w:spacing w:val="-10"/>
          <w:sz w:val="28"/>
          <w:cs/>
        </w:rPr>
        <w:t xml:space="preserve"> และสำหรับปีสิ้นสุดวันที่ </w:t>
      </w:r>
      <w:r w:rsidRPr="00361976">
        <w:rPr>
          <w:rFonts w:asciiTheme="majorBidi" w:hAnsiTheme="majorBidi" w:cstheme="majorBidi"/>
          <w:color w:val="000000" w:themeColor="text1"/>
          <w:spacing w:val="-10"/>
          <w:sz w:val="28"/>
        </w:rPr>
        <w:t xml:space="preserve">31 </w:t>
      </w:r>
      <w:r w:rsidRPr="00361976">
        <w:rPr>
          <w:rFonts w:asciiTheme="majorBidi" w:hAnsiTheme="majorBidi" w:cstheme="majorBidi"/>
          <w:color w:val="000000" w:themeColor="text1"/>
          <w:spacing w:val="-10"/>
          <w:sz w:val="28"/>
          <w:cs/>
        </w:rPr>
        <w:t xml:space="preserve">ธันวาคม </w:t>
      </w:r>
      <w:proofErr w:type="gramStart"/>
      <w:r w:rsidRPr="00361976">
        <w:rPr>
          <w:rFonts w:asciiTheme="majorBidi" w:hAnsiTheme="majorBidi" w:cstheme="majorBidi"/>
          <w:color w:val="000000" w:themeColor="text1"/>
          <w:spacing w:val="-10"/>
          <w:sz w:val="28"/>
        </w:rPr>
        <w:t>2565</w:t>
      </w:r>
      <w:r w:rsidRPr="00C93D51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</w:t>
      </w:r>
      <w:r w:rsidR="00361976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Pr="00C93D51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มีรายละเอียดดังนี้</w:t>
      </w:r>
      <w:proofErr w:type="gramEnd"/>
      <w:r w:rsidR="00361976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361976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(งบการเงินเฉพาะกิจการ</w:t>
      </w:r>
      <w:r w:rsidR="00361976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: </w:t>
      </w:r>
      <w:r w:rsidR="00361976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ไม่มี)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0"/>
        <w:gridCol w:w="1260"/>
        <w:gridCol w:w="90"/>
        <w:gridCol w:w="1260"/>
      </w:tblGrid>
      <w:tr w:rsidR="00A778DE" w:rsidRPr="008B7DC1" w14:paraId="05D14577" w14:textId="77777777" w:rsidTr="00105557">
        <w:trPr>
          <w:cantSplit/>
          <w:trHeight w:val="108"/>
        </w:trPr>
        <w:tc>
          <w:tcPr>
            <w:tcW w:w="6570" w:type="dxa"/>
          </w:tcPr>
          <w:p w14:paraId="3722BAD4" w14:textId="77777777" w:rsidR="00A778DE" w:rsidRPr="008B7DC1" w:rsidRDefault="00A778DE">
            <w:pPr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4A6635E0" w14:textId="4B2F1F18" w:rsidR="00A778DE" w:rsidRPr="008B7DC1" w:rsidRDefault="00A778DE" w:rsidP="00FC62C4">
            <w:pPr>
              <w:tabs>
                <w:tab w:val="left" w:pos="2160"/>
              </w:tabs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B7DC1">
              <w:rPr>
                <w:rFonts w:asciiTheme="majorBidi" w:hAnsiTheme="majorBidi"/>
                <w:caps/>
                <w:sz w:val="26"/>
                <w:szCs w:val="26"/>
                <w:cs/>
              </w:rPr>
              <w:t>(หน่วย: พันบาท)</w:t>
            </w:r>
          </w:p>
        </w:tc>
      </w:tr>
      <w:tr w:rsidR="00A778DE" w:rsidRPr="008B7DC1" w14:paraId="52FB6A9C" w14:textId="77777777" w:rsidTr="00105557">
        <w:trPr>
          <w:cantSplit/>
          <w:trHeight w:val="108"/>
        </w:trPr>
        <w:tc>
          <w:tcPr>
            <w:tcW w:w="6570" w:type="dxa"/>
          </w:tcPr>
          <w:p w14:paraId="4862AC37" w14:textId="77777777" w:rsidR="00A778DE" w:rsidRPr="008B7DC1" w:rsidRDefault="00A778DE">
            <w:pPr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center"/>
          </w:tcPr>
          <w:p w14:paraId="0C75867C" w14:textId="77777777" w:rsidR="00A778DE" w:rsidRPr="008B7DC1" w:rsidRDefault="00A778D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DC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778DE" w:rsidRPr="008B7DC1" w14:paraId="717026FA" w14:textId="77777777" w:rsidTr="00105557">
        <w:trPr>
          <w:cantSplit/>
          <w:trHeight w:val="1187"/>
        </w:trPr>
        <w:tc>
          <w:tcPr>
            <w:tcW w:w="6570" w:type="dxa"/>
          </w:tcPr>
          <w:p w14:paraId="1235BB77" w14:textId="77777777" w:rsidR="00A778DE" w:rsidRPr="008B7DC1" w:rsidRDefault="00A778DE">
            <w:pPr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2658113" w14:textId="77777777" w:rsidR="00A778DE" w:rsidRPr="008B7DC1" w:rsidRDefault="00A778DE" w:rsidP="0036646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8B7DC1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8B7DC1">
              <w:rPr>
                <w:rFonts w:ascii="Angsana New" w:hAnsi="Angsana New"/>
                <w:sz w:val="26"/>
                <w:szCs w:val="26"/>
              </w:rPr>
              <w:t>30</w:t>
            </w:r>
            <w:r w:rsidRPr="008B7DC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7B157C42" w14:textId="77777777" w:rsidR="00A778DE" w:rsidRPr="008B7DC1" w:rsidRDefault="00A778D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DC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24CDF53" w14:textId="77777777" w:rsidR="00A778DE" w:rsidRPr="008B7DC1" w:rsidRDefault="00A778D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A2023A1" w14:textId="77777777" w:rsidR="00A778DE" w:rsidRPr="008B7DC1" w:rsidRDefault="00A778D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  <w:p w14:paraId="1E03C557" w14:textId="77777777" w:rsidR="00A778DE" w:rsidRPr="008B7DC1" w:rsidRDefault="00A778D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</w:p>
          <w:p w14:paraId="11B649AA" w14:textId="77777777" w:rsidR="00A778DE" w:rsidRPr="008B7DC1" w:rsidRDefault="00A778D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B7DC1">
              <w:rPr>
                <w:rFonts w:ascii="Angsana New" w:hAnsi="Angsana New"/>
                <w:sz w:val="26"/>
                <w:szCs w:val="26"/>
              </w:rPr>
              <w:t>31</w:t>
            </w:r>
            <w:r w:rsidRPr="008B7DC1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1934B4EF" w14:textId="77777777" w:rsidR="00A778DE" w:rsidRPr="008B7DC1" w:rsidRDefault="00A778D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7DC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A778DE" w:rsidRPr="008B7DC1" w14:paraId="7DAFF7AA" w14:textId="77777777" w:rsidTr="00105557">
        <w:trPr>
          <w:cantSplit/>
        </w:trPr>
        <w:tc>
          <w:tcPr>
            <w:tcW w:w="6570" w:type="dxa"/>
          </w:tcPr>
          <w:p w14:paraId="76942DDE" w14:textId="24373AB5" w:rsidR="00A778DE" w:rsidRPr="008B7DC1" w:rsidRDefault="00A778DE">
            <w:pPr>
              <w:ind w:left="85" w:right="108"/>
              <w:jc w:val="thaiDistribute"/>
              <w:rPr>
                <w:rFonts w:asciiTheme="majorBidi" w:eastAsia="MS Mincho" w:hAnsiTheme="majorBidi"/>
                <w:sz w:val="26"/>
                <w:szCs w:val="26"/>
              </w:rPr>
            </w:pPr>
            <w:r w:rsidRPr="008B7DC1">
              <w:rPr>
                <w:rFonts w:asciiTheme="majorBidi" w:eastAsia="MS Mincho" w:hAnsiTheme="majorBidi"/>
                <w:sz w:val="26"/>
                <w:szCs w:val="26"/>
                <w:cs/>
              </w:rPr>
              <w:t>เจ้าหนี้ค่าซื้อ</w:t>
            </w:r>
            <w:r>
              <w:rPr>
                <w:rFonts w:asciiTheme="majorBidi" w:eastAsia="MS Mincho" w:hAnsiTheme="majorBidi" w:hint="cs"/>
                <w:sz w:val="26"/>
                <w:szCs w:val="26"/>
                <w:cs/>
              </w:rPr>
              <w:t>สินทรัพย์ไม่มีตัวตน</w:t>
            </w:r>
            <w:r w:rsidRPr="008B7DC1">
              <w:rPr>
                <w:rFonts w:asciiTheme="majorBidi" w:eastAsia="MS Mincho" w:hAnsiTheme="majorBidi"/>
                <w:sz w:val="26"/>
                <w:szCs w:val="26"/>
                <w:cs/>
              </w:rPr>
              <w:t>ยกมา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DB090F7" w14:textId="77777777" w:rsidR="00A778DE" w:rsidRPr="008B7DC1" w:rsidRDefault="00A778DE">
            <w:pPr>
              <w:tabs>
                <w:tab w:val="decimal" w:pos="798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69B61C2F" w14:textId="77777777" w:rsidR="00A778DE" w:rsidRPr="008B7DC1" w:rsidRDefault="00A778DE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A6429B8" w14:textId="77777777" w:rsidR="00A778DE" w:rsidRPr="008B7DC1" w:rsidRDefault="00A778DE">
            <w:pPr>
              <w:tabs>
                <w:tab w:val="decimal" w:pos="798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A778DE" w:rsidRPr="008B7DC1" w14:paraId="217EB88E" w14:textId="77777777" w:rsidTr="00105557">
        <w:trPr>
          <w:cantSplit/>
        </w:trPr>
        <w:tc>
          <w:tcPr>
            <w:tcW w:w="6570" w:type="dxa"/>
          </w:tcPr>
          <w:p w14:paraId="62BD424C" w14:textId="1E7B3821" w:rsidR="00A778DE" w:rsidRPr="008B7DC1" w:rsidRDefault="00A778DE">
            <w:pPr>
              <w:ind w:left="625" w:right="63"/>
              <w:rPr>
                <w:rFonts w:asciiTheme="majorBidi" w:eastAsia="MS Mincho" w:hAnsiTheme="majorBidi"/>
                <w:sz w:val="26"/>
                <w:szCs w:val="26"/>
              </w:rPr>
            </w:pPr>
            <w:r w:rsidRPr="008B7DC1">
              <w:rPr>
                <w:rFonts w:asciiTheme="majorBidi" w:eastAsia="MS Mincho" w:hAnsiTheme="majorBidi"/>
                <w:sz w:val="26"/>
                <w:szCs w:val="26"/>
                <w:cs/>
              </w:rPr>
              <w:t>(บันทึกเป็นส่วนหนึ่งของเจ้าหนี้การค้าและเจ้าหนี้</w:t>
            </w:r>
            <w:r w:rsidRPr="008B7DC1">
              <w:rPr>
                <w:rFonts w:asciiTheme="majorBidi" w:eastAsia="MS Mincho" w:hAnsiTheme="majorBidi" w:hint="cs"/>
                <w:sz w:val="26"/>
                <w:szCs w:val="26"/>
                <w:cs/>
              </w:rPr>
              <w:t>หมุนเวียน</w:t>
            </w:r>
            <w:r w:rsidRPr="008B7DC1">
              <w:rPr>
                <w:rFonts w:asciiTheme="majorBidi" w:eastAsia="MS Mincho" w:hAnsiTheme="majorBidi"/>
                <w:sz w:val="26"/>
                <w:szCs w:val="26"/>
                <w:cs/>
              </w:rPr>
              <w:t>อื่น)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A53C19" w14:textId="0704FD2A" w:rsidR="00A778DE" w:rsidRPr="00830C63" w:rsidRDefault="00A778DE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30C63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AFF406F" w14:textId="77777777" w:rsidR="00A778DE" w:rsidRPr="008B7DC1" w:rsidRDefault="00A778DE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D57A262" w14:textId="0C4226F8" w:rsidR="00A778DE" w:rsidRPr="008B7DC1" w:rsidRDefault="00A06D2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778DE" w:rsidRPr="008B7DC1" w14:paraId="226BD7A9" w14:textId="77777777" w:rsidTr="00105557">
        <w:trPr>
          <w:cantSplit/>
        </w:trPr>
        <w:tc>
          <w:tcPr>
            <w:tcW w:w="6570" w:type="dxa"/>
          </w:tcPr>
          <w:p w14:paraId="157AE1D3" w14:textId="3F188A7D" w:rsidR="00A778DE" w:rsidRPr="008B7DC1" w:rsidRDefault="00A778DE">
            <w:pPr>
              <w:ind w:left="85"/>
              <w:jc w:val="thaiDistribute"/>
              <w:rPr>
                <w:rFonts w:asciiTheme="majorBidi" w:eastAsia="MS Mincho" w:hAnsiTheme="majorBidi"/>
                <w:sz w:val="26"/>
                <w:szCs w:val="26"/>
                <w:u w:val="single"/>
              </w:rPr>
            </w:pPr>
            <w:r w:rsidRPr="008B7DC1">
              <w:rPr>
                <w:rFonts w:asciiTheme="majorBidi" w:eastAsia="MS Mincho" w:hAnsiTheme="majorBidi"/>
                <w:sz w:val="26"/>
                <w:szCs w:val="26"/>
                <w:u w:val="single"/>
                <w:cs/>
              </w:rPr>
              <w:t>บวก</w:t>
            </w:r>
            <w:r w:rsidRPr="008B7DC1">
              <w:rPr>
                <w:rFonts w:asciiTheme="majorBidi" w:eastAsia="MS Mincho" w:hAnsiTheme="majorBidi"/>
                <w:sz w:val="26"/>
                <w:szCs w:val="26"/>
              </w:rPr>
              <w:t>:</w:t>
            </w:r>
            <w:r w:rsidRPr="008B7DC1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   </w:t>
            </w:r>
            <w:r w:rsidRPr="008B7DC1">
              <w:rPr>
                <w:rFonts w:asciiTheme="majorBidi" w:eastAsia="MS Mincho" w:hAnsiTheme="majorBidi"/>
                <w:sz w:val="26"/>
                <w:szCs w:val="26"/>
                <w:cs/>
              </w:rPr>
              <w:t>ซื้อ</w:t>
            </w:r>
            <w:r w:rsidR="00366462">
              <w:rPr>
                <w:rFonts w:asciiTheme="majorBidi" w:eastAsia="MS Mincho" w:hAnsiTheme="majorBidi" w:hint="cs"/>
                <w:sz w:val="26"/>
                <w:szCs w:val="26"/>
                <w:cs/>
              </w:rPr>
              <w:t>สินทรัพย์</w:t>
            </w:r>
            <w:r w:rsidR="00A06D2B">
              <w:rPr>
                <w:rFonts w:asciiTheme="majorBidi" w:eastAsia="MS Mincho" w:hAnsiTheme="majorBidi" w:hint="cs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362502" w14:textId="1832F72C" w:rsidR="00A778DE" w:rsidRPr="00830C63" w:rsidRDefault="000915C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30C63">
              <w:rPr>
                <w:rFonts w:asciiTheme="majorBidi" w:hAnsiTheme="majorBidi"/>
                <w:sz w:val="26"/>
                <w:szCs w:val="26"/>
              </w:rPr>
              <w:t>2,9</w:t>
            </w:r>
            <w:r w:rsidR="00A06D2B" w:rsidRPr="00830C63">
              <w:rPr>
                <w:rFonts w:asciiTheme="majorBidi" w:hAnsiTheme="majorBidi"/>
                <w:sz w:val="26"/>
                <w:szCs w:val="26"/>
              </w:rPr>
              <w:t>67</w:t>
            </w:r>
          </w:p>
        </w:tc>
        <w:tc>
          <w:tcPr>
            <w:tcW w:w="90" w:type="dxa"/>
            <w:vAlign w:val="bottom"/>
          </w:tcPr>
          <w:p w14:paraId="063690E7" w14:textId="77777777" w:rsidR="00A778DE" w:rsidRPr="008B7DC1" w:rsidRDefault="00A778DE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6192DB" w14:textId="32E39386" w:rsidR="00A778DE" w:rsidRPr="008B7DC1" w:rsidRDefault="00A06D2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778DE" w:rsidRPr="008B7DC1" w14:paraId="72AEF814" w14:textId="77777777" w:rsidTr="00105557">
        <w:trPr>
          <w:cantSplit/>
        </w:trPr>
        <w:tc>
          <w:tcPr>
            <w:tcW w:w="6570" w:type="dxa"/>
          </w:tcPr>
          <w:p w14:paraId="1E3D3D26" w14:textId="318DCAAD" w:rsidR="00A778DE" w:rsidRPr="008B7DC1" w:rsidRDefault="00A778DE">
            <w:pPr>
              <w:ind w:left="815" w:hanging="723"/>
              <w:rPr>
                <w:rFonts w:asciiTheme="majorBidi" w:eastAsia="MS Mincho" w:hAnsiTheme="majorBidi"/>
                <w:sz w:val="26"/>
                <w:szCs w:val="26"/>
              </w:rPr>
            </w:pPr>
            <w:r w:rsidRPr="008B7DC1">
              <w:rPr>
                <w:rFonts w:asciiTheme="majorBidi" w:eastAsia="MS Mincho" w:hAnsiTheme="majorBidi"/>
                <w:sz w:val="26"/>
                <w:szCs w:val="26"/>
                <w:u w:val="single"/>
                <w:cs/>
              </w:rPr>
              <w:t>หัก</w:t>
            </w:r>
            <w:r w:rsidRPr="008B7DC1">
              <w:rPr>
                <w:rFonts w:asciiTheme="majorBidi" w:eastAsia="MS Mincho" w:hAnsiTheme="majorBidi"/>
                <w:sz w:val="26"/>
                <w:szCs w:val="26"/>
              </w:rPr>
              <w:t>:</w:t>
            </w:r>
            <w:r w:rsidRPr="008B7DC1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     </w:t>
            </w:r>
            <w:r w:rsidRPr="008B7DC1">
              <w:rPr>
                <w:rFonts w:asciiTheme="majorBidi" w:eastAsia="MS Mincho" w:hAnsiTheme="majorBidi"/>
                <w:sz w:val="26"/>
                <w:szCs w:val="26"/>
                <w:cs/>
              </w:rPr>
              <w:t>เงินสดจ่ายเพื่อซื้อ</w:t>
            </w:r>
            <w:r w:rsidR="00A06D2B">
              <w:rPr>
                <w:rFonts w:asciiTheme="majorBidi" w:eastAsia="MS Mincho" w:hAnsiTheme="majorBidi" w:hint="cs"/>
                <w:sz w:val="26"/>
                <w:szCs w:val="26"/>
                <w:cs/>
              </w:rPr>
              <w:t>สิ</w:t>
            </w:r>
            <w:r w:rsidR="00517F67">
              <w:rPr>
                <w:rFonts w:asciiTheme="majorBidi" w:eastAsia="MS Mincho" w:hAnsiTheme="majorBidi" w:hint="cs"/>
                <w:sz w:val="26"/>
                <w:szCs w:val="26"/>
                <w:cs/>
              </w:rPr>
              <w:t>น</w:t>
            </w:r>
            <w:r w:rsidR="00A06D2B">
              <w:rPr>
                <w:rFonts w:asciiTheme="majorBidi" w:eastAsia="MS Mincho" w:hAnsiTheme="majorBidi" w:hint="cs"/>
                <w:sz w:val="26"/>
                <w:szCs w:val="26"/>
                <w:cs/>
              </w:rPr>
              <w:t>ทรัพย์ไม่มีตัวตน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5F8A9C" w14:textId="775EC2AB" w:rsidR="00A778DE" w:rsidRPr="00830C63" w:rsidRDefault="00E956A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30C63">
              <w:rPr>
                <w:rFonts w:asciiTheme="majorBidi" w:hAnsiTheme="majorBidi" w:hint="eastAsia"/>
                <w:sz w:val="26"/>
                <w:szCs w:val="26"/>
              </w:rPr>
              <w:t>(1,388)</w:t>
            </w:r>
          </w:p>
        </w:tc>
        <w:tc>
          <w:tcPr>
            <w:tcW w:w="90" w:type="dxa"/>
            <w:vAlign w:val="bottom"/>
          </w:tcPr>
          <w:p w14:paraId="2255582B" w14:textId="77777777" w:rsidR="00A778DE" w:rsidRPr="008B7DC1" w:rsidRDefault="00A778DE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2426C3" w14:textId="7BB5429C" w:rsidR="00A778DE" w:rsidRPr="008B7DC1" w:rsidRDefault="00A06D2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778DE" w:rsidRPr="008B7DC1" w14:paraId="224AAA35" w14:textId="77777777" w:rsidTr="00105557">
        <w:trPr>
          <w:cantSplit/>
        </w:trPr>
        <w:tc>
          <w:tcPr>
            <w:tcW w:w="6570" w:type="dxa"/>
          </w:tcPr>
          <w:p w14:paraId="3D70039D" w14:textId="0FA10D51" w:rsidR="00A778DE" w:rsidRPr="008B7DC1" w:rsidRDefault="00A778DE">
            <w:pPr>
              <w:ind w:left="85" w:right="108"/>
              <w:jc w:val="thaiDistribute"/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  <w:r w:rsidRPr="008B7DC1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เจ้าหนี้ค่าซื้อ</w:t>
            </w:r>
            <w:r w:rsidR="00A06D2B">
              <w:rPr>
                <w:rFonts w:asciiTheme="majorBidi" w:eastAsia="MS Mincho" w:hAnsiTheme="majorBidi" w:hint="cs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  <w:r w:rsidRPr="008B7DC1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ยกไป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76AB1" w14:textId="77777777" w:rsidR="00A778DE" w:rsidRPr="00830C63" w:rsidRDefault="00A778DE">
            <w:pPr>
              <w:ind w:right="180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7D4B4D0" w14:textId="77777777" w:rsidR="00A778DE" w:rsidRPr="008B7DC1" w:rsidRDefault="00A778DE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293EFF" w14:textId="77777777" w:rsidR="00A778DE" w:rsidRPr="008B7DC1" w:rsidRDefault="00A778DE">
            <w:pPr>
              <w:ind w:right="180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A778DE" w:rsidRPr="008B7DC1" w14:paraId="1487FD69" w14:textId="77777777" w:rsidTr="00105557">
        <w:trPr>
          <w:cantSplit/>
        </w:trPr>
        <w:tc>
          <w:tcPr>
            <w:tcW w:w="6570" w:type="dxa"/>
          </w:tcPr>
          <w:p w14:paraId="675520BF" w14:textId="74DFB837" w:rsidR="00A778DE" w:rsidRPr="008B7DC1" w:rsidRDefault="00A778DE" w:rsidP="00896283">
            <w:pPr>
              <w:ind w:left="625" w:right="63"/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  <w:r w:rsidRPr="008B7DC1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(บันทึกเป็นส่วนหนึ่งของเจ้าหนี้การค้าและเจ้าหนี้</w:t>
            </w:r>
            <w:r w:rsidRPr="008B7DC1">
              <w:rPr>
                <w:rFonts w:asciiTheme="majorBidi" w:eastAsia="MS Mincho" w:hAnsiTheme="maj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8B7DC1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อื่น)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D62789" w14:textId="332F2C10" w:rsidR="00A778DE" w:rsidRPr="00830C63" w:rsidRDefault="00896283" w:rsidP="0089628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830C63">
              <w:rPr>
                <w:rFonts w:asciiTheme="majorBidi" w:hAnsiTheme="majorBidi"/>
                <w:b/>
                <w:bCs/>
                <w:sz w:val="26"/>
                <w:szCs w:val="26"/>
              </w:rPr>
              <w:t>1,579</w:t>
            </w:r>
          </w:p>
        </w:tc>
        <w:tc>
          <w:tcPr>
            <w:tcW w:w="90" w:type="dxa"/>
            <w:vAlign w:val="bottom"/>
          </w:tcPr>
          <w:p w14:paraId="7DB79F0A" w14:textId="77777777" w:rsidR="00A778DE" w:rsidRPr="000E781E" w:rsidRDefault="00A778DE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85D2E89" w14:textId="0E375A8F" w:rsidR="00A778DE" w:rsidRPr="008B7DC1" w:rsidRDefault="00A06D2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01BDF1AD" w14:textId="77777777" w:rsidR="003159E5" w:rsidRDefault="003159E5" w:rsidP="00B17527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3ED077BA" w14:textId="7364EBFB" w:rsidR="00B17527" w:rsidRDefault="00B17527" w:rsidP="00B17527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t>5.4</w:t>
      </w:r>
      <w:r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 รายการที่ไม่เกี่ยวข้องกับเงินสดสำหรับงวดเก้าเดือนสิ้นสุดวันที่</w:t>
      </w:r>
      <w:r w:rsidR="006D1DFD" w:rsidRPr="00824B55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3</w:t>
      </w:r>
      <w:r w:rsidR="00D94EFA" w:rsidRPr="00824B55">
        <w:rPr>
          <w:rFonts w:asciiTheme="majorBidi" w:hAnsiTheme="majorBidi" w:cstheme="majorBidi"/>
          <w:color w:val="000000" w:themeColor="text1"/>
          <w:spacing w:val="-2"/>
          <w:sz w:val="28"/>
        </w:rPr>
        <w:t>0</w:t>
      </w:r>
      <w:r w:rsidR="00762259" w:rsidRPr="00824B55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3B0487" w:rsidRPr="00824B55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กันยายน</w:t>
      </w:r>
      <w:r w:rsidR="006D1DFD" w:rsidRPr="00824B55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1934FF"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และสำหรับปีสิ้นสุดวันที่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</w:p>
    <w:p w14:paraId="62471103" w14:textId="381F52FF" w:rsidR="002403B3" w:rsidRPr="007F1A8C" w:rsidRDefault="00B17527" w:rsidP="00824B55">
      <w:pPr>
        <w:tabs>
          <w:tab w:val="left" w:pos="360"/>
        </w:tabs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 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90"/>
        <w:gridCol w:w="1170"/>
        <w:gridCol w:w="90"/>
        <w:gridCol w:w="1170"/>
        <w:gridCol w:w="90"/>
        <w:gridCol w:w="1260"/>
      </w:tblGrid>
      <w:tr w:rsidR="000D7B8A" w:rsidRPr="000F5F5C" w14:paraId="33F58921" w14:textId="77777777" w:rsidTr="6F1AA8FB">
        <w:trPr>
          <w:cantSplit/>
        </w:trPr>
        <w:tc>
          <w:tcPr>
            <w:tcW w:w="4140" w:type="dxa"/>
          </w:tcPr>
          <w:p w14:paraId="24B538C4" w14:textId="77777777" w:rsidR="000D7B8A" w:rsidRPr="000F5F5C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574F7398" w14:textId="77777777" w:rsidR="000D7B8A" w:rsidRPr="000F5F5C" w:rsidRDefault="000D7B8A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1E12777F" w14:textId="77777777" w:rsidR="000D7B8A" w:rsidRPr="000F5F5C" w:rsidRDefault="000D7B8A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57EFE7B" w14:textId="77777777" w:rsidR="000D7B8A" w:rsidRPr="000F5F5C" w:rsidRDefault="000D7B8A" w:rsidP="00E54490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5F5C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(หน่วย: พันบาท)</w:t>
            </w:r>
          </w:p>
        </w:tc>
      </w:tr>
      <w:tr w:rsidR="000D7B8A" w:rsidRPr="000F5F5C" w14:paraId="42F2E7B0" w14:textId="77777777" w:rsidTr="6F1AA8FB">
        <w:trPr>
          <w:cantSplit/>
        </w:trPr>
        <w:tc>
          <w:tcPr>
            <w:tcW w:w="4140" w:type="dxa"/>
          </w:tcPr>
          <w:p w14:paraId="6D9A85A9" w14:textId="77777777" w:rsidR="000D7B8A" w:rsidRPr="000F5F5C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center"/>
          </w:tcPr>
          <w:p w14:paraId="5C0699F5" w14:textId="77777777" w:rsidR="000D7B8A" w:rsidRPr="000F5F5C" w:rsidRDefault="000D7B8A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F5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044D25B2" w14:textId="77777777" w:rsidR="000D7B8A" w:rsidRPr="000F5F5C" w:rsidRDefault="000D7B8A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1EABE167" w14:textId="77777777" w:rsidR="000D7B8A" w:rsidRPr="000F5F5C" w:rsidRDefault="000D7B8A" w:rsidP="00E5449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F5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53E2" w:rsidRPr="000F5F5C" w14:paraId="5F00FBCF" w14:textId="77777777" w:rsidTr="6F1AA8FB">
        <w:trPr>
          <w:cantSplit/>
        </w:trPr>
        <w:tc>
          <w:tcPr>
            <w:tcW w:w="4140" w:type="dxa"/>
          </w:tcPr>
          <w:p w14:paraId="7BAF1869" w14:textId="77777777" w:rsidR="000D7B8A" w:rsidRPr="000F5F5C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719C761" w14:textId="448DAE70" w:rsidR="008148D1" w:rsidRPr="000F5F5C" w:rsidRDefault="00414035" w:rsidP="008148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5F5C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3B0487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0F5F5C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  <w:r w:rsidRPr="000F5F5C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0F5F5C">
              <w:rPr>
                <w:rFonts w:ascii="Angsana New" w:hAnsi="Angsana New"/>
                <w:sz w:val="26"/>
                <w:szCs w:val="26"/>
              </w:rPr>
              <w:t>3</w:t>
            </w:r>
            <w:r w:rsidR="00D94EFA" w:rsidRPr="000F5F5C">
              <w:rPr>
                <w:rFonts w:ascii="Angsana New" w:hAnsi="Angsana New"/>
                <w:sz w:val="26"/>
                <w:szCs w:val="26"/>
              </w:rPr>
              <w:t>0</w:t>
            </w:r>
            <w:r w:rsidRPr="000F5F5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C229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0096183D" w14:textId="2666D712" w:rsidR="000D7B8A" w:rsidRPr="000F5F5C" w:rsidRDefault="000D7B8A" w:rsidP="008148D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5F5C">
              <w:rPr>
                <w:rFonts w:ascii="Angsana New" w:hAnsi="Angsana New"/>
                <w:sz w:val="26"/>
                <w:szCs w:val="26"/>
              </w:rPr>
              <w:t>256</w:t>
            </w:r>
            <w:r w:rsidR="001934FF" w:rsidRPr="000F5F5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92C99E7" w14:textId="77777777" w:rsidR="000D7B8A" w:rsidRPr="000F5F5C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7AB5D7" w14:textId="77777777" w:rsidR="00F644E6" w:rsidRPr="000F5F5C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5F5C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  <w:p w14:paraId="5F19002B" w14:textId="38BED83F" w:rsidR="000D7B8A" w:rsidRPr="000F5F5C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5F5C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</w:p>
          <w:p w14:paraId="5D286160" w14:textId="77777777" w:rsidR="000D7B8A" w:rsidRPr="000F5F5C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5F5C">
              <w:rPr>
                <w:rFonts w:ascii="Angsana New" w:hAnsi="Angsana New"/>
                <w:sz w:val="26"/>
                <w:szCs w:val="26"/>
              </w:rPr>
              <w:t>31</w:t>
            </w:r>
            <w:r w:rsidRPr="000F5F5C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712C89AC" w14:textId="3A2E4F7B" w:rsidR="000D7B8A" w:rsidRPr="000F5F5C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5F5C">
              <w:rPr>
                <w:rFonts w:ascii="Angsana New" w:hAnsi="Angsana New"/>
                <w:sz w:val="26"/>
                <w:szCs w:val="26"/>
              </w:rPr>
              <w:t>256</w:t>
            </w:r>
            <w:r w:rsidR="001934FF" w:rsidRPr="000F5F5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14:paraId="54AA779B" w14:textId="77777777" w:rsidR="000D7B8A" w:rsidRPr="000F5F5C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E80D8FC" w14:textId="63C5850E" w:rsidR="008148D1" w:rsidRPr="000F5F5C" w:rsidRDefault="00762259" w:rsidP="008148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5F5C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7C2293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0F5F5C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  <w:r w:rsidRPr="000F5F5C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0F5F5C">
              <w:rPr>
                <w:rFonts w:ascii="Angsana New" w:hAnsi="Angsana New"/>
                <w:sz w:val="26"/>
                <w:szCs w:val="26"/>
              </w:rPr>
              <w:t>3</w:t>
            </w:r>
            <w:r w:rsidR="00D94EFA" w:rsidRPr="000F5F5C">
              <w:rPr>
                <w:rFonts w:ascii="Angsana New" w:hAnsi="Angsana New"/>
                <w:sz w:val="26"/>
                <w:szCs w:val="26"/>
              </w:rPr>
              <w:t>0</w:t>
            </w:r>
            <w:r w:rsidRPr="000F5F5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C229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6D1DFD" w:rsidRPr="000F5F5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6F792F3B" w14:textId="6981197D" w:rsidR="000D7B8A" w:rsidRPr="000F5F5C" w:rsidRDefault="000D7B8A" w:rsidP="008148D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5F5C">
              <w:rPr>
                <w:rFonts w:ascii="Angsana New" w:hAnsi="Angsana New"/>
                <w:sz w:val="26"/>
                <w:szCs w:val="26"/>
              </w:rPr>
              <w:t>256</w:t>
            </w:r>
            <w:r w:rsidR="001934FF" w:rsidRPr="000F5F5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15E997" w14:textId="77777777" w:rsidR="000D7B8A" w:rsidRPr="000F5F5C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8D7C7C8" w14:textId="77777777" w:rsidR="00F644E6" w:rsidRPr="000F5F5C" w:rsidRDefault="000D7B8A" w:rsidP="000D7B8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5F5C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  <w:p w14:paraId="3F81D91A" w14:textId="52BAF1B6" w:rsidR="000D7B8A" w:rsidRPr="000F5F5C" w:rsidRDefault="000D7B8A" w:rsidP="000D7B8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5F5C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</w:p>
          <w:p w14:paraId="73729BC6" w14:textId="77777777" w:rsidR="000D7B8A" w:rsidRPr="000F5F5C" w:rsidRDefault="000D7B8A" w:rsidP="000D7B8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F5F5C">
              <w:rPr>
                <w:rFonts w:ascii="Angsana New" w:hAnsi="Angsana New"/>
                <w:sz w:val="26"/>
                <w:szCs w:val="26"/>
              </w:rPr>
              <w:t>31</w:t>
            </w:r>
            <w:r w:rsidRPr="000F5F5C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315D2FD6" w14:textId="74F1CEBA" w:rsidR="000D7B8A" w:rsidRPr="000F5F5C" w:rsidRDefault="000D7B8A" w:rsidP="000D7B8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F5F5C">
              <w:rPr>
                <w:rFonts w:ascii="Angsana New" w:hAnsi="Angsana New"/>
                <w:sz w:val="26"/>
                <w:szCs w:val="26"/>
              </w:rPr>
              <w:t>256</w:t>
            </w:r>
            <w:r w:rsidR="001934FF" w:rsidRPr="000F5F5C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0D7B8A" w:rsidRPr="000F5F5C" w14:paraId="07286DB7" w14:textId="77777777" w:rsidTr="6F1AA8FB">
        <w:trPr>
          <w:cantSplit/>
        </w:trPr>
        <w:tc>
          <w:tcPr>
            <w:tcW w:w="4140" w:type="dxa"/>
          </w:tcPr>
          <w:p w14:paraId="43C91096" w14:textId="3A1E52CE" w:rsidR="000D7B8A" w:rsidRPr="000F5F5C" w:rsidRDefault="000D7B8A" w:rsidP="000D7B8A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F5F5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หนี้สินระยะยาว</w:t>
            </w:r>
            <w:r w:rsidR="009853E7" w:rsidRPr="009853E7">
              <w:rPr>
                <w:rFonts w:asciiTheme="majorBidi" w:eastAsia="MS Mincho" w:hAnsiTheme="majorBidi" w:hint="cs"/>
                <w:sz w:val="26"/>
                <w:szCs w:val="26"/>
                <w:cs/>
              </w:rPr>
              <w:t>ตามสัญญาเช่าเงินทุน</w:t>
            </w:r>
            <w:r w:rsidRPr="000F5F5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ยกมา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8E22E9" w14:textId="77777777" w:rsidR="000D7B8A" w:rsidRPr="000F5F5C" w:rsidRDefault="000D7B8A" w:rsidP="00E54490">
            <w:pPr>
              <w:tabs>
                <w:tab w:val="decimal" w:pos="107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EDE0502" w14:textId="77777777" w:rsidR="000D7B8A" w:rsidRPr="000F5F5C" w:rsidRDefault="000D7B8A" w:rsidP="00E54490">
            <w:pPr>
              <w:tabs>
                <w:tab w:val="decimal" w:pos="798"/>
              </w:tabs>
              <w:ind w:right="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672F8B1" w14:textId="77777777" w:rsidR="000D7B8A" w:rsidRPr="000F5F5C" w:rsidRDefault="000D7B8A" w:rsidP="00E5449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73BB6568" w14:textId="77777777" w:rsidR="000D7B8A" w:rsidRPr="000F5F5C" w:rsidRDefault="000D7B8A" w:rsidP="00E54490">
            <w:pPr>
              <w:tabs>
                <w:tab w:val="decimal" w:pos="84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72E2F14" w14:textId="77777777" w:rsidR="000D7B8A" w:rsidRPr="000F5F5C" w:rsidRDefault="000D7B8A" w:rsidP="00E54490">
            <w:pPr>
              <w:tabs>
                <w:tab w:val="decimal" w:pos="107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1D10C79" w14:textId="77777777" w:rsidR="000D7B8A" w:rsidRPr="000F5F5C" w:rsidRDefault="000D7B8A" w:rsidP="00E54490">
            <w:pPr>
              <w:ind w:left="-90" w:right="-1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D861B1" w14:textId="77777777" w:rsidR="000D7B8A" w:rsidRPr="000F5F5C" w:rsidRDefault="000D7B8A" w:rsidP="00E5449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C5DC1" w:rsidRPr="000F5F5C" w14:paraId="7DC0D2C0" w14:textId="77777777" w:rsidTr="6F1AA8FB">
        <w:trPr>
          <w:cantSplit/>
        </w:trPr>
        <w:tc>
          <w:tcPr>
            <w:tcW w:w="4140" w:type="dxa"/>
          </w:tcPr>
          <w:p w14:paraId="1EC0942F" w14:textId="77777777" w:rsidR="00FC5DC1" w:rsidRPr="000F5F5C" w:rsidRDefault="00FC5DC1" w:rsidP="00FC5DC1">
            <w:pPr>
              <w:ind w:left="625" w:right="63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5F5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(รวมส่วนของหนี้สินระยะยาวที่ถึงกำหนด</w:t>
            </w:r>
          </w:p>
          <w:p w14:paraId="3505B19D" w14:textId="3AB722D8" w:rsidR="00FC5DC1" w:rsidRPr="000F5F5C" w:rsidRDefault="00FC5DC1" w:rsidP="00FC5DC1">
            <w:pPr>
              <w:ind w:left="625" w:right="63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0F5F5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ชำระภายในหนึ่งปี)</w:t>
            </w:r>
          </w:p>
        </w:tc>
        <w:tc>
          <w:tcPr>
            <w:tcW w:w="1170" w:type="dxa"/>
            <w:vAlign w:val="bottom"/>
          </w:tcPr>
          <w:p w14:paraId="367BAD5A" w14:textId="2503DAAB" w:rsidR="00FC5DC1" w:rsidRPr="000F5F5C" w:rsidRDefault="000369CF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151,704</w:t>
            </w:r>
          </w:p>
        </w:tc>
        <w:tc>
          <w:tcPr>
            <w:tcW w:w="90" w:type="dxa"/>
            <w:vAlign w:val="bottom"/>
          </w:tcPr>
          <w:p w14:paraId="41B61CF4" w14:textId="77777777" w:rsidR="00FC5DC1" w:rsidRPr="000F5F5C" w:rsidRDefault="00FC5DC1" w:rsidP="00FC5DC1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2818C85" w14:textId="3E74E4E8" w:rsidR="00FC5DC1" w:rsidRPr="000F5F5C" w:rsidRDefault="00FC5DC1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5F5C">
              <w:rPr>
                <w:rFonts w:ascii="Angsana New" w:hAnsi="Angsana New"/>
                <w:sz w:val="26"/>
                <w:szCs w:val="26"/>
              </w:rPr>
              <w:t>184,972</w:t>
            </w:r>
          </w:p>
        </w:tc>
        <w:tc>
          <w:tcPr>
            <w:tcW w:w="90" w:type="dxa"/>
            <w:vAlign w:val="bottom"/>
          </w:tcPr>
          <w:p w14:paraId="3EF86F8E" w14:textId="77777777" w:rsidR="00FC5DC1" w:rsidRPr="000F5F5C" w:rsidRDefault="00FC5DC1" w:rsidP="00FC5DC1">
            <w:pPr>
              <w:tabs>
                <w:tab w:val="decimal" w:pos="810"/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DC7EFE" w14:textId="626EC6C7" w:rsidR="00FC5DC1" w:rsidRPr="000F5F5C" w:rsidRDefault="006E2BF7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930</w:t>
            </w:r>
          </w:p>
        </w:tc>
        <w:tc>
          <w:tcPr>
            <w:tcW w:w="90" w:type="dxa"/>
            <w:vAlign w:val="bottom"/>
          </w:tcPr>
          <w:p w14:paraId="3500B00A" w14:textId="77777777" w:rsidR="00FC5DC1" w:rsidRPr="000F5F5C" w:rsidRDefault="00FC5DC1" w:rsidP="00FC5DC1">
            <w:pPr>
              <w:tabs>
                <w:tab w:val="decimal" w:pos="810"/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6E3A55" w14:textId="6F98627B" w:rsidR="00FC5DC1" w:rsidRPr="000F5F5C" w:rsidRDefault="00FC5DC1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5F5C">
              <w:rPr>
                <w:rFonts w:ascii="Angsana New" w:hAnsi="Angsana New"/>
                <w:sz w:val="26"/>
                <w:szCs w:val="26"/>
              </w:rPr>
              <w:t>3,539</w:t>
            </w:r>
          </w:p>
        </w:tc>
      </w:tr>
      <w:tr w:rsidR="00D26CCD" w:rsidRPr="000F5F5C" w14:paraId="3ED856C1" w14:textId="77777777" w:rsidTr="6F1AA8FB">
        <w:trPr>
          <w:cantSplit/>
        </w:trPr>
        <w:tc>
          <w:tcPr>
            <w:tcW w:w="4140" w:type="dxa"/>
          </w:tcPr>
          <w:p w14:paraId="655A5147" w14:textId="470006FE" w:rsidR="00D26CCD" w:rsidRPr="008C44E7" w:rsidRDefault="00D26CCD" w:rsidP="008C44E7">
            <w:pPr>
              <w:tabs>
                <w:tab w:val="left" w:pos="535"/>
              </w:tabs>
              <w:ind w:left="85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u w:val="single"/>
                <w:cs/>
              </w:rPr>
            </w:pPr>
            <w:r w:rsidRPr="008C44E7">
              <w:rPr>
                <w:rFonts w:asciiTheme="majorBidi" w:eastAsia="MS Mincho" w:hAnsiTheme="majorBidi" w:cstheme="majorBidi" w:hint="cs"/>
                <w:sz w:val="26"/>
                <w:szCs w:val="26"/>
                <w:u w:val="single"/>
                <w:cs/>
              </w:rPr>
              <w:t>บวก</w:t>
            </w:r>
            <w:r w:rsidRPr="008C44E7">
              <w:rPr>
                <w:rFonts w:asciiTheme="majorBidi" w:eastAsia="MS Mincho" w:hAnsiTheme="majorBidi" w:cstheme="majorBidi"/>
                <w:sz w:val="26"/>
                <w:szCs w:val="26"/>
              </w:rPr>
              <w:t>:</w:t>
            </w:r>
            <w:r w:rsidR="00B8208B" w:rsidRPr="008C44E7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</w:t>
            </w:r>
            <w:r w:rsidR="00B8208B" w:rsidRPr="008C44E7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 xml:space="preserve">  </w:t>
            </w:r>
            <w:r w:rsidR="00A44ED3" w:rsidRPr="008C44E7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หนี้</w:t>
            </w:r>
            <w:r w:rsidR="00A12F3D" w:rsidRPr="008C44E7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สินระยะยาว</w:t>
            </w:r>
            <w:r w:rsidR="009853E7" w:rsidRPr="009853E7">
              <w:rPr>
                <w:rFonts w:asciiTheme="majorBidi" w:eastAsia="MS Mincho" w:hAnsiTheme="majorBidi" w:hint="cs"/>
                <w:sz w:val="26"/>
                <w:szCs w:val="26"/>
                <w:cs/>
              </w:rPr>
              <w:t>ตามสัญญาเช่าเงินทุน</w:t>
            </w:r>
            <w:r w:rsidR="00336414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ระหว่าง</w:t>
            </w:r>
            <w:r w:rsidR="008C44E7" w:rsidRPr="008C44E7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70" w:type="dxa"/>
            <w:vAlign w:val="bottom"/>
          </w:tcPr>
          <w:p w14:paraId="54ED059B" w14:textId="00A766CB" w:rsidR="00D26CCD" w:rsidRDefault="00A31A1B" w:rsidP="6F1AA8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6F1AA8FB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3D1A0A25" w:rsidRPr="6F1AA8FB">
              <w:rPr>
                <w:rFonts w:asciiTheme="majorBidi" w:hAnsiTheme="majorBidi" w:cstheme="majorBidi"/>
                <w:sz w:val="26"/>
                <w:szCs w:val="26"/>
              </w:rPr>
              <w:t>661</w:t>
            </w:r>
          </w:p>
        </w:tc>
        <w:tc>
          <w:tcPr>
            <w:tcW w:w="90" w:type="dxa"/>
            <w:vAlign w:val="bottom"/>
          </w:tcPr>
          <w:p w14:paraId="23FCEBF8" w14:textId="77777777" w:rsidR="00D26CCD" w:rsidRPr="000F5F5C" w:rsidRDefault="00D26CCD" w:rsidP="00FC5DC1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8F548B5" w14:textId="77D98828" w:rsidR="00D26CCD" w:rsidRPr="000F5F5C" w:rsidRDefault="00F826D8" w:rsidP="00FC5DC1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4F329C3" w14:textId="77777777" w:rsidR="00D26CCD" w:rsidRPr="000F5F5C" w:rsidRDefault="00D26CCD" w:rsidP="00FC5DC1">
            <w:pPr>
              <w:tabs>
                <w:tab w:val="decimal" w:pos="810"/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F95E7CB" w14:textId="53AC1E4E" w:rsidR="00D26CCD" w:rsidRPr="00B8208B" w:rsidRDefault="00B8208B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4,447</w:t>
            </w:r>
          </w:p>
        </w:tc>
        <w:tc>
          <w:tcPr>
            <w:tcW w:w="90" w:type="dxa"/>
            <w:vAlign w:val="bottom"/>
          </w:tcPr>
          <w:p w14:paraId="64EA3B4C" w14:textId="77777777" w:rsidR="00D26CCD" w:rsidRPr="000F5F5C" w:rsidRDefault="00D26CCD" w:rsidP="00FC5DC1">
            <w:pPr>
              <w:tabs>
                <w:tab w:val="decimal" w:pos="810"/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F1C9D3" w14:textId="06E91D4F" w:rsidR="00D26CCD" w:rsidRPr="000F5F5C" w:rsidRDefault="00FA2E18" w:rsidP="00FC5DC1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C5DC1" w:rsidRPr="000F5F5C" w14:paraId="568AE10D" w14:textId="77777777" w:rsidTr="6F1AA8FB">
        <w:trPr>
          <w:cantSplit/>
        </w:trPr>
        <w:tc>
          <w:tcPr>
            <w:tcW w:w="4140" w:type="dxa"/>
          </w:tcPr>
          <w:p w14:paraId="095D4799" w14:textId="316022C2" w:rsidR="00FC5DC1" w:rsidRPr="000F5F5C" w:rsidRDefault="00D47B98" w:rsidP="00FC5DC1">
            <w:pPr>
              <w:tabs>
                <w:tab w:val="left" w:pos="535"/>
              </w:tabs>
              <w:ind w:left="85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F5F5C">
              <w:rPr>
                <w:rFonts w:asciiTheme="majorBidi" w:eastAsia="MS Mincho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0F5F5C">
              <w:rPr>
                <w:rFonts w:asciiTheme="majorBidi" w:eastAsia="MS Mincho" w:hAnsiTheme="majorBidi" w:cstheme="majorBidi"/>
                <w:sz w:val="26"/>
                <w:szCs w:val="26"/>
              </w:rPr>
              <w:t>:</w:t>
            </w:r>
            <w:r w:rsidRPr="000F5F5C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ab/>
            </w:r>
            <w:r w:rsidRPr="000F5F5C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 xml:space="preserve"> </w:t>
            </w:r>
            <w:r w:rsidR="00B26835" w:rsidRPr="000F5F5C"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  <w:t>เงินสดจ่าย</w:t>
            </w:r>
            <w:r w:rsidR="00B26835" w:rsidRPr="000F5F5C">
              <w:rPr>
                <w:rFonts w:asciiTheme="majorBidi" w:eastAsia="MS Mincho" w:hAnsiTheme="majorBidi" w:cstheme="majorBidi"/>
                <w:spacing w:val="-4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170" w:type="dxa"/>
            <w:vAlign w:val="bottom"/>
          </w:tcPr>
          <w:p w14:paraId="5A907D11" w14:textId="77BDAE8B" w:rsidR="00FC5DC1" w:rsidRPr="000F5F5C" w:rsidRDefault="006E2BF7" w:rsidP="6F1AA8FB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6F1AA8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31A1B" w:rsidRPr="6F1AA8FB">
              <w:rPr>
                <w:rFonts w:asciiTheme="majorBidi" w:hAnsiTheme="majorBidi" w:cstheme="majorBidi"/>
                <w:sz w:val="26"/>
                <w:szCs w:val="26"/>
              </w:rPr>
              <w:t>10,</w:t>
            </w:r>
            <w:r w:rsidR="4719DA0F" w:rsidRPr="6F1AA8FB">
              <w:rPr>
                <w:rFonts w:asciiTheme="majorBidi" w:hAnsiTheme="majorBidi" w:cstheme="majorBidi"/>
                <w:sz w:val="26"/>
                <w:szCs w:val="26"/>
              </w:rPr>
              <w:t>827</w:t>
            </w:r>
            <w:r w:rsidRPr="6F1AA8F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741ACFC3" w14:textId="77777777" w:rsidR="00FC5DC1" w:rsidRPr="000F5F5C" w:rsidRDefault="00FC5DC1" w:rsidP="00FC5DC1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3A15CD5" w14:textId="7E856596" w:rsidR="00FC5DC1" w:rsidRPr="000F5F5C" w:rsidRDefault="00FC5DC1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5F5C">
              <w:rPr>
                <w:rFonts w:ascii="Angsana New" w:hAnsi="Angsana New"/>
                <w:sz w:val="26"/>
                <w:szCs w:val="26"/>
              </w:rPr>
              <w:t>(27,081)</w:t>
            </w:r>
          </w:p>
        </w:tc>
        <w:tc>
          <w:tcPr>
            <w:tcW w:w="90" w:type="dxa"/>
          </w:tcPr>
          <w:p w14:paraId="20732DEC" w14:textId="77777777" w:rsidR="00FC5DC1" w:rsidRPr="000F5F5C" w:rsidRDefault="00FC5DC1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DB588B4" w14:textId="7C96D2C0" w:rsidR="00FC5DC1" w:rsidRPr="000F5F5C" w:rsidRDefault="00FA2E18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(539)</w:t>
            </w:r>
          </w:p>
        </w:tc>
        <w:tc>
          <w:tcPr>
            <w:tcW w:w="90" w:type="dxa"/>
          </w:tcPr>
          <w:p w14:paraId="384A56A7" w14:textId="77777777" w:rsidR="00FC5DC1" w:rsidRPr="000F5F5C" w:rsidRDefault="00FC5DC1" w:rsidP="00FC5DC1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EB28DA" w14:textId="5A5D5BB2" w:rsidR="00FC5DC1" w:rsidRPr="000F5F5C" w:rsidRDefault="00FC5DC1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5F5C">
              <w:rPr>
                <w:rFonts w:ascii="Angsana New" w:hAnsi="Angsana New"/>
                <w:sz w:val="26"/>
                <w:szCs w:val="26"/>
              </w:rPr>
              <w:t>(2,609)</w:t>
            </w:r>
          </w:p>
        </w:tc>
      </w:tr>
      <w:tr w:rsidR="00FC5DC1" w:rsidRPr="000F5F5C" w14:paraId="5B4A9F22" w14:textId="77777777" w:rsidTr="6F1AA8FB">
        <w:trPr>
          <w:cantSplit/>
        </w:trPr>
        <w:tc>
          <w:tcPr>
            <w:tcW w:w="4140" w:type="dxa"/>
          </w:tcPr>
          <w:p w14:paraId="321DA7DF" w14:textId="153DB274" w:rsidR="00FC5DC1" w:rsidRPr="000F5F5C" w:rsidRDefault="00FC5DC1" w:rsidP="00FC5DC1">
            <w:pPr>
              <w:tabs>
                <w:tab w:val="left" w:pos="535"/>
              </w:tabs>
              <w:jc w:val="thaiDistribute"/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</w:pPr>
            <w:r w:rsidRPr="000F5F5C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</w:t>
            </w:r>
            <w:r w:rsidRPr="000F5F5C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 xml:space="preserve"> </w:t>
            </w:r>
            <w:r w:rsidRPr="000F5F5C">
              <w:rPr>
                <w:rFonts w:asciiTheme="majorBidi" w:eastAsia="MS Mincho" w:hAnsiTheme="majorBidi" w:cstheme="majorBidi" w:hint="cs"/>
                <w:spacing w:val="-2"/>
                <w:sz w:val="26"/>
                <w:szCs w:val="26"/>
                <w:cs/>
              </w:rPr>
              <w:t>ลดลงระหว่างงวดจากการเปลี่ยนแปลงสัญญาเช่า</w:t>
            </w:r>
          </w:p>
        </w:tc>
        <w:tc>
          <w:tcPr>
            <w:tcW w:w="1170" w:type="dxa"/>
            <w:vAlign w:val="bottom"/>
          </w:tcPr>
          <w:p w14:paraId="36BDF6E5" w14:textId="19460D9D" w:rsidR="00FC5DC1" w:rsidRPr="000F5F5C" w:rsidRDefault="006E2BF7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0B583B6" w14:textId="77777777" w:rsidR="00FC5DC1" w:rsidRPr="000F5F5C" w:rsidRDefault="00FC5DC1" w:rsidP="00FC5DC1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E8AB2C3" w14:textId="679F66FB" w:rsidR="00FC5DC1" w:rsidRPr="000F5F5C" w:rsidRDefault="00FC5DC1" w:rsidP="00FC5DC1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5F5C">
              <w:rPr>
                <w:rFonts w:ascii="Angsana New" w:hAnsi="Angsana New"/>
                <w:sz w:val="26"/>
                <w:szCs w:val="26"/>
              </w:rPr>
              <w:t>(6,187)</w:t>
            </w:r>
          </w:p>
        </w:tc>
        <w:tc>
          <w:tcPr>
            <w:tcW w:w="90" w:type="dxa"/>
          </w:tcPr>
          <w:p w14:paraId="69F8ADEA" w14:textId="77777777" w:rsidR="00FC5DC1" w:rsidRPr="000F5F5C" w:rsidRDefault="00FC5DC1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434EA5D" w14:textId="0D829222" w:rsidR="00FC5DC1" w:rsidRPr="000F5F5C" w:rsidRDefault="006E2BF7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7D0FAB07" w14:textId="77777777" w:rsidR="00FC5DC1" w:rsidRPr="000F5F5C" w:rsidRDefault="00FC5DC1" w:rsidP="00FC5DC1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21230D" w14:textId="1EA9BBB2" w:rsidR="00FC5DC1" w:rsidRPr="000F5F5C" w:rsidRDefault="00FC5DC1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F5F5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C5DC1" w:rsidRPr="000F5F5C" w14:paraId="664C71E9" w14:textId="77777777" w:rsidTr="6F1AA8FB">
        <w:trPr>
          <w:cantSplit/>
        </w:trPr>
        <w:tc>
          <w:tcPr>
            <w:tcW w:w="4140" w:type="dxa"/>
          </w:tcPr>
          <w:p w14:paraId="28E88FDB" w14:textId="00CAAF40" w:rsidR="00FC5DC1" w:rsidRPr="000F5F5C" w:rsidRDefault="00FC5DC1" w:rsidP="00FC5DC1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0F5F5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หนี้สินระยะยาว</w:t>
            </w:r>
            <w:r w:rsidR="009853E7" w:rsidRPr="009853E7">
              <w:rPr>
                <w:rFonts w:asciiTheme="majorBidi" w:eastAsia="MS Mincho" w:hAnsiTheme="majorBidi" w:hint="cs"/>
                <w:b/>
                <w:bCs/>
                <w:sz w:val="26"/>
                <w:szCs w:val="26"/>
                <w:cs/>
              </w:rPr>
              <w:t>ตามสัญญาเช่าเงินทุน</w:t>
            </w:r>
            <w:r w:rsidRPr="000F5F5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3A01E" w14:textId="77777777" w:rsidR="00FC5DC1" w:rsidRPr="000F5F5C" w:rsidRDefault="00FC5DC1" w:rsidP="00FC5DC1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3829DC1" w14:textId="77777777" w:rsidR="00FC5DC1" w:rsidRPr="000F5F5C" w:rsidRDefault="00FC5DC1" w:rsidP="00FC5DC1">
            <w:pPr>
              <w:tabs>
                <w:tab w:val="decimal" w:pos="798"/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EABC86" w14:textId="65E2A3D0" w:rsidR="00FC5DC1" w:rsidRPr="000F5F5C" w:rsidRDefault="00FC5DC1" w:rsidP="00FC5DC1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4F1821" w14:textId="77777777" w:rsidR="00FC5DC1" w:rsidRPr="000F5F5C" w:rsidRDefault="00FC5DC1" w:rsidP="00FC5DC1">
            <w:pPr>
              <w:tabs>
                <w:tab w:val="decimal" w:pos="841"/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5D6D59" w14:textId="77777777" w:rsidR="00FC5DC1" w:rsidRPr="000F5F5C" w:rsidRDefault="00FC5DC1" w:rsidP="00FC5DC1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38D47C" w14:textId="77777777" w:rsidR="00FC5DC1" w:rsidRPr="000F5F5C" w:rsidRDefault="00FC5DC1" w:rsidP="00FC5DC1">
            <w:pPr>
              <w:tabs>
                <w:tab w:val="decimal" w:pos="1060"/>
              </w:tabs>
              <w:ind w:left="-90"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3C7B20" w14:textId="6A4B9AC9" w:rsidR="00FC5DC1" w:rsidRPr="000F5F5C" w:rsidRDefault="00FC5DC1" w:rsidP="00FC5DC1">
            <w:pPr>
              <w:tabs>
                <w:tab w:val="decimal" w:pos="901"/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C5DC1" w:rsidRPr="000F5F5C" w14:paraId="323B5F6E" w14:textId="77777777" w:rsidTr="6F1AA8FB">
        <w:trPr>
          <w:cantSplit/>
        </w:trPr>
        <w:tc>
          <w:tcPr>
            <w:tcW w:w="4140" w:type="dxa"/>
          </w:tcPr>
          <w:p w14:paraId="24004857" w14:textId="3D95CF17" w:rsidR="00FC5DC1" w:rsidRPr="000F5F5C" w:rsidRDefault="00FC5DC1" w:rsidP="00FC5DC1">
            <w:pPr>
              <w:ind w:left="625" w:right="63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0F5F5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(รวมส่วนของหนี้สินระยะยาวที่ถึงกำหนดชำ</w:t>
            </w:r>
            <w:r w:rsidRPr="000F5F5C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ระ</w:t>
            </w:r>
            <w:r w:rsidRPr="000F5F5C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ภายในหนึ่งปี)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E3F99D" w14:textId="0F495B71" w:rsidR="00FC5DC1" w:rsidRPr="000F5F5C" w:rsidRDefault="006E2BF7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145,53</w:t>
            </w:r>
            <w:r w:rsidR="00CE78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0" w:type="dxa"/>
            <w:vAlign w:val="bottom"/>
          </w:tcPr>
          <w:p w14:paraId="79EBC4DD" w14:textId="77777777" w:rsidR="00FC5DC1" w:rsidRPr="000F5F5C" w:rsidRDefault="00FC5DC1" w:rsidP="00FC5DC1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EC4167" w14:textId="1F3160F7" w:rsidR="00FC5DC1" w:rsidRPr="000F5F5C" w:rsidRDefault="00FC5DC1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5F5C">
              <w:rPr>
                <w:rFonts w:ascii="Angsana New" w:hAnsi="Angsana New"/>
                <w:b/>
                <w:bCs/>
                <w:sz w:val="26"/>
                <w:szCs w:val="26"/>
              </w:rPr>
              <w:t>151,704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95F4A4" w14:textId="77777777" w:rsidR="00FC5DC1" w:rsidRPr="000F5F5C" w:rsidRDefault="00FC5DC1" w:rsidP="00FC5DC1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D72AD1" w14:textId="2D362D98" w:rsidR="00FC5DC1" w:rsidRPr="000F5F5C" w:rsidRDefault="006E2BF7" w:rsidP="00FC5DC1">
            <w:pPr>
              <w:tabs>
                <w:tab w:val="decimal" w:pos="887"/>
                <w:tab w:val="decimal" w:pos="1165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4,838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6927BB4" w14:textId="77777777" w:rsidR="00FC5DC1" w:rsidRPr="000F5F5C" w:rsidRDefault="00FC5DC1" w:rsidP="00FC5DC1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A071D1" w14:textId="3B3D23DC" w:rsidR="00FC5DC1" w:rsidRPr="000F5F5C" w:rsidRDefault="00FC5DC1" w:rsidP="00FC5DC1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5F5C">
              <w:rPr>
                <w:rFonts w:ascii="Angsana New" w:hAnsi="Angsana New"/>
                <w:b/>
                <w:bCs/>
                <w:sz w:val="26"/>
                <w:szCs w:val="26"/>
              </w:rPr>
              <w:t>930</w:t>
            </w:r>
          </w:p>
        </w:tc>
      </w:tr>
    </w:tbl>
    <w:p w14:paraId="5CBF6316" w14:textId="77777777" w:rsidR="009C33C3" w:rsidRPr="008C5F28" w:rsidRDefault="009C33C3" w:rsidP="00507478">
      <w:pPr>
        <w:tabs>
          <w:tab w:val="left" w:pos="360"/>
        </w:tabs>
        <w:ind w:left="-86"/>
        <w:jc w:val="thaiDistribute"/>
        <w:rPr>
          <w:rFonts w:asciiTheme="majorBidi" w:hAnsiTheme="majorBidi" w:cstheme="majorBidi"/>
          <w:color w:val="000000" w:themeColor="text1"/>
          <w:spacing w:val="-2"/>
          <w:sz w:val="8"/>
          <w:szCs w:val="8"/>
        </w:rPr>
      </w:pPr>
    </w:p>
    <w:p w14:paraId="1ADCA73F" w14:textId="7DF776F5" w:rsidR="00DD7710" w:rsidRDefault="00DD771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  <w:cs/>
        </w:rPr>
      </w:pPr>
      <w:r>
        <w:rPr>
          <w:rFonts w:asciiTheme="majorBidi" w:hAnsiTheme="majorBidi" w:cstheme="majorBidi"/>
          <w:color w:val="000000" w:themeColor="text1"/>
          <w:spacing w:val="-2"/>
          <w:sz w:val="28"/>
          <w:cs/>
        </w:rPr>
        <w:br w:type="page"/>
      </w:r>
    </w:p>
    <w:p w14:paraId="53AACC8C" w14:textId="5EE11E4C" w:rsidR="002403B3" w:rsidRPr="007F1A8C" w:rsidRDefault="007D7054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lastRenderedPageBreak/>
        <w:t>5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.</w:t>
      </w:r>
      <w:r w:rsidR="00824B55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การเปลี่ยนแปลงในหนี้สินที่เกิดจากกิจกรรมจัดหาเงินสำหรับ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งวด</w:t>
      </w:r>
      <w:r w:rsidR="00CA2634">
        <w:rPr>
          <w:rFonts w:asciiTheme="majorBidi" w:hAnsiTheme="majorBidi" w:cstheme="majorBidi" w:hint="cs"/>
          <w:sz w:val="28"/>
          <w:cs/>
          <w:lang w:val="en-GB"/>
        </w:rPr>
        <w:t>เก้า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="006D1DFD" w:rsidRPr="007F1A8C">
        <w:rPr>
          <w:rFonts w:asciiTheme="majorBidi" w:hAnsiTheme="majorBidi" w:cstheme="majorBidi"/>
          <w:sz w:val="28"/>
          <w:lang w:val="en-GB"/>
        </w:rPr>
        <w:t xml:space="preserve"> </w:t>
      </w:r>
      <w:r w:rsidR="00762259">
        <w:rPr>
          <w:rFonts w:asciiTheme="majorBidi" w:hAnsiTheme="majorBidi" w:cstheme="majorBidi"/>
          <w:sz w:val="28"/>
        </w:rPr>
        <w:t>3</w:t>
      </w:r>
      <w:r w:rsidR="00F813F2">
        <w:rPr>
          <w:rFonts w:asciiTheme="majorBidi" w:hAnsiTheme="majorBidi" w:cstheme="majorBidi"/>
          <w:sz w:val="28"/>
        </w:rPr>
        <w:t>0</w:t>
      </w:r>
      <w:r w:rsidR="00762259">
        <w:rPr>
          <w:rFonts w:asciiTheme="majorBidi" w:hAnsiTheme="majorBidi" w:cstheme="majorBidi"/>
          <w:sz w:val="28"/>
        </w:rPr>
        <w:t xml:space="preserve"> </w:t>
      </w:r>
      <w:r w:rsidR="00CA2634">
        <w:rPr>
          <w:rFonts w:asciiTheme="majorBidi" w:hAnsiTheme="majorBidi" w:cstheme="majorBidi" w:hint="cs"/>
          <w:sz w:val="28"/>
          <w:cs/>
        </w:rPr>
        <w:t>กันยายน</w:t>
      </w:r>
      <w:r w:rsidR="00F813F2">
        <w:rPr>
          <w:rFonts w:asciiTheme="majorBidi" w:hAnsiTheme="majorBidi" w:cstheme="majorBidi" w:hint="cs"/>
          <w:sz w:val="28"/>
          <w:cs/>
        </w:rPr>
        <w:t xml:space="preserve"> 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D206BF"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20"/>
        <w:gridCol w:w="160"/>
        <w:gridCol w:w="130"/>
        <w:gridCol w:w="417"/>
        <w:gridCol w:w="713"/>
        <w:gridCol w:w="180"/>
        <w:gridCol w:w="582"/>
        <w:gridCol w:w="588"/>
        <w:gridCol w:w="180"/>
        <w:gridCol w:w="1260"/>
      </w:tblGrid>
      <w:tr w:rsidR="004353E2" w:rsidRPr="007F1A8C" w14:paraId="6AEB9EE9" w14:textId="77777777" w:rsidTr="24893DF3">
        <w:trPr>
          <w:trHeight w:val="80"/>
        </w:trPr>
        <w:tc>
          <w:tcPr>
            <w:tcW w:w="3690" w:type="dxa"/>
          </w:tcPr>
          <w:p w14:paraId="0E621658" w14:textId="77777777" w:rsidR="004353E2" w:rsidRPr="007F1A8C" w:rsidRDefault="004353E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A7FFDD5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80" w:type="dxa"/>
            <w:gridSpan w:val="2"/>
          </w:tcPr>
          <w:p w14:paraId="77CD63D4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0" w:type="dxa"/>
          </w:tcPr>
          <w:p w14:paraId="0641E2E6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10" w:type="dxa"/>
            <w:gridSpan w:val="3"/>
          </w:tcPr>
          <w:p w14:paraId="2F38B099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610" w:type="dxa"/>
            <w:gridSpan w:val="4"/>
            <w:vAlign w:val="center"/>
          </w:tcPr>
          <w:p w14:paraId="63FFE471" w14:textId="699C60C1" w:rsidR="004353E2" w:rsidRPr="007F1A8C" w:rsidRDefault="004353E2" w:rsidP="00001A39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4353E2" w:rsidRPr="007F1A8C" w14:paraId="5854C179" w14:textId="77777777" w:rsidTr="24893DF3">
        <w:trPr>
          <w:trHeight w:val="80"/>
        </w:trPr>
        <w:tc>
          <w:tcPr>
            <w:tcW w:w="3690" w:type="dxa"/>
          </w:tcPr>
          <w:p w14:paraId="6C3C4501" w14:textId="77777777" w:rsidR="004353E2" w:rsidRPr="007F1A8C" w:rsidRDefault="004353E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11"/>
            <w:tcBorders>
              <w:bottom w:val="single" w:sz="4" w:space="0" w:color="auto"/>
            </w:tcBorders>
          </w:tcPr>
          <w:p w14:paraId="5F303B03" w14:textId="2CDB97F4" w:rsidR="004353E2" w:rsidRPr="007F1A8C" w:rsidRDefault="004353E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DA2FD2" w:rsidRPr="00003722" w14:paraId="3EA4B1E2" w14:textId="77777777" w:rsidTr="24893DF3">
        <w:trPr>
          <w:trHeight w:val="80"/>
        </w:trPr>
        <w:tc>
          <w:tcPr>
            <w:tcW w:w="3690" w:type="dxa"/>
          </w:tcPr>
          <w:p w14:paraId="39C2C0C1" w14:textId="77777777" w:rsidR="00DA2FD2" w:rsidRPr="007F1A8C" w:rsidRDefault="00DA2FD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6972C4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05F84D6" w14:textId="77777777" w:rsidR="006D15C1" w:rsidRDefault="00DA2FD2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635F998" w14:textId="217B2EDA" w:rsidR="00DA2FD2" w:rsidRPr="007F1A8C" w:rsidRDefault="00DA2FD2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D206BF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</w:tcPr>
          <w:p w14:paraId="7FEEA0AB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A3E794" w14:textId="77777777" w:rsidR="00CD2E94" w:rsidRPr="007F1A8C" w:rsidRDefault="00CD2E94" w:rsidP="00CD2E9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79F7DB00" w14:textId="77777777" w:rsidR="00CD2E94" w:rsidRPr="007F1A8C" w:rsidRDefault="00CD2E94" w:rsidP="00CD2E9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6E954C38" w14:textId="34997EB8" w:rsidR="00DA2FD2" w:rsidRPr="007F1A8C" w:rsidRDefault="00CD2E94" w:rsidP="00CD2E9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B198034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9E040" w14:textId="65213ADD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D60B92C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D0E0FFE" w14:textId="1FE2E7BE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62D56C7F" w14:textId="517A39F6" w:rsidR="00EF063E" w:rsidRPr="00912A05" w:rsidRDefault="00EF063E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12A05">
              <w:rPr>
                <w:rFonts w:asciiTheme="majorBidi" w:hAnsiTheme="majorBidi" w:cstheme="majorBidi"/>
                <w:sz w:val="28"/>
              </w:rPr>
              <w:t>3</w:t>
            </w:r>
            <w:r w:rsidR="00F813F2">
              <w:rPr>
                <w:rFonts w:asciiTheme="majorBidi" w:hAnsiTheme="majorBidi" w:cstheme="majorBidi"/>
                <w:sz w:val="28"/>
              </w:rPr>
              <w:t>0</w:t>
            </w:r>
            <w:r w:rsidRPr="00912A05">
              <w:rPr>
                <w:rFonts w:asciiTheme="majorBidi" w:hAnsiTheme="majorBidi" w:cstheme="majorBidi"/>
                <w:sz w:val="28"/>
              </w:rPr>
              <w:t xml:space="preserve"> </w:t>
            </w:r>
            <w:r w:rsidR="00CA2634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  <w:p w14:paraId="4142E700" w14:textId="46B83453" w:rsidR="00DA2FD2" w:rsidRPr="007F1A8C" w:rsidRDefault="00DA2FD2" w:rsidP="007904D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D206BF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30979" w:rsidRPr="00003722" w14:paraId="0234C680" w14:textId="77777777" w:rsidTr="24893DF3">
        <w:trPr>
          <w:trHeight w:val="80"/>
        </w:trPr>
        <w:tc>
          <w:tcPr>
            <w:tcW w:w="3690" w:type="dxa"/>
          </w:tcPr>
          <w:p w14:paraId="4F48FE7F" w14:textId="07A6CD9C" w:rsidR="00230979" w:rsidRPr="00EF6072" w:rsidRDefault="00230979" w:rsidP="00230979">
            <w:pPr>
              <w:ind w:left="350" w:right="65" w:hanging="260"/>
              <w:rPr>
                <w:rFonts w:asciiTheme="majorBidi" w:hAnsiTheme="majorBidi" w:cstheme="majorBidi"/>
                <w:sz w:val="28"/>
                <w:cs/>
              </w:rPr>
            </w:pPr>
            <w:r w:rsidRPr="00EF6072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เงินกู้ยืมระยะสั้นจากสถาบันการเงิน</w:t>
            </w:r>
            <w:r w:rsidRPr="00EF6072">
              <w:rPr>
                <w:rFonts w:asciiTheme="majorBidi" w:hAnsiTheme="majorBidi" w:cstheme="majorBidi"/>
                <w:sz w:val="28"/>
              </w:rPr>
              <w:t xml:space="preserve"> </w:t>
            </w:r>
            <w:r w:rsidR="00FC67E3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EF6072">
              <w:rPr>
                <w:rFonts w:asciiTheme="majorBidi" w:hAnsiTheme="majorBidi" w:cstheme="majorBidi"/>
                <w:sz w:val="28"/>
              </w:rPr>
              <w:t>(</w:t>
            </w:r>
            <w:r w:rsidRPr="00A94FBC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A94FBC">
              <w:rPr>
                <w:rFonts w:asciiTheme="majorBidi" w:hAnsiTheme="majorBidi" w:cstheme="majorBidi"/>
                <w:sz w:val="28"/>
              </w:rPr>
              <w:t>1</w:t>
            </w:r>
            <w:r w:rsidR="00153244">
              <w:rPr>
                <w:rFonts w:asciiTheme="majorBidi" w:hAnsiTheme="majorBidi" w:cstheme="majorBidi"/>
                <w:sz w:val="28"/>
              </w:rPr>
              <w:t>8</w:t>
            </w:r>
            <w:r w:rsidRPr="00EF607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E582E58" w14:textId="6E23002D" w:rsidR="00230979" w:rsidRPr="00E40DC0" w:rsidRDefault="00230979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75,000</w:t>
            </w:r>
          </w:p>
        </w:tc>
        <w:tc>
          <w:tcPr>
            <w:tcW w:w="180" w:type="dxa"/>
            <w:gridSpan w:val="2"/>
            <w:vAlign w:val="bottom"/>
          </w:tcPr>
          <w:p w14:paraId="2F8B8249" w14:textId="77777777" w:rsidR="00230979" w:rsidRPr="007F1A8C" w:rsidRDefault="00230979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7F6C880" w14:textId="2968C461" w:rsidR="00230979" w:rsidRPr="007F1A8C" w:rsidRDefault="00B4314E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(75,000)</w:t>
            </w:r>
          </w:p>
        </w:tc>
        <w:tc>
          <w:tcPr>
            <w:tcW w:w="180" w:type="dxa"/>
            <w:vAlign w:val="bottom"/>
          </w:tcPr>
          <w:p w14:paraId="3AAE80D1" w14:textId="77777777" w:rsidR="00230979" w:rsidRPr="007F1A8C" w:rsidRDefault="00230979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176AADF" w14:textId="3CF85DEF" w:rsidR="00230979" w:rsidRPr="007F1A8C" w:rsidRDefault="008C3A02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879B115" w14:textId="77777777" w:rsidR="00230979" w:rsidRPr="007F1A8C" w:rsidRDefault="00230979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E0A0A2B" w14:textId="20B33455" w:rsidR="00230979" w:rsidRPr="007F1A8C" w:rsidRDefault="008C3A02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30979" w:rsidRPr="00003722" w14:paraId="799A185A" w14:textId="77777777" w:rsidTr="24893DF3">
        <w:trPr>
          <w:trHeight w:val="80"/>
        </w:trPr>
        <w:tc>
          <w:tcPr>
            <w:tcW w:w="3690" w:type="dxa"/>
          </w:tcPr>
          <w:p w14:paraId="3DAFDCCA" w14:textId="6E64263B" w:rsidR="00230979" w:rsidRPr="00C64F96" w:rsidRDefault="00230979" w:rsidP="00230979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C64F96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Pr="00C64F96">
              <w:rPr>
                <w:rFonts w:asciiTheme="majorBidi" w:hAnsiTheme="majorBidi" w:cstheme="majorBidi"/>
                <w:sz w:val="28"/>
              </w:rPr>
              <w:t>(</w:t>
            </w:r>
            <w:r w:rsidRPr="00C64F96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C64F96">
              <w:rPr>
                <w:rFonts w:asciiTheme="majorBidi" w:hAnsiTheme="majorBidi" w:cstheme="majorBidi"/>
                <w:sz w:val="28"/>
              </w:rPr>
              <w:t>2</w:t>
            </w:r>
            <w:r w:rsidR="00153244">
              <w:rPr>
                <w:rFonts w:asciiTheme="majorBidi" w:hAnsiTheme="majorBidi" w:cstheme="majorBidi"/>
                <w:sz w:val="28"/>
              </w:rPr>
              <w:t>1</w:t>
            </w:r>
            <w:r w:rsidRPr="00C64F9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EB60562" w14:textId="306A340E" w:rsidR="00230979" w:rsidRPr="00C64F96" w:rsidRDefault="00230979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C64F96">
              <w:rPr>
                <w:rFonts w:asciiTheme="majorBidi" w:hAnsiTheme="majorBidi" w:cstheme="majorBidi"/>
                <w:sz w:val="28"/>
              </w:rPr>
              <w:t>84,413</w:t>
            </w:r>
          </w:p>
        </w:tc>
        <w:tc>
          <w:tcPr>
            <w:tcW w:w="180" w:type="dxa"/>
            <w:gridSpan w:val="2"/>
          </w:tcPr>
          <w:p w14:paraId="4BF63DD4" w14:textId="77777777" w:rsidR="00230979" w:rsidRPr="00C64F96" w:rsidRDefault="00230979" w:rsidP="00230979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3"/>
          </w:tcPr>
          <w:p w14:paraId="47F93C78" w14:textId="73836BDE" w:rsidR="00230979" w:rsidRPr="00C64F96" w:rsidRDefault="00B4314E" w:rsidP="00230979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41,000</w:t>
            </w:r>
          </w:p>
        </w:tc>
        <w:tc>
          <w:tcPr>
            <w:tcW w:w="180" w:type="dxa"/>
          </w:tcPr>
          <w:p w14:paraId="6DD5A9FF" w14:textId="77777777" w:rsidR="00230979" w:rsidRPr="00C64F96" w:rsidRDefault="00230979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3F91A674" w14:textId="1F386967" w:rsidR="00230979" w:rsidRPr="00C64F96" w:rsidRDefault="008C3A02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BF937AE" w14:textId="77777777" w:rsidR="00230979" w:rsidRPr="00C64F96" w:rsidRDefault="00230979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C99F6B3" w14:textId="10FA4DFD" w:rsidR="00230979" w:rsidRPr="00C64F96" w:rsidRDefault="008C3A02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125,413</w:t>
            </w:r>
          </w:p>
        </w:tc>
      </w:tr>
      <w:tr w:rsidR="00230979" w:rsidRPr="00003722" w14:paraId="58DDF510" w14:textId="77777777" w:rsidTr="24893DF3">
        <w:trPr>
          <w:trHeight w:val="80"/>
        </w:trPr>
        <w:tc>
          <w:tcPr>
            <w:tcW w:w="3690" w:type="dxa"/>
          </w:tcPr>
          <w:p w14:paraId="3B9E75B3" w14:textId="70CDC502" w:rsidR="00230979" w:rsidRPr="007F1A8C" w:rsidRDefault="00230979" w:rsidP="00230979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หนี้สิน</w:t>
            </w:r>
            <w:r w:rsidR="00C13AE7" w:rsidRPr="00C13AE7">
              <w:rPr>
                <w:rFonts w:ascii="Angsana New" w:hAnsi="Angsana New" w:hint="cs"/>
                <w:sz w:val="28"/>
                <w:cs/>
              </w:rPr>
              <w:t>ตามสัญญาเช่าเงินทุน</w:t>
            </w:r>
          </w:p>
        </w:tc>
        <w:tc>
          <w:tcPr>
            <w:tcW w:w="1260" w:type="dxa"/>
            <w:vAlign w:val="bottom"/>
          </w:tcPr>
          <w:p w14:paraId="491630B7" w14:textId="5FD26DF3" w:rsidR="00230979" w:rsidRPr="00E40DC0" w:rsidRDefault="00230979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151,704</w:t>
            </w:r>
          </w:p>
        </w:tc>
        <w:tc>
          <w:tcPr>
            <w:tcW w:w="180" w:type="dxa"/>
            <w:gridSpan w:val="2"/>
          </w:tcPr>
          <w:p w14:paraId="7357AA67" w14:textId="77777777" w:rsidR="00230979" w:rsidRPr="007F1A8C" w:rsidRDefault="00230979" w:rsidP="00230979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3"/>
          </w:tcPr>
          <w:p w14:paraId="05312E07" w14:textId="17CCFA98" w:rsidR="00230979" w:rsidRPr="007F1A8C" w:rsidRDefault="008C3A02" w:rsidP="24893DF3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24893DF3">
              <w:rPr>
                <w:rFonts w:asciiTheme="majorBidi" w:hAnsiTheme="majorBidi" w:cstheme="majorBidi"/>
                <w:sz w:val="28"/>
              </w:rPr>
              <w:t>(</w:t>
            </w:r>
            <w:r w:rsidR="008F44AB" w:rsidRPr="24893DF3">
              <w:rPr>
                <w:rFonts w:asciiTheme="majorBidi" w:hAnsiTheme="majorBidi" w:cstheme="majorBidi"/>
                <w:sz w:val="28"/>
              </w:rPr>
              <w:t>10,</w:t>
            </w:r>
            <w:r w:rsidR="1AA51746" w:rsidRPr="24893DF3">
              <w:rPr>
                <w:rFonts w:asciiTheme="majorBidi" w:hAnsiTheme="majorBidi" w:cstheme="majorBidi"/>
                <w:sz w:val="28"/>
              </w:rPr>
              <w:t>827</w:t>
            </w:r>
            <w:r w:rsidRPr="24893DF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</w:tcPr>
          <w:p w14:paraId="4ABF78B7" w14:textId="77777777" w:rsidR="00230979" w:rsidRPr="007F1A8C" w:rsidRDefault="00230979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2E86EAD5" w14:textId="1C81778C" w:rsidR="00230979" w:rsidRPr="007F1A8C" w:rsidRDefault="002C32CB" w:rsidP="24893D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24893DF3">
              <w:rPr>
                <w:rFonts w:asciiTheme="majorBidi" w:hAnsiTheme="majorBidi" w:cstheme="majorBidi"/>
                <w:sz w:val="28"/>
              </w:rPr>
              <w:t>4,</w:t>
            </w:r>
            <w:r w:rsidR="01F55FBE" w:rsidRPr="24893DF3">
              <w:rPr>
                <w:rFonts w:asciiTheme="majorBidi" w:hAnsiTheme="majorBidi" w:cstheme="majorBidi"/>
                <w:sz w:val="28"/>
              </w:rPr>
              <w:t>661</w:t>
            </w:r>
          </w:p>
        </w:tc>
        <w:tc>
          <w:tcPr>
            <w:tcW w:w="180" w:type="dxa"/>
          </w:tcPr>
          <w:p w14:paraId="08EBCBDE" w14:textId="77777777" w:rsidR="00230979" w:rsidRPr="007F1A8C" w:rsidRDefault="00230979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8F8B8FF" w14:textId="655FD5FD" w:rsidR="00230979" w:rsidRPr="007F1A8C" w:rsidRDefault="008C3A02" w:rsidP="0023097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145,53</w:t>
            </w:r>
            <w:r w:rsidR="002C32CB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D44495" w:rsidRPr="00003722" w14:paraId="04F5BD97" w14:textId="77777777" w:rsidTr="24893DF3">
        <w:trPr>
          <w:trHeight w:val="80"/>
        </w:trPr>
        <w:tc>
          <w:tcPr>
            <w:tcW w:w="3690" w:type="dxa"/>
          </w:tcPr>
          <w:p w14:paraId="25327642" w14:textId="030E9F6F" w:rsidR="00D44495" w:rsidRPr="007F1A8C" w:rsidRDefault="00D44495" w:rsidP="00D44495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1BEF8EEE" w14:textId="4AD5B1B1" w:rsidR="00D44495" w:rsidRPr="00E40DC0" w:rsidRDefault="00D44495" w:rsidP="00D44495">
            <w:pPr>
              <w:tabs>
                <w:tab w:val="decimal" w:pos="989"/>
              </w:tabs>
              <w:snapToGrid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gridSpan w:val="2"/>
          </w:tcPr>
          <w:p w14:paraId="0A16F3B7" w14:textId="77777777" w:rsidR="00D44495" w:rsidRPr="007F1A8C" w:rsidRDefault="00D44495" w:rsidP="00D44495">
            <w:pPr>
              <w:tabs>
                <w:tab w:val="decimal" w:pos="830"/>
              </w:tabs>
              <w:snapToGrid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3"/>
          </w:tcPr>
          <w:p w14:paraId="504B08D7" w14:textId="52D680C5" w:rsidR="00D44495" w:rsidRPr="007F1A8C" w:rsidRDefault="00D44495" w:rsidP="00D44495">
            <w:pPr>
              <w:tabs>
                <w:tab w:val="decimal" w:pos="830"/>
              </w:tabs>
              <w:snapToGrid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493C883F" w14:textId="77777777" w:rsidR="00D44495" w:rsidRPr="007F1A8C" w:rsidRDefault="00D44495" w:rsidP="00D44495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699F0BC6" w14:textId="0E25550D" w:rsidR="00D44495" w:rsidRPr="007F1A8C" w:rsidRDefault="00D44495" w:rsidP="00D44495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1A4980E" w14:textId="77777777" w:rsidR="00D44495" w:rsidRPr="007F1A8C" w:rsidRDefault="00D44495" w:rsidP="00D44495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D32E7DC" w14:textId="2F292FB1" w:rsidR="00D44495" w:rsidRPr="007F1A8C" w:rsidRDefault="00D44495" w:rsidP="00D44495">
            <w:pPr>
              <w:tabs>
                <w:tab w:val="decimal" w:pos="840"/>
              </w:tabs>
              <w:snapToGrid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7904D9" w:rsidRPr="00003722" w14:paraId="3E2F6B9A" w14:textId="77777777" w:rsidTr="24893DF3">
        <w:trPr>
          <w:trHeight w:val="80"/>
        </w:trPr>
        <w:tc>
          <w:tcPr>
            <w:tcW w:w="3690" w:type="dxa"/>
          </w:tcPr>
          <w:p w14:paraId="655C28F1" w14:textId="293DF906" w:rsidR="007904D9" w:rsidRPr="007F1A8C" w:rsidRDefault="00E0218D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1260" w:type="dxa"/>
          </w:tcPr>
          <w:p w14:paraId="1B9B8696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0" w:type="dxa"/>
          </w:tcPr>
          <w:p w14:paraId="3886E496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707" w:type="dxa"/>
            <w:gridSpan w:val="3"/>
          </w:tcPr>
          <w:p w14:paraId="29FC1BE5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475" w:type="dxa"/>
            <w:gridSpan w:val="3"/>
          </w:tcPr>
          <w:p w14:paraId="47C6EC05" w14:textId="77777777" w:rsidR="007904D9" w:rsidRPr="007F1A8C" w:rsidRDefault="007904D9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028" w:type="dxa"/>
            <w:gridSpan w:val="3"/>
            <w:vAlign w:val="center"/>
          </w:tcPr>
          <w:p w14:paraId="35594EC3" w14:textId="77777777" w:rsidR="007904D9" w:rsidRPr="007F1A8C" w:rsidRDefault="007904D9" w:rsidP="00001A39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7904D9" w:rsidRPr="00003722" w14:paraId="06EC6EE9" w14:textId="77777777" w:rsidTr="24893DF3">
        <w:trPr>
          <w:trHeight w:val="80"/>
        </w:trPr>
        <w:tc>
          <w:tcPr>
            <w:tcW w:w="3690" w:type="dxa"/>
          </w:tcPr>
          <w:p w14:paraId="3C3FC7D7" w14:textId="77777777" w:rsidR="007904D9" w:rsidRPr="007F1A8C" w:rsidRDefault="007904D9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490" w:type="dxa"/>
            <w:gridSpan w:val="11"/>
            <w:tcBorders>
              <w:bottom w:val="single" w:sz="4" w:space="0" w:color="auto"/>
            </w:tcBorders>
          </w:tcPr>
          <w:p w14:paraId="75E25539" w14:textId="0B529625" w:rsidR="007904D9" w:rsidRPr="007F1A8C" w:rsidRDefault="007904D9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71794" w:rsidRPr="00003722" w14:paraId="67CE0698" w14:textId="77777777" w:rsidTr="24893DF3">
        <w:trPr>
          <w:trHeight w:val="80"/>
        </w:trPr>
        <w:tc>
          <w:tcPr>
            <w:tcW w:w="3690" w:type="dxa"/>
          </w:tcPr>
          <w:p w14:paraId="37F97DB8" w14:textId="77777777" w:rsidR="00F71794" w:rsidRPr="007F1A8C" w:rsidRDefault="00F71794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958C485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2390DE52" w14:textId="77777777" w:rsidR="00842C89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5D7829DC" w14:textId="0A6A00DC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B92AFD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</w:tcPr>
          <w:p w14:paraId="65EACD63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11A67C" w14:textId="77777777" w:rsidR="00934DD0" w:rsidRPr="007F1A8C" w:rsidRDefault="00934DD0" w:rsidP="00934DD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212CBD7D" w14:textId="77777777" w:rsidR="00934DD0" w:rsidRPr="007F1A8C" w:rsidRDefault="00934DD0" w:rsidP="00934DD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6599EDF5" w14:textId="4C6E211A" w:rsidR="00F71794" w:rsidRPr="007F1A8C" w:rsidRDefault="00934DD0" w:rsidP="00934DD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D4AC2B8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CEA35" w14:textId="1ECDB8BA" w:rsidR="00F71794" w:rsidRPr="007F1A8C" w:rsidRDefault="00934DD0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851B32B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DA496EA" w14:textId="77777777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61EB9F85" w14:textId="73D05D23" w:rsidR="00DC63E6" w:rsidRPr="00DC63E6" w:rsidRDefault="00EF063E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63E6">
              <w:rPr>
                <w:rFonts w:asciiTheme="majorBidi" w:hAnsiTheme="majorBidi" w:cstheme="majorBidi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sz w:val="28"/>
              </w:rPr>
              <w:t>0</w:t>
            </w:r>
            <w:r w:rsidRPr="00DC63E6">
              <w:rPr>
                <w:rFonts w:asciiTheme="majorBidi" w:hAnsiTheme="majorBidi" w:cstheme="majorBidi"/>
                <w:sz w:val="28"/>
              </w:rPr>
              <w:t xml:space="preserve"> </w:t>
            </w:r>
            <w:r w:rsidR="00B640EB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  <w:p w14:paraId="6E3E519E" w14:textId="3368C18B" w:rsidR="00F71794" w:rsidRPr="007F1A8C" w:rsidRDefault="00F71794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B92AFD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D72E4" w:rsidRPr="00003722" w14:paraId="4FE87514" w14:textId="77777777" w:rsidTr="24893DF3">
        <w:trPr>
          <w:trHeight w:val="80"/>
        </w:trPr>
        <w:tc>
          <w:tcPr>
            <w:tcW w:w="3690" w:type="dxa"/>
          </w:tcPr>
          <w:p w14:paraId="44E2CAE7" w14:textId="23DF904C" w:rsidR="002D72E4" w:rsidRPr="00EF6072" w:rsidRDefault="002D72E4" w:rsidP="002D72E4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EF6072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Pr="00EF6072">
              <w:rPr>
                <w:rFonts w:asciiTheme="majorBidi" w:hAnsiTheme="majorBidi" w:cstheme="majorBidi"/>
                <w:sz w:val="28"/>
              </w:rPr>
              <w:t>(</w:t>
            </w:r>
            <w:r w:rsidRPr="000C483B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0C483B">
              <w:rPr>
                <w:rFonts w:asciiTheme="majorBidi" w:hAnsiTheme="majorBidi" w:cstheme="majorBidi"/>
                <w:sz w:val="28"/>
              </w:rPr>
              <w:t>2</w:t>
            </w:r>
            <w:r w:rsidR="00153244">
              <w:rPr>
                <w:rFonts w:asciiTheme="majorBidi" w:hAnsiTheme="majorBidi" w:cstheme="majorBidi"/>
                <w:sz w:val="28"/>
              </w:rPr>
              <w:t>1</w:t>
            </w:r>
            <w:r w:rsidRPr="000C483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</w:tcPr>
          <w:p w14:paraId="4B8EEC90" w14:textId="7C877F2A" w:rsidR="002D72E4" w:rsidRPr="007F1A8C" w:rsidRDefault="002D72E4" w:rsidP="002D72E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135,990</w:t>
            </w:r>
          </w:p>
        </w:tc>
        <w:tc>
          <w:tcPr>
            <w:tcW w:w="180" w:type="dxa"/>
            <w:gridSpan w:val="2"/>
          </w:tcPr>
          <w:p w14:paraId="451638B0" w14:textId="77777777" w:rsidR="002D72E4" w:rsidRPr="007F1A8C" w:rsidRDefault="002D72E4" w:rsidP="002D72E4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3"/>
          </w:tcPr>
          <w:p w14:paraId="008992C1" w14:textId="66F9E295" w:rsidR="002D72E4" w:rsidRPr="007F1A8C" w:rsidRDefault="00772E40" w:rsidP="002D72E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(19,000)</w:t>
            </w:r>
          </w:p>
        </w:tc>
        <w:tc>
          <w:tcPr>
            <w:tcW w:w="180" w:type="dxa"/>
            <w:vAlign w:val="bottom"/>
          </w:tcPr>
          <w:p w14:paraId="38CFAF49" w14:textId="77777777" w:rsidR="002D72E4" w:rsidRPr="007F1A8C" w:rsidRDefault="002D72E4" w:rsidP="002D72E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2844DB4" w14:textId="7854DC10" w:rsidR="002D72E4" w:rsidRPr="007F1A8C" w:rsidRDefault="00772E40" w:rsidP="002D72E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8A5AA95" w14:textId="77777777" w:rsidR="002D72E4" w:rsidRPr="007F1A8C" w:rsidRDefault="002D72E4" w:rsidP="002D72E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8C38596" w14:textId="0BA55D7D" w:rsidR="002D72E4" w:rsidRPr="007F1A8C" w:rsidRDefault="00772E40" w:rsidP="002D72E4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116,990</w:t>
            </w:r>
          </w:p>
        </w:tc>
      </w:tr>
      <w:tr w:rsidR="002D72E4" w:rsidRPr="00003722" w14:paraId="2583144E" w14:textId="77777777" w:rsidTr="24893DF3">
        <w:trPr>
          <w:trHeight w:val="80"/>
        </w:trPr>
        <w:tc>
          <w:tcPr>
            <w:tcW w:w="3690" w:type="dxa"/>
          </w:tcPr>
          <w:p w14:paraId="75756624" w14:textId="207358BF" w:rsidR="002D72E4" w:rsidRPr="007F1A8C" w:rsidRDefault="002D72E4" w:rsidP="002D72E4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หนี้สิน</w:t>
            </w:r>
            <w:r w:rsidR="00C13AE7" w:rsidRPr="00C13AE7">
              <w:rPr>
                <w:rFonts w:ascii="Angsana New" w:hAnsi="Angsana New" w:hint="cs"/>
                <w:sz w:val="28"/>
                <w:cs/>
              </w:rPr>
              <w:t>ตามสัญญาเช่าเงินทุน</w:t>
            </w:r>
          </w:p>
        </w:tc>
        <w:tc>
          <w:tcPr>
            <w:tcW w:w="1260" w:type="dxa"/>
          </w:tcPr>
          <w:p w14:paraId="33DC5828" w14:textId="5C492F21" w:rsidR="002D72E4" w:rsidRPr="007F1A8C" w:rsidRDefault="002D72E4" w:rsidP="002D72E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930</w:t>
            </w:r>
          </w:p>
        </w:tc>
        <w:tc>
          <w:tcPr>
            <w:tcW w:w="180" w:type="dxa"/>
            <w:gridSpan w:val="2"/>
          </w:tcPr>
          <w:p w14:paraId="272ED1B9" w14:textId="77777777" w:rsidR="002D72E4" w:rsidRPr="007F1A8C" w:rsidRDefault="002D72E4" w:rsidP="002D72E4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3"/>
          </w:tcPr>
          <w:p w14:paraId="4A305BDB" w14:textId="5E3A4B6C" w:rsidR="002D72E4" w:rsidRPr="007F1A8C" w:rsidRDefault="00290401" w:rsidP="002D72E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(539)</w:t>
            </w:r>
          </w:p>
        </w:tc>
        <w:tc>
          <w:tcPr>
            <w:tcW w:w="180" w:type="dxa"/>
          </w:tcPr>
          <w:p w14:paraId="3C40BC7F" w14:textId="77777777" w:rsidR="002D72E4" w:rsidRPr="007F1A8C" w:rsidRDefault="002D72E4" w:rsidP="002D72E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gridSpan w:val="2"/>
          </w:tcPr>
          <w:p w14:paraId="1A8C291C" w14:textId="6EABA885" w:rsidR="002D72E4" w:rsidRPr="007F1A8C" w:rsidRDefault="00290401" w:rsidP="002D72E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4,447</w:t>
            </w:r>
          </w:p>
        </w:tc>
        <w:tc>
          <w:tcPr>
            <w:tcW w:w="180" w:type="dxa"/>
          </w:tcPr>
          <w:p w14:paraId="0E11C9E7" w14:textId="77777777" w:rsidR="002D72E4" w:rsidRPr="007F1A8C" w:rsidRDefault="002D72E4" w:rsidP="002D72E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B7B5545" w14:textId="51FD9545" w:rsidR="002D72E4" w:rsidRPr="007F1A8C" w:rsidRDefault="00772E40" w:rsidP="002D72E4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4,83</w:t>
            </w:r>
            <w:r w:rsidR="00290401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bookmarkEnd w:id="2"/>
    </w:tbl>
    <w:p w14:paraId="5B9D6C12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717A11B9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6B157810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2D84B97A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557AAE97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3FE92C11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5D98C4CF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008463E0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5B33EAD5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2793E491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736B8C0B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1165637E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03B5D811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04A75A96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0A8A7E40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4C369C41" w14:textId="77777777" w:rsidR="003159E5" w:rsidRDefault="003159E5" w:rsidP="003159E5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7C5A70F3" w14:textId="1FFD8329" w:rsidR="00151816" w:rsidRPr="00B118B0" w:rsidRDefault="009E4C64" w:rsidP="00081754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p w14:paraId="56D44540" w14:textId="7E2B46D3" w:rsidR="00F53166" w:rsidRPr="00B118B0" w:rsidRDefault="009E4C64" w:rsidP="00081754">
      <w:pPr>
        <w:pStyle w:val="ListParagraph"/>
        <w:numPr>
          <w:ilvl w:val="1"/>
          <w:numId w:val="1"/>
        </w:numPr>
        <w:spacing w:before="240" w:line="240" w:lineRule="atLeast"/>
        <w:ind w:left="360" w:hanging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ลูกหนี้การค้าและลูกหนี้หมุนเวียนอื่น ณ วันที่ </w:t>
      </w:r>
      <w:r w:rsidR="00DC63E6">
        <w:rPr>
          <w:rFonts w:asciiTheme="majorBidi" w:hAnsiTheme="majorBidi" w:cstheme="majorBidi"/>
          <w:spacing w:val="-6"/>
          <w:sz w:val="28"/>
        </w:rPr>
        <w:t>3</w:t>
      </w:r>
      <w:r w:rsidR="00707A60">
        <w:rPr>
          <w:rFonts w:asciiTheme="majorBidi" w:hAnsiTheme="majorBidi" w:cstheme="majorBidi"/>
          <w:spacing w:val="-6"/>
          <w:sz w:val="28"/>
        </w:rPr>
        <w:t>0</w:t>
      </w:r>
      <w:r w:rsidR="00EF063E" w:rsidRPr="002F684A">
        <w:rPr>
          <w:rFonts w:ascii="Angsana New" w:hAnsi="Angsana New"/>
          <w:szCs w:val="24"/>
        </w:rPr>
        <w:t xml:space="preserve"> </w:t>
      </w:r>
      <w:r w:rsidR="002A2172">
        <w:rPr>
          <w:rFonts w:ascii="Angsana New" w:hAnsi="Angsana New" w:hint="cs"/>
          <w:sz w:val="28"/>
          <w:cs/>
        </w:rPr>
        <w:t>กันยายน</w:t>
      </w:r>
      <w:r w:rsidR="00707A60">
        <w:rPr>
          <w:rFonts w:ascii="Angsana New" w:hAnsi="Angsana New" w:hint="cs"/>
          <w:sz w:val="28"/>
          <w:cs/>
        </w:rPr>
        <w:t xml:space="preserve">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B92AFD">
        <w:rPr>
          <w:rFonts w:asciiTheme="majorBidi" w:hAnsiTheme="majorBidi" w:cstheme="majorBidi"/>
          <w:spacing w:val="-6"/>
          <w:sz w:val="28"/>
        </w:rPr>
        <w:t>6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และวันที่ </w:t>
      </w:r>
      <w:r w:rsidRPr="00B118B0">
        <w:rPr>
          <w:rFonts w:asciiTheme="majorBidi" w:hAnsiTheme="majorBidi" w:cstheme="majorBidi"/>
          <w:spacing w:val="-6"/>
          <w:sz w:val="28"/>
        </w:rPr>
        <w:t xml:space="preserve">31 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B92AFD">
        <w:rPr>
          <w:rFonts w:asciiTheme="majorBidi" w:hAnsiTheme="majorBidi" w:cstheme="majorBidi"/>
          <w:spacing w:val="-6"/>
          <w:sz w:val="28"/>
        </w:rPr>
        <w:t>5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080"/>
        <w:gridCol w:w="180"/>
        <w:gridCol w:w="1080"/>
        <w:gridCol w:w="90"/>
        <w:gridCol w:w="1170"/>
      </w:tblGrid>
      <w:tr w:rsidR="009C6FF8" w:rsidRPr="00B118B0" w14:paraId="0643FA6E" w14:textId="77777777" w:rsidTr="00547D61">
        <w:trPr>
          <w:tblHeader/>
        </w:trPr>
        <w:tc>
          <w:tcPr>
            <w:tcW w:w="9090" w:type="dxa"/>
            <w:gridSpan w:val="8"/>
          </w:tcPr>
          <w:p w14:paraId="5C8570C4" w14:textId="529685D4" w:rsidR="009C6FF8" w:rsidRPr="00B118B0" w:rsidRDefault="009C6FF8" w:rsidP="009C6FF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B118B0" w14:paraId="56F6DE99" w14:textId="77777777" w:rsidTr="00547D61">
        <w:trPr>
          <w:tblHeader/>
        </w:trPr>
        <w:tc>
          <w:tcPr>
            <w:tcW w:w="4230" w:type="dxa"/>
          </w:tcPr>
          <w:p w14:paraId="6B1233DF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16338E49" w14:textId="77777777" w:rsidR="00F53166" w:rsidRPr="00B118B0" w:rsidRDefault="009E4C64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A30619E" w14:textId="77777777" w:rsidR="00F53166" w:rsidRPr="00B118B0" w:rsidRDefault="00F53166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025958A1" w14:textId="77777777" w:rsidR="00F53166" w:rsidRPr="00B118B0" w:rsidRDefault="009E4C64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D1DFD" w:rsidRPr="00B118B0" w14:paraId="39214489" w14:textId="77777777" w:rsidTr="008B7DC1">
        <w:trPr>
          <w:tblHeader/>
        </w:trPr>
        <w:tc>
          <w:tcPr>
            <w:tcW w:w="4230" w:type="dxa"/>
          </w:tcPr>
          <w:p w14:paraId="6364809C" w14:textId="77777777" w:rsidR="006D1DFD" w:rsidRPr="00B118B0" w:rsidRDefault="006D1DFD" w:rsidP="006D1DFD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487A056" w14:textId="63D0485C" w:rsidR="006D1DFD" w:rsidRPr="00B118B0" w:rsidRDefault="00EF063E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331176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1346F062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54E68D5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7DCB64A3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20ABC1F" w14:textId="056BC644" w:rsidR="006D1DFD" w:rsidRPr="00B118B0" w:rsidRDefault="00EF063E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331176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1403A9CB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75E6500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6D1DFD" w:rsidRPr="00B118B0" w14:paraId="6064DFDB" w14:textId="77777777" w:rsidTr="008B7DC1">
        <w:trPr>
          <w:tblHeader/>
        </w:trPr>
        <w:tc>
          <w:tcPr>
            <w:tcW w:w="4230" w:type="dxa"/>
          </w:tcPr>
          <w:p w14:paraId="488BA21A" w14:textId="77777777" w:rsidR="006D1DFD" w:rsidRPr="00B118B0" w:rsidRDefault="006D1DFD" w:rsidP="006D1DFD">
            <w:pPr>
              <w:tabs>
                <w:tab w:val="left" w:pos="18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B07C0ED" w14:textId="57FE4643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76524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vAlign w:val="center"/>
          </w:tcPr>
          <w:p w14:paraId="6547B027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87A3E5C" w14:textId="616A6493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765249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vAlign w:val="center"/>
          </w:tcPr>
          <w:p w14:paraId="63A44AA9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A8A5836" w14:textId="4C97CE40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76524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vAlign w:val="center"/>
          </w:tcPr>
          <w:p w14:paraId="43B6CAA5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B393411" w14:textId="2F3B6F6B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765249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C72A73" w:rsidRPr="00B118B0" w14:paraId="37FFADAF" w14:textId="77777777">
        <w:tc>
          <w:tcPr>
            <w:tcW w:w="4230" w:type="dxa"/>
          </w:tcPr>
          <w:p w14:paraId="54F3EF33" w14:textId="768571C1" w:rsidR="00C72A73" w:rsidRPr="00ED6D91" w:rsidRDefault="00C72A73" w:rsidP="00C72A73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bookmarkStart w:id="3" w:name="_Hlk86676280"/>
            <w:r w:rsidRPr="00ED6D91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4FD22AD" w14:textId="63A3A2A7" w:rsidR="00C72A73" w:rsidRPr="00ED6D91" w:rsidRDefault="00326AC2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30,391</w:t>
            </w:r>
          </w:p>
        </w:tc>
        <w:tc>
          <w:tcPr>
            <w:tcW w:w="90" w:type="dxa"/>
            <w:shd w:val="clear" w:color="auto" w:fill="auto"/>
          </w:tcPr>
          <w:p w14:paraId="59654BC1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DF2AF3" w14:textId="7E981DDE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26,630</w:t>
            </w:r>
          </w:p>
        </w:tc>
        <w:tc>
          <w:tcPr>
            <w:tcW w:w="180" w:type="dxa"/>
            <w:shd w:val="clear" w:color="auto" w:fill="auto"/>
          </w:tcPr>
          <w:p w14:paraId="52B526D4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2E21EB" w14:textId="58ABC417" w:rsidR="00C72A73" w:rsidRPr="00ED6D91" w:rsidRDefault="001C1098" w:rsidP="00C72A7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2000A8" w14:textId="77777777" w:rsidR="00C72A73" w:rsidRPr="00ED6D91" w:rsidRDefault="00C72A73" w:rsidP="00C72A73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A7A6CC" w14:textId="05819696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72A73" w:rsidRPr="00B118B0" w14:paraId="401DB500" w14:textId="77777777">
        <w:tc>
          <w:tcPr>
            <w:tcW w:w="4230" w:type="dxa"/>
          </w:tcPr>
          <w:p w14:paraId="533A757D" w14:textId="7869F1D2" w:rsidR="00C72A73" w:rsidRPr="004E25B1" w:rsidRDefault="00C72A73" w:rsidP="00C72A73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ลูกหนี้อื่น - กิจการที่เกี่ยวข้องกัน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ดูหมายเหตุข้อ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4)</w:t>
            </w:r>
          </w:p>
        </w:tc>
        <w:tc>
          <w:tcPr>
            <w:tcW w:w="1170" w:type="dxa"/>
            <w:shd w:val="clear" w:color="auto" w:fill="auto"/>
          </w:tcPr>
          <w:p w14:paraId="442B47C1" w14:textId="0405278D" w:rsidR="00C72A73" w:rsidRPr="00ED6D91" w:rsidRDefault="00326AC2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701ACD31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42C777" w14:textId="2FA3EDAB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180" w:type="dxa"/>
            <w:shd w:val="clear" w:color="auto" w:fill="auto"/>
          </w:tcPr>
          <w:p w14:paraId="1DAA3989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A8A850" w14:textId="1F719F9E" w:rsidR="00C72A73" w:rsidRPr="00ED6D91" w:rsidRDefault="001C1098" w:rsidP="00C72A7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6EF7B1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FC2B95" w14:textId="164CAFFA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5,187</w:t>
            </w:r>
          </w:p>
        </w:tc>
      </w:tr>
      <w:tr w:rsidR="00C72A73" w:rsidRPr="00B118B0" w14:paraId="30E54D4E" w14:textId="77777777">
        <w:tc>
          <w:tcPr>
            <w:tcW w:w="4230" w:type="dxa"/>
          </w:tcPr>
          <w:p w14:paraId="119C9865" w14:textId="136EF71C" w:rsidR="00C72A73" w:rsidRPr="004E25B1" w:rsidRDefault="00C72A73" w:rsidP="00C72A73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Pr="004E25B1">
              <w:rPr>
                <w:rFonts w:asciiTheme="majorBidi" w:hAnsiTheme="majorBidi" w:cstheme="majorBidi"/>
                <w:sz w:val="28"/>
              </w:rPr>
              <w:t>-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D5FD264" w14:textId="22143041" w:rsidR="00C72A73" w:rsidRPr="00ED6D91" w:rsidRDefault="00CD2B09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76,117</w:t>
            </w:r>
          </w:p>
        </w:tc>
        <w:tc>
          <w:tcPr>
            <w:tcW w:w="90" w:type="dxa"/>
            <w:shd w:val="clear" w:color="auto" w:fill="auto"/>
          </w:tcPr>
          <w:p w14:paraId="19244D31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F724A9" w14:textId="6AC207B9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77,298</w:t>
            </w:r>
          </w:p>
        </w:tc>
        <w:tc>
          <w:tcPr>
            <w:tcW w:w="180" w:type="dxa"/>
            <w:shd w:val="clear" w:color="auto" w:fill="auto"/>
          </w:tcPr>
          <w:p w14:paraId="644F1F94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34955E" w14:textId="593550BD" w:rsidR="00C72A73" w:rsidRPr="00ED6D91" w:rsidRDefault="001C1098" w:rsidP="00C72A7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F67B3C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9A7A2C" w14:textId="2270F631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376</w:t>
            </w:r>
          </w:p>
        </w:tc>
      </w:tr>
      <w:tr w:rsidR="00C72A73" w:rsidRPr="00B118B0" w14:paraId="619E0467" w14:textId="77777777">
        <w:tc>
          <w:tcPr>
            <w:tcW w:w="4230" w:type="dxa"/>
          </w:tcPr>
          <w:p w14:paraId="14128765" w14:textId="694357AA" w:rsidR="00C72A73" w:rsidRPr="004E25B1" w:rsidRDefault="00C72A73" w:rsidP="00C72A73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รายได้ค้างรับ </w:t>
            </w:r>
            <w:r w:rsidRPr="004E25B1">
              <w:rPr>
                <w:rFonts w:asciiTheme="majorBidi" w:hAnsiTheme="majorBidi" w:cstheme="majorBidi"/>
                <w:sz w:val="28"/>
              </w:rPr>
              <w:t>-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0878C91" w14:textId="06D72B97" w:rsidR="00C72A73" w:rsidRPr="00ED6D91" w:rsidRDefault="00CD2B09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5,872</w:t>
            </w:r>
          </w:p>
        </w:tc>
        <w:tc>
          <w:tcPr>
            <w:tcW w:w="90" w:type="dxa"/>
            <w:shd w:val="clear" w:color="auto" w:fill="auto"/>
          </w:tcPr>
          <w:p w14:paraId="35062C13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1899D1" w14:textId="4D8A3135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7,543</w:t>
            </w:r>
          </w:p>
        </w:tc>
        <w:tc>
          <w:tcPr>
            <w:tcW w:w="180" w:type="dxa"/>
            <w:shd w:val="clear" w:color="auto" w:fill="auto"/>
          </w:tcPr>
          <w:p w14:paraId="6538E8BC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CB3458" w14:textId="47576CB0" w:rsidR="00C72A73" w:rsidRPr="00ED6D91" w:rsidRDefault="00F8055F" w:rsidP="00C72A7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684296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205488" w14:textId="69446CF1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C72A73" w:rsidRPr="00B118B0" w14:paraId="539D6409" w14:textId="77777777">
        <w:tc>
          <w:tcPr>
            <w:tcW w:w="4230" w:type="dxa"/>
          </w:tcPr>
          <w:p w14:paraId="21331FF8" w14:textId="57870A05" w:rsidR="00C72A73" w:rsidRPr="004E25B1" w:rsidRDefault="00C72A73" w:rsidP="00C72A73">
            <w:pPr>
              <w:tabs>
                <w:tab w:val="left" w:pos="0"/>
                <w:tab w:val="left" w:pos="270"/>
                <w:tab w:val="center" w:pos="458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ดอกเบี้ยค้างรับ - กิจการที่เกี่ยวข้องกัน </w:t>
            </w:r>
            <w:r w:rsidRPr="004E25B1">
              <w:rPr>
                <w:rFonts w:asciiTheme="majorBidi" w:hAnsiTheme="majorBidi" w:cstheme="majorBidi"/>
                <w:sz w:val="28"/>
              </w:rPr>
              <w:t>(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4E25B1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170" w:type="dxa"/>
            <w:shd w:val="clear" w:color="auto" w:fill="auto"/>
          </w:tcPr>
          <w:p w14:paraId="7EA3F9A6" w14:textId="618FDBDB" w:rsidR="00C72A73" w:rsidRPr="00ED6D91" w:rsidRDefault="00CD2B09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4,19</w:t>
            </w:r>
            <w:r w:rsidR="009D28C9"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B069F14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90E6FE" w14:textId="7D1D5185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3,734</w:t>
            </w:r>
          </w:p>
        </w:tc>
        <w:tc>
          <w:tcPr>
            <w:tcW w:w="180" w:type="dxa"/>
            <w:shd w:val="clear" w:color="auto" w:fill="auto"/>
          </w:tcPr>
          <w:p w14:paraId="6531487E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1432D1" w14:textId="2E153C36" w:rsidR="00C72A73" w:rsidRPr="00ED6D91" w:rsidRDefault="00F8055F" w:rsidP="00C72A7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143,140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1A2A78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F8DCBB" w14:textId="0007095D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147,467</w:t>
            </w:r>
          </w:p>
        </w:tc>
      </w:tr>
      <w:tr w:rsidR="00C72A73" w:rsidRPr="00B118B0" w14:paraId="2BA7D6E9" w14:textId="77777777">
        <w:tc>
          <w:tcPr>
            <w:tcW w:w="4230" w:type="dxa"/>
          </w:tcPr>
          <w:p w14:paraId="464A096A" w14:textId="729845EB" w:rsidR="00C72A73" w:rsidRPr="00B118B0" w:rsidRDefault="00C72A73" w:rsidP="00C72A73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21580CBD" w14:textId="786797BB" w:rsidR="00C72A73" w:rsidRPr="00ED6D91" w:rsidRDefault="00724061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2,937</w:t>
            </w:r>
          </w:p>
        </w:tc>
        <w:tc>
          <w:tcPr>
            <w:tcW w:w="90" w:type="dxa"/>
            <w:shd w:val="clear" w:color="auto" w:fill="auto"/>
          </w:tcPr>
          <w:p w14:paraId="49ED7159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223022" w14:textId="26B04C59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3,542</w:t>
            </w:r>
          </w:p>
        </w:tc>
        <w:tc>
          <w:tcPr>
            <w:tcW w:w="180" w:type="dxa"/>
            <w:shd w:val="clear" w:color="auto" w:fill="auto"/>
          </w:tcPr>
          <w:p w14:paraId="7B9D6928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D81772" w14:textId="418D7298" w:rsidR="00C72A73" w:rsidRPr="00ED6D91" w:rsidRDefault="00F8055F" w:rsidP="00C72A7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084A40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15714A" w14:textId="57F89A4D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3,442</w:t>
            </w:r>
          </w:p>
        </w:tc>
      </w:tr>
      <w:tr w:rsidR="00C72A73" w:rsidRPr="00B118B0" w14:paraId="74341DC8" w14:textId="77777777">
        <w:tc>
          <w:tcPr>
            <w:tcW w:w="4230" w:type="dxa"/>
          </w:tcPr>
          <w:p w14:paraId="7D808BA5" w14:textId="56BF3BFC" w:rsidR="00C72A73" w:rsidRPr="00B118B0" w:rsidRDefault="00C72A73" w:rsidP="00C72A73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ภาษีซื้อรอเรียกคืน</w:t>
            </w:r>
          </w:p>
        </w:tc>
        <w:tc>
          <w:tcPr>
            <w:tcW w:w="1170" w:type="dxa"/>
            <w:shd w:val="clear" w:color="auto" w:fill="auto"/>
          </w:tcPr>
          <w:p w14:paraId="0A646251" w14:textId="634B56A4" w:rsidR="00C72A73" w:rsidRPr="00ED6D91" w:rsidRDefault="00724061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22,772</w:t>
            </w:r>
          </w:p>
        </w:tc>
        <w:tc>
          <w:tcPr>
            <w:tcW w:w="90" w:type="dxa"/>
            <w:shd w:val="clear" w:color="auto" w:fill="auto"/>
          </w:tcPr>
          <w:p w14:paraId="1361D890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BB47BA" w14:textId="0FA3CF2C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26,918</w:t>
            </w:r>
          </w:p>
        </w:tc>
        <w:tc>
          <w:tcPr>
            <w:tcW w:w="180" w:type="dxa"/>
            <w:shd w:val="clear" w:color="auto" w:fill="auto"/>
          </w:tcPr>
          <w:p w14:paraId="63ECFDF2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AC6309" w14:textId="1D5C9B47" w:rsidR="00C72A73" w:rsidRPr="00ED6D91" w:rsidRDefault="00F8055F" w:rsidP="00C72A7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3,062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E9FEFD" w14:textId="77777777" w:rsidR="00C72A73" w:rsidRPr="00ED6D91" w:rsidRDefault="00C72A73" w:rsidP="00C72A73">
            <w:pPr>
              <w:tabs>
                <w:tab w:val="decimal" w:pos="100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5574E8" w14:textId="14D1E05F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3,235</w:t>
            </w:r>
          </w:p>
        </w:tc>
      </w:tr>
      <w:tr w:rsidR="00C72A73" w:rsidRPr="00B118B0" w14:paraId="59731BA1" w14:textId="77777777">
        <w:tc>
          <w:tcPr>
            <w:tcW w:w="4230" w:type="dxa"/>
          </w:tcPr>
          <w:p w14:paraId="1D720809" w14:textId="5BD358A9" w:rsidR="00C72A73" w:rsidRPr="00B118B0" w:rsidRDefault="00C72A73" w:rsidP="00C72A73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ภาษีซื้อรอใช้สิทธิ</w:t>
            </w:r>
          </w:p>
        </w:tc>
        <w:tc>
          <w:tcPr>
            <w:tcW w:w="1170" w:type="dxa"/>
            <w:shd w:val="clear" w:color="auto" w:fill="auto"/>
          </w:tcPr>
          <w:p w14:paraId="6DB01CEB" w14:textId="643D9359" w:rsidR="00C72A73" w:rsidRPr="00ED6D91" w:rsidRDefault="00724061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2,873</w:t>
            </w:r>
          </w:p>
        </w:tc>
        <w:tc>
          <w:tcPr>
            <w:tcW w:w="90" w:type="dxa"/>
            <w:shd w:val="clear" w:color="auto" w:fill="auto"/>
          </w:tcPr>
          <w:p w14:paraId="15F5D167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C230AC" w14:textId="7968075E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6,220</w:t>
            </w:r>
          </w:p>
        </w:tc>
        <w:tc>
          <w:tcPr>
            <w:tcW w:w="180" w:type="dxa"/>
            <w:shd w:val="clear" w:color="auto" w:fill="auto"/>
          </w:tcPr>
          <w:p w14:paraId="6C98C48F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02FBEF" w14:textId="16784FDE" w:rsidR="00C72A73" w:rsidRPr="00ED6D91" w:rsidRDefault="00F8055F" w:rsidP="00C72A7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E56B5C" w14:textId="77777777" w:rsidR="00C72A73" w:rsidRPr="00ED6D91" w:rsidRDefault="00C72A73" w:rsidP="00C72A7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9B96E9" w14:textId="61AC4B67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</w:t>
            </w:r>
          </w:p>
        </w:tc>
      </w:tr>
      <w:tr w:rsidR="00C72A73" w:rsidRPr="00B118B0" w14:paraId="665B7958" w14:textId="77777777">
        <w:tc>
          <w:tcPr>
            <w:tcW w:w="4230" w:type="dxa"/>
          </w:tcPr>
          <w:p w14:paraId="2C7F4077" w14:textId="6CC0B280" w:rsidR="00C72A73" w:rsidRPr="00B118B0" w:rsidRDefault="00C72A73" w:rsidP="00C72A73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ภาษีเงินได้ถูกหัก ณ ที่จ่ายรอใช้สิทธิ</w:t>
            </w:r>
          </w:p>
        </w:tc>
        <w:tc>
          <w:tcPr>
            <w:tcW w:w="1170" w:type="dxa"/>
            <w:shd w:val="clear" w:color="auto" w:fill="auto"/>
          </w:tcPr>
          <w:p w14:paraId="7718C37C" w14:textId="3FF67E12" w:rsidR="00C72A73" w:rsidRPr="00ED6D91" w:rsidRDefault="00724061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4,749</w:t>
            </w:r>
          </w:p>
        </w:tc>
        <w:tc>
          <w:tcPr>
            <w:tcW w:w="90" w:type="dxa"/>
            <w:shd w:val="clear" w:color="auto" w:fill="auto"/>
          </w:tcPr>
          <w:p w14:paraId="06AB143E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4AB2C0" w14:textId="52A064EC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4,974</w:t>
            </w:r>
          </w:p>
        </w:tc>
        <w:tc>
          <w:tcPr>
            <w:tcW w:w="180" w:type="dxa"/>
            <w:shd w:val="clear" w:color="auto" w:fill="auto"/>
          </w:tcPr>
          <w:p w14:paraId="43491B7B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D544FF" w14:textId="572875E5" w:rsidR="00C72A73" w:rsidRPr="00ED6D91" w:rsidRDefault="00F8055F" w:rsidP="00C72A7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1,711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C0E0EA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A75313" w14:textId="0445AAB3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1,877</w:t>
            </w:r>
          </w:p>
        </w:tc>
      </w:tr>
      <w:tr w:rsidR="00C72A73" w:rsidRPr="00B118B0" w14:paraId="7DECD93C" w14:textId="77777777">
        <w:tc>
          <w:tcPr>
            <w:tcW w:w="4230" w:type="dxa"/>
            <w:vAlign w:val="bottom"/>
          </w:tcPr>
          <w:p w14:paraId="3F5B1428" w14:textId="7D2832FE" w:rsidR="00C72A73" w:rsidRPr="008C343E" w:rsidRDefault="00C72A73" w:rsidP="00C72A73">
            <w:pPr>
              <w:tabs>
                <w:tab w:val="left" w:pos="0"/>
                <w:tab w:val="left" w:pos="270"/>
                <w:tab w:val="left" w:pos="2160"/>
              </w:tabs>
              <w:ind w:right="-383"/>
              <w:rPr>
                <w:rFonts w:asciiTheme="majorBidi" w:hAnsiTheme="majorBidi"/>
                <w:sz w:val="28"/>
                <w:cs/>
              </w:rPr>
            </w:pPr>
            <w:r w:rsidRPr="00C25865">
              <w:rPr>
                <w:rFonts w:asciiTheme="majorBidi" w:hAnsiTheme="majorBidi" w:hint="cs"/>
                <w:sz w:val="28"/>
                <w:cs/>
              </w:rPr>
              <w:t>เงินจ่ายล่วงหน้าสำหรับ</w:t>
            </w:r>
            <w:r>
              <w:rPr>
                <w:rFonts w:asciiTheme="majorBidi" w:hAnsiTheme="majorBidi" w:hint="cs"/>
                <w:sz w:val="28"/>
                <w:cs/>
              </w:rPr>
              <w:t>การศึกษา</w:t>
            </w:r>
            <w:r w:rsidRPr="00C25865">
              <w:rPr>
                <w:rFonts w:asciiTheme="majorBidi" w:hAnsiTheme="majorBidi" w:hint="cs"/>
                <w:sz w:val="28"/>
                <w:cs/>
              </w:rPr>
              <w:t>โครงการ</w:t>
            </w:r>
          </w:p>
        </w:tc>
        <w:tc>
          <w:tcPr>
            <w:tcW w:w="1170" w:type="dxa"/>
            <w:shd w:val="clear" w:color="auto" w:fill="auto"/>
          </w:tcPr>
          <w:p w14:paraId="3421177C" w14:textId="6E4F6110" w:rsidR="00C72A73" w:rsidRPr="00ED6D91" w:rsidRDefault="00724061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D3B307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B08664" w14:textId="261CD81C" w:rsidR="00C72A73" w:rsidRPr="00ED6D91" w:rsidRDefault="00C415C2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63,700</w:t>
            </w:r>
          </w:p>
        </w:tc>
        <w:tc>
          <w:tcPr>
            <w:tcW w:w="180" w:type="dxa"/>
            <w:shd w:val="clear" w:color="auto" w:fill="auto"/>
          </w:tcPr>
          <w:p w14:paraId="4A6AD2C8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23A942" w14:textId="463FC4AF" w:rsidR="00C72A73" w:rsidRPr="00ED6D91" w:rsidRDefault="00F8055F" w:rsidP="00C72A7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82E8BE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5F3C14" w14:textId="73A5E4C7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bookmarkEnd w:id="3"/>
      <w:tr w:rsidR="00C72A73" w:rsidRPr="00B118B0" w14:paraId="103BE776" w14:textId="77777777">
        <w:tc>
          <w:tcPr>
            <w:tcW w:w="4230" w:type="dxa"/>
            <w:vAlign w:val="bottom"/>
          </w:tcPr>
          <w:p w14:paraId="4565EC73" w14:textId="2DDBABBF" w:rsidR="00C72A73" w:rsidRPr="00B118B0" w:rsidRDefault="00C72A73" w:rsidP="00C72A73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shd w:val="clear" w:color="auto" w:fill="auto"/>
          </w:tcPr>
          <w:p w14:paraId="0567AD06" w14:textId="6A90B2C3" w:rsidR="00C72A73" w:rsidRPr="00ED6D91" w:rsidRDefault="00F87094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11,050</w:t>
            </w:r>
          </w:p>
        </w:tc>
        <w:tc>
          <w:tcPr>
            <w:tcW w:w="90" w:type="dxa"/>
            <w:shd w:val="clear" w:color="auto" w:fill="auto"/>
          </w:tcPr>
          <w:p w14:paraId="1EF78BE9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E99E28" w14:textId="62825029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24,586</w:t>
            </w:r>
          </w:p>
        </w:tc>
        <w:tc>
          <w:tcPr>
            <w:tcW w:w="180" w:type="dxa"/>
            <w:shd w:val="clear" w:color="auto" w:fill="auto"/>
          </w:tcPr>
          <w:p w14:paraId="18EA9311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B36E55" w14:textId="14F7400C" w:rsidR="00C72A73" w:rsidRPr="00ED6D91" w:rsidRDefault="00231244" w:rsidP="00C72A7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5,92</w:t>
            </w:r>
            <w:r w:rsidR="0096665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EDF4D2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D4409C" w14:textId="34604B10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20,314</w:t>
            </w:r>
          </w:p>
        </w:tc>
      </w:tr>
      <w:tr w:rsidR="00C72A73" w:rsidRPr="00B118B0" w14:paraId="30274B16" w14:textId="77777777">
        <w:tc>
          <w:tcPr>
            <w:tcW w:w="4230" w:type="dxa"/>
            <w:vAlign w:val="bottom"/>
          </w:tcPr>
          <w:p w14:paraId="6B473369" w14:textId="5F589467" w:rsidR="00C72A73" w:rsidRPr="00B118B0" w:rsidRDefault="00C72A73" w:rsidP="00C72A73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643AC4" w14:textId="79D61D43" w:rsidR="00C72A73" w:rsidRPr="00ED6D91" w:rsidRDefault="00F87094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1,88</w:t>
            </w:r>
            <w:r w:rsidR="009D28C9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04536F65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78CFC" w14:textId="13355860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4,261</w:t>
            </w:r>
          </w:p>
        </w:tc>
        <w:tc>
          <w:tcPr>
            <w:tcW w:w="180" w:type="dxa"/>
            <w:shd w:val="clear" w:color="auto" w:fill="auto"/>
          </w:tcPr>
          <w:p w14:paraId="71AB3246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9E2C88" w14:textId="4E3721E5" w:rsidR="00C72A73" w:rsidRPr="00ED6D91" w:rsidRDefault="00231244" w:rsidP="00C72A7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2A2677" w14:textId="77777777" w:rsidR="00C72A73" w:rsidRPr="00ED6D91" w:rsidRDefault="00C72A73" w:rsidP="00C72A7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05997" w14:textId="6A57FD44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72A73" w:rsidRPr="00B118B0" w14:paraId="2F7D9B3E" w14:textId="77777777">
        <w:tc>
          <w:tcPr>
            <w:tcW w:w="4230" w:type="dxa"/>
            <w:vAlign w:val="bottom"/>
          </w:tcPr>
          <w:p w14:paraId="1F83FCC9" w14:textId="5805CBFD" w:rsidR="00C72A73" w:rsidRPr="00B118B0" w:rsidRDefault="00C72A73" w:rsidP="00C72A73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4229192" w14:textId="7A0E1519" w:rsidR="00C72A73" w:rsidRPr="00ED6D91" w:rsidRDefault="00F77222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162,854</w:t>
            </w:r>
          </w:p>
        </w:tc>
        <w:tc>
          <w:tcPr>
            <w:tcW w:w="90" w:type="dxa"/>
            <w:shd w:val="clear" w:color="auto" w:fill="auto"/>
          </w:tcPr>
          <w:p w14:paraId="4D515F16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56F3F" w14:textId="0805963B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249,418</w:t>
            </w:r>
          </w:p>
        </w:tc>
        <w:tc>
          <w:tcPr>
            <w:tcW w:w="180" w:type="dxa"/>
            <w:shd w:val="clear" w:color="auto" w:fill="auto"/>
          </w:tcPr>
          <w:p w14:paraId="266A105A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214564" w14:textId="5655BA83" w:rsidR="00C72A73" w:rsidRPr="00ED6D91" w:rsidRDefault="00231244" w:rsidP="00C72A7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157,77</w:t>
            </w:r>
            <w:r w:rsidR="009E6A9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D8704C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84ECD" w14:textId="17565C1A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181,997</w:t>
            </w:r>
          </w:p>
        </w:tc>
      </w:tr>
      <w:tr w:rsidR="00C72A73" w:rsidRPr="00B118B0" w14:paraId="28077E06" w14:textId="77777777">
        <w:tc>
          <w:tcPr>
            <w:tcW w:w="4230" w:type="dxa"/>
            <w:vAlign w:val="center"/>
          </w:tcPr>
          <w:p w14:paraId="4BD8E7ED" w14:textId="06DD0F10" w:rsidR="00C72A73" w:rsidRPr="00B118B0" w:rsidRDefault="001005B1" w:rsidP="00C72A73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74A38">
              <w:rPr>
                <w:rFonts w:asciiTheme="majorBidi" w:hAnsiTheme="majorBidi" w:cstheme="majorBidi"/>
                <w:sz w:val="28"/>
              </w:rPr>
              <w:t>:</w:t>
            </w:r>
            <w:r w:rsidRPr="00D74A3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170" w:type="dxa"/>
            <w:shd w:val="clear" w:color="auto" w:fill="auto"/>
          </w:tcPr>
          <w:p w14:paraId="5B4653BA" w14:textId="36AB1E32" w:rsidR="00C72A73" w:rsidRPr="00ED6D91" w:rsidRDefault="00F77222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(25,252)</w:t>
            </w:r>
          </w:p>
        </w:tc>
        <w:tc>
          <w:tcPr>
            <w:tcW w:w="90" w:type="dxa"/>
          </w:tcPr>
          <w:p w14:paraId="3406DE3D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889192" w14:textId="796EF206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(23,512)</w:t>
            </w:r>
          </w:p>
        </w:tc>
        <w:tc>
          <w:tcPr>
            <w:tcW w:w="180" w:type="dxa"/>
          </w:tcPr>
          <w:p w14:paraId="4045457C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C878FC5" w14:textId="30063BAB" w:rsidR="00C72A73" w:rsidRPr="00ED6D91" w:rsidRDefault="00231244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(1,937)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A35DB8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14F3DEE" w14:textId="1E67F015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(11,620)</w:t>
            </w:r>
          </w:p>
        </w:tc>
      </w:tr>
      <w:tr w:rsidR="00C72A73" w:rsidRPr="00B118B0" w14:paraId="123C8B75" w14:textId="77777777" w:rsidTr="00350E4F">
        <w:trPr>
          <w:trHeight w:val="108"/>
        </w:trPr>
        <w:tc>
          <w:tcPr>
            <w:tcW w:w="4230" w:type="dxa"/>
            <w:vAlign w:val="bottom"/>
          </w:tcPr>
          <w:p w14:paraId="23857ED6" w14:textId="0D52D757" w:rsidR="00C72A73" w:rsidRPr="00B118B0" w:rsidRDefault="00350E4F" w:rsidP="00350E4F">
            <w:pPr>
              <w:tabs>
                <w:tab w:val="left" w:pos="2160"/>
              </w:tabs>
              <w:ind w:left="363" w:right="-38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C72A73" w:rsidRPr="00B118B0">
              <w:rPr>
                <w:rFonts w:asciiTheme="majorBidi" w:hAnsiTheme="majorBidi" w:cstheme="majorBidi"/>
                <w:sz w:val="28"/>
                <w:cs/>
              </w:rPr>
              <w:t>ค่าเผื่อการลดมูลค่าของภาษีซื้อและภาษีเงินได้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819804" w14:textId="58A081B5" w:rsidR="00C72A73" w:rsidRPr="00ED6D91" w:rsidRDefault="00C72A73" w:rsidP="00350E4F">
            <w:pPr>
              <w:tabs>
                <w:tab w:val="left" w:pos="0"/>
                <w:tab w:val="decimal" w:pos="108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B5EAB93" w14:textId="77777777" w:rsidR="00C72A73" w:rsidRPr="00ED6D91" w:rsidRDefault="00C72A73" w:rsidP="00350E4F">
            <w:pPr>
              <w:tabs>
                <w:tab w:val="left" w:pos="0"/>
                <w:tab w:val="decimal" w:pos="100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DD8C04" w14:textId="742E4B79" w:rsidR="00C72A73" w:rsidRPr="00ED6D91" w:rsidRDefault="00C72A73" w:rsidP="00350E4F">
            <w:pPr>
              <w:tabs>
                <w:tab w:val="left" w:pos="0"/>
                <w:tab w:val="decimal" w:pos="631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73A2C048" w14:textId="77777777" w:rsidR="00C72A73" w:rsidRPr="00ED6D91" w:rsidRDefault="00C72A73" w:rsidP="00350E4F">
            <w:pPr>
              <w:tabs>
                <w:tab w:val="left" w:pos="0"/>
                <w:tab w:val="decimal" w:pos="100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B30895" w14:textId="024708B9" w:rsidR="00C72A73" w:rsidRPr="00ED6D91" w:rsidRDefault="00C72A73" w:rsidP="00350E4F">
            <w:pPr>
              <w:tabs>
                <w:tab w:val="left" w:pos="0"/>
              </w:tabs>
              <w:ind w:right="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C7677B9" w14:textId="77777777" w:rsidR="00C72A73" w:rsidRPr="00ED6D91" w:rsidRDefault="00C72A73" w:rsidP="00350E4F">
            <w:pPr>
              <w:tabs>
                <w:tab w:val="left" w:pos="0"/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DB9150B" w14:textId="2F1264FB" w:rsidR="00C72A73" w:rsidRPr="00ED6D91" w:rsidRDefault="00C72A73" w:rsidP="00350E4F">
            <w:pPr>
              <w:tabs>
                <w:tab w:val="left" w:pos="0"/>
                <w:tab w:val="decimal" w:pos="631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</w:tr>
      <w:tr w:rsidR="00C72A73" w:rsidRPr="00B118B0" w14:paraId="48F8F732" w14:textId="77777777">
        <w:tc>
          <w:tcPr>
            <w:tcW w:w="4230" w:type="dxa"/>
            <w:vAlign w:val="bottom"/>
          </w:tcPr>
          <w:p w14:paraId="2F07F7E0" w14:textId="1FA1F33C" w:rsidR="00C72A73" w:rsidRPr="00B118B0" w:rsidRDefault="00C72A73" w:rsidP="00C72A73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          ถูกหัก ณ ที่จ่ายรอเรียกคืน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24222F" w14:textId="0E361B12" w:rsidR="00C72A73" w:rsidRPr="00ED6D91" w:rsidRDefault="00F77222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(4,537)</w:t>
            </w:r>
          </w:p>
        </w:tc>
        <w:tc>
          <w:tcPr>
            <w:tcW w:w="90" w:type="dxa"/>
          </w:tcPr>
          <w:p w14:paraId="28C87D92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9E564" w14:textId="4A7A3ABB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(4,529)</w:t>
            </w:r>
          </w:p>
        </w:tc>
        <w:tc>
          <w:tcPr>
            <w:tcW w:w="180" w:type="dxa"/>
          </w:tcPr>
          <w:p w14:paraId="322AC4DE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9FA98A" w14:textId="7A2BD27A" w:rsidR="00C72A73" w:rsidRPr="00ED6D91" w:rsidRDefault="00231244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458DCD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D8923D" w14:textId="78CB0056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72A73" w:rsidRPr="00B118B0" w14:paraId="0A5245D8" w14:textId="77777777">
        <w:tc>
          <w:tcPr>
            <w:tcW w:w="4230" w:type="dxa"/>
          </w:tcPr>
          <w:p w14:paraId="79CED54A" w14:textId="76644358" w:rsidR="00C72A73" w:rsidRPr="00B118B0" w:rsidRDefault="00C72A73" w:rsidP="00C72A73">
            <w:pPr>
              <w:tabs>
                <w:tab w:val="left" w:pos="442"/>
                <w:tab w:val="left" w:pos="2160"/>
              </w:tabs>
              <w:ind w:left="262" w:right="-383" w:hanging="2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ลูกหนี้การค้าและลูกหนี้หมุนเวียนอื่น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EA70FC" w14:textId="34E04CC5" w:rsidR="00C72A73" w:rsidRPr="00ED6D91" w:rsidRDefault="00F77222" w:rsidP="00C72A73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133,065</w:t>
            </w:r>
          </w:p>
        </w:tc>
        <w:tc>
          <w:tcPr>
            <w:tcW w:w="90" w:type="dxa"/>
          </w:tcPr>
          <w:p w14:paraId="7321CEEA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F16693" w14:textId="0A090686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221,377</w:t>
            </w:r>
          </w:p>
        </w:tc>
        <w:tc>
          <w:tcPr>
            <w:tcW w:w="180" w:type="dxa"/>
          </w:tcPr>
          <w:p w14:paraId="6A563D35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B639B" w14:textId="24370AD4" w:rsidR="00C72A73" w:rsidRPr="00ED6D91" w:rsidRDefault="00231244" w:rsidP="00C72A7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155,83</w:t>
            </w:r>
            <w:r w:rsidR="009E6A90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2C6E70" w14:textId="77777777" w:rsidR="00C72A73" w:rsidRPr="00ED6D91" w:rsidRDefault="00C72A73" w:rsidP="00C72A7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0611E" w14:textId="7F7836BB" w:rsidR="00C72A73" w:rsidRPr="00ED6D91" w:rsidRDefault="00C72A73" w:rsidP="00C72A7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75520">
              <w:rPr>
                <w:rFonts w:asciiTheme="majorBidi" w:hAnsiTheme="majorBidi" w:cstheme="majorBidi"/>
                <w:b/>
                <w:bCs/>
                <w:sz w:val="28"/>
              </w:rPr>
              <w:t>170,377</w:t>
            </w:r>
          </w:p>
        </w:tc>
      </w:tr>
    </w:tbl>
    <w:p w14:paraId="4859EF7A" w14:textId="3C76821B" w:rsidR="000872D3" w:rsidRDefault="000872D3" w:rsidP="0053708C">
      <w:pPr>
        <w:spacing w:before="240" w:line="240" w:lineRule="atLeast"/>
        <w:rPr>
          <w:rFonts w:asciiTheme="majorBidi" w:hAnsiTheme="majorBidi" w:cstheme="majorBidi"/>
          <w:spacing w:val="-6"/>
          <w:sz w:val="28"/>
        </w:rPr>
      </w:pPr>
    </w:p>
    <w:p w14:paraId="296A1C6D" w14:textId="77777777" w:rsidR="000872D3" w:rsidRDefault="000872D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28"/>
        </w:rPr>
      </w:pPr>
      <w:r>
        <w:rPr>
          <w:rFonts w:asciiTheme="majorBidi" w:hAnsiTheme="majorBidi" w:cstheme="majorBidi"/>
          <w:spacing w:val="-6"/>
          <w:sz w:val="28"/>
        </w:rPr>
        <w:br w:type="page"/>
      </w:r>
    </w:p>
    <w:p w14:paraId="0CAD6C1C" w14:textId="2E3B4E1A" w:rsidR="00F53166" w:rsidRPr="0053708C" w:rsidRDefault="009E4C64" w:rsidP="00665BBD">
      <w:pPr>
        <w:pStyle w:val="ListParagraph"/>
        <w:numPr>
          <w:ilvl w:val="1"/>
          <w:numId w:val="1"/>
        </w:numPr>
        <w:spacing w:before="240" w:line="240" w:lineRule="atLeast"/>
        <w:ind w:left="360" w:hanging="360"/>
        <w:rPr>
          <w:rFonts w:asciiTheme="majorBidi" w:hAnsiTheme="majorBidi" w:cstheme="majorBidi"/>
          <w:spacing w:val="-6"/>
          <w:sz w:val="28"/>
        </w:rPr>
      </w:pPr>
      <w:r w:rsidRPr="0053708C">
        <w:rPr>
          <w:rFonts w:asciiTheme="majorBidi" w:hAnsiTheme="majorBidi" w:cstheme="majorBidi"/>
          <w:spacing w:val="-6"/>
          <w:sz w:val="28"/>
          <w:cs/>
        </w:rPr>
        <w:lastRenderedPageBreak/>
        <w:t xml:space="preserve">การวิเคราะห์อายุของลูกหนี้การค้า ณ วันที่ </w:t>
      </w:r>
      <w:r w:rsidR="00EF063E" w:rsidRPr="00665BBD">
        <w:rPr>
          <w:rFonts w:asciiTheme="majorBidi" w:hAnsiTheme="majorBidi" w:cstheme="majorBidi"/>
          <w:spacing w:val="-6"/>
          <w:sz w:val="28"/>
        </w:rPr>
        <w:t>3</w:t>
      </w:r>
      <w:r w:rsidR="00707A60" w:rsidRPr="00665BBD">
        <w:rPr>
          <w:rFonts w:asciiTheme="majorBidi" w:hAnsiTheme="majorBidi" w:cstheme="majorBidi"/>
          <w:spacing w:val="-6"/>
          <w:sz w:val="28"/>
        </w:rPr>
        <w:t>0</w:t>
      </w:r>
      <w:r w:rsidR="00EF063E" w:rsidRPr="00665BBD">
        <w:rPr>
          <w:rFonts w:asciiTheme="majorBidi" w:hAnsiTheme="majorBidi" w:cstheme="majorBidi"/>
          <w:spacing w:val="-6"/>
          <w:sz w:val="28"/>
        </w:rPr>
        <w:t xml:space="preserve"> </w:t>
      </w:r>
      <w:r w:rsidR="00F56FF4">
        <w:rPr>
          <w:rFonts w:asciiTheme="majorBidi" w:hAnsiTheme="majorBidi" w:cstheme="majorBidi" w:hint="cs"/>
          <w:spacing w:val="-6"/>
          <w:sz w:val="28"/>
          <w:cs/>
        </w:rPr>
        <w:t>กันยายน</w:t>
      </w:r>
      <w:r w:rsidR="00707A60" w:rsidRPr="00665BBD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Pr="0053708C">
        <w:rPr>
          <w:rFonts w:asciiTheme="majorBidi" w:hAnsiTheme="majorBidi" w:cstheme="majorBidi"/>
          <w:spacing w:val="-6"/>
          <w:sz w:val="28"/>
        </w:rPr>
        <w:t>256</w:t>
      </w:r>
      <w:r w:rsidR="00665BBD">
        <w:rPr>
          <w:rFonts w:asciiTheme="majorBidi" w:hAnsiTheme="majorBidi" w:cstheme="majorBidi"/>
          <w:spacing w:val="-6"/>
          <w:sz w:val="28"/>
        </w:rPr>
        <w:t>6</w:t>
      </w:r>
      <w:r w:rsidRPr="0053708C">
        <w:rPr>
          <w:rFonts w:asciiTheme="majorBidi" w:hAnsiTheme="majorBidi" w:cstheme="majorBidi"/>
          <w:spacing w:val="-6"/>
          <w:sz w:val="28"/>
          <w:cs/>
        </w:rPr>
        <w:t xml:space="preserve"> และวันที่ </w:t>
      </w:r>
      <w:r w:rsidRPr="0053708C">
        <w:rPr>
          <w:rFonts w:asciiTheme="majorBidi" w:hAnsiTheme="majorBidi" w:cstheme="majorBidi"/>
          <w:spacing w:val="-6"/>
          <w:sz w:val="28"/>
        </w:rPr>
        <w:t xml:space="preserve">31 </w:t>
      </w:r>
      <w:r w:rsidRPr="0053708C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53708C">
        <w:rPr>
          <w:rFonts w:asciiTheme="majorBidi" w:hAnsiTheme="majorBidi" w:cstheme="majorBidi"/>
          <w:spacing w:val="-6"/>
          <w:sz w:val="28"/>
        </w:rPr>
        <w:t>256</w:t>
      </w:r>
      <w:r w:rsidR="00665BBD">
        <w:rPr>
          <w:rFonts w:asciiTheme="majorBidi" w:hAnsiTheme="majorBidi" w:cstheme="majorBidi"/>
          <w:spacing w:val="-6"/>
          <w:sz w:val="28"/>
        </w:rPr>
        <w:t>5</w:t>
      </w:r>
      <w:r w:rsidRPr="0053708C">
        <w:rPr>
          <w:rFonts w:asciiTheme="majorBidi" w:hAnsiTheme="majorBidi" w:cstheme="majorBidi"/>
          <w:spacing w:val="-6"/>
          <w:sz w:val="28"/>
        </w:rPr>
        <w:t xml:space="preserve"> </w:t>
      </w:r>
      <w:r w:rsidRPr="0053708C">
        <w:rPr>
          <w:rFonts w:asciiTheme="majorBidi" w:hAnsiTheme="majorBidi" w:cstheme="majorBidi"/>
          <w:spacing w:val="-6"/>
          <w:sz w:val="28"/>
          <w:cs/>
        </w:rPr>
        <w:t>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1080"/>
        <w:gridCol w:w="90"/>
        <w:gridCol w:w="1080"/>
      </w:tblGrid>
      <w:tr w:rsidR="002541A7" w:rsidRPr="00B118B0" w14:paraId="6ECB3850" w14:textId="77777777" w:rsidTr="387B0B08">
        <w:trPr>
          <w:trHeight w:val="20"/>
        </w:trPr>
        <w:tc>
          <w:tcPr>
            <w:tcW w:w="4320" w:type="dxa"/>
          </w:tcPr>
          <w:p w14:paraId="7A2A6543" w14:textId="4B9E527A" w:rsidR="002541A7" w:rsidRPr="00B118B0" w:rsidRDefault="002541A7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77BAA29" w14:textId="77777777" w:rsidR="002541A7" w:rsidRPr="00B118B0" w:rsidRDefault="002541A7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6E3BB33E" w14:textId="77777777" w:rsidR="002541A7" w:rsidRPr="00B118B0" w:rsidRDefault="002541A7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3585540" w14:textId="4D250179" w:rsidR="002541A7" w:rsidRPr="00B118B0" w:rsidRDefault="002541A7" w:rsidP="002C0580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B118B0" w14:paraId="67B9F530" w14:textId="77777777" w:rsidTr="387B0B08">
        <w:trPr>
          <w:trHeight w:val="20"/>
        </w:trPr>
        <w:tc>
          <w:tcPr>
            <w:tcW w:w="4320" w:type="dxa"/>
          </w:tcPr>
          <w:p w14:paraId="76545399" w14:textId="77777777" w:rsidR="00F53166" w:rsidRPr="00B118B0" w:rsidRDefault="00F53166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2BC9EC4F" w14:textId="77777777" w:rsidR="00F53166" w:rsidRPr="00B118B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4777EF2" w14:textId="77777777" w:rsidR="00F53166" w:rsidRPr="00B118B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3F97C7DF" w14:textId="77777777" w:rsidR="00F53166" w:rsidRPr="00B118B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56EB1" w:rsidRPr="00B118B0" w14:paraId="5A880E83" w14:textId="77777777" w:rsidTr="387B0B08">
        <w:trPr>
          <w:trHeight w:val="20"/>
        </w:trPr>
        <w:tc>
          <w:tcPr>
            <w:tcW w:w="4320" w:type="dxa"/>
          </w:tcPr>
          <w:p w14:paraId="06FBE73B" w14:textId="77777777" w:rsidR="00C56EB1" w:rsidRPr="00B118B0" w:rsidRDefault="00C56EB1" w:rsidP="00C56EB1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58C77D" w14:textId="2102BB64" w:rsidR="00C56EB1" w:rsidRPr="00B118B0" w:rsidRDefault="00EF063E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F56FF4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55F024A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8630C5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5A3B19A5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9F17DC" w14:textId="3AFDFC04" w:rsidR="00C56EB1" w:rsidRPr="00B118B0" w:rsidRDefault="00EF063E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F56FF4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AC3D975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29F7ED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C56EB1" w:rsidRPr="00B118B0" w14:paraId="3D4D6727" w14:textId="77777777" w:rsidTr="387B0B08">
        <w:trPr>
          <w:trHeight w:val="20"/>
        </w:trPr>
        <w:tc>
          <w:tcPr>
            <w:tcW w:w="4320" w:type="dxa"/>
          </w:tcPr>
          <w:p w14:paraId="370DDD72" w14:textId="77777777" w:rsidR="00C56EB1" w:rsidRPr="00B118B0" w:rsidRDefault="00C56EB1" w:rsidP="00C56EB1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31911B" w14:textId="1D57AB8E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81319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66D32839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E7FFF8" w14:textId="5DE259C3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81319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</w:tcPr>
          <w:p w14:paraId="7789EB60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619C9F" w14:textId="738AD8BB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81319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4D0ECF97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070C44" w14:textId="6FF7464B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813198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F75E15" w:rsidRPr="00B118B0" w14:paraId="075C3280" w14:textId="77777777" w:rsidTr="387B0B08">
        <w:trPr>
          <w:trHeight w:val="20"/>
        </w:trPr>
        <w:tc>
          <w:tcPr>
            <w:tcW w:w="4320" w:type="dxa"/>
          </w:tcPr>
          <w:p w14:paraId="7EE37BB5" w14:textId="20C596A1" w:rsidR="00F75E15" w:rsidRPr="00B118B0" w:rsidRDefault="00F75E15" w:rsidP="00F75E15">
            <w:pPr>
              <w:tabs>
                <w:tab w:val="left" w:pos="2160"/>
              </w:tabs>
              <w:spacing w:before="20" w:after="20"/>
              <w:ind w:left="-90" w:firstLine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699FEC1" w14:textId="759CF6FD" w:rsidR="00F75E15" w:rsidRPr="00ED6D91" w:rsidRDefault="00F75E15" w:rsidP="00F75E1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21,624</w:t>
            </w:r>
          </w:p>
        </w:tc>
        <w:tc>
          <w:tcPr>
            <w:tcW w:w="90" w:type="dxa"/>
          </w:tcPr>
          <w:p w14:paraId="37F6B4BC" w14:textId="77777777" w:rsidR="00F75E15" w:rsidRPr="00ED6D91" w:rsidRDefault="00F75E15" w:rsidP="00F75E1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A0CEA" w14:textId="0986635D" w:rsidR="00F75E15" w:rsidRPr="00ED6D91" w:rsidRDefault="00F75E15" w:rsidP="00F75E1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10,802</w:t>
            </w:r>
          </w:p>
        </w:tc>
        <w:tc>
          <w:tcPr>
            <w:tcW w:w="180" w:type="dxa"/>
          </w:tcPr>
          <w:p w14:paraId="6A35F5B5" w14:textId="77777777" w:rsidR="00F75E15" w:rsidRPr="00ED6D91" w:rsidRDefault="00F75E15" w:rsidP="00F75E1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7B18D" w14:textId="48277C46" w:rsidR="00F75E15" w:rsidRPr="00ED6D91" w:rsidRDefault="00F75E15" w:rsidP="00F75E15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20988B" w14:textId="77777777" w:rsidR="00F75E15" w:rsidRPr="00ED6D91" w:rsidRDefault="00F75E15" w:rsidP="00F75E1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18EB36" w14:textId="5BC52341" w:rsidR="00F75E15" w:rsidRPr="00ED6D91" w:rsidRDefault="00F75E15" w:rsidP="00F75E15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F75E15" w:rsidRPr="00B118B0" w14:paraId="5B7413E9" w14:textId="77777777" w:rsidTr="387B0B08">
        <w:trPr>
          <w:trHeight w:val="20"/>
        </w:trPr>
        <w:tc>
          <w:tcPr>
            <w:tcW w:w="4320" w:type="dxa"/>
          </w:tcPr>
          <w:p w14:paraId="70C70548" w14:textId="75BF2BA3" w:rsidR="00F75E15" w:rsidRPr="00B118B0" w:rsidRDefault="00F75E15" w:rsidP="00F75E15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</w:tcPr>
          <w:p w14:paraId="210B152C" w14:textId="062BC4FC" w:rsidR="00F75E15" w:rsidRPr="00ED6D91" w:rsidRDefault="00F75E15" w:rsidP="00F75E1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052A718" w14:textId="77777777" w:rsidR="00F75E15" w:rsidRPr="00ED6D91" w:rsidRDefault="00F75E15" w:rsidP="00F75E1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BD8B24" w14:textId="3A811C69" w:rsidR="00F75E15" w:rsidRPr="00ED6D91" w:rsidRDefault="00F75E15" w:rsidP="00F75E1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78261BF" w14:textId="77777777" w:rsidR="00F75E15" w:rsidRPr="00ED6D91" w:rsidRDefault="00F75E15" w:rsidP="00F75E1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FB3335" w14:textId="4776FAD2" w:rsidR="00F75E15" w:rsidRPr="00ED6D91" w:rsidRDefault="00F75E15" w:rsidP="00F75E15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FA7E82" w14:textId="77777777" w:rsidR="00F75E15" w:rsidRPr="00ED6D91" w:rsidRDefault="00F75E15" w:rsidP="00F75E1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D568BE5" w14:textId="50A0E4D1" w:rsidR="00F75E15" w:rsidRPr="00ED6D91" w:rsidRDefault="00F75E15" w:rsidP="00F75E15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75E15" w:rsidRPr="00B118B0" w14:paraId="1361C087" w14:textId="77777777" w:rsidTr="387B0B08">
        <w:trPr>
          <w:trHeight w:val="20"/>
        </w:trPr>
        <w:tc>
          <w:tcPr>
            <w:tcW w:w="4320" w:type="dxa"/>
          </w:tcPr>
          <w:p w14:paraId="443E1552" w14:textId="3133F130" w:rsidR="00F75E15" w:rsidRPr="00B118B0" w:rsidRDefault="00F75E15" w:rsidP="00F75E15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ab/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B118B0">
              <w:rPr>
                <w:rFonts w:asciiTheme="majorBidi" w:hAnsiTheme="majorBidi" w:cstheme="majorBidi"/>
                <w:sz w:val="28"/>
              </w:rPr>
              <w:t>3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2E97E3E" w14:textId="483F830C" w:rsidR="00F75E15" w:rsidRPr="00ED6D91" w:rsidRDefault="00F75E15" w:rsidP="00F75E1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6,926</w:t>
            </w:r>
          </w:p>
        </w:tc>
        <w:tc>
          <w:tcPr>
            <w:tcW w:w="90" w:type="dxa"/>
          </w:tcPr>
          <w:p w14:paraId="646FF8F6" w14:textId="77777777" w:rsidR="00F75E15" w:rsidRPr="00ED6D91" w:rsidRDefault="00F75E15" w:rsidP="00F75E1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E66125" w14:textId="743DC8C7" w:rsidR="00F75E15" w:rsidRPr="00ED6D91" w:rsidRDefault="00F75E15" w:rsidP="00F75E1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14,409</w:t>
            </w:r>
          </w:p>
        </w:tc>
        <w:tc>
          <w:tcPr>
            <w:tcW w:w="180" w:type="dxa"/>
          </w:tcPr>
          <w:p w14:paraId="2F46D11F" w14:textId="77777777" w:rsidR="00F75E15" w:rsidRPr="00ED6D91" w:rsidRDefault="00F75E15" w:rsidP="00F75E1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FD028A" w14:textId="2DD76571" w:rsidR="00F75E15" w:rsidRPr="00ED6D91" w:rsidRDefault="00F75E15" w:rsidP="00F75E15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7639F9" w14:textId="77777777" w:rsidR="00F75E15" w:rsidRPr="00ED6D91" w:rsidRDefault="00F75E15" w:rsidP="00F75E1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B6BB2C3" w14:textId="02CCA4C6" w:rsidR="00F75E15" w:rsidRPr="00ED6D91" w:rsidRDefault="00F75E15" w:rsidP="00F75E15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F75E15" w:rsidRPr="00B118B0" w14:paraId="04F9CCE1" w14:textId="77777777" w:rsidTr="387B0B08">
        <w:trPr>
          <w:trHeight w:val="20"/>
        </w:trPr>
        <w:tc>
          <w:tcPr>
            <w:tcW w:w="4320" w:type="dxa"/>
          </w:tcPr>
          <w:p w14:paraId="4E8A4057" w14:textId="32BFA419" w:rsidR="00F75E15" w:rsidRPr="00B118B0" w:rsidRDefault="00F75E15" w:rsidP="00F75E15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ab/>
              <w:t xml:space="preserve">3 - 6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0F62E2FE" w14:textId="3590821A" w:rsidR="00F75E15" w:rsidRPr="00ED6D91" w:rsidRDefault="00F75E15" w:rsidP="00F75E1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487</w:t>
            </w:r>
          </w:p>
        </w:tc>
        <w:tc>
          <w:tcPr>
            <w:tcW w:w="90" w:type="dxa"/>
          </w:tcPr>
          <w:p w14:paraId="33A812B9" w14:textId="77777777" w:rsidR="00F75E15" w:rsidRPr="00ED6D91" w:rsidRDefault="00F75E15" w:rsidP="00F75E1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216396" w14:textId="6F4EBD15" w:rsidR="00F75E15" w:rsidRPr="00ED6D91" w:rsidRDefault="00F75E15" w:rsidP="00F75E1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180" w:type="dxa"/>
          </w:tcPr>
          <w:p w14:paraId="56138402" w14:textId="77777777" w:rsidR="00F75E15" w:rsidRPr="00ED6D91" w:rsidRDefault="00F75E15" w:rsidP="00F75E1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1E767A" w14:textId="3B5B7BFD" w:rsidR="00F75E15" w:rsidRPr="00ED6D91" w:rsidRDefault="00F75E15" w:rsidP="00F75E15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89D129" w14:textId="77777777" w:rsidR="00F75E15" w:rsidRPr="00ED6D91" w:rsidRDefault="00F75E15" w:rsidP="00F75E1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98987E4" w14:textId="66339BC6" w:rsidR="00F75E15" w:rsidRPr="00ED6D91" w:rsidRDefault="00F75E15" w:rsidP="00F75E15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F75E15" w:rsidRPr="00B118B0" w14:paraId="108E8D22" w14:textId="77777777" w:rsidTr="387B0B08">
        <w:trPr>
          <w:trHeight w:val="243"/>
        </w:trPr>
        <w:tc>
          <w:tcPr>
            <w:tcW w:w="4320" w:type="dxa"/>
          </w:tcPr>
          <w:p w14:paraId="7C395087" w14:textId="1619D981" w:rsidR="00F75E15" w:rsidRPr="00B118B0" w:rsidRDefault="00F75E15" w:rsidP="00F75E15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ab/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6 - 12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B59E038" w14:textId="2844FF36" w:rsidR="00F75E15" w:rsidRPr="00ED6D91" w:rsidRDefault="00F75E15" w:rsidP="00F75E1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90" w:type="dxa"/>
          </w:tcPr>
          <w:p w14:paraId="71324CF8" w14:textId="77777777" w:rsidR="00F75E15" w:rsidRPr="00ED6D91" w:rsidRDefault="00F75E15" w:rsidP="00F75E1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407255" w14:textId="5EE0BEB8" w:rsidR="00F75E15" w:rsidRPr="00ED6D91" w:rsidRDefault="00F75E15" w:rsidP="00F75E1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</w:t>
            </w:r>
          </w:p>
        </w:tc>
        <w:tc>
          <w:tcPr>
            <w:tcW w:w="180" w:type="dxa"/>
          </w:tcPr>
          <w:p w14:paraId="617571CF" w14:textId="77777777" w:rsidR="00F75E15" w:rsidRPr="00ED6D91" w:rsidRDefault="00F75E15" w:rsidP="00F75E1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7E9068" w14:textId="3FB06DE1" w:rsidR="00F75E15" w:rsidRPr="00ED6D91" w:rsidRDefault="00F75E15" w:rsidP="00F75E15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2ADF61" w14:textId="77777777" w:rsidR="00F75E15" w:rsidRPr="00ED6D91" w:rsidRDefault="00F75E15" w:rsidP="00F75E1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8440F64" w14:textId="4A0E700B" w:rsidR="00F75E15" w:rsidRPr="00ED6D91" w:rsidRDefault="00F75E15" w:rsidP="00F75E15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F75E15" w:rsidRPr="00B118B0" w14:paraId="520DB590" w14:textId="77777777" w:rsidTr="387B0B08">
        <w:trPr>
          <w:trHeight w:val="243"/>
        </w:trPr>
        <w:tc>
          <w:tcPr>
            <w:tcW w:w="4320" w:type="dxa"/>
          </w:tcPr>
          <w:p w14:paraId="566A2966" w14:textId="117235FB" w:rsidR="00F75E15" w:rsidRPr="00B118B0" w:rsidRDefault="00F75E15" w:rsidP="00F75E15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</w:rPr>
              <w:t>12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C31395" w14:textId="034CFA95" w:rsidR="00F75E15" w:rsidRPr="00ED6D91" w:rsidRDefault="00F75E15" w:rsidP="00F75E1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1,299</w:t>
            </w:r>
          </w:p>
        </w:tc>
        <w:tc>
          <w:tcPr>
            <w:tcW w:w="90" w:type="dxa"/>
          </w:tcPr>
          <w:p w14:paraId="73D319B0" w14:textId="77777777" w:rsidR="00F75E15" w:rsidRPr="00ED6D91" w:rsidRDefault="00F75E15" w:rsidP="00F75E1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D579F" w14:textId="25FE10B9" w:rsidR="00F75E15" w:rsidRPr="00ED6D91" w:rsidRDefault="00F75E15" w:rsidP="00F75E1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1,276</w:t>
            </w:r>
          </w:p>
        </w:tc>
        <w:tc>
          <w:tcPr>
            <w:tcW w:w="180" w:type="dxa"/>
          </w:tcPr>
          <w:p w14:paraId="3D672AC8" w14:textId="77777777" w:rsidR="00F75E15" w:rsidRPr="00ED6D91" w:rsidRDefault="00F75E15" w:rsidP="00F75E1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10117" w14:textId="6E7429D3" w:rsidR="00F75E15" w:rsidRPr="00ED6D91" w:rsidRDefault="00F75E15" w:rsidP="00F75E15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F39F4F" w14:textId="77777777" w:rsidR="00F75E15" w:rsidRPr="00ED6D91" w:rsidRDefault="00F75E15" w:rsidP="00F75E1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3345E9" w14:textId="74F1EF2B" w:rsidR="00F75E15" w:rsidRPr="00ED6D91" w:rsidRDefault="00F75E15" w:rsidP="00F75E15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F75E15" w:rsidRPr="00B118B0" w14:paraId="6430A7E9" w14:textId="77777777" w:rsidTr="387B0B08">
        <w:trPr>
          <w:trHeight w:val="20"/>
        </w:trPr>
        <w:tc>
          <w:tcPr>
            <w:tcW w:w="4320" w:type="dxa"/>
          </w:tcPr>
          <w:p w14:paraId="52FE8295" w14:textId="658DA60A" w:rsidR="00F75E15" w:rsidRPr="00B118B0" w:rsidRDefault="00F75E15" w:rsidP="00F75E15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F7CD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8E48232" w14:textId="2663E579" w:rsidR="00F75E15" w:rsidRPr="00502E08" w:rsidRDefault="00F75E15" w:rsidP="00F75E1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30,391</w:t>
            </w:r>
          </w:p>
        </w:tc>
        <w:tc>
          <w:tcPr>
            <w:tcW w:w="90" w:type="dxa"/>
          </w:tcPr>
          <w:p w14:paraId="41637980" w14:textId="77777777" w:rsidR="00F75E15" w:rsidRPr="00ED6D91" w:rsidRDefault="00F75E15" w:rsidP="00F75E1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90C54" w14:textId="1ED44587" w:rsidR="00F75E15" w:rsidRPr="00ED6D91" w:rsidRDefault="00F75E15" w:rsidP="00F75E1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32B2E">
              <w:rPr>
                <w:rFonts w:asciiTheme="majorBidi" w:hAnsiTheme="majorBidi" w:cstheme="majorBidi"/>
                <w:sz w:val="28"/>
              </w:rPr>
              <w:t>26,630</w:t>
            </w:r>
          </w:p>
        </w:tc>
        <w:tc>
          <w:tcPr>
            <w:tcW w:w="180" w:type="dxa"/>
          </w:tcPr>
          <w:p w14:paraId="479AAA69" w14:textId="77777777" w:rsidR="00F75E15" w:rsidRPr="00ED6D91" w:rsidRDefault="00F75E15" w:rsidP="00F75E1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86B51" w14:textId="797582BA" w:rsidR="00F75E15" w:rsidRPr="00701E0B" w:rsidRDefault="00F75E15" w:rsidP="00F75E15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 w:rsidRPr="00632B2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89CEDA" w14:textId="77777777" w:rsidR="00F75E15" w:rsidRPr="00ED6D91" w:rsidRDefault="00F75E15" w:rsidP="00F75E1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D16587" w14:textId="007143C7" w:rsidR="00F75E15" w:rsidRPr="00ED6D91" w:rsidRDefault="00F75E15" w:rsidP="00F75E15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32B2E">
              <w:rPr>
                <w:rFonts w:ascii="Angsana New" w:hAnsi="Angsana New"/>
                <w:sz w:val="28"/>
              </w:rPr>
              <w:t>-</w:t>
            </w:r>
          </w:p>
        </w:tc>
      </w:tr>
      <w:tr w:rsidR="00F75E15" w:rsidRPr="00B118B0" w14:paraId="15265075" w14:textId="77777777" w:rsidTr="387B0B08">
        <w:trPr>
          <w:trHeight w:val="20"/>
        </w:trPr>
        <w:tc>
          <w:tcPr>
            <w:tcW w:w="4320" w:type="dxa"/>
          </w:tcPr>
          <w:p w14:paraId="4EF3B3AA" w14:textId="0627AEE5" w:rsidR="00F75E15" w:rsidRPr="00B118B0" w:rsidRDefault="00F75E15" w:rsidP="00F75E15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</w:rPr>
              <w:t>: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406529" w14:textId="45A79754" w:rsidR="00F75E15" w:rsidRPr="00502E08" w:rsidRDefault="00F75E15" w:rsidP="21566F76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21566F76">
              <w:rPr>
                <w:rFonts w:asciiTheme="majorBidi" w:hAnsiTheme="majorBidi" w:cstheme="majorBidi"/>
                <w:sz w:val="28"/>
              </w:rPr>
              <w:t>(</w:t>
            </w:r>
            <w:r w:rsidR="3DBFDD46" w:rsidRPr="21566F76">
              <w:rPr>
                <w:rFonts w:asciiTheme="majorBidi" w:hAnsiTheme="majorBidi" w:cstheme="majorBidi"/>
                <w:sz w:val="28"/>
              </w:rPr>
              <w:t>2,179</w:t>
            </w:r>
            <w:r w:rsidRPr="21566F7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1F75BF05" w14:textId="77777777" w:rsidR="00F75E15" w:rsidRPr="00ED6D91" w:rsidRDefault="00F75E15" w:rsidP="00F75E1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2DF6AA" w14:textId="4D70C14A" w:rsidR="00F75E15" w:rsidRPr="00ED6D91" w:rsidRDefault="00F75E15" w:rsidP="387B0B08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387B0B08">
              <w:rPr>
                <w:rFonts w:ascii="Angsana New" w:hAnsi="Angsana New"/>
                <w:sz w:val="28"/>
              </w:rPr>
              <w:t>(1</w:t>
            </w:r>
            <w:r w:rsidR="2AC4E831" w:rsidRPr="387B0B08">
              <w:rPr>
                <w:rFonts w:ascii="Angsana New" w:hAnsi="Angsana New"/>
                <w:sz w:val="28"/>
              </w:rPr>
              <w:t>,985</w:t>
            </w:r>
            <w:r w:rsidRPr="387B0B0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</w:tcPr>
          <w:p w14:paraId="155C950D" w14:textId="77777777" w:rsidR="00F75E15" w:rsidRPr="00ED6D91" w:rsidRDefault="00F75E15" w:rsidP="00F75E1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EDD88" w14:textId="2C251C2C" w:rsidR="00F75E15" w:rsidRPr="00701E0B" w:rsidRDefault="00F75E15" w:rsidP="00F75E15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 w:rsidRPr="00FF28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1571A9" w14:textId="77777777" w:rsidR="00F75E15" w:rsidRPr="00ED6D91" w:rsidRDefault="00F75E15" w:rsidP="00F75E1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B656A1" w14:textId="1441E636" w:rsidR="00F75E15" w:rsidRPr="00ED6D91" w:rsidRDefault="00F75E15" w:rsidP="00F75E15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F28D8">
              <w:rPr>
                <w:rFonts w:ascii="Angsana New" w:hAnsi="Angsana New"/>
                <w:sz w:val="28"/>
              </w:rPr>
              <w:t>-</w:t>
            </w:r>
          </w:p>
        </w:tc>
      </w:tr>
      <w:tr w:rsidR="00F75E15" w:rsidRPr="00B118B0" w14:paraId="5AEFB673" w14:textId="77777777" w:rsidTr="387B0B08">
        <w:trPr>
          <w:trHeight w:val="20"/>
        </w:trPr>
        <w:tc>
          <w:tcPr>
            <w:tcW w:w="4320" w:type="dxa"/>
          </w:tcPr>
          <w:p w14:paraId="212A2598" w14:textId="671D530D" w:rsidR="00F75E15" w:rsidRPr="00B118B0" w:rsidRDefault="00F75E15" w:rsidP="00F75E15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87F37" w14:textId="6E649D12" w:rsidR="00F75E15" w:rsidRPr="00ED6D91" w:rsidRDefault="6AFC7AFF" w:rsidP="21566F76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21566F76">
              <w:rPr>
                <w:rFonts w:asciiTheme="majorBidi" w:hAnsiTheme="majorBidi" w:cstheme="majorBidi"/>
                <w:b/>
                <w:bCs/>
                <w:sz w:val="28"/>
              </w:rPr>
              <w:t>28,212</w:t>
            </w:r>
          </w:p>
        </w:tc>
        <w:tc>
          <w:tcPr>
            <w:tcW w:w="90" w:type="dxa"/>
          </w:tcPr>
          <w:p w14:paraId="3EB5B443" w14:textId="77777777" w:rsidR="00F75E15" w:rsidRPr="00ED6D91" w:rsidRDefault="00F75E15" w:rsidP="00F75E1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9EE6E" w14:textId="592E079A" w:rsidR="00F75E15" w:rsidRPr="00ED6D91" w:rsidRDefault="6674B553" w:rsidP="387B0B08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387B0B08">
              <w:rPr>
                <w:rFonts w:ascii="Angsana New" w:hAnsi="Angsana New"/>
                <w:b/>
                <w:bCs/>
                <w:sz w:val="28"/>
              </w:rPr>
              <w:t>24,645</w:t>
            </w:r>
          </w:p>
        </w:tc>
        <w:tc>
          <w:tcPr>
            <w:tcW w:w="180" w:type="dxa"/>
          </w:tcPr>
          <w:p w14:paraId="3849B6AC" w14:textId="77777777" w:rsidR="00F75E15" w:rsidRPr="00ED6D91" w:rsidRDefault="00F75E15" w:rsidP="00F75E1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86964E" w14:textId="26B68E8A" w:rsidR="00F75E15" w:rsidRPr="00ED6D91" w:rsidRDefault="00F75E15" w:rsidP="00F75E15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7E1A08" w14:textId="77777777" w:rsidR="00F75E15" w:rsidRPr="00ED6D91" w:rsidRDefault="00F75E15" w:rsidP="00F75E1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2D735" w14:textId="342B7E47" w:rsidR="00F75E15" w:rsidRPr="00ED6D91" w:rsidRDefault="00F75E15" w:rsidP="00F75E15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39AD0B8D" w14:textId="38F8EB4F" w:rsidR="002906F4" w:rsidRDefault="002906F4" w:rsidP="002906F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40680F50" w14:textId="77777777" w:rsidR="002906F4" w:rsidRDefault="002906F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790BC927" w14:textId="001B1A58" w:rsidR="00530E9E" w:rsidRPr="00B118B0" w:rsidRDefault="00530E9E" w:rsidP="0008175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เงินให้กู้ยืมระยะสั้น</w:t>
      </w:r>
      <w:r w:rsidR="00C0165A" w:rsidRPr="00B118B0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B118B0">
        <w:rPr>
          <w:rFonts w:asciiTheme="majorBidi" w:hAnsiTheme="majorBidi" w:cstheme="majorBidi"/>
          <w:b/>
          <w:bCs/>
          <w:sz w:val="28"/>
          <w:cs/>
        </w:rPr>
        <w:t>และเงินให้กู้ยืมระยะยาว</w:t>
      </w:r>
    </w:p>
    <w:p w14:paraId="5430D234" w14:textId="519F5924" w:rsidR="00530E9E" w:rsidRPr="00B118B0" w:rsidRDefault="00530E9E" w:rsidP="00530E9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เงินให้กู้ยืมระยะสั้นและเงินให้กู้ยืมระยะยาว ณ วันที่ </w:t>
      </w:r>
      <w:r w:rsidR="008C7382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07A6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8C7382"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E17C2A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707A6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8769C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98769C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990"/>
        <w:gridCol w:w="180"/>
        <w:gridCol w:w="1080"/>
        <w:gridCol w:w="90"/>
        <w:gridCol w:w="1080"/>
      </w:tblGrid>
      <w:tr w:rsidR="00530E9E" w:rsidRPr="00B118B0" w14:paraId="0D063B6B" w14:textId="77777777" w:rsidTr="002911FC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FD0A9A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8C9D7F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2EC2E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B486C" w14:textId="77777777" w:rsidR="00530E9E" w:rsidRPr="00B118B0" w:rsidRDefault="00530E9E" w:rsidP="00A11E99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530E9E" w:rsidRPr="00B118B0" w14:paraId="200DAEF8" w14:textId="77777777" w:rsidTr="002911FC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223CBB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80A901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04163" w14:textId="77777777" w:rsidR="00530E9E" w:rsidRPr="00B118B0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394B61" w14:textId="77777777" w:rsidR="00530E9E" w:rsidRPr="00B118B0" w:rsidRDefault="00530E9E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30E9E" w:rsidRPr="00B118B0" w14:paraId="6CD2241A" w14:textId="77777777" w:rsidTr="00F7505A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7FE14B1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6CB7C5" w14:textId="55749CAF" w:rsidR="00530E9E" w:rsidRPr="00B118B0" w:rsidRDefault="008C7382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 </w:t>
            </w:r>
            <w:r w:rsidR="00E17C2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D2E8DE" w14:textId="77777777" w:rsidR="00530E9E" w:rsidRPr="00B118B0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3C607E" w14:textId="77777777" w:rsidR="00530E9E" w:rsidRPr="00B118B0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EA56D" w14:textId="77777777" w:rsidR="00530E9E" w:rsidRPr="00B118B0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2D36C4" w14:textId="3ED282DB" w:rsidR="00530E9E" w:rsidRPr="00B118B0" w:rsidRDefault="008C7382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 </w:t>
            </w:r>
            <w:r w:rsidR="00E17C2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9AD3E5" w14:textId="77777777" w:rsidR="00530E9E" w:rsidRPr="00B118B0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BFD81A" w14:textId="77777777" w:rsidR="00530E9E" w:rsidRPr="00B118B0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530E9E" w:rsidRPr="00B118B0" w14:paraId="73D24B46" w14:textId="77777777" w:rsidTr="00F7505A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4BFDE4C" w14:textId="77777777" w:rsidR="00530E9E" w:rsidRPr="00B118B0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BFF654" w14:textId="2F3469FB" w:rsidR="00530E9E" w:rsidRPr="00B118B0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98769C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9E3DB" w14:textId="77777777" w:rsidR="00530E9E" w:rsidRPr="00B118B0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87459E" w14:textId="0FA4C74A" w:rsidR="00530E9E" w:rsidRPr="00B118B0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98769C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677F2" w14:textId="77777777" w:rsidR="00530E9E" w:rsidRPr="00B118B0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B44592" w14:textId="65732028" w:rsidR="00530E9E" w:rsidRPr="00B118B0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98769C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DD6E4" w14:textId="77777777" w:rsidR="00530E9E" w:rsidRPr="00B118B0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89D58C" w14:textId="478B3232" w:rsidR="00530E9E" w:rsidRPr="00B118B0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98769C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677397" w:rsidRPr="006029D7" w14:paraId="690B5460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6F82378" w14:textId="77777777" w:rsidR="00677397" w:rsidRPr="00EF429A" w:rsidRDefault="00677397" w:rsidP="00EF429A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F429A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เงินให้กู้ยืมระยะสั้นแก่บุคคลที่เกี่ยวข้องกัน</w:t>
            </w:r>
          </w:p>
          <w:p w14:paraId="1EB7970D" w14:textId="4D9D1506" w:rsidR="00677397" w:rsidRPr="00EF429A" w:rsidRDefault="00677397" w:rsidP="00EF429A">
            <w:pPr>
              <w:ind w:left="267"/>
              <w:rPr>
                <w:rFonts w:asciiTheme="majorBidi" w:hAnsiTheme="majorBidi" w:cstheme="majorBidi"/>
                <w:sz w:val="28"/>
                <w:cs/>
              </w:rPr>
            </w:pPr>
            <w:r w:rsidRPr="001D2B32">
              <w:rPr>
                <w:rFonts w:asciiTheme="majorBidi" w:hAnsiTheme="majorBidi" w:cstheme="majorBidi" w:hint="cs"/>
                <w:sz w:val="28"/>
                <w:cs/>
              </w:rPr>
              <w:t xml:space="preserve">(ดูหมายเหตุข้อ </w:t>
            </w:r>
            <w:r w:rsidRPr="001D2B32">
              <w:rPr>
                <w:rFonts w:asciiTheme="majorBidi" w:hAnsiTheme="majorBidi" w:cstheme="majorBidi"/>
                <w:sz w:val="28"/>
              </w:rPr>
              <w:t>4</w:t>
            </w:r>
            <w:r w:rsidRPr="001D2B32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A882C" w14:textId="5828014F" w:rsidR="00677397" w:rsidRPr="005A12F1" w:rsidRDefault="00625835" w:rsidP="00677397">
            <w:pPr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10,400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6A72B" w14:textId="77777777" w:rsidR="00677397" w:rsidRPr="006029D7" w:rsidRDefault="00677397" w:rsidP="00677397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81CBF" w14:textId="62326F94" w:rsidR="00677397" w:rsidRPr="006029D7" w:rsidRDefault="00677397" w:rsidP="0067739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3BC9B" w14:textId="77777777" w:rsidR="00677397" w:rsidRPr="006029D7" w:rsidRDefault="00677397" w:rsidP="00677397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74B78" w14:textId="1FC610C4" w:rsidR="00677397" w:rsidRPr="00D03218" w:rsidRDefault="003B1C7D" w:rsidP="00677397">
            <w:pPr>
              <w:ind w:right="90"/>
              <w:jc w:val="right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7072B" w14:textId="77777777" w:rsidR="00677397" w:rsidRPr="006029D7" w:rsidRDefault="00677397" w:rsidP="00677397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AEEE4" w14:textId="0F197F3B" w:rsidR="00677397" w:rsidRPr="006029D7" w:rsidRDefault="00677397" w:rsidP="0067739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77397" w:rsidRPr="006029D7" w14:paraId="437075F1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6244814" w14:textId="77777777" w:rsidR="00677397" w:rsidRPr="001D2B32" w:rsidRDefault="00677397" w:rsidP="00677397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  <w:p w14:paraId="5AB114D5" w14:textId="291DAC7A" w:rsidR="00677397" w:rsidRPr="001D2B32" w:rsidRDefault="00677397" w:rsidP="00EF429A">
            <w:pPr>
              <w:pStyle w:val="Heading5"/>
              <w:keepNext w:val="0"/>
              <w:spacing w:line="240" w:lineRule="auto"/>
              <w:ind w:left="267" w:right="58"/>
              <w:rPr>
                <w:b w:val="0"/>
                <w:bCs w:val="0"/>
                <w:sz w:val="28"/>
                <w:szCs w:val="28"/>
                <w:cs/>
              </w:rPr>
            </w:pPr>
            <w:r w:rsidRPr="001D2B3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(ดูหมายเหตุข้อ </w:t>
            </w: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Pr="001D2B3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92384" w14:textId="09480A31" w:rsidR="00677397" w:rsidRPr="000F374C" w:rsidRDefault="00625835" w:rsidP="00677397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38,714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46DA0" w14:textId="77777777" w:rsidR="00677397" w:rsidRPr="006029D7" w:rsidRDefault="00677397" w:rsidP="00677397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E5177" w14:textId="5578A42C" w:rsidR="00677397" w:rsidRPr="004517A7" w:rsidRDefault="00677397" w:rsidP="00677397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30,914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820DE" w14:textId="77777777" w:rsidR="00677397" w:rsidRPr="006029D7" w:rsidRDefault="00677397" w:rsidP="00677397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1B653" w14:textId="1582D427" w:rsidR="00677397" w:rsidRDefault="003B1C7D" w:rsidP="00677397">
            <w:pPr>
              <w:ind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605,435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C412F" w14:textId="77777777" w:rsidR="00677397" w:rsidRPr="006029D7" w:rsidRDefault="00677397" w:rsidP="00677397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D4FEF" w14:textId="166E67FB" w:rsidR="00677397" w:rsidRPr="004517A7" w:rsidRDefault="00677397" w:rsidP="00677397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576,222</w:t>
            </w:r>
          </w:p>
        </w:tc>
      </w:tr>
      <w:tr w:rsidR="00677397" w:rsidRPr="006029D7" w14:paraId="0476F8DA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89A279F" w14:textId="5501C1CA" w:rsidR="00677397" w:rsidRPr="001D2B32" w:rsidRDefault="00C81213" w:rsidP="00677397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: </w:t>
            </w: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ค่าเผื่อผลขาดทุนจากการด้อยค่า</w:t>
            </w:r>
            <w:r w:rsidRPr="001D2B3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(ดูหมายเหตุข้อ </w:t>
            </w: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Pr="001D2B3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EEC38C" w14:textId="0B4D0D91" w:rsidR="00677397" w:rsidRPr="005A12F1" w:rsidRDefault="00625835" w:rsidP="00677397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(10,400)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A1F6" w14:textId="77777777" w:rsidR="00677397" w:rsidRPr="006029D7" w:rsidRDefault="00677397" w:rsidP="00677397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21482" w14:textId="5CA42343" w:rsidR="00677397" w:rsidRPr="006029D7" w:rsidRDefault="00677397" w:rsidP="0067739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(10,400)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9BDA2" w14:textId="77777777" w:rsidR="00677397" w:rsidRPr="006029D7" w:rsidRDefault="00677397" w:rsidP="00677397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2CB3CF" w14:textId="571189B9" w:rsidR="00677397" w:rsidRPr="006029D7" w:rsidRDefault="003B1C7D" w:rsidP="00677397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B02BC" w14:textId="77777777" w:rsidR="00677397" w:rsidRPr="006029D7" w:rsidRDefault="00677397" w:rsidP="00677397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4CDC6" w14:textId="6F48AE8F" w:rsidR="00677397" w:rsidRPr="006029D7" w:rsidRDefault="00677397" w:rsidP="00677397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77397" w:rsidRPr="006029D7" w14:paraId="55E0994F" w14:textId="77777777" w:rsidTr="006117E0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9020762" w14:textId="77777777" w:rsidR="001F63AF" w:rsidRPr="001D2B32" w:rsidRDefault="00677397" w:rsidP="00677397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1D2B3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</w:t>
            </w:r>
            <w:r w:rsidRPr="001D2B3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บุคคลและ</w:t>
            </w:r>
            <w:r w:rsidRPr="001D2B3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  <w:p w14:paraId="63358774" w14:textId="096A2B0B" w:rsidR="00677397" w:rsidRPr="001D2B32" w:rsidRDefault="00677397" w:rsidP="00EF429A">
            <w:pPr>
              <w:pStyle w:val="Heading5"/>
              <w:keepNext w:val="0"/>
              <w:spacing w:line="240" w:lineRule="auto"/>
              <w:ind w:left="357" w:right="58" w:hanging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2B32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  <w:r w:rsidRPr="001D2B3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D2B3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9A5931" w14:textId="5BA976B9" w:rsidR="00677397" w:rsidRPr="005A12F1" w:rsidRDefault="00625835" w:rsidP="006117E0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38,714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C5D6F" w14:textId="77777777" w:rsidR="00677397" w:rsidRPr="005A12F1" w:rsidRDefault="00677397" w:rsidP="006117E0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791A61" w14:textId="63657DAE" w:rsidR="00677397" w:rsidRPr="005A12F1" w:rsidRDefault="00677397" w:rsidP="006117E0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30,914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5D7C7" w14:textId="77777777" w:rsidR="00677397" w:rsidRPr="006029D7" w:rsidRDefault="00677397" w:rsidP="006117E0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63AD49" w14:textId="7F6163E2" w:rsidR="00677397" w:rsidRPr="005A12F1" w:rsidRDefault="003B1C7D" w:rsidP="006117E0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605,435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B81A4" w14:textId="77777777" w:rsidR="00677397" w:rsidRPr="006029D7" w:rsidRDefault="00677397" w:rsidP="006117E0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A94C4B" w14:textId="6C7DC8C7" w:rsidR="00677397" w:rsidRPr="006029D7" w:rsidRDefault="00677397" w:rsidP="006117E0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576,222</w:t>
            </w:r>
          </w:p>
        </w:tc>
      </w:tr>
      <w:tr w:rsidR="00BB6951" w:rsidRPr="006029D7" w14:paraId="404212F4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4665127" w14:textId="4844C6D3" w:rsidR="00BB6951" w:rsidRPr="001D2B32" w:rsidRDefault="00BB6951" w:rsidP="00BB6951">
            <w:pPr>
              <w:rPr>
                <w:rFonts w:hint="eastAsia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441CC3" w14:textId="77777777" w:rsidR="00BB6951" w:rsidRPr="006029D7" w:rsidRDefault="00BB6951" w:rsidP="00BB6951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102547" w14:textId="77777777" w:rsidR="00BB6951" w:rsidRPr="006029D7" w:rsidRDefault="00BB6951" w:rsidP="00BB695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72F6BA" w14:textId="77777777" w:rsidR="00BB6951" w:rsidRPr="006029D7" w:rsidRDefault="00BB6951" w:rsidP="00BB6951">
            <w:pPr>
              <w:tabs>
                <w:tab w:val="decimal" w:pos="902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770008E" w14:textId="77777777" w:rsidR="00BB6951" w:rsidRPr="006029D7" w:rsidRDefault="00BB6951" w:rsidP="00BB6951">
            <w:pPr>
              <w:tabs>
                <w:tab w:val="decimal" w:pos="84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23043" w14:textId="77777777" w:rsidR="00BB6951" w:rsidRPr="006029D7" w:rsidRDefault="00BB6951" w:rsidP="00BB695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924AA9" w14:textId="77777777" w:rsidR="00BB6951" w:rsidRPr="006029D7" w:rsidRDefault="00BB6951" w:rsidP="00BB6951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472ACF" w14:textId="77777777" w:rsidR="00BB6951" w:rsidRPr="006029D7" w:rsidRDefault="00BB6951" w:rsidP="00BB6951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625835" w:rsidRPr="006029D7" w14:paraId="698A3D2E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1DDE69E" w14:textId="05D07DD9" w:rsidR="00625835" w:rsidRPr="001D2B32" w:rsidRDefault="00625835" w:rsidP="00625835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เงินให้กู้ยืมระยะสั้นแก่บุคคลที่ไม่เกี่ยวข้องกัน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51C47" w14:textId="18424636" w:rsidR="00625835" w:rsidRPr="006029D7" w:rsidRDefault="00625835" w:rsidP="00625835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ACAAE" w14:textId="77777777" w:rsidR="00625835" w:rsidRPr="006029D7" w:rsidRDefault="00625835" w:rsidP="00625835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E247D" w14:textId="7D039ED8" w:rsidR="00625835" w:rsidRPr="00BD025B" w:rsidRDefault="00625835" w:rsidP="00625835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AC0DA" w14:textId="77777777" w:rsidR="00625835" w:rsidRPr="006029D7" w:rsidRDefault="00625835" w:rsidP="00625835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5452F" w14:textId="6618E882" w:rsidR="00625835" w:rsidRPr="006029D7" w:rsidRDefault="00625835" w:rsidP="00625835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BFBB0" w14:textId="77777777" w:rsidR="00625835" w:rsidRPr="006029D7" w:rsidRDefault="00625835" w:rsidP="00625835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339B8" w14:textId="01C93AAA" w:rsidR="00625835" w:rsidRPr="006029D7" w:rsidRDefault="00625835" w:rsidP="00625835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9,000</w:t>
            </w:r>
          </w:p>
        </w:tc>
      </w:tr>
      <w:tr w:rsidR="00625835" w:rsidRPr="006029D7" w14:paraId="76531D81" w14:textId="77777777" w:rsidTr="0077571B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759F8EE" w14:textId="77777777" w:rsidR="00625835" w:rsidRPr="001D2B32" w:rsidRDefault="00625835" w:rsidP="00625835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เงินให้กู้ยืมระยะสั้นแก่กิจการที่ไม่เกี่ยวข้องกัน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FBFE4" w14:textId="418C37D2" w:rsidR="00625835" w:rsidRPr="006029D7" w:rsidRDefault="00625835" w:rsidP="00625835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16A5D" w14:textId="77777777" w:rsidR="00625835" w:rsidRPr="006029D7" w:rsidRDefault="00625835" w:rsidP="00625835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A5823" w14:textId="6B0A5820" w:rsidR="00625835" w:rsidRPr="00BD025B" w:rsidRDefault="00625835" w:rsidP="00625835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75,476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41534" w14:textId="77777777" w:rsidR="00625835" w:rsidRPr="006029D7" w:rsidRDefault="00625835" w:rsidP="00625835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E213E" w14:textId="2E59FFB2" w:rsidR="00625835" w:rsidRPr="006029D7" w:rsidRDefault="00625835" w:rsidP="00625835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E0797" w14:textId="77777777" w:rsidR="00625835" w:rsidRPr="006029D7" w:rsidRDefault="00625835" w:rsidP="00625835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5EAF2" w14:textId="5DA6C729" w:rsidR="00625835" w:rsidRPr="006029D7" w:rsidRDefault="00625835" w:rsidP="00625835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75,000</w:t>
            </w:r>
          </w:p>
        </w:tc>
      </w:tr>
      <w:tr w:rsidR="00625835" w:rsidRPr="006029D7" w14:paraId="62F265E1" w14:textId="77777777" w:rsidTr="0077571B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1A4AD13" w14:textId="6A12C28A" w:rsidR="00625835" w:rsidRPr="001D2B32" w:rsidRDefault="00625835" w:rsidP="00625835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: </w:t>
            </w:r>
            <w:r w:rsidRPr="001D2B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062E7" w14:textId="3B464197" w:rsidR="00625835" w:rsidRPr="006029D7" w:rsidRDefault="00625835" w:rsidP="00625835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(2,750)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2F302E" w14:textId="77777777" w:rsidR="00625835" w:rsidRPr="006029D7" w:rsidRDefault="00625835" w:rsidP="00625835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581CB8" w14:textId="6B2A0A58" w:rsidR="00625835" w:rsidRPr="006029D7" w:rsidRDefault="00625835" w:rsidP="00625835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(2,750)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5287AD" w14:textId="77777777" w:rsidR="00625835" w:rsidRPr="006029D7" w:rsidRDefault="00625835" w:rsidP="00625835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BC09B" w14:textId="46641D55" w:rsidR="00625835" w:rsidRPr="006029D7" w:rsidRDefault="00625835" w:rsidP="00625835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(2,750)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88BC18" w14:textId="77777777" w:rsidR="00625835" w:rsidRPr="006029D7" w:rsidRDefault="00625835" w:rsidP="00625835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A4D0FE" w14:textId="6915AFA0" w:rsidR="00625835" w:rsidRPr="006029D7" w:rsidRDefault="00625835" w:rsidP="00625835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(2,750)</w:t>
            </w:r>
          </w:p>
        </w:tc>
      </w:tr>
      <w:tr w:rsidR="00625835" w:rsidRPr="006029D7" w14:paraId="27BBBA54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D9FC4AA" w14:textId="19C68C84" w:rsidR="00625835" w:rsidRPr="001D2B32" w:rsidRDefault="00625835" w:rsidP="00EF429A">
            <w:pPr>
              <w:pStyle w:val="Heading5"/>
              <w:keepNext w:val="0"/>
              <w:spacing w:line="240" w:lineRule="auto"/>
              <w:ind w:left="357" w:right="58" w:hanging="3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D2B3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เงินให้กู้ยืมระยะสั้นแก่บุคคลและกิจการที่</w:t>
            </w:r>
            <w:r w:rsidRPr="001D2B3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1D2B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ไม่เกี่ยวข้องกัน </w:t>
            </w:r>
            <w:r w:rsidRPr="001D2B3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D2B3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488FB1" w14:textId="114F1094" w:rsidR="00625835" w:rsidRPr="006029D7" w:rsidRDefault="00625835" w:rsidP="00625835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76,250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D3C5C" w14:textId="77777777" w:rsidR="00625835" w:rsidRPr="006029D7" w:rsidRDefault="00625835" w:rsidP="00625835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18510" w14:textId="76F2F825" w:rsidR="00625835" w:rsidRPr="00BD025B" w:rsidRDefault="00625835" w:rsidP="00625835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81,726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AA986" w14:textId="77777777" w:rsidR="00625835" w:rsidRPr="00BD025B" w:rsidRDefault="00625835" w:rsidP="00625835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67D68" w14:textId="77DC5A8F" w:rsidR="00625835" w:rsidRPr="006029D7" w:rsidRDefault="00625835" w:rsidP="00625835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76,250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5BED9" w14:textId="77777777" w:rsidR="00625835" w:rsidRPr="006029D7" w:rsidRDefault="00625835" w:rsidP="00625835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5749EC" w14:textId="0614ECC6" w:rsidR="00625835" w:rsidRPr="006029D7" w:rsidRDefault="00625835" w:rsidP="00625835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81,250</w:t>
            </w:r>
          </w:p>
        </w:tc>
      </w:tr>
      <w:tr w:rsidR="00BB6951" w:rsidRPr="00B118B0" w14:paraId="1C8FBA31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7E7E8F4" w14:textId="170EE1C2" w:rsidR="00BB6951" w:rsidRPr="001D2B32" w:rsidRDefault="00BB6951" w:rsidP="00BB6951">
            <w:pPr>
              <w:rPr>
                <w:rFonts w:hint="eastAsia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E0BA92" w14:textId="719084B3" w:rsidR="00BB6951" w:rsidRPr="00CD6FC9" w:rsidRDefault="00BB6951" w:rsidP="00BB6951">
            <w:pPr>
              <w:rPr>
                <w:rFonts w:hint="eastAsia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625C64" w14:textId="77777777" w:rsidR="00BB6951" w:rsidRPr="00B118B0" w:rsidRDefault="00BB6951" w:rsidP="00BB6951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7F2AA3" w14:textId="77777777" w:rsidR="00BB6951" w:rsidRPr="00BD025B" w:rsidRDefault="00BB6951" w:rsidP="00BD025B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793A5E8" w14:textId="77777777" w:rsidR="00BB6951" w:rsidRPr="00BD025B" w:rsidRDefault="00BB6951" w:rsidP="00BD025B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505DF8" w14:textId="77777777" w:rsidR="00BB6951" w:rsidRPr="00B118B0" w:rsidRDefault="00BB6951" w:rsidP="00BB6951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31BEC6" w14:textId="77777777" w:rsidR="00BB6951" w:rsidRPr="00B118B0" w:rsidRDefault="00BB6951" w:rsidP="00BB6951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7076F0" w14:textId="77777777" w:rsidR="00BB6951" w:rsidRPr="00B118B0" w:rsidRDefault="00BB6951" w:rsidP="00BB6951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7422B4" w:rsidRPr="00B118B0" w14:paraId="16708C27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AC0DAC1" w14:textId="77777777" w:rsidR="007422B4" w:rsidRPr="00EF429A" w:rsidRDefault="007422B4" w:rsidP="007422B4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EF429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52077790" w14:textId="1E3C619F" w:rsidR="007422B4" w:rsidRPr="00EF429A" w:rsidRDefault="007422B4" w:rsidP="00EF429A">
            <w:pPr>
              <w:pStyle w:val="Heading5"/>
              <w:keepNext w:val="0"/>
              <w:spacing w:line="240" w:lineRule="auto"/>
              <w:ind w:left="267" w:right="58"/>
              <w:rPr>
                <w:b w:val="0"/>
                <w:bCs w:val="0"/>
                <w:cs/>
              </w:rPr>
            </w:pPr>
            <w:r w:rsidRPr="00EF429A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(ดูหมายเหตุข้อ </w:t>
            </w:r>
            <w:r w:rsidRPr="00EF429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Pr="00EF429A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2BE0F" w14:textId="0B8C2606" w:rsidR="007422B4" w:rsidRPr="00B8249F" w:rsidRDefault="00625835" w:rsidP="007422B4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20AC2" w14:textId="77777777" w:rsidR="007422B4" w:rsidRPr="00B118B0" w:rsidRDefault="007422B4" w:rsidP="007422B4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38EFE" w14:textId="77F80B9D" w:rsidR="007422B4" w:rsidRPr="00B118B0" w:rsidRDefault="007422B4" w:rsidP="007422B4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B0F51">
              <w:rPr>
                <w:rFonts w:ascii="Angsana New" w:hAnsi="Angsana New"/>
                <w:sz w:val="28"/>
              </w:rPr>
              <w:t>-</w:t>
            </w:r>
            <w:r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169EF" w14:textId="77777777" w:rsidR="007422B4" w:rsidRPr="00B118B0" w:rsidRDefault="007422B4" w:rsidP="007422B4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9D07D" w14:textId="5F6C5D7A" w:rsidR="007422B4" w:rsidRPr="00B118B0" w:rsidRDefault="002C518F" w:rsidP="007422B4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28,291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01D02" w14:textId="77777777" w:rsidR="007422B4" w:rsidRPr="00B118B0" w:rsidRDefault="007422B4" w:rsidP="007422B4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A826" w14:textId="20CF5927" w:rsidR="007422B4" w:rsidRPr="00B118B0" w:rsidRDefault="007422B4" w:rsidP="007422B4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13,646</w:t>
            </w:r>
          </w:p>
        </w:tc>
      </w:tr>
      <w:tr w:rsidR="007422B4" w:rsidRPr="00B118B0" w14:paraId="7EC51A5E" w14:textId="77777777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8BCEA1F" w14:textId="0094D3A5" w:rsidR="007422B4" w:rsidRPr="00B118B0" w:rsidRDefault="007422B4" w:rsidP="007422B4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6EA200" w14:textId="1A9B7838" w:rsidR="007422B4" w:rsidRPr="00B8249F" w:rsidRDefault="00625835" w:rsidP="007422B4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497B7E" w14:textId="77777777" w:rsidR="007422B4" w:rsidRPr="00B118B0" w:rsidRDefault="007422B4" w:rsidP="007422B4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137208" w14:textId="3CAF3DF5" w:rsidR="007422B4" w:rsidRPr="00991199" w:rsidRDefault="007422B4" w:rsidP="007422B4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B0F51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0A84E8" w14:textId="77777777" w:rsidR="007422B4" w:rsidRPr="00B118B0" w:rsidRDefault="007422B4" w:rsidP="007422B4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99969E" w14:textId="3717F0AF" w:rsidR="007422B4" w:rsidRPr="00B118B0" w:rsidRDefault="002C518F" w:rsidP="007422B4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28,291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33F92D" w14:textId="77777777" w:rsidR="007422B4" w:rsidRPr="00B118B0" w:rsidRDefault="007422B4" w:rsidP="007422B4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AFBA8" w14:textId="72FFA957" w:rsidR="007422B4" w:rsidRPr="00B118B0" w:rsidRDefault="007422B4" w:rsidP="007422B4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13,646</w:t>
            </w:r>
          </w:p>
        </w:tc>
      </w:tr>
    </w:tbl>
    <w:p w14:paraId="26D44CB9" w14:textId="77777777" w:rsidR="000C3262" w:rsidRDefault="000C3262" w:rsidP="000C326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6B7DD020" w14:textId="77777777" w:rsidR="000C3262" w:rsidRDefault="000C326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1260B814" w14:textId="77777777" w:rsidR="002E4D08" w:rsidRDefault="002E4D08" w:rsidP="002E4D08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p w14:paraId="3679E85B" w14:textId="5FF9E065" w:rsidR="003964B0" w:rsidRPr="002E4D08" w:rsidRDefault="002E4D08" w:rsidP="002E4D08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6"/>
          <w:sz w:val="28"/>
          <w:cs/>
        </w:rPr>
      </w:pPr>
      <w:r w:rsidRPr="008A6E1D">
        <w:rPr>
          <w:rFonts w:asciiTheme="majorBidi" w:hAnsiTheme="majorBidi" w:cstheme="majorBidi" w:hint="cs"/>
          <w:color w:val="000000"/>
          <w:spacing w:val="-2"/>
          <w:sz w:val="28"/>
          <w:cs/>
        </w:rPr>
        <w:t>สินค้า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 xml:space="preserve">คงเหลือ ณ วันที่ </w:t>
      </w:r>
      <w:r w:rsidRPr="008A6E1D">
        <w:rPr>
          <w:rFonts w:ascii="Angsana New" w:hAnsi="Angsana New" w:hint="cs"/>
          <w:color w:val="000000"/>
          <w:spacing w:val="-6"/>
          <w:sz w:val="28"/>
        </w:rPr>
        <w:t>3</w:t>
      </w:r>
      <w:r w:rsidR="00E624D9">
        <w:rPr>
          <w:rFonts w:ascii="Angsana New" w:hAnsi="Angsana New"/>
          <w:color w:val="000000"/>
          <w:spacing w:val="-6"/>
          <w:sz w:val="28"/>
        </w:rPr>
        <w:t xml:space="preserve">0 </w:t>
      </w:r>
      <w:r w:rsidR="00ED14F1">
        <w:rPr>
          <w:rFonts w:ascii="Angsana New" w:hAnsi="Angsana New" w:hint="cs"/>
          <w:color w:val="000000"/>
          <w:spacing w:val="-6"/>
          <w:sz w:val="28"/>
          <w:cs/>
        </w:rPr>
        <w:t>กันยายน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 xml:space="preserve"> </w:t>
      </w:r>
      <w:r w:rsidRPr="008A6E1D">
        <w:rPr>
          <w:rFonts w:ascii="Angsana New" w:hAnsi="Angsana New" w:hint="cs"/>
          <w:color w:val="000000"/>
          <w:spacing w:val="-6"/>
          <w:sz w:val="28"/>
        </w:rPr>
        <w:t>256</w:t>
      </w:r>
      <w:r>
        <w:rPr>
          <w:rFonts w:ascii="Angsana New" w:hAnsi="Angsana New"/>
          <w:color w:val="000000"/>
          <w:spacing w:val="-6"/>
          <w:sz w:val="28"/>
        </w:rPr>
        <w:t>6</w:t>
      </w:r>
      <w:r w:rsidRPr="008A6E1D">
        <w:rPr>
          <w:rFonts w:ascii="Angsana New" w:hAnsi="Angsana New" w:hint="cs"/>
          <w:color w:val="000000"/>
          <w:spacing w:val="-6"/>
          <w:sz w:val="28"/>
        </w:rPr>
        <w:t xml:space="preserve"> 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>และ</w:t>
      </w:r>
      <w:r>
        <w:rPr>
          <w:rFonts w:ascii="Angsana New" w:hAnsi="Angsana New" w:hint="cs"/>
          <w:color w:val="000000"/>
          <w:spacing w:val="-6"/>
          <w:sz w:val="28"/>
          <w:cs/>
        </w:rPr>
        <w:t xml:space="preserve"> วันที่ </w:t>
      </w:r>
      <w:r w:rsidRPr="008A6E1D">
        <w:rPr>
          <w:rFonts w:ascii="Angsana New" w:hAnsi="Angsana New" w:hint="cs"/>
          <w:color w:val="000000"/>
          <w:spacing w:val="-6"/>
          <w:sz w:val="28"/>
        </w:rPr>
        <w:t xml:space="preserve">31 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 xml:space="preserve">ธันวาคม </w:t>
      </w:r>
      <w:r w:rsidRPr="008A6E1D">
        <w:rPr>
          <w:rFonts w:ascii="Angsana New" w:hAnsi="Angsana New" w:hint="cs"/>
          <w:color w:val="000000"/>
          <w:spacing w:val="-6"/>
          <w:sz w:val="28"/>
        </w:rPr>
        <w:t>256</w:t>
      </w:r>
      <w:r>
        <w:rPr>
          <w:rFonts w:ascii="Angsana New" w:hAnsi="Angsana New"/>
          <w:color w:val="000000"/>
          <w:spacing w:val="-6"/>
          <w:sz w:val="28"/>
        </w:rPr>
        <w:t>5</w:t>
      </w:r>
      <w:r w:rsidRPr="008A6E1D">
        <w:rPr>
          <w:rFonts w:ascii="Angsana New" w:hAnsi="Angsana New" w:hint="cs"/>
          <w:color w:val="000000"/>
          <w:spacing w:val="-6"/>
          <w:sz w:val="28"/>
        </w:rPr>
        <w:t xml:space="preserve"> 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>มีดังนี้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170"/>
        <w:gridCol w:w="90"/>
        <w:gridCol w:w="1170"/>
        <w:gridCol w:w="90"/>
        <w:gridCol w:w="1170"/>
      </w:tblGrid>
      <w:tr w:rsidR="0031250A" w:rsidRPr="004517A7" w14:paraId="60EFF3F1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96D4AFA" w14:textId="77777777" w:rsidR="0031250A" w:rsidRPr="004517A7" w:rsidRDefault="0031250A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E233C9" w14:textId="77777777" w:rsidR="0031250A" w:rsidRPr="004517A7" w:rsidRDefault="0031250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96D20" w14:textId="77777777" w:rsidR="0031250A" w:rsidRPr="004517A7" w:rsidRDefault="0031250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C4CED" w14:textId="77777777" w:rsidR="0031250A" w:rsidRPr="004517A7" w:rsidRDefault="0031250A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31250A" w:rsidRPr="004517A7" w14:paraId="76841991" w14:textId="77777777">
        <w:trPr>
          <w:cantSplit/>
          <w:trHeight w:val="22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06E4834" w14:textId="77777777" w:rsidR="0031250A" w:rsidRPr="004517A7" w:rsidRDefault="0031250A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4E30F" w14:textId="77777777" w:rsidR="0031250A" w:rsidRPr="004517A7" w:rsidRDefault="0031250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78D24" w14:textId="77777777" w:rsidR="0031250A" w:rsidRPr="004517A7" w:rsidRDefault="0031250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8E7DFC" w14:textId="77777777" w:rsidR="0031250A" w:rsidRPr="004517A7" w:rsidRDefault="0031250A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1250A" w:rsidRPr="004517A7" w14:paraId="51BB1ECF" w14:textId="77777777" w:rsidTr="006B7F5A">
        <w:trPr>
          <w:cantSplit/>
          <w:trHeight w:val="19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4D5B49B" w14:textId="77777777" w:rsidR="0031250A" w:rsidRPr="004517A7" w:rsidRDefault="0031250A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7E6B8F" w14:textId="77777777" w:rsidR="0031250A" w:rsidRPr="004517A7" w:rsidRDefault="0031250A" w:rsidP="006B7F5A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F13133" w14:textId="77777777" w:rsidR="0031250A" w:rsidRPr="004517A7" w:rsidRDefault="0031250A" w:rsidP="006B7F5A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F97314" w14:textId="77777777" w:rsidR="0031250A" w:rsidRPr="004517A7" w:rsidRDefault="0031250A" w:rsidP="006B7F5A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0A259" w14:textId="77777777" w:rsidR="0031250A" w:rsidRPr="004517A7" w:rsidRDefault="0031250A" w:rsidP="006B7F5A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21399A" w14:textId="77777777" w:rsidR="0031250A" w:rsidRPr="004517A7" w:rsidRDefault="0031250A" w:rsidP="006B7F5A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AB99CC" w14:textId="77777777" w:rsidR="0031250A" w:rsidRPr="004517A7" w:rsidRDefault="0031250A" w:rsidP="006B7F5A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37DA36" w14:textId="77777777" w:rsidR="0031250A" w:rsidRPr="004517A7" w:rsidRDefault="0031250A" w:rsidP="006B7F5A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31250A" w:rsidRPr="004517A7" w14:paraId="2F179755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299D932" w14:textId="77777777" w:rsidR="0031250A" w:rsidRPr="004517A7" w:rsidRDefault="0031250A">
            <w:pPr>
              <w:pStyle w:val="Heading5"/>
              <w:keepNext w:val="0"/>
              <w:spacing w:line="240" w:lineRule="auto"/>
              <w:ind w:right="58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2E1F84" w14:textId="74629466" w:rsidR="0031250A" w:rsidRPr="00571A11" w:rsidRDefault="002C728A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10,19</w:t>
            </w:r>
            <w:r w:rsidR="001E75D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7BE851" w14:textId="77777777" w:rsidR="0031250A" w:rsidRPr="004517A7" w:rsidRDefault="0031250A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8C2B57" w14:textId="4400157E" w:rsidR="0031250A" w:rsidRPr="004517A7" w:rsidRDefault="001D1AAA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12,267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67801F" w14:textId="77777777" w:rsidR="0031250A" w:rsidRPr="004517A7" w:rsidRDefault="0031250A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AB0519" w14:textId="231E2C27" w:rsidR="0031250A" w:rsidRPr="004517A7" w:rsidRDefault="009D28C9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EF4FC6" w14:textId="77777777" w:rsidR="0031250A" w:rsidRPr="004517A7" w:rsidRDefault="0031250A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D4218A" w14:textId="77777777" w:rsidR="0031250A" w:rsidRPr="004517A7" w:rsidRDefault="0031250A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1,338</w:t>
            </w:r>
          </w:p>
        </w:tc>
      </w:tr>
      <w:tr w:rsidR="0031250A" w:rsidRPr="004517A7" w14:paraId="575BCABB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7155672" w14:textId="77777777" w:rsidR="0031250A" w:rsidRPr="004517A7" w:rsidRDefault="0031250A">
            <w:pPr>
              <w:rPr>
                <w:rFonts w:hint="eastAsia"/>
                <w:cs/>
              </w:rPr>
            </w:pPr>
            <w:r w:rsidRPr="004517A7">
              <w:rPr>
                <w:rFonts w:hint="cs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22097" w14:textId="6A182EC6" w:rsidR="0031250A" w:rsidRPr="004517A7" w:rsidRDefault="00A477A7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C91E25" w14:textId="77777777" w:rsidR="0031250A" w:rsidRPr="004517A7" w:rsidRDefault="0031250A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62A63" w14:textId="77777777" w:rsidR="0031250A" w:rsidRPr="004517A7" w:rsidRDefault="0031250A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E4F39B" w14:textId="77777777" w:rsidR="0031250A" w:rsidRPr="004517A7" w:rsidRDefault="0031250A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23A68" w14:textId="5790A52A" w:rsidR="0031250A" w:rsidRPr="004517A7" w:rsidRDefault="009D28C9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676AFE" w14:textId="77777777" w:rsidR="0031250A" w:rsidRPr="004517A7" w:rsidRDefault="0031250A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0697E" w14:textId="77777777" w:rsidR="0031250A" w:rsidRPr="004517A7" w:rsidRDefault="0031250A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31250A" w:rsidRPr="004517A7" w14:paraId="0C830EE0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77D5E78" w14:textId="77777777" w:rsidR="0031250A" w:rsidRPr="004517A7" w:rsidRDefault="0031250A">
            <w:pPr>
              <w:rPr>
                <w:rFonts w:hint="eastAsia"/>
                <w:cs/>
              </w:rPr>
            </w:pPr>
            <w:r w:rsidRPr="004517A7">
              <w:rPr>
                <w:rFonts w:hint="cs"/>
                <w:cs/>
              </w:rPr>
              <w:t>วัสดุและของใช้สิ้นเปลือง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E0912" w14:textId="46722430" w:rsidR="0031250A" w:rsidRPr="004517A7" w:rsidRDefault="00A477A7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19,719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CECB8A" w14:textId="77777777" w:rsidR="0031250A" w:rsidRPr="004517A7" w:rsidRDefault="0031250A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311FF" w14:textId="6D4C6120" w:rsidR="0031250A" w:rsidRPr="004517A7" w:rsidRDefault="001D1AAA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20,486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B64B91" w14:textId="77777777" w:rsidR="0031250A" w:rsidRPr="004517A7" w:rsidRDefault="0031250A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DAAC1" w14:textId="631D23A8" w:rsidR="0031250A" w:rsidRPr="004517A7" w:rsidRDefault="009D28C9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0C86FB" w14:textId="77777777" w:rsidR="0031250A" w:rsidRPr="004517A7" w:rsidRDefault="0031250A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30EFE" w14:textId="77777777" w:rsidR="0031250A" w:rsidRPr="004517A7" w:rsidRDefault="0031250A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31250A" w:rsidRPr="004517A7" w14:paraId="399644B2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ADE70BB" w14:textId="77777777" w:rsidR="0031250A" w:rsidRPr="004517A7" w:rsidRDefault="0031250A">
            <w:pPr>
              <w:pStyle w:val="Heading5"/>
              <w:keepNext w:val="0"/>
              <w:spacing w:line="240" w:lineRule="auto"/>
              <w:ind w:right="58"/>
              <w:rPr>
                <w:b w:val="0"/>
                <w:bCs w:val="0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4517A7">
              <w:rPr>
                <w:rFonts w:hint="cs"/>
                <w:b w:val="0"/>
                <w:bCs w:val="0"/>
                <w:sz w:val="28"/>
                <w:szCs w:val="28"/>
              </w:rPr>
              <w:t xml:space="preserve">: </w:t>
            </w:r>
            <w:r w:rsidRPr="004517A7">
              <w:rPr>
                <w:rFonts w:hint="cs"/>
                <w:b w:val="0"/>
                <w:bCs w:val="0"/>
                <w:sz w:val="28"/>
                <w:szCs w:val="28"/>
                <w:cs/>
              </w:rPr>
              <w:t>ค่าเผื่อการปรับลดมูลค่าสินค้าคงเหลือ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7891A" w14:textId="23E319E2" w:rsidR="0031250A" w:rsidRPr="004517A7" w:rsidRDefault="00A477A7">
            <w:pPr>
              <w:ind w:right="9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739C1C" w14:textId="77777777" w:rsidR="0031250A" w:rsidRPr="004517A7" w:rsidRDefault="0031250A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8CD10" w14:textId="77777777" w:rsidR="0031250A" w:rsidRPr="004517A7" w:rsidRDefault="0031250A">
            <w:pPr>
              <w:tabs>
                <w:tab w:val="decimal" w:pos="98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1,338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1FD86C" w14:textId="77777777" w:rsidR="0031250A" w:rsidRPr="004517A7" w:rsidRDefault="0031250A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E7995" w14:textId="6FEDD758" w:rsidR="0031250A" w:rsidRPr="004517A7" w:rsidRDefault="009D28C9">
            <w:pPr>
              <w:tabs>
                <w:tab w:val="decimal" w:pos="1080"/>
              </w:tabs>
              <w:ind w:right="-11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4B1482" w14:textId="77777777" w:rsidR="0031250A" w:rsidRPr="004517A7" w:rsidRDefault="0031250A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E8EBB" w14:textId="77777777" w:rsidR="0031250A" w:rsidRPr="004517A7" w:rsidRDefault="0031250A">
            <w:pPr>
              <w:ind w:right="9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1,338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31250A" w:rsidRPr="004517A7" w14:paraId="5D253AF6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4D6334F" w14:textId="77777777" w:rsidR="0031250A" w:rsidRPr="004517A7" w:rsidRDefault="0031250A">
            <w:pPr>
              <w:pStyle w:val="Heading5"/>
              <w:keepNext w:val="0"/>
              <w:spacing w:line="240" w:lineRule="auto"/>
              <w:ind w:right="58"/>
              <w:rPr>
                <w:spacing w:val="-4"/>
                <w:sz w:val="28"/>
                <w:szCs w:val="28"/>
                <w:cs/>
              </w:rPr>
            </w:pPr>
            <w:r w:rsidRPr="004517A7">
              <w:rPr>
                <w:rFonts w:hint="cs"/>
                <w:spacing w:val="-4"/>
                <w:sz w:val="28"/>
                <w:szCs w:val="28"/>
                <w:cs/>
              </w:rPr>
              <w:t>รวมสินค้าคงเหลือ</w:t>
            </w:r>
            <w:r>
              <w:rPr>
                <w:spacing w:val="-4"/>
                <w:sz w:val="28"/>
                <w:szCs w:val="28"/>
              </w:rPr>
              <w:t xml:space="preserve"> - </w:t>
            </w:r>
            <w:r>
              <w:rPr>
                <w:rFonts w:hint="cs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7B44F4" w14:textId="3A6D7F47" w:rsidR="0031250A" w:rsidRPr="004517A7" w:rsidRDefault="00A477A7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30,35</w:t>
            </w:r>
            <w:r w:rsidR="001E75DB">
              <w:rPr>
                <w:rFonts w:ascii="Angsana New" w:hAnsi="Angsana New"/>
                <w:b/>
                <w:bCs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1103A7" w14:textId="77777777" w:rsidR="0031250A" w:rsidRPr="004517A7" w:rsidRDefault="0031250A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C614A7" w14:textId="77777777" w:rsidR="0031250A" w:rsidRPr="004517A7" w:rsidRDefault="0031250A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31,978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133597" w14:textId="77777777" w:rsidR="0031250A" w:rsidRPr="004517A7" w:rsidRDefault="0031250A">
            <w:pPr>
              <w:tabs>
                <w:tab w:val="decimal" w:pos="841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FBC36A" w14:textId="126B39B7" w:rsidR="0031250A" w:rsidRPr="004517A7" w:rsidRDefault="009D28C9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848005" w14:textId="77777777" w:rsidR="0031250A" w:rsidRPr="004517A7" w:rsidRDefault="0031250A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2FF05F" w14:textId="77777777" w:rsidR="0031250A" w:rsidRPr="004517A7" w:rsidRDefault="0031250A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</w:p>
        </w:tc>
      </w:tr>
    </w:tbl>
    <w:p w14:paraId="45523E5C" w14:textId="0F20F32C" w:rsidR="00034B42" w:rsidRPr="00034B42" w:rsidRDefault="00034B42" w:rsidP="00B965BC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color w:val="000000"/>
          <w:spacing w:val="-2"/>
          <w:sz w:val="28"/>
          <w:lang w:val="en-GB"/>
        </w:rPr>
      </w:pPr>
      <w:r w:rsidRPr="00B965BC">
        <w:rPr>
          <w:rFonts w:asciiTheme="majorBidi" w:hAnsiTheme="majorBidi" w:cstheme="majorBidi" w:hint="cs"/>
          <w:b/>
          <w:bCs/>
          <w:sz w:val="28"/>
          <w:cs/>
        </w:rPr>
        <w:t>สินทรัพย์</w:t>
      </w:r>
      <w:r w:rsidRPr="00034B42">
        <w:rPr>
          <w:rFonts w:ascii="Angsana New" w:hAnsi="Angsana New" w:hint="cs"/>
          <w:b/>
          <w:bCs/>
          <w:color w:val="000000"/>
          <w:spacing w:val="-2"/>
          <w:sz w:val="28"/>
          <w:cs/>
          <w:lang w:val="en-GB"/>
        </w:rPr>
        <w:t>หมุนเวียนอื่น</w:t>
      </w:r>
    </w:p>
    <w:p w14:paraId="463A24F5" w14:textId="1BA82A59" w:rsidR="00034B42" w:rsidRPr="00034B42" w:rsidRDefault="00034B42" w:rsidP="00B965BC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>
        <w:rPr>
          <w:rFonts w:ascii="Angsana New" w:hAnsi="Angsana New" w:hint="cs"/>
          <w:color w:val="000000"/>
          <w:spacing w:val="-2"/>
          <w:sz w:val="28"/>
          <w:cs/>
        </w:rPr>
        <w:t>สินทรัพย์</w:t>
      </w:r>
      <w:r w:rsidRPr="00B965BC">
        <w:rPr>
          <w:rFonts w:asciiTheme="majorBidi" w:hAnsiTheme="majorBidi" w:cstheme="majorBidi" w:hint="cs"/>
          <w:color w:val="000000"/>
          <w:spacing w:val="-6"/>
          <w:sz w:val="28"/>
          <w:cs/>
        </w:rPr>
        <w:t>หมุนเวียน</w:t>
      </w:r>
      <w:r>
        <w:rPr>
          <w:rFonts w:ascii="Angsana New" w:hAnsi="Angsana New" w:hint="cs"/>
          <w:color w:val="000000"/>
          <w:spacing w:val="-2"/>
          <w:sz w:val="28"/>
          <w:cs/>
        </w:rPr>
        <w:t xml:space="preserve">อื่น </w:t>
      </w:r>
      <w:r w:rsidRPr="00034B42">
        <w:rPr>
          <w:rFonts w:ascii="Angsana New" w:hAnsi="Angsana New" w:hint="cs"/>
          <w:color w:val="000000"/>
          <w:spacing w:val="-2"/>
          <w:sz w:val="28"/>
          <w:cs/>
        </w:rPr>
        <w:t xml:space="preserve">ณ วันที่ </w:t>
      </w:r>
      <w:r w:rsidRPr="00034B42">
        <w:rPr>
          <w:rFonts w:ascii="Angsana New" w:hAnsi="Angsana New"/>
          <w:color w:val="000000"/>
          <w:spacing w:val="-2"/>
          <w:sz w:val="28"/>
          <w:lang w:val="en-GB"/>
        </w:rPr>
        <w:t xml:space="preserve">30 </w:t>
      </w:r>
      <w:r w:rsidRPr="00034B42">
        <w:rPr>
          <w:rFonts w:ascii="Angsana New" w:hAnsi="Angsana New" w:hint="cs"/>
          <w:color w:val="000000"/>
          <w:spacing w:val="-2"/>
          <w:sz w:val="28"/>
          <w:cs/>
          <w:lang w:val="en-GB"/>
        </w:rPr>
        <w:t>กันยายน</w:t>
      </w:r>
      <w:r w:rsidRPr="00034B42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034B42">
        <w:rPr>
          <w:rFonts w:ascii="Angsana New" w:hAnsi="Angsana New"/>
          <w:color w:val="000000"/>
          <w:spacing w:val="-2"/>
          <w:sz w:val="28"/>
          <w:lang w:val="en-GB"/>
        </w:rPr>
        <w:t>256</w:t>
      </w:r>
      <w:r w:rsidRPr="00034B42">
        <w:rPr>
          <w:rFonts w:ascii="Angsana New" w:hAnsi="Angsana New"/>
          <w:color w:val="000000"/>
          <w:spacing w:val="-2"/>
          <w:sz w:val="28"/>
        </w:rPr>
        <w:t>6</w:t>
      </w:r>
      <w:r w:rsidRPr="00034B42">
        <w:rPr>
          <w:rFonts w:ascii="Angsana New" w:hAnsi="Angsana New" w:hint="cs"/>
          <w:color w:val="000000"/>
          <w:spacing w:val="-2"/>
          <w:sz w:val="28"/>
          <w:cs/>
        </w:rPr>
        <w:t xml:space="preserve"> และวันที่</w:t>
      </w:r>
      <w:r w:rsidRPr="00034B42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034B42">
        <w:rPr>
          <w:rFonts w:ascii="Angsana New" w:hAnsi="Angsana New"/>
          <w:color w:val="000000"/>
          <w:spacing w:val="-2"/>
          <w:sz w:val="28"/>
          <w:lang w:val="en-GB"/>
        </w:rPr>
        <w:t>31</w:t>
      </w:r>
      <w:r w:rsidRPr="00034B42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Pr="00034B42">
        <w:rPr>
          <w:rFonts w:ascii="Angsana New" w:hAnsi="Angsana New"/>
          <w:color w:val="000000"/>
          <w:spacing w:val="-2"/>
          <w:sz w:val="28"/>
          <w:lang w:val="en-GB"/>
        </w:rPr>
        <w:t>2565</w:t>
      </w:r>
      <w:r w:rsidRPr="00034B42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034B42">
        <w:rPr>
          <w:rFonts w:ascii="Angsana New" w:hAnsi="Angsana New" w:hint="cs"/>
          <w:sz w:val="28"/>
          <w:cs/>
        </w:rPr>
        <w:t>มีดังนี้</w:t>
      </w:r>
    </w:p>
    <w:tbl>
      <w:tblPr>
        <w:tblW w:w="9198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0"/>
        <w:gridCol w:w="990"/>
        <w:gridCol w:w="72"/>
        <w:gridCol w:w="1008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034B42" w:rsidRPr="004517A7" w14:paraId="0F658E31" w14:textId="77777777">
        <w:trPr>
          <w:trHeight w:val="70"/>
        </w:trPr>
        <w:tc>
          <w:tcPr>
            <w:tcW w:w="2700" w:type="dxa"/>
            <w:vAlign w:val="bottom"/>
          </w:tcPr>
          <w:p w14:paraId="3FA89B8D" w14:textId="77777777" w:rsidR="00034B42" w:rsidRPr="004517A7" w:rsidRDefault="00034B42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264542D" w14:textId="77777777" w:rsidR="00034B42" w:rsidRPr="004517A7" w:rsidRDefault="00034B42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1DFE2807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3A525AAD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046D794A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76D2C892" w14:textId="77777777" w:rsidR="00034B42" w:rsidRPr="004517A7" w:rsidRDefault="00034B42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4517A7">
              <w:rPr>
                <w:rFonts w:asciiTheme="majorBidi" w:hAnsiTheme="majorBidi" w:cstheme="majorBidi"/>
                <w:sz w:val="28"/>
              </w:rPr>
              <w:t>: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034B42" w:rsidRPr="004517A7" w14:paraId="580A36C6" w14:textId="77777777">
        <w:trPr>
          <w:trHeight w:val="70"/>
        </w:trPr>
        <w:tc>
          <w:tcPr>
            <w:tcW w:w="2700" w:type="dxa"/>
            <w:vAlign w:val="bottom"/>
          </w:tcPr>
          <w:p w14:paraId="460C98BC" w14:textId="77777777" w:rsidR="00034B42" w:rsidRPr="004517A7" w:rsidRDefault="00034B42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6C4C4135" w14:textId="77777777" w:rsidR="00034B42" w:rsidRPr="004517A7" w:rsidRDefault="00034B42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446E7116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5BF522F2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664A8277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537C064A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34B42" w:rsidRPr="004517A7" w14:paraId="53A880BA" w14:textId="77777777">
        <w:trPr>
          <w:trHeight w:val="70"/>
        </w:trPr>
        <w:tc>
          <w:tcPr>
            <w:tcW w:w="2700" w:type="dxa"/>
            <w:vAlign w:val="bottom"/>
          </w:tcPr>
          <w:p w14:paraId="1AE4275E" w14:textId="77777777" w:rsidR="00034B42" w:rsidRPr="004517A7" w:rsidRDefault="00034B42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3DC70808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กันยายน</w:t>
            </w:r>
          </w:p>
        </w:tc>
        <w:tc>
          <w:tcPr>
            <w:tcW w:w="72" w:type="dxa"/>
          </w:tcPr>
          <w:p w14:paraId="178BEE4E" w14:textId="77777777" w:rsidR="00034B42" w:rsidRPr="004517A7" w:rsidRDefault="00034B42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6E41E02E" w14:textId="77777777" w:rsidR="00034B42" w:rsidRPr="004517A7" w:rsidRDefault="00034B42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72" w:type="dxa"/>
            <w:tcBorders>
              <w:left w:val="nil"/>
            </w:tcBorders>
          </w:tcPr>
          <w:p w14:paraId="7042273D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vAlign w:val="bottom"/>
          </w:tcPr>
          <w:p w14:paraId="34E849F8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กันยายน</w:t>
            </w:r>
          </w:p>
        </w:tc>
        <w:tc>
          <w:tcPr>
            <w:tcW w:w="72" w:type="dxa"/>
          </w:tcPr>
          <w:p w14:paraId="4E6A7DD8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666A9DA2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72" w:type="dxa"/>
          </w:tcPr>
          <w:p w14:paraId="232E4BB6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421B4242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กันยายน</w:t>
            </w:r>
          </w:p>
        </w:tc>
        <w:tc>
          <w:tcPr>
            <w:tcW w:w="90" w:type="dxa"/>
          </w:tcPr>
          <w:p w14:paraId="2AC9C036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8DF901E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034B42" w:rsidRPr="004517A7" w14:paraId="61504CA0" w14:textId="77777777">
        <w:trPr>
          <w:trHeight w:val="70"/>
        </w:trPr>
        <w:tc>
          <w:tcPr>
            <w:tcW w:w="2700" w:type="dxa"/>
            <w:vAlign w:val="bottom"/>
          </w:tcPr>
          <w:p w14:paraId="025F3165" w14:textId="77777777" w:rsidR="00034B42" w:rsidRPr="004517A7" w:rsidRDefault="00034B42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F6B0A8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72" w:type="dxa"/>
          </w:tcPr>
          <w:p w14:paraId="4AE3E304" w14:textId="77777777" w:rsidR="00034B42" w:rsidRPr="004517A7" w:rsidRDefault="00034B42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388F3F6" w14:textId="77777777" w:rsidR="00034B42" w:rsidRPr="004517A7" w:rsidRDefault="00034B42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72" w:type="dxa"/>
            <w:tcBorders>
              <w:left w:val="nil"/>
            </w:tcBorders>
          </w:tcPr>
          <w:p w14:paraId="5803E03C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7BE3CA8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72" w:type="dxa"/>
          </w:tcPr>
          <w:p w14:paraId="4829D139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074C4988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72" w:type="dxa"/>
          </w:tcPr>
          <w:p w14:paraId="14ADA75F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4FAAD7E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90" w:type="dxa"/>
          </w:tcPr>
          <w:p w14:paraId="7FDEADA3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B83184" w14:textId="77777777" w:rsidR="00034B42" w:rsidRPr="004517A7" w:rsidRDefault="00034B42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99735F" w:rsidRPr="004517A7" w14:paraId="6AAFE420" w14:textId="77777777">
        <w:tc>
          <w:tcPr>
            <w:tcW w:w="2700" w:type="dxa"/>
          </w:tcPr>
          <w:p w14:paraId="60986E64" w14:textId="77777777" w:rsidR="0099735F" w:rsidRPr="004517A7" w:rsidRDefault="0099735F" w:rsidP="0099735F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197E4D">
              <w:rPr>
                <w:rFonts w:asciiTheme="majorBidi" w:hAnsiTheme="majorBidi" w:hint="cs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FCB1E" w14:textId="77777777" w:rsidR="0099735F" w:rsidRPr="004517A7" w:rsidRDefault="0099735F" w:rsidP="0099735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C72D3">
              <w:rPr>
                <w:rFonts w:asciiTheme="majorBidi" w:hAnsiTheme="majorBidi" w:cstheme="majorBidi" w:hint="cs"/>
                <w:sz w:val="28"/>
                <w:cs/>
              </w:rPr>
              <w:t xml:space="preserve">0.15 </w:t>
            </w:r>
            <w:r w:rsidRPr="009C72D3">
              <w:rPr>
                <w:rFonts w:asciiTheme="majorBidi" w:hAnsiTheme="majorBidi" w:cstheme="majorBidi"/>
                <w:sz w:val="28"/>
              </w:rPr>
              <w:t>-</w:t>
            </w:r>
            <w:r w:rsidRPr="009C72D3">
              <w:rPr>
                <w:rFonts w:asciiTheme="majorBidi" w:hAnsiTheme="majorBidi" w:cstheme="majorBidi" w:hint="cs"/>
                <w:sz w:val="28"/>
                <w:cs/>
              </w:rPr>
              <w:t xml:space="preserve"> 0.45</w:t>
            </w:r>
          </w:p>
        </w:tc>
        <w:tc>
          <w:tcPr>
            <w:tcW w:w="72" w:type="dxa"/>
            <w:vAlign w:val="bottom"/>
          </w:tcPr>
          <w:p w14:paraId="08B0211B" w14:textId="77777777" w:rsidR="0099735F" w:rsidRPr="004517A7" w:rsidRDefault="0099735F" w:rsidP="0099735F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2CF2A" w14:textId="1A2CBA88" w:rsidR="0099735F" w:rsidRPr="004517A7" w:rsidRDefault="0099735F" w:rsidP="0099735F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color w:val="000000"/>
                <w:spacing w:val="-2"/>
                <w:sz w:val="28"/>
              </w:rPr>
              <w:t>-</w:t>
            </w:r>
          </w:p>
        </w:tc>
        <w:tc>
          <w:tcPr>
            <w:tcW w:w="72" w:type="dxa"/>
            <w:vAlign w:val="bottom"/>
          </w:tcPr>
          <w:p w14:paraId="69026D99" w14:textId="77777777" w:rsidR="0099735F" w:rsidRPr="004517A7" w:rsidRDefault="0099735F" w:rsidP="0099735F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383A4" w14:textId="2B5381DE" w:rsidR="0099735F" w:rsidRPr="004517A7" w:rsidRDefault="0099735F" w:rsidP="0099735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</w:t>
            </w:r>
            <w:r w:rsidR="3E281870" w:rsidRPr="040BE52A">
              <w:rPr>
                <w:rFonts w:asciiTheme="majorBidi" w:hAnsiTheme="majorBidi" w:cstheme="majorBidi"/>
                <w:sz w:val="28"/>
              </w:rPr>
              <w:t>0</w:t>
            </w:r>
            <w:r w:rsidRPr="040BE52A">
              <w:rPr>
                <w:rFonts w:asciiTheme="majorBidi" w:hAnsiTheme="majorBidi" w:cstheme="majorBidi"/>
                <w:sz w:val="28"/>
              </w:rPr>
              <w:t>90</w:t>
            </w:r>
          </w:p>
        </w:tc>
        <w:tc>
          <w:tcPr>
            <w:tcW w:w="72" w:type="dxa"/>
            <w:vAlign w:val="bottom"/>
          </w:tcPr>
          <w:p w14:paraId="5C4DE41F" w14:textId="77777777" w:rsidR="0099735F" w:rsidRPr="004517A7" w:rsidRDefault="0099735F" w:rsidP="0099735F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56649" w14:textId="387573F2" w:rsidR="0099735F" w:rsidRPr="0099735F" w:rsidRDefault="0099735F" w:rsidP="0099735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99735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  <w:vAlign w:val="bottom"/>
          </w:tcPr>
          <w:p w14:paraId="22A1BD03" w14:textId="77777777" w:rsidR="0099735F" w:rsidRPr="004517A7" w:rsidRDefault="0099735F" w:rsidP="0099735F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CE24D" w14:textId="2A1C53D7" w:rsidR="0099735F" w:rsidRPr="004517A7" w:rsidRDefault="0099735F" w:rsidP="0099735F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3,849</w:t>
            </w:r>
          </w:p>
        </w:tc>
        <w:tc>
          <w:tcPr>
            <w:tcW w:w="90" w:type="dxa"/>
            <w:vAlign w:val="bottom"/>
          </w:tcPr>
          <w:p w14:paraId="01E25F05" w14:textId="77777777" w:rsidR="0099735F" w:rsidRPr="004517A7" w:rsidRDefault="0099735F" w:rsidP="0099735F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3FB63" w14:textId="492D4D4F" w:rsidR="0099735F" w:rsidRPr="004517A7" w:rsidRDefault="0099735F" w:rsidP="0099735F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99735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9735F" w:rsidRPr="004517A7" w14:paraId="237812D1" w14:textId="77777777">
        <w:tc>
          <w:tcPr>
            <w:tcW w:w="2700" w:type="dxa"/>
            <w:vAlign w:val="bottom"/>
          </w:tcPr>
          <w:p w14:paraId="78CF8453" w14:textId="77777777" w:rsidR="0099735F" w:rsidRPr="004517A7" w:rsidRDefault="0099735F" w:rsidP="0099735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146926" w14:textId="77777777" w:rsidR="0099735F" w:rsidRPr="004517A7" w:rsidRDefault="0099735F" w:rsidP="0099735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4612C087" w14:textId="77777777" w:rsidR="0099735F" w:rsidRPr="004517A7" w:rsidRDefault="0099735F" w:rsidP="0099735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70E032" w14:textId="77777777" w:rsidR="0099735F" w:rsidRPr="004517A7" w:rsidRDefault="0099735F" w:rsidP="0099735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7D55C03E" w14:textId="77777777" w:rsidR="0099735F" w:rsidRPr="004517A7" w:rsidRDefault="0099735F" w:rsidP="0099735F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BD01CF" w14:textId="4860B8D0" w:rsidR="0099735F" w:rsidRPr="004517A7" w:rsidRDefault="0099735F" w:rsidP="0099735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15,</w:t>
            </w:r>
            <w:r w:rsidR="6FBC9329" w:rsidRPr="040BE52A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  <w:r w:rsidRPr="040BE52A">
              <w:rPr>
                <w:rFonts w:asciiTheme="majorBidi" w:hAnsiTheme="majorBidi" w:cstheme="majorBidi"/>
                <w:b/>
                <w:bCs/>
                <w:sz w:val="28"/>
              </w:rPr>
              <w:t>90</w:t>
            </w:r>
          </w:p>
        </w:tc>
        <w:tc>
          <w:tcPr>
            <w:tcW w:w="72" w:type="dxa"/>
            <w:shd w:val="clear" w:color="auto" w:fill="auto"/>
          </w:tcPr>
          <w:p w14:paraId="36FB42A2" w14:textId="77777777" w:rsidR="0099735F" w:rsidRPr="004517A7" w:rsidRDefault="0099735F" w:rsidP="0099735F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3811EC" w14:textId="1C6ADD6D" w:rsidR="0099735F" w:rsidRPr="00D9656C" w:rsidRDefault="0099735F" w:rsidP="0099735F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9656C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2" w:type="dxa"/>
          </w:tcPr>
          <w:p w14:paraId="6214791A" w14:textId="77777777" w:rsidR="0099735F" w:rsidRPr="004517A7" w:rsidRDefault="0099735F" w:rsidP="0099735F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76C9A4" w14:textId="0FBA6330" w:rsidR="0099735F" w:rsidRPr="004517A7" w:rsidRDefault="0099735F" w:rsidP="0099735F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3,849</w:t>
            </w:r>
          </w:p>
        </w:tc>
        <w:tc>
          <w:tcPr>
            <w:tcW w:w="90" w:type="dxa"/>
          </w:tcPr>
          <w:p w14:paraId="56226155" w14:textId="77777777" w:rsidR="0099735F" w:rsidRPr="004517A7" w:rsidRDefault="0099735F" w:rsidP="0099735F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FCE207" w14:textId="75B54F89" w:rsidR="0099735F" w:rsidRPr="00D9656C" w:rsidRDefault="0099735F" w:rsidP="0099735F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9656C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2E57C578" w14:textId="5152B652" w:rsidR="00034B42" w:rsidRDefault="00034B42" w:rsidP="00034B4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1E2590">
        <w:rPr>
          <w:rFonts w:ascii="Angsana New" w:hAnsi="Angsana New" w:hint="cs"/>
          <w:sz w:val="28"/>
          <w:cs/>
        </w:rPr>
        <w:t>กลุ่มบริษัทมีเงินฝากธนาคารที่ติดภาระค้ำประกันเป็นเงินฝากธนาคารของบริษัทย่อยได้นำไปเป็นหลักทรัพย์ค้ำประกัน</w:t>
      </w:r>
      <w:r w:rsidR="00791330">
        <w:rPr>
          <w:rFonts w:ascii="Angsana New" w:hAnsi="Angsana New" w:hint="cs"/>
          <w:sz w:val="28"/>
          <w:cs/>
        </w:rPr>
        <w:t xml:space="preserve">  </w:t>
      </w:r>
      <w:r w:rsidRPr="001E2590">
        <w:rPr>
          <w:rFonts w:ascii="Angsana New" w:hAnsi="Angsana New" w:hint="cs"/>
          <w:sz w:val="28"/>
          <w:cs/>
        </w:rPr>
        <w:t>วงเงินสินเชื่อและหนังสือค้ำประกันธนาคารที่จะครบกำหนดภายใน</w:t>
      </w:r>
      <w:r w:rsidRPr="001E2590">
        <w:rPr>
          <w:rFonts w:ascii="Angsana New" w:hAnsi="Angsana New"/>
          <w:sz w:val="28"/>
          <w:cs/>
        </w:rPr>
        <w:t xml:space="preserve"> </w:t>
      </w:r>
      <w:r w:rsidRPr="001E2590">
        <w:rPr>
          <w:rFonts w:ascii="Angsana New" w:hAnsi="Angsana New"/>
          <w:sz w:val="28"/>
        </w:rPr>
        <w:t xml:space="preserve">1 </w:t>
      </w:r>
      <w:r w:rsidRPr="001E2590">
        <w:rPr>
          <w:rFonts w:ascii="Angsana New" w:hAnsi="Angsana New" w:hint="cs"/>
          <w:sz w:val="28"/>
          <w:cs/>
        </w:rPr>
        <w:t>ปี</w:t>
      </w:r>
    </w:p>
    <w:p w14:paraId="3AD877B0" w14:textId="77777777" w:rsidR="00DB1154" w:rsidRDefault="00DB115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7A7F77A9" w14:textId="7031A01D" w:rsidR="00B80C53" w:rsidRPr="006263A6" w:rsidRDefault="00B80C53" w:rsidP="00B80C53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  <w:cs/>
        </w:rPr>
      </w:pPr>
      <w:r w:rsidRPr="006263A6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สินทรัพย์ทางการเงินไม่หมุนเวียนอื่น</w:t>
      </w:r>
    </w:p>
    <w:p w14:paraId="06D618B1" w14:textId="0DDB8B32" w:rsidR="00C60A1D" w:rsidRPr="00F66B65" w:rsidRDefault="00B80C53" w:rsidP="004C2AC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6"/>
          <w:sz w:val="28"/>
        </w:rPr>
      </w:pPr>
      <w:r w:rsidRPr="00F66B65">
        <w:rPr>
          <w:rFonts w:asciiTheme="majorBidi" w:hAnsiTheme="majorBidi" w:cstheme="majorBidi"/>
          <w:color w:val="000000"/>
          <w:spacing w:val="-6"/>
          <w:sz w:val="28"/>
          <w:cs/>
        </w:rPr>
        <w:t>สินทรัพย์ทางการเงินไม่หมุนเวียนอื่น ณ วันที่</w:t>
      </w:r>
      <w:r w:rsidRPr="00F66B65">
        <w:rPr>
          <w:rFonts w:asciiTheme="majorBidi" w:hAnsiTheme="majorBidi" w:cstheme="majorBidi"/>
          <w:color w:val="000000"/>
          <w:spacing w:val="-6"/>
          <w:sz w:val="28"/>
        </w:rPr>
        <w:t xml:space="preserve"> 3</w:t>
      </w:r>
      <w:r w:rsidR="00E34290" w:rsidRPr="00F66B65">
        <w:rPr>
          <w:rFonts w:asciiTheme="majorBidi" w:hAnsiTheme="majorBidi" w:cstheme="majorBidi"/>
          <w:color w:val="000000"/>
          <w:spacing w:val="-6"/>
          <w:sz w:val="28"/>
        </w:rPr>
        <w:t>0</w:t>
      </w:r>
      <w:r w:rsidRPr="00F66B65">
        <w:rPr>
          <w:rFonts w:asciiTheme="majorBidi" w:hAnsiTheme="majorBidi" w:cstheme="majorBidi"/>
          <w:color w:val="000000"/>
          <w:spacing w:val="-6"/>
          <w:sz w:val="28"/>
        </w:rPr>
        <w:t xml:space="preserve"> </w:t>
      </w:r>
      <w:r w:rsidR="00161203">
        <w:rPr>
          <w:rFonts w:asciiTheme="majorBidi" w:hAnsiTheme="majorBidi" w:cstheme="majorBidi" w:hint="cs"/>
          <w:color w:val="000000"/>
          <w:spacing w:val="-6"/>
          <w:sz w:val="28"/>
          <w:cs/>
        </w:rPr>
        <w:t>กันยายน</w:t>
      </w:r>
      <w:r w:rsidR="00825F60" w:rsidRPr="00F66B65">
        <w:rPr>
          <w:rFonts w:asciiTheme="majorBidi" w:hAnsiTheme="majorBidi" w:cstheme="majorBidi" w:hint="cs"/>
          <w:color w:val="000000"/>
          <w:spacing w:val="-6"/>
          <w:sz w:val="28"/>
          <w:cs/>
        </w:rPr>
        <w:t xml:space="preserve"> </w:t>
      </w:r>
      <w:r w:rsidRPr="00F66B65">
        <w:rPr>
          <w:rFonts w:asciiTheme="majorBidi" w:hAnsiTheme="majorBidi" w:cstheme="majorBidi"/>
          <w:color w:val="000000"/>
          <w:spacing w:val="-6"/>
          <w:sz w:val="28"/>
        </w:rPr>
        <w:t xml:space="preserve">2566 </w:t>
      </w:r>
      <w:r w:rsidRPr="00F66B65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และวันที่ </w:t>
      </w:r>
      <w:r w:rsidRPr="00F66B65">
        <w:rPr>
          <w:rFonts w:asciiTheme="majorBidi" w:hAnsiTheme="majorBidi" w:cstheme="majorBidi"/>
          <w:color w:val="000000"/>
          <w:spacing w:val="-6"/>
          <w:sz w:val="28"/>
        </w:rPr>
        <w:t xml:space="preserve">31 </w:t>
      </w:r>
      <w:r w:rsidRPr="00F66B65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ธันวาคม </w:t>
      </w:r>
      <w:r w:rsidRPr="00F66B65">
        <w:rPr>
          <w:rFonts w:asciiTheme="majorBidi" w:hAnsiTheme="majorBidi" w:cstheme="majorBidi"/>
          <w:color w:val="000000"/>
          <w:spacing w:val="-6"/>
          <w:sz w:val="28"/>
        </w:rPr>
        <w:t xml:space="preserve">2565 </w:t>
      </w:r>
      <w:r w:rsidRPr="00F66B65">
        <w:rPr>
          <w:rFonts w:asciiTheme="majorBidi" w:hAnsiTheme="majorBidi" w:cstheme="majorBidi"/>
          <w:color w:val="000000"/>
          <w:spacing w:val="-6"/>
          <w:sz w:val="28"/>
          <w:cs/>
        </w:rPr>
        <w:t>มีดังนี้</w:t>
      </w:r>
      <w:r w:rsidR="002B0BD0" w:rsidRPr="00F66B65">
        <w:rPr>
          <w:rFonts w:asciiTheme="majorBidi" w:hAnsiTheme="majorBidi" w:cstheme="majorBidi"/>
          <w:color w:val="000000"/>
          <w:spacing w:val="-6"/>
          <w:sz w:val="28"/>
        </w:rPr>
        <w:t xml:space="preserve"> </w:t>
      </w:r>
      <w:r w:rsidR="002B0BD0" w:rsidRPr="00F66B65">
        <w:rPr>
          <w:rFonts w:asciiTheme="majorBidi" w:hAnsiTheme="majorBidi" w:cstheme="majorBidi" w:hint="cs"/>
          <w:color w:val="000000"/>
          <w:spacing w:val="-6"/>
          <w:sz w:val="28"/>
          <w:cs/>
        </w:rPr>
        <w:t>(งบการเงินเฉพาะกิจการ</w:t>
      </w:r>
      <w:r w:rsidR="002B0BD0" w:rsidRPr="00F66B65">
        <w:rPr>
          <w:rFonts w:asciiTheme="majorBidi" w:hAnsiTheme="majorBidi" w:cstheme="majorBidi"/>
          <w:color w:val="000000"/>
          <w:spacing w:val="-6"/>
          <w:sz w:val="28"/>
        </w:rPr>
        <w:t>:</w:t>
      </w:r>
      <w:r w:rsidR="002B0BD0" w:rsidRPr="00F66B65">
        <w:rPr>
          <w:rFonts w:asciiTheme="majorBidi" w:hAnsiTheme="majorBidi" w:cstheme="majorBidi" w:hint="cs"/>
          <w:color w:val="000000"/>
          <w:spacing w:val="-6"/>
          <w:sz w:val="28"/>
          <w:cs/>
        </w:rPr>
        <w:t xml:space="preserve"> ไม่มี)</w:t>
      </w:r>
    </w:p>
    <w:tbl>
      <w:tblPr>
        <w:tblW w:w="925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"/>
        <w:gridCol w:w="990"/>
        <w:gridCol w:w="90"/>
        <w:gridCol w:w="990"/>
        <w:gridCol w:w="90"/>
        <w:gridCol w:w="988"/>
        <w:gridCol w:w="92"/>
        <w:gridCol w:w="1029"/>
        <w:gridCol w:w="90"/>
        <w:gridCol w:w="1008"/>
        <w:gridCol w:w="54"/>
        <w:gridCol w:w="1046"/>
      </w:tblGrid>
      <w:tr w:rsidR="00296CC5" w:rsidRPr="00B118B0" w14:paraId="2A71C430" w14:textId="77777777" w:rsidTr="00F66B65">
        <w:trPr>
          <w:trHeight w:val="270"/>
        </w:trPr>
        <w:tc>
          <w:tcPr>
            <w:tcW w:w="2700" w:type="dxa"/>
            <w:vAlign w:val="bottom"/>
          </w:tcPr>
          <w:p w14:paraId="017EBFEE" w14:textId="77777777" w:rsidR="00296CC5" w:rsidRPr="00B118B0" w:rsidRDefault="00296CC5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bookmarkStart w:id="4" w:name="_Hlk139891864"/>
          </w:p>
        </w:tc>
        <w:tc>
          <w:tcPr>
            <w:tcW w:w="90" w:type="dxa"/>
          </w:tcPr>
          <w:p w14:paraId="7695AC67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703EC4B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C8CEED0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9" w:type="dxa"/>
            <w:gridSpan w:val="3"/>
            <w:vAlign w:val="bottom"/>
          </w:tcPr>
          <w:p w14:paraId="65B254D0" w14:textId="77777777" w:rsidR="00296CC5" w:rsidRPr="00B118B0" w:rsidRDefault="00296CC5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56C92B2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8" w:type="dxa"/>
            <w:gridSpan w:val="3"/>
            <w:vAlign w:val="bottom"/>
          </w:tcPr>
          <w:p w14:paraId="3144760E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296CC5" w:rsidRPr="00B118B0" w14:paraId="77A0369B" w14:textId="77777777" w:rsidTr="00F66B65">
        <w:trPr>
          <w:trHeight w:val="270"/>
        </w:trPr>
        <w:tc>
          <w:tcPr>
            <w:tcW w:w="2700" w:type="dxa"/>
            <w:vAlign w:val="bottom"/>
          </w:tcPr>
          <w:p w14:paraId="69803BC1" w14:textId="77777777" w:rsidR="00296CC5" w:rsidRPr="00B118B0" w:rsidRDefault="00296CC5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7813E8A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465" w:type="dxa"/>
            <w:gridSpan w:val="11"/>
            <w:tcBorders>
              <w:bottom w:val="single" w:sz="4" w:space="0" w:color="auto"/>
            </w:tcBorders>
            <w:vAlign w:val="bottom"/>
          </w:tcPr>
          <w:p w14:paraId="344935C3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296CC5" w:rsidRPr="00B118B0" w14:paraId="1F0DF207" w14:textId="77777777" w:rsidTr="00F66B65">
        <w:trPr>
          <w:trHeight w:val="207"/>
        </w:trPr>
        <w:tc>
          <w:tcPr>
            <w:tcW w:w="2700" w:type="dxa"/>
            <w:vAlign w:val="bottom"/>
          </w:tcPr>
          <w:p w14:paraId="585BBE0F" w14:textId="77777777" w:rsidR="00296CC5" w:rsidRPr="00B118B0" w:rsidRDefault="00296CC5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52973910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4FF12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</w:tcPr>
          <w:p w14:paraId="396A0A5D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C6DCC" w14:textId="77777777" w:rsidR="00296CC5" w:rsidRDefault="00296CC5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  <w:p w14:paraId="41AD070C" w14:textId="77777777" w:rsidR="00296CC5" w:rsidRPr="00B118B0" w:rsidRDefault="00296CC5">
            <w:pPr>
              <w:ind w:left="-3" w:right="-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5F42C54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56B9C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</w:tc>
      </w:tr>
      <w:tr w:rsidR="00E34290" w:rsidRPr="00B118B0" w14:paraId="32C011FE" w14:textId="77777777" w:rsidTr="00F66B65">
        <w:tc>
          <w:tcPr>
            <w:tcW w:w="2700" w:type="dxa"/>
            <w:vAlign w:val="bottom"/>
          </w:tcPr>
          <w:p w14:paraId="750AAC6A" w14:textId="77777777" w:rsidR="00E34290" w:rsidRPr="00B118B0" w:rsidRDefault="00E34290" w:rsidP="00E34290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35854F5A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641F873" w14:textId="586103A6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0 </w:t>
            </w:r>
            <w:r w:rsidR="00161203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BE53BEE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38DF5E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74DE050B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0474666B" w14:textId="74CFD002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0 </w:t>
            </w:r>
            <w:r w:rsidR="00161203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0089CE3F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41BA0347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181CA412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DCF0D59" w14:textId="7CDC4114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0 </w:t>
            </w:r>
            <w:r w:rsidR="00161203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2B3FDBC3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vAlign w:val="bottom"/>
          </w:tcPr>
          <w:p w14:paraId="4BDE85CE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E34290" w:rsidRPr="00B118B0" w14:paraId="1DA31323" w14:textId="77777777" w:rsidTr="00F66B65">
        <w:tc>
          <w:tcPr>
            <w:tcW w:w="2700" w:type="dxa"/>
            <w:tcBorders>
              <w:bottom w:val="single" w:sz="4" w:space="0" w:color="auto"/>
            </w:tcBorders>
            <w:vAlign w:val="bottom"/>
          </w:tcPr>
          <w:p w14:paraId="0D7F152B" w14:textId="77777777" w:rsidR="00E34290" w:rsidRPr="00B118B0" w:rsidRDefault="00E34290" w:rsidP="00E34290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5F5BC891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2A5A7C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90" w:type="dxa"/>
          </w:tcPr>
          <w:p w14:paraId="76DE31E4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2CF8C8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90" w:type="dxa"/>
          </w:tcPr>
          <w:p w14:paraId="6950DB5C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5DFC35EE" w14:textId="02117B15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92" w:type="dxa"/>
          </w:tcPr>
          <w:p w14:paraId="2FADDFAD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3C6ABF1F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90" w:type="dxa"/>
          </w:tcPr>
          <w:p w14:paraId="6632E8D8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A1B857A" w14:textId="13E0F982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54" w:type="dxa"/>
          </w:tcPr>
          <w:p w14:paraId="1CDC7F73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5212285B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296CC5" w:rsidRPr="00B118B0" w14:paraId="0358D8FE" w14:textId="77777777" w:rsidTr="00F66B65">
        <w:tc>
          <w:tcPr>
            <w:tcW w:w="2700" w:type="dxa"/>
          </w:tcPr>
          <w:p w14:paraId="1421E4A8" w14:textId="77777777" w:rsidR="00296CC5" w:rsidRPr="00B118B0" w:rsidRDefault="00296CC5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กลุ่มสมอทอง จำกัด</w:t>
            </w:r>
          </w:p>
        </w:tc>
        <w:tc>
          <w:tcPr>
            <w:tcW w:w="90" w:type="dxa"/>
          </w:tcPr>
          <w:p w14:paraId="734DCAAF" w14:textId="77777777" w:rsidR="00296CC5" w:rsidRPr="00B118B0" w:rsidRDefault="00296CC5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A658A9F" w14:textId="1E4980B7" w:rsidR="00296CC5" w:rsidRPr="00D9159E" w:rsidRDefault="004138DF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688,400</w:t>
            </w:r>
          </w:p>
        </w:tc>
        <w:tc>
          <w:tcPr>
            <w:tcW w:w="90" w:type="dxa"/>
            <w:shd w:val="clear" w:color="auto" w:fill="auto"/>
          </w:tcPr>
          <w:p w14:paraId="7483B0BA" w14:textId="77777777" w:rsidR="00296CC5" w:rsidRPr="00D9159E" w:rsidRDefault="00296CC5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1FCDE5" w14:textId="77777777" w:rsidR="00296CC5" w:rsidRPr="00D9159E" w:rsidRDefault="00296CC5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9159E">
              <w:rPr>
                <w:rFonts w:ascii="Angsana New" w:hAnsi="Angsana New"/>
                <w:sz w:val="28"/>
              </w:rPr>
              <w:t>688,400</w:t>
            </w:r>
          </w:p>
        </w:tc>
        <w:tc>
          <w:tcPr>
            <w:tcW w:w="90" w:type="dxa"/>
          </w:tcPr>
          <w:p w14:paraId="0E2AD3FD" w14:textId="77777777" w:rsidR="00296CC5" w:rsidRPr="00D9159E" w:rsidRDefault="00296CC5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1C1345E3" w14:textId="7FA6F4E0" w:rsidR="00296CC5" w:rsidRPr="00D9159E" w:rsidRDefault="004138DF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1.22</w:t>
            </w:r>
          </w:p>
        </w:tc>
        <w:tc>
          <w:tcPr>
            <w:tcW w:w="92" w:type="dxa"/>
          </w:tcPr>
          <w:p w14:paraId="2A6CD90D" w14:textId="77777777" w:rsidR="00296CC5" w:rsidRPr="00D9159E" w:rsidRDefault="00296CC5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CCF9B6B" w14:textId="77777777" w:rsidR="00296CC5" w:rsidRPr="00D9159E" w:rsidRDefault="00296CC5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9159E">
              <w:rPr>
                <w:rFonts w:ascii="Angsana New" w:hAnsi="Angsana New"/>
                <w:sz w:val="28"/>
              </w:rPr>
              <w:t>1.22</w:t>
            </w:r>
          </w:p>
        </w:tc>
        <w:tc>
          <w:tcPr>
            <w:tcW w:w="90" w:type="dxa"/>
          </w:tcPr>
          <w:p w14:paraId="338A2D97" w14:textId="77777777" w:rsidR="00296CC5" w:rsidRPr="00D9159E" w:rsidRDefault="00296CC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703CBE7" w14:textId="54297754" w:rsidR="00296CC5" w:rsidRPr="00D9159E" w:rsidRDefault="00353F0B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27,918</w:t>
            </w:r>
          </w:p>
        </w:tc>
        <w:tc>
          <w:tcPr>
            <w:tcW w:w="54" w:type="dxa"/>
          </w:tcPr>
          <w:p w14:paraId="47B232C9" w14:textId="77777777" w:rsidR="00296CC5" w:rsidRPr="00D9159E" w:rsidRDefault="00296CC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vAlign w:val="bottom"/>
          </w:tcPr>
          <w:p w14:paraId="1A532901" w14:textId="77777777" w:rsidR="00296CC5" w:rsidRPr="00D9159E" w:rsidRDefault="00296CC5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27,918</w:t>
            </w:r>
          </w:p>
        </w:tc>
      </w:tr>
      <w:tr w:rsidR="00296CC5" w:rsidRPr="00B118B0" w14:paraId="096FA847" w14:textId="77777777" w:rsidTr="00F66B65">
        <w:tc>
          <w:tcPr>
            <w:tcW w:w="2700" w:type="dxa"/>
          </w:tcPr>
          <w:p w14:paraId="028942A6" w14:textId="77777777" w:rsidR="00296CC5" w:rsidRPr="00B118B0" w:rsidRDefault="00296CC5">
            <w:pPr>
              <w:ind w:left="162" w:right="-36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วม</w:t>
            </w:r>
          </w:p>
        </w:tc>
        <w:tc>
          <w:tcPr>
            <w:tcW w:w="90" w:type="dxa"/>
          </w:tcPr>
          <w:p w14:paraId="66CE7A86" w14:textId="77777777" w:rsidR="00296CC5" w:rsidRPr="00B118B0" w:rsidRDefault="00296CC5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A3F4492" w14:textId="77777777" w:rsidR="00296CC5" w:rsidRPr="00D9159E" w:rsidRDefault="00296CC5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8365003" w14:textId="77777777" w:rsidR="00296CC5" w:rsidRPr="00D9159E" w:rsidRDefault="00296CC5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6A834B2" w14:textId="77777777" w:rsidR="00296CC5" w:rsidRPr="00D9159E" w:rsidRDefault="00296CC5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DFA4D95" w14:textId="77777777" w:rsidR="00296CC5" w:rsidRPr="00D9159E" w:rsidRDefault="00296CC5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267F1A75" w14:textId="77777777" w:rsidR="00296CC5" w:rsidRPr="00D9159E" w:rsidRDefault="00296CC5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" w:type="dxa"/>
          </w:tcPr>
          <w:p w14:paraId="7526BF5C" w14:textId="77777777" w:rsidR="00296CC5" w:rsidRPr="00D9159E" w:rsidRDefault="00296CC5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8" w:type="dxa"/>
            <w:shd w:val="clear" w:color="auto" w:fill="auto"/>
          </w:tcPr>
          <w:p w14:paraId="6A8829D9" w14:textId="77777777" w:rsidR="00296CC5" w:rsidRPr="00D9159E" w:rsidRDefault="00296CC5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4BA6CBC" w14:textId="77777777" w:rsidR="00296CC5" w:rsidRPr="00D9159E" w:rsidRDefault="00296CC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A2848" w14:textId="755331A7" w:rsidR="00296CC5" w:rsidRPr="00D9159E" w:rsidRDefault="00353F0B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27,918</w:t>
            </w:r>
          </w:p>
        </w:tc>
        <w:tc>
          <w:tcPr>
            <w:tcW w:w="54" w:type="dxa"/>
          </w:tcPr>
          <w:p w14:paraId="78185700" w14:textId="77777777" w:rsidR="00296CC5" w:rsidRPr="00D9159E" w:rsidRDefault="00296CC5">
            <w:pPr>
              <w:tabs>
                <w:tab w:val="decimal" w:pos="630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58CE9D26" w14:textId="77777777" w:rsidR="00296CC5" w:rsidRPr="00D9159E" w:rsidRDefault="00296CC5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27,918</w:t>
            </w:r>
          </w:p>
        </w:tc>
      </w:tr>
    </w:tbl>
    <w:bookmarkEnd w:id="4"/>
    <w:p w14:paraId="46D54AC5" w14:textId="0A9939E5" w:rsidR="00372506" w:rsidRDefault="007C19C3" w:rsidP="00DB1154">
      <w:pPr>
        <w:pStyle w:val="ListParagraph"/>
        <w:numPr>
          <w:ilvl w:val="0"/>
          <w:numId w:val="1"/>
        </w:numPr>
        <w:spacing w:before="240" w:line="240" w:lineRule="atLeast"/>
        <w:rPr>
          <w:rFonts w:ascii="Angsana New" w:hAnsi="Angsana New"/>
          <w:b/>
          <w:bCs/>
          <w:sz w:val="28"/>
        </w:rPr>
      </w:pPr>
      <w:r w:rsidRPr="004517A7">
        <w:rPr>
          <w:rFonts w:ascii="Angsana New" w:hAnsi="Angsana New" w:hint="cs"/>
          <w:b/>
          <w:bCs/>
          <w:sz w:val="28"/>
          <w:cs/>
        </w:rPr>
        <w:t>เงินฝากธนาคารที่มีภาระค้ำประกัน</w:t>
      </w:r>
    </w:p>
    <w:p w14:paraId="479365A7" w14:textId="10DC83E2" w:rsidR="00FF326B" w:rsidRPr="001C00CC" w:rsidRDefault="00FF326B" w:rsidP="00FF326B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1C00CC">
        <w:rPr>
          <w:rFonts w:ascii="Angsana New" w:hAnsi="Angsana New" w:hint="cs"/>
          <w:color w:val="000000"/>
          <w:spacing w:val="-2"/>
          <w:sz w:val="28"/>
          <w:cs/>
        </w:rPr>
        <w:t>เงินฝากธนาคารที่มีภาระค้ำประกัน</w:t>
      </w:r>
      <w:r w:rsidRPr="001C00C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1C00CC">
        <w:rPr>
          <w:rFonts w:ascii="Angsana New" w:hAnsi="Angsana New" w:hint="cs"/>
          <w:color w:val="000000"/>
          <w:spacing w:val="-2"/>
          <w:sz w:val="28"/>
          <w:cs/>
        </w:rPr>
        <w:t xml:space="preserve">ณ วันที่ </w:t>
      </w:r>
      <w:r w:rsidR="006D2C8C">
        <w:rPr>
          <w:rFonts w:ascii="Angsana New" w:hAnsi="Angsana New"/>
          <w:color w:val="000000"/>
          <w:spacing w:val="-2"/>
          <w:sz w:val="28"/>
          <w:lang w:val="en-GB"/>
        </w:rPr>
        <w:t xml:space="preserve">30 </w:t>
      </w:r>
      <w:r w:rsidR="005424DF">
        <w:rPr>
          <w:rFonts w:ascii="Angsana New" w:hAnsi="Angsana New" w:hint="cs"/>
          <w:color w:val="000000"/>
          <w:spacing w:val="-2"/>
          <w:sz w:val="28"/>
          <w:cs/>
          <w:lang w:val="en-GB"/>
        </w:rPr>
        <w:t>กันยายน</w:t>
      </w:r>
      <w:r w:rsidRPr="001C00CC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1C00CC">
        <w:rPr>
          <w:rFonts w:ascii="Angsana New" w:hAnsi="Angsana New"/>
          <w:color w:val="000000"/>
          <w:spacing w:val="-2"/>
          <w:sz w:val="28"/>
          <w:lang w:val="en-GB"/>
        </w:rPr>
        <w:t>256</w:t>
      </w:r>
      <w:r>
        <w:rPr>
          <w:rFonts w:ascii="Angsana New" w:hAnsi="Angsana New"/>
          <w:color w:val="000000"/>
          <w:spacing w:val="-2"/>
          <w:sz w:val="28"/>
        </w:rPr>
        <w:t>6</w:t>
      </w:r>
      <w:r w:rsidRPr="001C00CC">
        <w:rPr>
          <w:rFonts w:ascii="Angsana New" w:hAnsi="Angsana New" w:hint="cs"/>
          <w:color w:val="000000"/>
          <w:spacing w:val="-2"/>
          <w:sz w:val="28"/>
          <w:cs/>
        </w:rPr>
        <w:t xml:space="preserve"> และ</w:t>
      </w:r>
      <w:r>
        <w:rPr>
          <w:rFonts w:ascii="Angsana New" w:hAnsi="Angsana New" w:hint="cs"/>
          <w:color w:val="000000"/>
          <w:spacing w:val="-2"/>
          <w:sz w:val="28"/>
          <w:cs/>
        </w:rPr>
        <w:t>วันที่</w:t>
      </w:r>
      <w:r>
        <w:rPr>
          <w:rFonts w:ascii="Angsana New" w:hAnsi="Angsana New"/>
          <w:color w:val="000000"/>
          <w:spacing w:val="-2"/>
          <w:sz w:val="28"/>
        </w:rPr>
        <w:t xml:space="preserve"> </w:t>
      </w:r>
      <w:r w:rsidRPr="005D0146">
        <w:rPr>
          <w:rFonts w:ascii="Angsana New" w:hAnsi="Angsana New"/>
          <w:color w:val="000000"/>
          <w:spacing w:val="-2"/>
          <w:sz w:val="28"/>
          <w:lang w:val="en-GB"/>
        </w:rPr>
        <w:t>31</w:t>
      </w:r>
      <w:r w:rsidRPr="005D0146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Pr="005D0146">
        <w:rPr>
          <w:rFonts w:ascii="Angsana New" w:hAnsi="Angsana New"/>
          <w:color w:val="000000"/>
          <w:spacing w:val="-2"/>
          <w:sz w:val="28"/>
          <w:lang w:val="en-GB"/>
        </w:rPr>
        <w:t>2565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1C00CC">
        <w:rPr>
          <w:rFonts w:ascii="Angsana New" w:hAnsi="Angsana New" w:hint="cs"/>
          <w:sz w:val="28"/>
          <w:cs/>
        </w:rPr>
        <w:t>มีดังนี้</w:t>
      </w:r>
    </w:p>
    <w:tbl>
      <w:tblPr>
        <w:tblW w:w="9198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0"/>
        <w:gridCol w:w="990"/>
        <w:gridCol w:w="72"/>
        <w:gridCol w:w="1008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6D2C8C" w:rsidRPr="004517A7" w14:paraId="5AA6FBA6" w14:textId="77777777">
        <w:trPr>
          <w:trHeight w:val="70"/>
        </w:trPr>
        <w:tc>
          <w:tcPr>
            <w:tcW w:w="2700" w:type="dxa"/>
            <w:vAlign w:val="bottom"/>
          </w:tcPr>
          <w:p w14:paraId="56164590" w14:textId="77777777" w:rsidR="006D2C8C" w:rsidRPr="004517A7" w:rsidRDefault="006D2C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F7781ED" w14:textId="77777777" w:rsidR="006D2C8C" w:rsidRPr="004517A7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16C0280F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64CD7B73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3A05C6DD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0AAAEF32" w14:textId="77777777" w:rsidR="006D2C8C" w:rsidRPr="004517A7" w:rsidRDefault="006D2C8C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4517A7">
              <w:rPr>
                <w:rFonts w:asciiTheme="majorBidi" w:hAnsiTheme="majorBidi" w:cstheme="majorBidi"/>
                <w:sz w:val="28"/>
              </w:rPr>
              <w:t>: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6D2C8C" w:rsidRPr="004517A7" w14:paraId="3AB9278D" w14:textId="77777777">
        <w:trPr>
          <w:trHeight w:val="70"/>
        </w:trPr>
        <w:tc>
          <w:tcPr>
            <w:tcW w:w="2700" w:type="dxa"/>
            <w:vAlign w:val="bottom"/>
          </w:tcPr>
          <w:p w14:paraId="5310E8C5" w14:textId="77777777" w:rsidR="006D2C8C" w:rsidRPr="004517A7" w:rsidRDefault="006D2C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4ABEA2C2" w14:textId="77777777" w:rsidR="006D2C8C" w:rsidRPr="004517A7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0E76DA7A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00A82050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4CEC540F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2161A9BB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D2C8C" w:rsidRPr="004517A7" w14:paraId="08FE9DCB" w14:textId="77777777">
        <w:trPr>
          <w:trHeight w:val="70"/>
        </w:trPr>
        <w:tc>
          <w:tcPr>
            <w:tcW w:w="2700" w:type="dxa"/>
            <w:vAlign w:val="bottom"/>
          </w:tcPr>
          <w:p w14:paraId="6C2F2409" w14:textId="77777777" w:rsidR="006D2C8C" w:rsidRPr="004517A7" w:rsidRDefault="006D2C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78668F9" w14:textId="70B3C74B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</w:t>
            </w:r>
            <w:r w:rsidR="005424DF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72" w:type="dxa"/>
          </w:tcPr>
          <w:p w14:paraId="2A761477" w14:textId="77777777" w:rsidR="006D2C8C" w:rsidRPr="004517A7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0EFBE450" w14:textId="77777777" w:rsidR="006D2C8C" w:rsidRPr="004517A7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72" w:type="dxa"/>
            <w:tcBorders>
              <w:left w:val="nil"/>
            </w:tcBorders>
          </w:tcPr>
          <w:p w14:paraId="707284AF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vAlign w:val="bottom"/>
          </w:tcPr>
          <w:p w14:paraId="7459338B" w14:textId="6B02455F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</w:t>
            </w:r>
            <w:r w:rsidR="005424DF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72" w:type="dxa"/>
          </w:tcPr>
          <w:p w14:paraId="1D1B5302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3C4C42C7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72" w:type="dxa"/>
          </w:tcPr>
          <w:p w14:paraId="54AA97F8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2F94F078" w14:textId="016B1E0B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</w:t>
            </w:r>
            <w:r w:rsidR="005424DF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7FD9EA3B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65FBD3F0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6D2C8C" w:rsidRPr="004517A7" w14:paraId="63D23C96" w14:textId="77777777">
        <w:trPr>
          <w:trHeight w:val="70"/>
        </w:trPr>
        <w:tc>
          <w:tcPr>
            <w:tcW w:w="2700" w:type="dxa"/>
            <w:vAlign w:val="bottom"/>
          </w:tcPr>
          <w:p w14:paraId="2AF83509" w14:textId="77777777" w:rsidR="006D2C8C" w:rsidRPr="004517A7" w:rsidRDefault="006D2C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176E44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72" w:type="dxa"/>
          </w:tcPr>
          <w:p w14:paraId="10EDF1EF" w14:textId="77777777" w:rsidR="006D2C8C" w:rsidRPr="004517A7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3671F64" w14:textId="77777777" w:rsidR="006D2C8C" w:rsidRPr="004517A7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72" w:type="dxa"/>
            <w:tcBorders>
              <w:left w:val="nil"/>
            </w:tcBorders>
          </w:tcPr>
          <w:p w14:paraId="762BF054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0EAFBEC7" w14:textId="2E36B8D5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72" w:type="dxa"/>
          </w:tcPr>
          <w:p w14:paraId="0736A04E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55B072CD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72" w:type="dxa"/>
          </w:tcPr>
          <w:p w14:paraId="6D311197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E7CB602" w14:textId="58816D0A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90" w:type="dxa"/>
          </w:tcPr>
          <w:p w14:paraId="615F30C8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DF627E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6D2C8C" w:rsidRPr="004517A7" w14:paraId="0F7B8A30" w14:textId="77777777" w:rsidTr="0099735F">
        <w:tc>
          <w:tcPr>
            <w:tcW w:w="2700" w:type="dxa"/>
          </w:tcPr>
          <w:p w14:paraId="136B24E8" w14:textId="77777777" w:rsidR="006D2C8C" w:rsidRPr="004517A7" w:rsidRDefault="006D2C8C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197E4D">
              <w:rPr>
                <w:rFonts w:asciiTheme="majorBidi" w:hAnsiTheme="majorBidi" w:hint="cs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386AA" w14:textId="752AA028" w:rsidR="006D2C8C" w:rsidRPr="0099735F" w:rsidRDefault="00EC32C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9735F">
              <w:rPr>
                <w:rFonts w:asciiTheme="majorBidi" w:hAnsiTheme="majorBidi" w:cstheme="majorBidi" w:hint="cs"/>
                <w:sz w:val="28"/>
                <w:cs/>
              </w:rPr>
              <w:t xml:space="preserve">0.15 </w:t>
            </w:r>
            <w:r w:rsidR="009D28C9" w:rsidRPr="0099735F">
              <w:rPr>
                <w:rFonts w:asciiTheme="majorBidi" w:hAnsiTheme="majorBidi" w:cstheme="majorBidi"/>
                <w:sz w:val="28"/>
              </w:rPr>
              <w:t>-</w:t>
            </w:r>
            <w:r w:rsidRPr="0099735F">
              <w:rPr>
                <w:rFonts w:asciiTheme="majorBidi" w:hAnsiTheme="majorBidi" w:cstheme="majorBidi" w:hint="cs"/>
                <w:sz w:val="28"/>
                <w:cs/>
              </w:rPr>
              <w:t xml:space="preserve"> 0.4</w:t>
            </w:r>
            <w:r w:rsidR="0099735F" w:rsidRPr="0099735F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3B01EBF1" w14:textId="77777777" w:rsidR="006D2C8C" w:rsidRPr="0099735F" w:rsidRDefault="006D2C8C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561A1" w14:textId="77777777" w:rsidR="006D2C8C" w:rsidRPr="0099735F" w:rsidRDefault="006D2C8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9735F">
              <w:rPr>
                <w:rFonts w:ascii="Angsana New" w:hAnsi="Angsana New"/>
                <w:color w:val="000000"/>
                <w:spacing w:val="-2"/>
                <w:sz w:val="28"/>
              </w:rPr>
              <w:t>0.05 - 0.38</w:t>
            </w:r>
          </w:p>
        </w:tc>
        <w:tc>
          <w:tcPr>
            <w:tcW w:w="72" w:type="dxa"/>
            <w:vAlign w:val="bottom"/>
          </w:tcPr>
          <w:p w14:paraId="563F389A" w14:textId="77777777" w:rsidR="006D2C8C" w:rsidRPr="004517A7" w:rsidRDefault="006D2C8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B40FD" w14:textId="0CC7CC92" w:rsidR="006D2C8C" w:rsidRPr="004517A7" w:rsidRDefault="00042F08" w:rsidP="009D28C9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C768D0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626C5F67" w:rsidRPr="040BE52A">
              <w:rPr>
                <w:rFonts w:asciiTheme="majorBidi" w:hAnsiTheme="majorBidi" w:cstheme="majorBidi"/>
                <w:sz w:val="28"/>
              </w:rPr>
              <w:t>83</w:t>
            </w:r>
            <w:r w:rsidRPr="040BE52A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72" w:type="dxa"/>
            <w:vAlign w:val="bottom"/>
          </w:tcPr>
          <w:p w14:paraId="77A909F7" w14:textId="77777777" w:rsidR="006D2C8C" w:rsidRPr="004517A7" w:rsidRDefault="006D2C8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043B0" w14:textId="77777777" w:rsidR="006D2C8C" w:rsidRPr="004517A7" w:rsidRDefault="006D2C8C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54,651</w:t>
            </w:r>
          </w:p>
        </w:tc>
        <w:tc>
          <w:tcPr>
            <w:tcW w:w="72" w:type="dxa"/>
            <w:vAlign w:val="bottom"/>
          </w:tcPr>
          <w:p w14:paraId="5E61939F" w14:textId="77777777" w:rsidR="006D2C8C" w:rsidRPr="004517A7" w:rsidRDefault="006D2C8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92F0C" w14:textId="795FEEA2" w:rsidR="006D2C8C" w:rsidRPr="004517A7" w:rsidRDefault="006268AF" w:rsidP="00276B88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90" w:type="dxa"/>
            <w:vAlign w:val="bottom"/>
          </w:tcPr>
          <w:p w14:paraId="3E3EDBF7" w14:textId="77777777" w:rsidR="006D2C8C" w:rsidRPr="004517A7" w:rsidRDefault="006D2C8C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96F32" w14:textId="77777777" w:rsidR="006D2C8C" w:rsidRPr="004517A7" w:rsidRDefault="006D2C8C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22,773</w:t>
            </w:r>
          </w:p>
        </w:tc>
      </w:tr>
      <w:tr w:rsidR="006D2C8C" w:rsidRPr="004517A7" w14:paraId="5FA13693" w14:textId="77777777">
        <w:tc>
          <w:tcPr>
            <w:tcW w:w="2700" w:type="dxa"/>
            <w:vAlign w:val="bottom"/>
          </w:tcPr>
          <w:p w14:paraId="11710FAF" w14:textId="77777777" w:rsidR="006D2C8C" w:rsidRPr="004517A7" w:rsidRDefault="006D2C8C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73618D" w14:textId="77777777" w:rsidR="006D2C8C" w:rsidRPr="004517A7" w:rsidRDefault="006D2C8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1A7221D0" w14:textId="77777777" w:rsidR="006D2C8C" w:rsidRPr="004517A7" w:rsidRDefault="006D2C8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87D5E5" w14:textId="77777777" w:rsidR="006D2C8C" w:rsidRPr="004517A7" w:rsidRDefault="006D2C8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212587E9" w14:textId="77777777" w:rsidR="006D2C8C" w:rsidRPr="004517A7" w:rsidRDefault="006D2C8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BC7B1" w14:textId="5EDF0D60" w:rsidR="006D2C8C" w:rsidRPr="004517A7" w:rsidRDefault="00042F08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30,</w:t>
            </w:r>
            <w:r w:rsidR="6F7B0367" w:rsidRPr="040BE52A">
              <w:rPr>
                <w:rFonts w:asciiTheme="majorBidi" w:hAnsiTheme="majorBidi" w:cstheme="majorBidi"/>
                <w:b/>
                <w:bCs/>
                <w:sz w:val="28"/>
              </w:rPr>
              <w:t>83</w:t>
            </w:r>
            <w:r w:rsidRPr="040BE52A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</w:p>
        </w:tc>
        <w:tc>
          <w:tcPr>
            <w:tcW w:w="72" w:type="dxa"/>
            <w:shd w:val="clear" w:color="auto" w:fill="auto"/>
          </w:tcPr>
          <w:p w14:paraId="0588A72C" w14:textId="77777777" w:rsidR="006D2C8C" w:rsidRPr="004517A7" w:rsidRDefault="006D2C8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1FC9A" w14:textId="77777777" w:rsidR="006D2C8C" w:rsidRPr="004517A7" w:rsidRDefault="006D2C8C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F13C2">
              <w:rPr>
                <w:rFonts w:asciiTheme="majorBidi" w:hAnsiTheme="majorBidi" w:cstheme="majorBidi" w:hint="eastAsia"/>
                <w:b/>
                <w:bCs/>
                <w:sz w:val="28"/>
              </w:rPr>
              <w:t>54,65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72" w:type="dxa"/>
          </w:tcPr>
          <w:p w14:paraId="23C493F0" w14:textId="77777777" w:rsidR="006D2C8C" w:rsidRPr="004517A7" w:rsidRDefault="006D2C8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C188E" w14:textId="3CB98095" w:rsidR="006D2C8C" w:rsidRPr="004517A7" w:rsidRDefault="006268AF" w:rsidP="00276B88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</w:p>
        </w:tc>
        <w:tc>
          <w:tcPr>
            <w:tcW w:w="90" w:type="dxa"/>
          </w:tcPr>
          <w:p w14:paraId="18F6EC89" w14:textId="77777777" w:rsidR="006D2C8C" w:rsidRPr="004517A7" w:rsidRDefault="006D2C8C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DCFB4A" w14:textId="77777777" w:rsidR="006D2C8C" w:rsidRPr="004517A7" w:rsidRDefault="006D2C8C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E2590">
              <w:rPr>
                <w:rFonts w:asciiTheme="majorBidi" w:hAnsiTheme="majorBidi" w:cstheme="majorBidi" w:hint="eastAsia"/>
                <w:b/>
                <w:bCs/>
                <w:sz w:val="28"/>
              </w:rPr>
              <w:t>22,773</w:t>
            </w:r>
          </w:p>
        </w:tc>
      </w:tr>
    </w:tbl>
    <w:p w14:paraId="78138702" w14:textId="6C785F51" w:rsidR="00226319" w:rsidRPr="001E2590" w:rsidRDefault="00226319" w:rsidP="16A8BA49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z w:val="28"/>
          <w:cs/>
        </w:rPr>
      </w:pPr>
      <w:r w:rsidRPr="16A8BA49">
        <w:rPr>
          <w:rFonts w:ascii="Angsana New" w:hAnsi="Angsana New"/>
          <w:sz w:val="28"/>
          <w:cs/>
        </w:rPr>
        <w:t>กลุ่มบริษัทมีเงินฝากธนาคารที่ติดภาระค้ำประกันเป็นเงินฝากธนาคารของบริษัทย่อยได้นำไปเป็นหลักทรัพย์ค้ำประกัน</w:t>
      </w:r>
      <w:r w:rsidR="005455CB">
        <w:rPr>
          <w:rFonts w:ascii="Angsana New" w:hAnsi="Angsana New"/>
          <w:sz w:val="28"/>
        </w:rPr>
        <w:t xml:space="preserve">   </w:t>
      </w:r>
      <w:r w:rsidRPr="16A8BA49">
        <w:rPr>
          <w:rFonts w:ascii="Angsana New" w:hAnsi="Angsana New"/>
          <w:sz w:val="28"/>
          <w:cs/>
        </w:rPr>
        <w:t>วงเงินสินเชื่อและหนังสือค้ำประกันธนาคาร</w:t>
      </w:r>
      <w:r w:rsidR="00026D92" w:rsidRPr="16A8BA49">
        <w:rPr>
          <w:rFonts w:ascii="Angsana New" w:hAnsi="Angsana New"/>
          <w:sz w:val="28"/>
          <w:cs/>
        </w:rPr>
        <w:t xml:space="preserve">ที่เกิน </w:t>
      </w:r>
      <w:r w:rsidR="00026D92" w:rsidRPr="16A8BA49">
        <w:rPr>
          <w:rFonts w:ascii="Angsana New" w:hAnsi="Angsana New"/>
          <w:sz w:val="28"/>
        </w:rPr>
        <w:t xml:space="preserve">1 </w:t>
      </w:r>
      <w:r w:rsidR="00026D92" w:rsidRPr="16A8BA49">
        <w:rPr>
          <w:rFonts w:ascii="Angsana New" w:hAnsi="Angsana New"/>
          <w:sz w:val="28"/>
          <w:cs/>
        </w:rPr>
        <w:t>ปี</w:t>
      </w:r>
    </w:p>
    <w:p w14:paraId="40E83FB9" w14:textId="77777777" w:rsidR="00DB1154" w:rsidRDefault="00DB115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1A468BFE" w14:textId="44D1D514" w:rsidR="002B0A44" w:rsidRPr="002B0A44" w:rsidRDefault="00C96992" w:rsidP="002B0A4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2B0A44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เงินลงทุนในบริษัทย่อย</w:t>
      </w:r>
    </w:p>
    <w:p w14:paraId="092B0BFC" w14:textId="7690E8D0" w:rsidR="00C96992" w:rsidRPr="002B0A44" w:rsidRDefault="00C96992" w:rsidP="00C42BAD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  <w:r w:rsidRPr="002B0A44">
        <w:rPr>
          <w:rFonts w:asciiTheme="majorBidi" w:hAnsiTheme="majorBidi" w:cstheme="majorBidi"/>
          <w:color w:val="000000"/>
          <w:spacing w:val="-2"/>
          <w:sz w:val="28"/>
          <w:cs/>
        </w:rPr>
        <w:t>เงินลงทุนในบริษัทย่อย ณ วันที่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C56EB1" w:rsidRPr="002B0A44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07A6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56EB1" w:rsidRPr="002B0A4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777BE8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707A6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4501F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B0A4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2B0A4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84501F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2B0A4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B0A44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C96992" w:rsidRPr="00A73DBA" w14:paraId="287BFB6A" w14:textId="77777777" w:rsidTr="002B0A44">
        <w:trPr>
          <w:trHeight w:val="77"/>
        </w:trPr>
        <w:tc>
          <w:tcPr>
            <w:tcW w:w="9180" w:type="dxa"/>
            <w:gridSpan w:val="13"/>
            <w:vAlign w:val="bottom"/>
          </w:tcPr>
          <w:p w14:paraId="537772CD" w14:textId="77777777" w:rsidR="00C96992" w:rsidRPr="00A73DBA" w:rsidRDefault="00C96992" w:rsidP="00A11E99">
            <w:pPr>
              <w:spacing w:before="120"/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</w:rPr>
              <w:t>(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73DBA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C96992" w:rsidRPr="00A73DBA" w14:paraId="72876394" w14:textId="77777777" w:rsidTr="002B0A44">
        <w:tc>
          <w:tcPr>
            <w:tcW w:w="2610" w:type="dxa"/>
            <w:vAlign w:val="bottom"/>
          </w:tcPr>
          <w:p w14:paraId="3768DC49" w14:textId="77777777" w:rsidR="00C96992" w:rsidRPr="00A73DBA" w:rsidRDefault="00C96992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CD7C0FF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80" w:type="dxa"/>
            <w:gridSpan w:val="11"/>
            <w:vAlign w:val="bottom"/>
          </w:tcPr>
          <w:p w14:paraId="0C13E6BC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96992" w:rsidRPr="00A73DBA" w14:paraId="6FBCF87D" w14:textId="77777777" w:rsidTr="003E2F43">
        <w:tc>
          <w:tcPr>
            <w:tcW w:w="2610" w:type="dxa"/>
            <w:vAlign w:val="bottom"/>
          </w:tcPr>
          <w:p w14:paraId="4F042830" w14:textId="77777777" w:rsidR="00C96992" w:rsidRPr="00A73DBA" w:rsidRDefault="00C96992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D86AA5A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234A1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EA0119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73EC4" w14:textId="77777777" w:rsidR="002C1131" w:rsidRPr="00A73DBA" w:rsidRDefault="00C96992" w:rsidP="00A11E99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  <w:r w:rsidRPr="00A73DBA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4C38D22E" w14:textId="51CBE544" w:rsidR="00C96992" w:rsidRPr="00A73DBA" w:rsidRDefault="00C96992" w:rsidP="00A11E99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</w:rPr>
              <w:t>(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A73DB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</w:tcPr>
          <w:p w14:paraId="3AE40E18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D9153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</w:tr>
      <w:tr w:rsidR="000E777D" w:rsidRPr="00A73DBA" w14:paraId="6228D120" w14:textId="77777777" w:rsidTr="002B0A44">
        <w:trPr>
          <w:trHeight w:val="368"/>
        </w:trPr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3AE46010" w14:textId="1B2BE43E" w:rsidR="000E777D" w:rsidRPr="00A73DBA" w:rsidRDefault="00F41573" w:rsidP="00BA651A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hint="cs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664626D8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809A9D" w14:textId="0796F323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707A60" w:rsidRPr="00A73DBA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="004D3B61"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777BE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</w:p>
          <w:p w14:paraId="2C4D0EED" w14:textId="30554CE5" w:rsidR="00F41573" w:rsidRPr="00A73DBA" w:rsidRDefault="00F41573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4501F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90" w:type="dxa"/>
          </w:tcPr>
          <w:p w14:paraId="23426780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E59826" w14:textId="77777777" w:rsidR="007454A9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45896554" w14:textId="025D1AA2" w:rsidR="000E777D" w:rsidRPr="00A73DBA" w:rsidRDefault="007454A9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4501F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90" w:type="dxa"/>
          </w:tcPr>
          <w:p w14:paraId="43011A76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60FDA2" w14:textId="1FD102F7" w:rsidR="00FF2C41" w:rsidRPr="00A73DBA" w:rsidRDefault="00707A60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777BE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  <w:r w:rsidR="00FF2C41"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4501F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90" w:type="dxa"/>
          </w:tcPr>
          <w:p w14:paraId="4FEEDE62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2A88CC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19D627BA" w14:textId="37BA7B32" w:rsidR="007454A9" w:rsidRPr="00A73DBA" w:rsidRDefault="007454A9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4501F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90" w:type="dxa"/>
          </w:tcPr>
          <w:p w14:paraId="47BEC10B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009EDB" w14:textId="04C4F72B" w:rsidR="00FF2C41" w:rsidRPr="00A73DBA" w:rsidRDefault="00707A60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="00777BE8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กันยายน</w:t>
            </w:r>
            <w:r w:rsidR="00FF2C41" w:rsidRPr="00A73DBA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256</w:t>
            </w:r>
            <w:r w:rsidR="0084501F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6</w:t>
            </w:r>
          </w:p>
        </w:tc>
        <w:tc>
          <w:tcPr>
            <w:tcW w:w="90" w:type="dxa"/>
          </w:tcPr>
          <w:p w14:paraId="3EDB2BEC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0C69E9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7930DA04" w14:textId="6DEF312E" w:rsidR="007454A9" w:rsidRPr="00A73DBA" w:rsidRDefault="007454A9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84501F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845669" w:rsidRPr="00A73DBA" w14:paraId="41D9C016" w14:textId="77777777" w:rsidTr="002C28C2">
        <w:tc>
          <w:tcPr>
            <w:tcW w:w="2610" w:type="dxa"/>
            <w:tcBorders>
              <w:top w:val="single" w:sz="4" w:space="0" w:color="auto"/>
            </w:tcBorders>
          </w:tcPr>
          <w:p w14:paraId="6179FF21" w14:textId="3403A286" w:rsidR="00845669" w:rsidRPr="00A73DBA" w:rsidRDefault="00845669" w:rsidP="00845669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203D792B" w14:textId="77777777" w:rsidR="00845669" w:rsidRPr="00A73DBA" w:rsidRDefault="00845669" w:rsidP="00845669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5E3AD6" w14:textId="2096C713" w:rsidR="00845669" w:rsidRPr="00A73DBA" w:rsidRDefault="00845669" w:rsidP="0084566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47042A3D" w14:textId="77777777" w:rsidR="00845669" w:rsidRPr="00A73DBA" w:rsidRDefault="00845669" w:rsidP="0084566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5D541CD" w14:textId="53A2FD29" w:rsidR="00845669" w:rsidRPr="00A73DBA" w:rsidRDefault="00845669" w:rsidP="0084566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614A0E91" w14:textId="77777777" w:rsidR="00845669" w:rsidRPr="00A73DBA" w:rsidRDefault="00845669" w:rsidP="0084566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1DBA3F" w14:textId="61DCB0F1" w:rsidR="00845669" w:rsidRPr="00A73DBA" w:rsidRDefault="00845669" w:rsidP="00845669">
            <w:pPr>
              <w:ind w:left="-13" w:right="183"/>
              <w:jc w:val="right"/>
              <w:rPr>
                <w:rFonts w:ascii="Angsana New" w:hAnsi="Angsana New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1C7F0078" w14:textId="77777777" w:rsidR="00845669" w:rsidRPr="00A73DBA" w:rsidRDefault="00845669" w:rsidP="0084566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F41BF8E" w14:textId="4D578CCA" w:rsidR="00845669" w:rsidRPr="00A73DBA" w:rsidRDefault="00845669" w:rsidP="00845669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85E7AC3" w14:textId="77777777" w:rsidR="00845669" w:rsidRPr="00A73DBA" w:rsidRDefault="00845669" w:rsidP="0084566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B984BF4" w14:textId="151A4EAC" w:rsidR="00845669" w:rsidRPr="00A73DBA" w:rsidRDefault="00845669" w:rsidP="0084566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550,000</w:t>
            </w:r>
          </w:p>
        </w:tc>
        <w:tc>
          <w:tcPr>
            <w:tcW w:w="90" w:type="dxa"/>
          </w:tcPr>
          <w:p w14:paraId="2CA6A390" w14:textId="77777777" w:rsidR="00845669" w:rsidRPr="00A73DBA" w:rsidRDefault="00845669" w:rsidP="0084566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FDD8F93" w14:textId="031C78AF" w:rsidR="00845669" w:rsidRPr="00A73DBA" w:rsidRDefault="00845669" w:rsidP="0084566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550,000</w:t>
            </w:r>
          </w:p>
        </w:tc>
      </w:tr>
      <w:tr w:rsidR="00845669" w:rsidRPr="00A73DBA" w14:paraId="79AE5106" w14:textId="77777777" w:rsidTr="002B0A44">
        <w:trPr>
          <w:trHeight w:val="234"/>
        </w:trPr>
        <w:tc>
          <w:tcPr>
            <w:tcW w:w="2610" w:type="dxa"/>
          </w:tcPr>
          <w:p w14:paraId="59AAE2FC" w14:textId="3A5E64D4" w:rsidR="00845669" w:rsidRPr="00A73DBA" w:rsidRDefault="00845669" w:rsidP="00845669">
            <w:pPr>
              <w:ind w:left="267" w:right="-108" w:hanging="267"/>
              <w:rPr>
                <w:rFonts w:asciiTheme="majorBidi" w:hAnsiTheme="majorBidi" w:cstheme="majorBidi"/>
                <w:spacing w:val="-6"/>
                <w:sz w:val="28"/>
              </w:rPr>
            </w:pPr>
            <w:r w:rsidRPr="00A73DBA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ฟอร์ โซไซตี้</w:t>
            </w:r>
            <w:r w:rsidRPr="00A73DBA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spacing w:val="-6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0BD2B2F8" w14:textId="77777777" w:rsidR="00845669" w:rsidRPr="00A73DBA" w:rsidRDefault="00845669" w:rsidP="00845669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288A45" w14:textId="535FF340" w:rsidR="00845669" w:rsidRPr="00A73DBA" w:rsidRDefault="00845669" w:rsidP="0084566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4D390F" w14:textId="77777777" w:rsidR="00845669" w:rsidRPr="00A73DBA" w:rsidRDefault="00845669" w:rsidP="00845669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92AC92" w14:textId="05E0E4D6" w:rsidR="00845669" w:rsidRPr="00A73DBA" w:rsidRDefault="00845669" w:rsidP="0084566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F338C0" w14:textId="77777777" w:rsidR="00845669" w:rsidRPr="00A73DBA" w:rsidRDefault="00845669" w:rsidP="00845669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D5042E" w14:textId="6A7CE6A3" w:rsidR="00845669" w:rsidRPr="00A73DBA" w:rsidRDefault="00845669" w:rsidP="00845669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0E17E0" w14:textId="77777777" w:rsidR="00845669" w:rsidRPr="00A73DBA" w:rsidRDefault="00845669" w:rsidP="00845669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B6CAF0" w14:textId="2FA394B1" w:rsidR="00845669" w:rsidRPr="00A73DBA" w:rsidRDefault="00845669" w:rsidP="00845669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941581" w14:textId="77777777" w:rsidR="00845669" w:rsidRPr="00A73DBA" w:rsidRDefault="00845669" w:rsidP="00845669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09D82B" w14:textId="2D48CACB" w:rsidR="00845669" w:rsidRPr="00A73DBA" w:rsidRDefault="00845669" w:rsidP="0084566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249,999</w:t>
            </w:r>
          </w:p>
        </w:tc>
        <w:tc>
          <w:tcPr>
            <w:tcW w:w="90" w:type="dxa"/>
            <w:vAlign w:val="bottom"/>
          </w:tcPr>
          <w:p w14:paraId="5FB6CF72" w14:textId="77777777" w:rsidR="00845669" w:rsidRPr="00A73DBA" w:rsidRDefault="00845669" w:rsidP="00845669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34142DA" w14:textId="3A61F748" w:rsidR="00845669" w:rsidRPr="00A73DBA" w:rsidRDefault="00845669" w:rsidP="0084566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249,999</w:t>
            </w:r>
          </w:p>
        </w:tc>
      </w:tr>
      <w:tr w:rsidR="00845669" w:rsidRPr="00A73DBA" w14:paraId="278AE329" w14:textId="77777777" w:rsidTr="002B0A44">
        <w:trPr>
          <w:trHeight w:val="234"/>
        </w:trPr>
        <w:tc>
          <w:tcPr>
            <w:tcW w:w="2610" w:type="dxa"/>
          </w:tcPr>
          <w:p w14:paraId="2F675D5A" w14:textId="397430FB" w:rsidR="00845669" w:rsidRPr="00A73DBA" w:rsidRDefault="00845669" w:rsidP="00845669">
            <w:pPr>
              <w:ind w:left="267" w:right="-108" w:hanging="252"/>
              <w:rPr>
                <w:rFonts w:asciiTheme="majorBidi" w:hAnsiTheme="majorBidi" w:cstheme="majorBidi"/>
                <w:spacing w:val="-6"/>
                <w:sz w:val="28"/>
              </w:rPr>
            </w:pPr>
            <w:r w:rsidRPr="00A73DBA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2B750E27" w14:textId="77777777" w:rsidR="00845669" w:rsidRPr="00A73DBA" w:rsidRDefault="00845669" w:rsidP="00845669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ACBA72" w14:textId="2303C5CE" w:rsidR="00845669" w:rsidRPr="00A73DBA" w:rsidRDefault="00845669" w:rsidP="0084566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797DCF" w14:textId="77777777" w:rsidR="00845669" w:rsidRPr="00A73DBA" w:rsidRDefault="00845669" w:rsidP="00845669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DC323D" w14:textId="5EE8A8C2" w:rsidR="00845669" w:rsidRPr="00A73DBA" w:rsidRDefault="00845669" w:rsidP="0084566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7FFEF0" w14:textId="77777777" w:rsidR="00845669" w:rsidRPr="00A73DBA" w:rsidRDefault="00845669" w:rsidP="00845669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64208B" w14:textId="3870333E" w:rsidR="00845669" w:rsidRPr="00A73DBA" w:rsidRDefault="00845669" w:rsidP="00845669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6.48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4148CB" w14:textId="77777777" w:rsidR="00845669" w:rsidRPr="00A73DBA" w:rsidRDefault="00845669" w:rsidP="00845669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92547C" w14:textId="66BB1D1D" w:rsidR="00845669" w:rsidRPr="00A73DBA" w:rsidRDefault="00845669" w:rsidP="00845669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51.00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BFF07E" w14:textId="77777777" w:rsidR="00845669" w:rsidRPr="00A73DBA" w:rsidRDefault="00845669" w:rsidP="00845669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79C446" w14:textId="19BE6098" w:rsidR="00845669" w:rsidRPr="00A73DBA" w:rsidRDefault="00845669" w:rsidP="00845669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86,</w:t>
            </w:r>
            <w:r w:rsidR="001D3A86">
              <w:rPr>
                <w:rFonts w:ascii="Angsana New" w:hAnsi="Angsana New"/>
                <w:sz w:val="28"/>
              </w:rPr>
              <w:t>964</w:t>
            </w:r>
          </w:p>
        </w:tc>
        <w:tc>
          <w:tcPr>
            <w:tcW w:w="90" w:type="dxa"/>
            <w:vAlign w:val="bottom"/>
          </w:tcPr>
          <w:p w14:paraId="7E6B9B99" w14:textId="77777777" w:rsidR="00845669" w:rsidRPr="00A73DBA" w:rsidRDefault="00845669" w:rsidP="00845669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13D4BA0" w14:textId="66BA3FE5" w:rsidR="00845669" w:rsidRPr="00A73DBA" w:rsidRDefault="00845669" w:rsidP="0084566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81,744</w:t>
            </w:r>
          </w:p>
        </w:tc>
      </w:tr>
      <w:tr w:rsidR="00845669" w:rsidRPr="00A73DBA" w14:paraId="5AC6AA09" w14:textId="77777777" w:rsidTr="00613A3D">
        <w:trPr>
          <w:trHeight w:val="234"/>
        </w:trPr>
        <w:tc>
          <w:tcPr>
            <w:tcW w:w="2610" w:type="dxa"/>
          </w:tcPr>
          <w:p w14:paraId="163971EB" w14:textId="2E4EFC00" w:rsidR="00845669" w:rsidRPr="00A73DBA" w:rsidRDefault="00845669" w:rsidP="00845669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34D3F111" w14:textId="77777777" w:rsidR="00845669" w:rsidRPr="00A73DBA" w:rsidRDefault="00845669" w:rsidP="00845669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D3ED35" w14:textId="62C8245C" w:rsidR="00845669" w:rsidRPr="00A73DBA" w:rsidRDefault="00845669" w:rsidP="0084566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7A3FEC25" w14:textId="77777777" w:rsidR="00845669" w:rsidRPr="00A73DBA" w:rsidRDefault="00845669" w:rsidP="0084566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534088" w14:textId="570EEB0E" w:rsidR="00845669" w:rsidRPr="00A73DBA" w:rsidRDefault="00845669" w:rsidP="00845669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71DF42E6" w14:textId="77777777" w:rsidR="00845669" w:rsidRPr="00A73DBA" w:rsidRDefault="00845669" w:rsidP="0084566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D1652D1" w14:textId="7196EB7B" w:rsidR="00845669" w:rsidRPr="00A73DBA" w:rsidRDefault="00845669" w:rsidP="00845669">
            <w:pPr>
              <w:ind w:left="-13" w:right="183"/>
              <w:jc w:val="right"/>
              <w:rPr>
                <w:rFonts w:ascii="Angsana New" w:hAnsi="Angsana New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C73D218" w14:textId="77777777" w:rsidR="00845669" w:rsidRPr="00A73DBA" w:rsidRDefault="00845669" w:rsidP="00845669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4FEF70" w14:textId="6F7D9382" w:rsidR="00845669" w:rsidRPr="00A73DBA" w:rsidRDefault="00845669" w:rsidP="00845669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FA153F5" w14:textId="77777777" w:rsidR="00845669" w:rsidRPr="00A73DBA" w:rsidRDefault="00845669" w:rsidP="0084566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B1EC7A7" w14:textId="6317E891" w:rsidR="00845669" w:rsidRPr="00A73DBA" w:rsidRDefault="00845669" w:rsidP="00845669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90" w:type="dxa"/>
          </w:tcPr>
          <w:p w14:paraId="66DE46DB" w14:textId="77777777" w:rsidR="00845669" w:rsidRPr="00A73DBA" w:rsidRDefault="00845669" w:rsidP="0084566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8511CB1" w14:textId="28C0B302" w:rsidR="00845669" w:rsidRPr="00A73DBA" w:rsidRDefault="00845669" w:rsidP="0084566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50,000</w:t>
            </w:r>
          </w:p>
        </w:tc>
      </w:tr>
      <w:tr w:rsidR="00845669" w:rsidRPr="00A73DBA" w14:paraId="520B7CA5" w14:textId="77777777" w:rsidTr="00613A3D">
        <w:trPr>
          <w:trHeight w:val="234"/>
        </w:trPr>
        <w:tc>
          <w:tcPr>
            <w:tcW w:w="2610" w:type="dxa"/>
          </w:tcPr>
          <w:p w14:paraId="31B06C11" w14:textId="03100978" w:rsidR="00845669" w:rsidRPr="00A73DBA" w:rsidRDefault="00845669" w:rsidP="00845669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A73DBA">
              <w:rPr>
                <w:rFonts w:ascii="Angsana New" w:hAnsi="Angsana New" w:hint="cs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90" w:type="dxa"/>
          </w:tcPr>
          <w:p w14:paraId="582EA6CF" w14:textId="77777777" w:rsidR="00845669" w:rsidRPr="00A73DBA" w:rsidRDefault="00845669" w:rsidP="00845669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C23CDA" w14:textId="3327C3ED" w:rsidR="00845669" w:rsidRPr="00A73DBA" w:rsidRDefault="00845669" w:rsidP="00845669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753,993</w:t>
            </w:r>
          </w:p>
        </w:tc>
        <w:tc>
          <w:tcPr>
            <w:tcW w:w="90" w:type="dxa"/>
          </w:tcPr>
          <w:p w14:paraId="06A52F05" w14:textId="77777777" w:rsidR="00845669" w:rsidRPr="00A73DBA" w:rsidRDefault="00845669" w:rsidP="0084566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0992A9" w14:textId="5F09D15E" w:rsidR="00845669" w:rsidRPr="00A73DBA" w:rsidRDefault="00845669" w:rsidP="00845669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753,993</w:t>
            </w:r>
          </w:p>
        </w:tc>
        <w:tc>
          <w:tcPr>
            <w:tcW w:w="90" w:type="dxa"/>
          </w:tcPr>
          <w:p w14:paraId="2C4C0795" w14:textId="77777777" w:rsidR="00845669" w:rsidRPr="00A73DBA" w:rsidRDefault="00845669" w:rsidP="0084566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CB9CB7" w14:textId="45D4BE87" w:rsidR="00845669" w:rsidRPr="00A73DBA" w:rsidRDefault="00845669" w:rsidP="00845669">
            <w:pPr>
              <w:ind w:left="-13" w:right="183"/>
              <w:jc w:val="right"/>
              <w:rPr>
                <w:rFonts w:ascii="Angsana New" w:hAnsi="Angsana New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68.54</w:t>
            </w:r>
          </w:p>
        </w:tc>
        <w:tc>
          <w:tcPr>
            <w:tcW w:w="90" w:type="dxa"/>
          </w:tcPr>
          <w:p w14:paraId="4D482485" w14:textId="77777777" w:rsidR="00845669" w:rsidRPr="00A73DBA" w:rsidRDefault="00845669" w:rsidP="0084566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ADEEE3" w14:textId="3262BDB2" w:rsidR="00845669" w:rsidRPr="00A73DBA" w:rsidRDefault="00845669" w:rsidP="00845669">
            <w:pPr>
              <w:ind w:left="-13" w:right="183"/>
              <w:jc w:val="right"/>
              <w:rPr>
                <w:rFonts w:ascii="Angsana New" w:hAnsi="Angsana New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68.54</w:t>
            </w:r>
          </w:p>
        </w:tc>
        <w:tc>
          <w:tcPr>
            <w:tcW w:w="90" w:type="dxa"/>
          </w:tcPr>
          <w:p w14:paraId="22B25BE0" w14:textId="77777777" w:rsidR="00845669" w:rsidRPr="00A73DBA" w:rsidRDefault="00845669" w:rsidP="00845669">
            <w:pPr>
              <w:tabs>
                <w:tab w:val="decimal" w:pos="882"/>
              </w:tabs>
              <w:ind w:left="-719" w:right="183" w:hanging="36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7B58F2" w14:textId="2741DD6A" w:rsidR="00845669" w:rsidRPr="00A73DBA" w:rsidRDefault="00845669" w:rsidP="0084566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1,124,146</w:t>
            </w:r>
          </w:p>
        </w:tc>
        <w:tc>
          <w:tcPr>
            <w:tcW w:w="90" w:type="dxa"/>
          </w:tcPr>
          <w:p w14:paraId="2A101B13" w14:textId="77777777" w:rsidR="00845669" w:rsidRPr="00A73DBA" w:rsidRDefault="00845669" w:rsidP="0084566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6EB759A" w14:textId="2DED9FCE" w:rsidR="00845669" w:rsidRPr="00A73DBA" w:rsidRDefault="00845669" w:rsidP="0084566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1,124,146</w:t>
            </w:r>
          </w:p>
        </w:tc>
      </w:tr>
      <w:tr w:rsidR="00845669" w:rsidRPr="00A73DBA" w14:paraId="70A2EF44" w14:textId="77777777" w:rsidTr="00613A3D">
        <w:trPr>
          <w:trHeight w:val="234"/>
        </w:trPr>
        <w:tc>
          <w:tcPr>
            <w:tcW w:w="2610" w:type="dxa"/>
          </w:tcPr>
          <w:p w14:paraId="5624EDB3" w14:textId="7715179A" w:rsidR="00845669" w:rsidRPr="00A73DBA" w:rsidRDefault="00845669" w:rsidP="00845669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1BFD90C" w14:textId="77777777" w:rsidR="00845669" w:rsidRPr="00A73DBA" w:rsidRDefault="00845669" w:rsidP="00845669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F68637" w14:textId="77777777" w:rsidR="00845669" w:rsidRPr="00A73DBA" w:rsidRDefault="00845669" w:rsidP="00845669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787B230" w14:textId="77777777" w:rsidR="00845669" w:rsidRPr="00A73DBA" w:rsidRDefault="00845669" w:rsidP="0084566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BCBBCD8" w14:textId="77777777" w:rsidR="00845669" w:rsidRPr="00A73DBA" w:rsidRDefault="00845669" w:rsidP="00845669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2188967" w14:textId="77777777" w:rsidR="00845669" w:rsidRPr="00A73DBA" w:rsidRDefault="00845669" w:rsidP="0084566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5C1393" w14:textId="77777777" w:rsidR="00845669" w:rsidRPr="00A73DBA" w:rsidRDefault="00845669" w:rsidP="0084566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167E277" w14:textId="77777777" w:rsidR="00845669" w:rsidRPr="00A73DBA" w:rsidRDefault="00845669" w:rsidP="0084566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67D702" w14:textId="77777777" w:rsidR="00845669" w:rsidRPr="00A73DBA" w:rsidRDefault="00845669" w:rsidP="0084566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FB03128" w14:textId="77777777" w:rsidR="00845669" w:rsidRPr="00A73DBA" w:rsidRDefault="00845669" w:rsidP="0084566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55AA5AB" w14:textId="0370AFF5" w:rsidR="00845669" w:rsidRPr="00A73DBA" w:rsidRDefault="001D3A86" w:rsidP="0084566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2,061,109</w:t>
            </w:r>
          </w:p>
        </w:tc>
        <w:tc>
          <w:tcPr>
            <w:tcW w:w="90" w:type="dxa"/>
          </w:tcPr>
          <w:p w14:paraId="61927EAA" w14:textId="77777777" w:rsidR="00845669" w:rsidRPr="00A73DBA" w:rsidRDefault="00845669" w:rsidP="0084566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122F07" w14:textId="13ACCBC9" w:rsidR="00845669" w:rsidRPr="00A73DBA" w:rsidRDefault="00845669" w:rsidP="0084566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2,055,889</w:t>
            </w:r>
          </w:p>
        </w:tc>
      </w:tr>
      <w:tr w:rsidR="00845669" w:rsidRPr="00A73DBA" w14:paraId="3833D885" w14:textId="77777777" w:rsidTr="00613A3D">
        <w:tc>
          <w:tcPr>
            <w:tcW w:w="2610" w:type="dxa"/>
          </w:tcPr>
          <w:p w14:paraId="35C1E7BC" w14:textId="09124033" w:rsidR="00845669" w:rsidRPr="00A73DBA" w:rsidRDefault="00845669" w:rsidP="00845669">
            <w:pPr>
              <w:ind w:left="342" w:right="-36" w:hanging="342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4F0B9D">
              <w:rPr>
                <w:rFonts w:asciiTheme="majorBidi" w:hAnsiTheme="majorBidi" w:cstheme="majorBidi"/>
                <w:sz w:val="28"/>
              </w:rPr>
              <w:t>:</w:t>
            </w:r>
            <w:r w:rsidRPr="00A73DB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</w:t>
            </w:r>
            <w:r w:rsidRPr="00A73DBA">
              <w:rPr>
                <w:rFonts w:asciiTheme="majorBidi" w:hAnsiTheme="majorBidi" w:cstheme="majorBidi" w:hint="cs"/>
                <w:sz w:val="28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6AE3DDA7" w14:textId="77777777" w:rsidR="00845669" w:rsidRPr="00A73DBA" w:rsidRDefault="00845669" w:rsidP="00845669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BB3F03" w14:textId="77777777" w:rsidR="00845669" w:rsidRPr="00A73DBA" w:rsidRDefault="00845669" w:rsidP="00845669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46D2CEF" w14:textId="77777777" w:rsidR="00845669" w:rsidRPr="00A73DBA" w:rsidRDefault="00845669" w:rsidP="0084566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61944F" w14:textId="77777777" w:rsidR="00845669" w:rsidRPr="00A73DBA" w:rsidRDefault="00845669" w:rsidP="00845669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983591D" w14:textId="77777777" w:rsidR="00845669" w:rsidRPr="00A73DBA" w:rsidRDefault="00845669" w:rsidP="0084566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FE9322" w14:textId="77777777" w:rsidR="00845669" w:rsidRPr="00A73DBA" w:rsidRDefault="00845669" w:rsidP="0084566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75F8B3F" w14:textId="77777777" w:rsidR="00845669" w:rsidRPr="00A73DBA" w:rsidRDefault="00845669" w:rsidP="0084566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6DA828" w14:textId="77777777" w:rsidR="00845669" w:rsidRPr="00A73DBA" w:rsidRDefault="00845669" w:rsidP="0084566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4D8F02E" w14:textId="77777777" w:rsidR="00845669" w:rsidRPr="00A73DBA" w:rsidRDefault="00845669" w:rsidP="0084566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182F30B" w14:textId="0E211B35" w:rsidR="00845669" w:rsidRPr="00A73DBA" w:rsidRDefault="00845669" w:rsidP="0084566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(198,583)</w:t>
            </w:r>
          </w:p>
        </w:tc>
        <w:tc>
          <w:tcPr>
            <w:tcW w:w="90" w:type="dxa"/>
          </w:tcPr>
          <w:p w14:paraId="27B2E123" w14:textId="77777777" w:rsidR="00845669" w:rsidRPr="00A73DBA" w:rsidRDefault="00845669" w:rsidP="0084566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3C406" w14:textId="4F1C7E88" w:rsidR="00845669" w:rsidRPr="00A73DBA" w:rsidRDefault="00845669" w:rsidP="0084566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(198,583)</w:t>
            </w:r>
          </w:p>
        </w:tc>
      </w:tr>
      <w:tr w:rsidR="00845669" w:rsidRPr="00B118B0" w14:paraId="6CECA454" w14:textId="77777777" w:rsidTr="00613A3D">
        <w:trPr>
          <w:trHeight w:val="234"/>
        </w:trPr>
        <w:tc>
          <w:tcPr>
            <w:tcW w:w="2610" w:type="dxa"/>
          </w:tcPr>
          <w:p w14:paraId="380644F4" w14:textId="4DB67FD0" w:rsidR="00845669" w:rsidRPr="00A73DBA" w:rsidRDefault="00845669" w:rsidP="00845669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73DBA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เงินลงทุนในบริษัทย่อย - สุทธิ</w:t>
            </w:r>
          </w:p>
        </w:tc>
        <w:tc>
          <w:tcPr>
            <w:tcW w:w="90" w:type="dxa"/>
          </w:tcPr>
          <w:p w14:paraId="639007ED" w14:textId="77777777" w:rsidR="00845669" w:rsidRPr="00A73DBA" w:rsidRDefault="00845669" w:rsidP="00845669">
            <w:pPr>
              <w:tabs>
                <w:tab w:val="decimal" w:pos="702"/>
              </w:tabs>
              <w:ind w:left="-101" w:right="33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8CED49" w14:textId="77777777" w:rsidR="00845669" w:rsidRPr="00A73DBA" w:rsidRDefault="00845669" w:rsidP="00845669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477C95B" w14:textId="77777777" w:rsidR="00845669" w:rsidRPr="00A73DBA" w:rsidRDefault="00845669" w:rsidP="00845669">
            <w:pPr>
              <w:tabs>
                <w:tab w:val="decimal" w:pos="702"/>
              </w:tabs>
              <w:ind w:left="-101" w:righ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749EF8" w14:textId="77777777" w:rsidR="00845669" w:rsidRPr="00A73DBA" w:rsidRDefault="00845669" w:rsidP="00845669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F03740D" w14:textId="77777777" w:rsidR="00845669" w:rsidRPr="00A73DBA" w:rsidRDefault="00845669" w:rsidP="0084566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87D60A" w14:textId="77777777" w:rsidR="00845669" w:rsidRPr="00A73DBA" w:rsidRDefault="00845669" w:rsidP="0084566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02B03C5" w14:textId="77777777" w:rsidR="00845669" w:rsidRPr="00A73DBA" w:rsidRDefault="00845669" w:rsidP="0084566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3C50A5" w14:textId="77777777" w:rsidR="00845669" w:rsidRPr="00A73DBA" w:rsidRDefault="00845669" w:rsidP="00845669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DEE86A1" w14:textId="77777777" w:rsidR="00845669" w:rsidRPr="00A73DBA" w:rsidRDefault="00845669" w:rsidP="0084566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FD3A3" w14:textId="0AA8E62C" w:rsidR="00845669" w:rsidRPr="00A73DBA" w:rsidRDefault="001D3A86" w:rsidP="0084566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1,862,526</w:t>
            </w:r>
          </w:p>
        </w:tc>
        <w:tc>
          <w:tcPr>
            <w:tcW w:w="90" w:type="dxa"/>
          </w:tcPr>
          <w:p w14:paraId="6E56E582" w14:textId="77777777" w:rsidR="00845669" w:rsidRPr="00A73DBA" w:rsidRDefault="00845669" w:rsidP="00845669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AFAF81" w14:textId="0DF65810" w:rsidR="00845669" w:rsidRPr="00B118B0" w:rsidRDefault="00845669" w:rsidP="00845669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77C88">
              <w:rPr>
                <w:rFonts w:ascii="Angsana New" w:hAnsi="Angsana New"/>
                <w:b/>
                <w:bCs/>
                <w:sz w:val="28"/>
              </w:rPr>
              <w:t>1,857,306</w:t>
            </w:r>
          </w:p>
        </w:tc>
      </w:tr>
    </w:tbl>
    <w:p w14:paraId="336C7ACB" w14:textId="77777777" w:rsidR="00A16D4A" w:rsidRDefault="00A16D4A" w:rsidP="00A16D4A">
      <w:pPr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6F01ED51" w14:textId="0D5935C3" w:rsidR="008925B9" w:rsidRPr="00340C0B" w:rsidRDefault="002D4A7C" w:rsidP="00340C0B">
      <w:pPr>
        <w:ind w:left="360"/>
        <w:jc w:val="thaiDistribute"/>
        <w:rPr>
          <w:rFonts w:ascii="Angsana New" w:hAnsi="Angsana New"/>
          <w:color w:val="000000"/>
          <w:spacing w:val="12"/>
          <w:sz w:val="28"/>
        </w:rPr>
        <w:sectPr w:rsidR="008925B9" w:rsidRPr="00340C0B" w:rsidSect="004D0014">
          <w:headerReference w:type="default" r:id="rId12"/>
          <w:footerReference w:type="default" r:id="rId13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36" w:bottom="850" w:left="1440" w:header="864" w:footer="576" w:gutter="0"/>
          <w:pgNumType w:start="14"/>
          <w:cols w:space="720"/>
          <w:docGrid w:linePitch="326"/>
        </w:sectPr>
      </w:pPr>
      <w:r w:rsidRPr="00B34702">
        <w:rPr>
          <w:rFonts w:ascii="Angsana New" w:hAnsi="Angsana New" w:hint="cs"/>
          <w:color w:val="000000"/>
          <w:spacing w:val="-10"/>
          <w:sz w:val="28"/>
          <w:cs/>
        </w:rPr>
        <w:t>เมื่อวันที่</w:t>
      </w:r>
      <w:r w:rsidRPr="00B34702">
        <w:rPr>
          <w:rFonts w:ascii="Angsana New" w:hAnsi="Angsana New"/>
          <w:color w:val="000000"/>
          <w:spacing w:val="-10"/>
          <w:sz w:val="28"/>
          <w:cs/>
        </w:rPr>
        <w:t xml:space="preserve"> </w:t>
      </w:r>
      <w:r w:rsidRPr="00B34702">
        <w:rPr>
          <w:rFonts w:ascii="Angsana New" w:hAnsi="Angsana New"/>
          <w:color w:val="000000"/>
          <w:spacing w:val="-10"/>
          <w:sz w:val="28"/>
        </w:rPr>
        <w:t xml:space="preserve">24 </w:t>
      </w:r>
      <w:r w:rsidRPr="00B34702">
        <w:rPr>
          <w:rFonts w:ascii="Angsana New" w:hAnsi="Angsana New" w:hint="cs"/>
          <w:color w:val="000000"/>
          <w:spacing w:val="-10"/>
          <w:sz w:val="28"/>
          <w:cs/>
        </w:rPr>
        <w:t>กุมภาพันธ์</w:t>
      </w:r>
      <w:r w:rsidRPr="00B34702">
        <w:rPr>
          <w:rFonts w:ascii="Angsana New" w:hAnsi="Angsana New"/>
          <w:color w:val="000000"/>
          <w:spacing w:val="-10"/>
          <w:sz w:val="28"/>
          <w:cs/>
        </w:rPr>
        <w:t xml:space="preserve"> </w:t>
      </w:r>
      <w:r w:rsidRPr="00B34702">
        <w:rPr>
          <w:rFonts w:ascii="Angsana New" w:hAnsi="Angsana New"/>
          <w:color w:val="000000"/>
          <w:spacing w:val="-10"/>
          <w:sz w:val="28"/>
        </w:rPr>
        <w:t xml:space="preserve">2566 </w:t>
      </w:r>
      <w:r w:rsidRPr="00B34702">
        <w:rPr>
          <w:rFonts w:ascii="Angsana New" w:hAnsi="Angsana New" w:hint="cs"/>
          <w:color w:val="000000"/>
          <w:spacing w:val="-10"/>
          <w:sz w:val="28"/>
          <w:cs/>
        </w:rPr>
        <w:t>ที่ประชุมคณะกรรมการบริหาร</w:t>
      </w:r>
      <w:r w:rsidRPr="00B34702">
        <w:rPr>
          <w:rFonts w:ascii="Angsana New" w:hAnsi="Angsana New"/>
          <w:color w:val="000000"/>
          <w:spacing w:val="-10"/>
          <w:sz w:val="28"/>
          <w:cs/>
        </w:rPr>
        <w:t xml:space="preserve"> </w:t>
      </w:r>
      <w:r w:rsidRPr="00B34702">
        <w:rPr>
          <w:rFonts w:ascii="Angsana New" w:hAnsi="Angsana New" w:hint="cs"/>
          <w:color w:val="000000"/>
          <w:spacing w:val="-10"/>
          <w:sz w:val="28"/>
          <w:cs/>
        </w:rPr>
        <w:t>ครั้งที่</w:t>
      </w:r>
      <w:r w:rsidRPr="00B34702">
        <w:rPr>
          <w:rFonts w:ascii="Angsana New" w:hAnsi="Angsana New"/>
          <w:color w:val="000000"/>
          <w:spacing w:val="-10"/>
          <w:sz w:val="28"/>
          <w:cs/>
        </w:rPr>
        <w:t xml:space="preserve"> </w:t>
      </w:r>
      <w:r w:rsidRPr="00B34702">
        <w:rPr>
          <w:rFonts w:ascii="Angsana New" w:hAnsi="Angsana New"/>
          <w:color w:val="000000"/>
          <w:spacing w:val="-10"/>
          <w:sz w:val="28"/>
        </w:rPr>
        <w:t xml:space="preserve">2/2566 </w:t>
      </w:r>
      <w:r w:rsidRPr="00B34702">
        <w:rPr>
          <w:rFonts w:ascii="Angsana New" w:hAnsi="Angsana New" w:hint="cs"/>
          <w:color w:val="000000"/>
          <w:spacing w:val="-10"/>
          <w:sz w:val="28"/>
          <w:cs/>
        </w:rPr>
        <w:t>ของบริษัท</w:t>
      </w:r>
      <w:r w:rsidRPr="00B34702">
        <w:rPr>
          <w:rFonts w:ascii="Angsana New" w:hAnsi="Angsana New"/>
          <w:color w:val="000000"/>
          <w:spacing w:val="-10"/>
          <w:sz w:val="28"/>
          <w:cs/>
        </w:rPr>
        <w:t xml:space="preserve"> </w:t>
      </w:r>
      <w:r w:rsidRPr="00B34702">
        <w:rPr>
          <w:rFonts w:ascii="Angsana New" w:hAnsi="Angsana New" w:hint="cs"/>
          <w:color w:val="000000"/>
          <w:spacing w:val="-10"/>
          <w:sz w:val="28"/>
          <w:cs/>
        </w:rPr>
        <w:t>เซเว่น</w:t>
      </w:r>
      <w:r w:rsidRPr="00B34702">
        <w:rPr>
          <w:rFonts w:ascii="Angsana New" w:hAnsi="Angsana New"/>
          <w:color w:val="000000"/>
          <w:spacing w:val="-10"/>
          <w:sz w:val="28"/>
          <w:cs/>
        </w:rPr>
        <w:t xml:space="preserve"> </w:t>
      </w:r>
      <w:r w:rsidRPr="00B34702">
        <w:rPr>
          <w:rFonts w:ascii="Angsana New" w:hAnsi="Angsana New" w:hint="cs"/>
          <w:color w:val="000000"/>
          <w:spacing w:val="-10"/>
          <w:sz w:val="28"/>
          <w:cs/>
        </w:rPr>
        <w:t>ยูทิลิตี้ส์</w:t>
      </w:r>
      <w:r w:rsidRPr="00B34702">
        <w:rPr>
          <w:rFonts w:ascii="Angsana New" w:hAnsi="Angsana New"/>
          <w:color w:val="000000"/>
          <w:spacing w:val="-10"/>
          <w:sz w:val="28"/>
          <w:cs/>
        </w:rPr>
        <w:t xml:space="preserve"> </w:t>
      </w:r>
      <w:r w:rsidRPr="00B34702">
        <w:rPr>
          <w:rFonts w:ascii="Angsana New" w:hAnsi="Angsana New" w:hint="cs"/>
          <w:color w:val="000000"/>
          <w:spacing w:val="-10"/>
          <w:sz w:val="28"/>
          <w:cs/>
        </w:rPr>
        <w:t>แอนด์</w:t>
      </w:r>
      <w:r w:rsidRPr="00B34702">
        <w:rPr>
          <w:rFonts w:ascii="Angsana New" w:hAnsi="Angsana New"/>
          <w:color w:val="000000"/>
          <w:spacing w:val="-10"/>
          <w:sz w:val="28"/>
          <w:cs/>
        </w:rPr>
        <w:t xml:space="preserve"> </w:t>
      </w:r>
      <w:r w:rsidRPr="00B34702">
        <w:rPr>
          <w:rFonts w:ascii="Angsana New" w:hAnsi="Angsana New" w:hint="cs"/>
          <w:color w:val="000000"/>
          <w:spacing w:val="-10"/>
          <w:sz w:val="28"/>
          <w:cs/>
        </w:rPr>
        <w:t>พาวเวอร์</w:t>
      </w:r>
      <w:r w:rsidRPr="00B34702">
        <w:rPr>
          <w:rFonts w:ascii="Angsana New" w:hAnsi="Angsana New"/>
          <w:color w:val="000000"/>
          <w:spacing w:val="-10"/>
          <w:sz w:val="28"/>
          <w:cs/>
        </w:rPr>
        <w:t xml:space="preserve"> </w:t>
      </w:r>
      <w:r w:rsidRPr="00B34702">
        <w:rPr>
          <w:rFonts w:ascii="Angsana New" w:hAnsi="Angsana New" w:hint="cs"/>
          <w:color w:val="000000"/>
          <w:spacing w:val="-10"/>
          <w:sz w:val="28"/>
          <w:cs/>
        </w:rPr>
        <w:t>จำกัด</w:t>
      </w:r>
      <w:r w:rsidRPr="00B34702">
        <w:rPr>
          <w:rFonts w:ascii="Angsana New" w:hAnsi="Angsana New"/>
          <w:color w:val="000000"/>
          <w:spacing w:val="-10"/>
          <w:sz w:val="28"/>
          <w:cs/>
        </w:rPr>
        <w:t xml:space="preserve"> (</w:t>
      </w:r>
      <w:r w:rsidRPr="00B34702">
        <w:rPr>
          <w:rFonts w:ascii="Angsana New" w:hAnsi="Angsana New" w:hint="cs"/>
          <w:color w:val="000000"/>
          <w:spacing w:val="-10"/>
          <w:sz w:val="28"/>
          <w:cs/>
        </w:rPr>
        <w:t>มหาชน</w:t>
      </w:r>
      <w:r w:rsidR="00340C0B">
        <w:rPr>
          <w:rFonts w:ascii="Angsana New" w:hAnsi="Angsana New"/>
          <w:color w:val="000000"/>
          <w:spacing w:val="-10"/>
          <w:sz w:val="28"/>
        </w:rPr>
        <w:t>)</w:t>
      </w:r>
      <w:r w:rsidRPr="003A2E92">
        <w:rPr>
          <w:rFonts w:ascii="Angsana New" w:hAnsi="Angsana New" w:hint="cs"/>
          <w:color w:val="000000"/>
          <w:spacing w:val="12"/>
          <w:sz w:val="28"/>
          <w:cs/>
        </w:rPr>
        <w:t>ได้มีมติอนุมัติการซื้อหุ้นบริษัท</w:t>
      </w:r>
      <w:r w:rsidRPr="003A2E92">
        <w:rPr>
          <w:rFonts w:ascii="Angsana New" w:hAnsi="Angsana New"/>
          <w:color w:val="000000"/>
          <w:spacing w:val="12"/>
          <w:sz w:val="28"/>
          <w:cs/>
        </w:rPr>
        <w:t xml:space="preserve"> </w:t>
      </w:r>
      <w:r w:rsidRPr="003A2E92">
        <w:rPr>
          <w:rFonts w:ascii="Angsana New" w:hAnsi="Angsana New" w:hint="cs"/>
          <w:color w:val="000000"/>
          <w:spacing w:val="12"/>
          <w:sz w:val="28"/>
          <w:cs/>
        </w:rPr>
        <w:t>แซม</w:t>
      </w:r>
      <w:r w:rsidRPr="003A2E92">
        <w:rPr>
          <w:rFonts w:ascii="Angsana New" w:hAnsi="Angsana New"/>
          <w:color w:val="000000"/>
          <w:spacing w:val="12"/>
          <w:sz w:val="28"/>
          <w:cs/>
        </w:rPr>
        <w:t xml:space="preserve"> </w:t>
      </w:r>
      <w:r w:rsidRPr="003A2E92">
        <w:rPr>
          <w:rFonts w:ascii="Angsana New" w:hAnsi="Angsana New" w:hint="cs"/>
          <w:color w:val="000000"/>
          <w:spacing w:val="12"/>
          <w:sz w:val="28"/>
          <w:cs/>
        </w:rPr>
        <w:t>วอเตอร์</w:t>
      </w:r>
      <w:r w:rsidRPr="003A2E92">
        <w:rPr>
          <w:rFonts w:ascii="Angsana New" w:hAnsi="Angsana New"/>
          <w:color w:val="000000"/>
          <w:spacing w:val="12"/>
          <w:sz w:val="28"/>
          <w:cs/>
        </w:rPr>
        <w:t xml:space="preserve"> </w:t>
      </w:r>
      <w:r w:rsidRPr="003A2E92">
        <w:rPr>
          <w:rFonts w:ascii="Angsana New" w:hAnsi="Angsana New" w:hint="cs"/>
          <w:color w:val="000000"/>
          <w:spacing w:val="12"/>
          <w:sz w:val="28"/>
          <w:cs/>
        </w:rPr>
        <w:t>ซัพพลาย</w:t>
      </w:r>
      <w:r w:rsidRPr="003A2E92">
        <w:rPr>
          <w:rFonts w:ascii="Angsana New" w:hAnsi="Angsana New"/>
          <w:color w:val="000000"/>
          <w:spacing w:val="12"/>
          <w:sz w:val="28"/>
          <w:cs/>
        </w:rPr>
        <w:t xml:space="preserve"> </w:t>
      </w:r>
      <w:r w:rsidRPr="003A2E92">
        <w:rPr>
          <w:rFonts w:ascii="Angsana New" w:hAnsi="Angsana New" w:hint="cs"/>
          <w:color w:val="000000"/>
          <w:spacing w:val="12"/>
          <w:sz w:val="28"/>
          <w:cs/>
        </w:rPr>
        <w:t>จำกัด</w:t>
      </w:r>
      <w:r w:rsidRPr="003A2E92">
        <w:rPr>
          <w:rFonts w:ascii="Angsana New" w:hAnsi="Angsana New"/>
          <w:color w:val="000000"/>
          <w:spacing w:val="12"/>
          <w:sz w:val="28"/>
          <w:cs/>
        </w:rPr>
        <w:t xml:space="preserve"> </w:t>
      </w:r>
      <w:r w:rsidRPr="003A2E92">
        <w:rPr>
          <w:rFonts w:ascii="Angsana New" w:hAnsi="Angsana New" w:hint="cs"/>
          <w:color w:val="000000"/>
          <w:spacing w:val="12"/>
          <w:sz w:val="28"/>
          <w:cs/>
        </w:rPr>
        <w:t>จำนวน</w:t>
      </w:r>
      <w:r w:rsidRPr="003A2E92">
        <w:rPr>
          <w:rFonts w:ascii="Angsana New" w:hAnsi="Angsana New"/>
          <w:color w:val="000000"/>
          <w:spacing w:val="12"/>
          <w:sz w:val="28"/>
          <w:cs/>
        </w:rPr>
        <w:t xml:space="preserve"> </w:t>
      </w:r>
      <w:r w:rsidRPr="003A2E92">
        <w:rPr>
          <w:rFonts w:ascii="Angsana New" w:hAnsi="Angsana New"/>
          <w:color w:val="000000"/>
          <w:spacing w:val="12"/>
          <w:sz w:val="28"/>
        </w:rPr>
        <w:t xml:space="preserve">59,998 </w:t>
      </w:r>
      <w:r w:rsidRPr="003A2E92">
        <w:rPr>
          <w:rFonts w:ascii="Angsana New" w:hAnsi="Angsana New" w:hint="cs"/>
          <w:color w:val="000000"/>
          <w:spacing w:val="12"/>
          <w:sz w:val="28"/>
          <w:cs/>
        </w:rPr>
        <w:t>หุ้น</w:t>
      </w:r>
      <w:r w:rsidRPr="003A2E92">
        <w:rPr>
          <w:rFonts w:ascii="Angsana New" w:hAnsi="Angsana New"/>
          <w:color w:val="000000"/>
          <w:spacing w:val="12"/>
          <w:sz w:val="28"/>
          <w:cs/>
        </w:rPr>
        <w:t xml:space="preserve"> </w:t>
      </w:r>
      <w:r w:rsidRPr="003A2E92">
        <w:rPr>
          <w:rFonts w:ascii="Angsana New" w:hAnsi="Angsana New" w:hint="cs"/>
          <w:color w:val="000000"/>
          <w:spacing w:val="12"/>
          <w:sz w:val="28"/>
          <w:cs/>
        </w:rPr>
        <w:t>มูลค่า</w:t>
      </w:r>
      <w:r w:rsidRPr="003A2E92">
        <w:rPr>
          <w:rFonts w:ascii="Angsana New" w:hAnsi="Angsana New"/>
          <w:color w:val="000000"/>
          <w:spacing w:val="12"/>
          <w:sz w:val="28"/>
          <w:cs/>
        </w:rPr>
        <w:t xml:space="preserve"> </w:t>
      </w:r>
      <w:r w:rsidRPr="003A2E92">
        <w:rPr>
          <w:rFonts w:ascii="Angsana New" w:hAnsi="Angsana New"/>
          <w:color w:val="000000"/>
          <w:spacing w:val="12"/>
          <w:sz w:val="28"/>
        </w:rPr>
        <w:t xml:space="preserve">5,219,826 </w:t>
      </w:r>
      <w:r w:rsidRPr="003A2E92">
        <w:rPr>
          <w:rFonts w:ascii="Angsana New" w:hAnsi="Angsana New" w:hint="cs"/>
          <w:color w:val="000000"/>
          <w:spacing w:val="12"/>
          <w:sz w:val="28"/>
          <w:cs/>
        </w:rPr>
        <w:t>บาท</w:t>
      </w:r>
      <w:r w:rsidRPr="003A2E92">
        <w:rPr>
          <w:rFonts w:ascii="Angsana New" w:hAnsi="Angsana New"/>
          <w:color w:val="000000"/>
          <w:spacing w:val="12"/>
          <w:sz w:val="28"/>
          <w:cs/>
        </w:rPr>
        <w:t xml:space="preserve"> </w:t>
      </w:r>
      <w:r w:rsidRPr="003A2E92">
        <w:rPr>
          <w:rFonts w:ascii="Angsana New" w:hAnsi="Angsana New" w:hint="cs"/>
          <w:color w:val="000000"/>
          <w:spacing w:val="12"/>
          <w:sz w:val="28"/>
          <w:cs/>
        </w:rPr>
        <w:t>คิดเป็น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สัดส่วนร้อยละ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/>
          <w:color w:val="000000"/>
          <w:spacing w:val="-2"/>
          <w:sz w:val="28"/>
        </w:rPr>
        <w:t xml:space="preserve">5.48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ของทุนจดทะเบียน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บริษัท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แซม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วอเตอร์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ซัพพลาย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จำกัด</w:t>
      </w:r>
    </w:p>
    <w:p w14:paraId="38A96B3C" w14:textId="79C0C106" w:rsidR="00D07FE2" w:rsidRPr="008A684B" w:rsidRDefault="00D07FE2" w:rsidP="00457E9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A684B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เงินลงทุนในบริษัทร่วม</w:t>
      </w:r>
    </w:p>
    <w:p w14:paraId="5683B104" w14:textId="29941C9A" w:rsidR="00D07FE2" w:rsidRPr="00B118B0" w:rsidRDefault="00D07FE2" w:rsidP="005B4635">
      <w:pPr>
        <w:tabs>
          <w:tab w:val="left" w:pos="0"/>
          <w:tab w:val="left" w:pos="360"/>
          <w:tab w:val="left" w:pos="450"/>
        </w:tabs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bookmarkStart w:id="6" w:name="_Hlk70878118"/>
      <w:r w:rsidRPr="00B118B0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EC0D97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.1</w:t>
      </w:r>
      <w:r w:rsidR="005B4635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เงินลงทุนในบริษัทร่วม ณ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วันที่ </w:t>
      </w:r>
      <w:r w:rsidR="00455108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07A60">
        <w:rPr>
          <w:rFonts w:asciiTheme="majorBidi" w:hAnsiTheme="majorBidi" w:cstheme="majorBidi"/>
          <w:color w:val="000000"/>
          <w:spacing w:val="-2"/>
          <w:sz w:val="28"/>
        </w:rPr>
        <w:t xml:space="preserve">0 </w:t>
      </w:r>
      <w:r w:rsidR="00343111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707A6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D7434A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D7434A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มีดังนี้</w:t>
      </w:r>
    </w:p>
    <w:bookmarkEnd w:id="6"/>
    <w:tbl>
      <w:tblPr>
        <w:tblW w:w="4951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9"/>
        <w:gridCol w:w="2937"/>
        <w:gridCol w:w="904"/>
        <w:gridCol w:w="90"/>
        <w:gridCol w:w="866"/>
        <w:gridCol w:w="176"/>
        <w:gridCol w:w="869"/>
        <w:gridCol w:w="176"/>
        <w:gridCol w:w="866"/>
        <w:gridCol w:w="176"/>
        <w:gridCol w:w="860"/>
        <w:gridCol w:w="176"/>
        <w:gridCol w:w="869"/>
        <w:gridCol w:w="176"/>
        <w:gridCol w:w="456"/>
        <w:gridCol w:w="35"/>
        <w:gridCol w:w="459"/>
        <w:gridCol w:w="176"/>
        <w:gridCol w:w="113"/>
        <w:gridCol w:w="20"/>
        <w:gridCol w:w="733"/>
        <w:gridCol w:w="176"/>
        <w:gridCol w:w="849"/>
      </w:tblGrid>
      <w:tr w:rsidR="005B4635" w:rsidRPr="00A73DBA" w14:paraId="4C78DCBD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152AC697" w14:textId="77777777" w:rsidR="00D07FE2" w:rsidRPr="003C4734" w:rsidRDefault="00D07FE2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2511440E" w14:textId="77777777" w:rsidR="00D07FE2" w:rsidRPr="003C4734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</w:tcPr>
          <w:p w14:paraId="226CA594" w14:textId="77777777" w:rsidR="00D07FE2" w:rsidRPr="003C4734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3D18E619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7F4023EC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5AAF0294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300" w:type="pct"/>
          </w:tcPr>
          <w:p w14:paraId="0702CCB3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940" w:type="pct"/>
            <w:gridSpan w:val="6"/>
          </w:tcPr>
          <w:p w14:paraId="117395D8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2" w:type="pct"/>
          </w:tcPr>
          <w:p w14:paraId="1A483665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59" w:type="pct"/>
          </w:tcPr>
          <w:p w14:paraId="5F5B79A3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0" w:type="pct"/>
            <w:gridSpan w:val="2"/>
          </w:tcPr>
          <w:p w14:paraId="53563DDA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7" w:type="pct"/>
          </w:tcPr>
          <w:p w14:paraId="2E8FB3A8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609" w:type="pct"/>
            <w:gridSpan w:val="3"/>
            <w:vAlign w:val="bottom"/>
          </w:tcPr>
          <w:p w14:paraId="59EBF73E" w14:textId="77777777" w:rsidR="00D07FE2" w:rsidRPr="00A73DBA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หน่วย: พันบาท)</w:t>
            </w:r>
          </w:p>
        </w:tc>
      </w:tr>
      <w:tr w:rsidR="005B4635" w:rsidRPr="00A73DBA" w14:paraId="1ADBC9CC" w14:textId="77777777" w:rsidTr="00996BCC">
        <w:trPr>
          <w:trHeight w:val="144"/>
        </w:trPr>
        <w:tc>
          <w:tcPr>
            <w:tcW w:w="789" w:type="pct"/>
            <w:vAlign w:val="bottom"/>
          </w:tcPr>
          <w:p w14:paraId="53B928FC" w14:textId="77777777" w:rsidR="00310407" w:rsidRPr="00A73DBA" w:rsidRDefault="00310407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01661BB9" w14:textId="77777777" w:rsidR="00310407" w:rsidRPr="00A73DBA" w:rsidRDefault="00310407" w:rsidP="00A11E9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  <w:vMerge w:val="restart"/>
          </w:tcPr>
          <w:p w14:paraId="45424952" w14:textId="77777777" w:rsidR="00310407" w:rsidRPr="00A73DBA" w:rsidRDefault="00310407" w:rsidP="00A11E99">
            <w:pPr>
              <w:ind w:right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B03A2B6" w14:textId="77777777" w:rsidR="00310407" w:rsidRPr="00A73DBA" w:rsidRDefault="00310407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7585EFD7" w14:textId="77777777" w:rsidR="00310407" w:rsidRPr="00A73DBA" w:rsidRDefault="00310407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สัดส่วนความ</w:t>
            </w:r>
          </w:p>
        </w:tc>
        <w:tc>
          <w:tcPr>
            <w:tcW w:w="61" w:type="pct"/>
          </w:tcPr>
          <w:p w14:paraId="2E4EEF23" w14:textId="77777777" w:rsidR="00310407" w:rsidRPr="00A73DBA" w:rsidRDefault="00310407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126" w:type="pct"/>
            <w:gridSpan w:val="15"/>
          </w:tcPr>
          <w:p w14:paraId="10C619E3" w14:textId="77777777" w:rsidR="00310407" w:rsidRPr="00A73DBA" w:rsidRDefault="00310407" w:rsidP="00A11E99">
            <w:pPr>
              <w:pBdr>
                <w:bottom w:val="single" w:sz="4" w:space="1" w:color="auto"/>
              </w:pBd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B4635" w:rsidRPr="00A73DBA" w14:paraId="2B4B8E19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7CD950A7" w14:textId="77777777" w:rsidR="00D07FE2" w:rsidRPr="00A73DBA" w:rsidRDefault="00D07FE2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37F803B1" w14:textId="77777777" w:rsidR="00D07FE2" w:rsidRPr="00A73DBA" w:rsidRDefault="00D07FE2" w:rsidP="00A11E9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  <w:vMerge/>
          </w:tcPr>
          <w:p w14:paraId="40B25BDE" w14:textId="77777777" w:rsidR="00D07FE2" w:rsidRPr="00A73DBA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57B20D4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2FA71BF0" w14:textId="77777777" w:rsidR="00D07FE2" w:rsidRPr="00A73DBA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เป็นเจ้าของ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ร้อยละ)</w:t>
            </w:r>
          </w:p>
        </w:tc>
        <w:tc>
          <w:tcPr>
            <w:tcW w:w="61" w:type="pct"/>
          </w:tcPr>
          <w:p w14:paraId="38E7A57F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59" w:type="pct"/>
            <w:gridSpan w:val="3"/>
            <w:vAlign w:val="bottom"/>
          </w:tcPr>
          <w:p w14:paraId="29C4D4C7" w14:textId="77777777" w:rsidR="00D07FE2" w:rsidRPr="00A73DBA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ทุนชำระแล้ว</w:t>
            </w:r>
          </w:p>
        </w:tc>
        <w:tc>
          <w:tcPr>
            <w:tcW w:w="61" w:type="pct"/>
          </w:tcPr>
          <w:p w14:paraId="7F238F63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91" w:type="pct"/>
            <w:gridSpan w:val="5"/>
            <w:vAlign w:val="bottom"/>
          </w:tcPr>
          <w:p w14:paraId="1240B28B" w14:textId="77777777" w:rsidR="00D07FE2" w:rsidRPr="00A73DBA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วิธีราคาทุน</w:t>
            </w:r>
          </w:p>
        </w:tc>
        <w:tc>
          <w:tcPr>
            <w:tcW w:w="61" w:type="pct"/>
          </w:tcPr>
          <w:p w14:paraId="570E2F6C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55" w:type="pct"/>
            <w:gridSpan w:val="5"/>
          </w:tcPr>
          <w:p w14:paraId="563E3386" w14:textId="77777777" w:rsidR="00D07FE2" w:rsidRPr="00A73DBA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วิธีส่วนได้เสีย</w:t>
            </w:r>
          </w:p>
        </w:tc>
      </w:tr>
      <w:tr w:rsidR="005B4635" w:rsidRPr="00A73DBA" w14:paraId="7462D9A8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0C971693" w14:textId="77777777" w:rsidR="00D07FE2" w:rsidRPr="00A73DBA" w:rsidRDefault="00D07FE2" w:rsidP="00A11E99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1B49AF71" w14:textId="77777777" w:rsidR="00D07FE2" w:rsidRPr="00A73DBA" w:rsidRDefault="00D07FE2" w:rsidP="00A11E99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</w:tcPr>
          <w:p w14:paraId="74DC31B4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ประเทศที่</w:t>
            </w:r>
          </w:p>
        </w:tc>
        <w:tc>
          <w:tcPr>
            <w:tcW w:w="31" w:type="pct"/>
          </w:tcPr>
          <w:p w14:paraId="3E6BB450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4F12685" w14:textId="628CE494" w:rsidR="00D07FE2" w:rsidRPr="00A73DBA" w:rsidRDefault="00455108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</w:t>
            </w:r>
            <w:r w:rsidR="005A264A" w:rsidRPr="00A73DB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 w:rsidR="00343111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กันยายน</w:t>
            </w:r>
          </w:p>
        </w:tc>
        <w:tc>
          <w:tcPr>
            <w:tcW w:w="61" w:type="pct"/>
          </w:tcPr>
          <w:p w14:paraId="725FA4C4" w14:textId="77777777" w:rsidR="00D07FE2" w:rsidRPr="00A73DBA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A40D4FC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1" w:type="pct"/>
          </w:tcPr>
          <w:p w14:paraId="0437A30A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657661CA" w14:textId="7F90A76F" w:rsidR="00D07FE2" w:rsidRPr="00A73DBA" w:rsidRDefault="00343111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กันยายน</w:t>
            </w:r>
          </w:p>
        </w:tc>
        <w:tc>
          <w:tcPr>
            <w:tcW w:w="61" w:type="pct"/>
          </w:tcPr>
          <w:p w14:paraId="09927434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98" w:type="pct"/>
            <w:vAlign w:val="bottom"/>
          </w:tcPr>
          <w:p w14:paraId="52809EFE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1" w:type="pct"/>
          </w:tcPr>
          <w:p w14:paraId="2B6067A4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2C74D19A" w14:textId="686A3ECE" w:rsidR="00D07FE2" w:rsidRPr="00A73DBA" w:rsidRDefault="00343111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กันยายน</w:t>
            </w:r>
          </w:p>
        </w:tc>
        <w:tc>
          <w:tcPr>
            <w:tcW w:w="61" w:type="pct"/>
          </w:tcPr>
          <w:p w14:paraId="1899BE50" w14:textId="77777777" w:rsidR="00D07FE2" w:rsidRPr="00A73DBA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35998B3D" w14:textId="0F7E5C4C" w:rsidR="00D07FE2" w:rsidRPr="00A73DBA" w:rsidRDefault="00D07FE2" w:rsidP="007D66DB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  <w:r w:rsidR="007D66DB"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1" w:type="pct"/>
          </w:tcPr>
          <w:p w14:paraId="5E7F7C79" w14:textId="77777777" w:rsidR="00D07FE2" w:rsidRPr="00A73DBA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6649CCA3" w14:textId="26AB6BF3" w:rsidR="00D07FE2" w:rsidRPr="00A73DBA" w:rsidRDefault="00343111" w:rsidP="007D66DB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กันยายน</w:t>
            </w:r>
          </w:p>
        </w:tc>
        <w:tc>
          <w:tcPr>
            <w:tcW w:w="61" w:type="pct"/>
          </w:tcPr>
          <w:p w14:paraId="383C7B2E" w14:textId="77777777" w:rsidR="00D07FE2" w:rsidRPr="00A73DBA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034E781E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</w:tr>
      <w:tr w:rsidR="008E5D23" w:rsidRPr="00A73DBA" w14:paraId="3D73C24F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0F44FC2C" w14:textId="77777777" w:rsidR="008E5D23" w:rsidRPr="00A73DBA" w:rsidRDefault="008E5D23" w:rsidP="00A11E99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17" w:type="pct"/>
          </w:tcPr>
          <w:p w14:paraId="648ACB05" w14:textId="77777777" w:rsidR="008E5D23" w:rsidRPr="00A73DBA" w:rsidRDefault="008E5D23" w:rsidP="00363E7B">
            <w:pPr>
              <w:pBdr>
                <w:bottom w:val="single" w:sz="4" w:space="1" w:color="auto"/>
              </w:pBdr>
              <w:ind w:left="114" w:right="18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ลักษณะธุรกิจ</w:t>
            </w:r>
          </w:p>
        </w:tc>
        <w:tc>
          <w:tcPr>
            <w:tcW w:w="313" w:type="pct"/>
          </w:tcPr>
          <w:p w14:paraId="3B9B7102" w14:textId="77777777" w:rsidR="008E5D23" w:rsidRPr="00A73DBA" w:rsidRDefault="008E5D23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กิจการจัดตั้ง</w:t>
            </w:r>
          </w:p>
        </w:tc>
        <w:tc>
          <w:tcPr>
            <w:tcW w:w="31" w:type="pct"/>
          </w:tcPr>
          <w:p w14:paraId="554B2CAC" w14:textId="77777777" w:rsidR="008E5D23" w:rsidRPr="00A73DBA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3FFD9F3F" w14:textId="2C6AD282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625839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</w:p>
        </w:tc>
        <w:tc>
          <w:tcPr>
            <w:tcW w:w="61" w:type="pct"/>
          </w:tcPr>
          <w:p w14:paraId="7FD308C7" w14:textId="77777777" w:rsidR="008E5D23" w:rsidRPr="00A73DBA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E04B2C7" w14:textId="2D0D4415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625839"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</w:p>
        </w:tc>
        <w:tc>
          <w:tcPr>
            <w:tcW w:w="61" w:type="pct"/>
          </w:tcPr>
          <w:p w14:paraId="754B5920" w14:textId="77777777" w:rsidR="008E5D23" w:rsidRPr="00A73DBA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66A722D9" w14:textId="3486C9DD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625839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</w:p>
        </w:tc>
        <w:tc>
          <w:tcPr>
            <w:tcW w:w="61" w:type="pct"/>
          </w:tcPr>
          <w:p w14:paraId="34F0D359" w14:textId="77777777" w:rsidR="008E5D23" w:rsidRPr="00A73DBA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15E8C21E" w14:textId="04660AF5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625839"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</w:p>
        </w:tc>
        <w:tc>
          <w:tcPr>
            <w:tcW w:w="61" w:type="pct"/>
          </w:tcPr>
          <w:p w14:paraId="1D6BC900" w14:textId="77777777" w:rsidR="008E5D23" w:rsidRPr="00A73DBA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4B0ABF25" w14:textId="1079E5EE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625839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</w:p>
        </w:tc>
        <w:tc>
          <w:tcPr>
            <w:tcW w:w="61" w:type="pct"/>
          </w:tcPr>
          <w:p w14:paraId="7653C67B" w14:textId="77777777" w:rsidR="008E5D23" w:rsidRPr="00A73DBA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06F246F0" w14:textId="71FA62FF" w:rsidR="008E5D23" w:rsidRPr="00A73DBA" w:rsidRDefault="008E5D23" w:rsidP="00A11E9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625839"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</w:p>
        </w:tc>
        <w:tc>
          <w:tcPr>
            <w:tcW w:w="61" w:type="pct"/>
          </w:tcPr>
          <w:p w14:paraId="1798082F" w14:textId="77777777" w:rsidR="008E5D23" w:rsidRPr="00A73DBA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3E7E9FE2" w14:textId="096F7FE1" w:rsidR="008E5D23" w:rsidRPr="00A73DBA" w:rsidRDefault="008E5D23" w:rsidP="00A11E9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625839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</w:p>
        </w:tc>
        <w:tc>
          <w:tcPr>
            <w:tcW w:w="61" w:type="pct"/>
          </w:tcPr>
          <w:p w14:paraId="1AC86C68" w14:textId="77777777" w:rsidR="008E5D23" w:rsidRPr="00A73DBA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15F39A51" w14:textId="57B49613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625839">
              <w:rPr>
                <w:rFonts w:asciiTheme="majorBidi" w:hAnsiTheme="majorBidi" w:cstheme="majorBidi"/>
                <w:color w:val="000000"/>
                <w:szCs w:val="24"/>
              </w:rPr>
              <w:t>5</w:t>
            </w:r>
          </w:p>
        </w:tc>
      </w:tr>
      <w:tr w:rsidR="00762C2D" w:rsidRPr="00A73DBA" w14:paraId="55B23A21" w14:textId="77777777" w:rsidTr="0023237F">
        <w:trPr>
          <w:trHeight w:val="342"/>
        </w:trPr>
        <w:tc>
          <w:tcPr>
            <w:tcW w:w="789" w:type="pct"/>
          </w:tcPr>
          <w:p w14:paraId="19ECC5F3" w14:textId="77777777" w:rsidR="00762C2D" w:rsidRPr="00A73DBA" w:rsidRDefault="00762C2D" w:rsidP="00762C2D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ค้าไม้ วังวิเศษ จำกัด</w:t>
            </w:r>
          </w:p>
        </w:tc>
        <w:tc>
          <w:tcPr>
            <w:tcW w:w="1017" w:type="pct"/>
          </w:tcPr>
          <w:p w14:paraId="2B72CB87" w14:textId="65A1DCF0" w:rsidR="00762C2D" w:rsidRPr="00A73DBA" w:rsidRDefault="00762C2D" w:rsidP="00762C2D">
            <w:pPr>
              <w:ind w:left="114" w:right="-6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ประกอบกิจการโรงสีและโรงเลื่อย</w:t>
            </w:r>
          </w:p>
        </w:tc>
        <w:tc>
          <w:tcPr>
            <w:tcW w:w="313" w:type="pct"/>
            <w:vAlign w:val="bottom"/>
          </w:tcPr>
          <w:p w14:paraId="6DF6C21F" w14:textId="77777777" w:rsidR="00762C2D" w:rsidRPr="00A73DBA" w:rsidRDefault="00762C2D" w:rsidP="00762C2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1" w:type="pct"/>
          </w:tcPr>
          <w:p w14:paraId="2E82156D" w14:textId="77777777" w:rsidR="00762C2D" w:rsidRPr="00A73DBA" w:rsidRDefault="00762C2D" w:rsidP="00762C2D">
            <w:pPr>
              <w:tabs>
                <w:tab w:val="decimal" w:pos="584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F7CBB4E" w14:textId="14E56F3E" w:rsidR="00762C2D" w:rsidRPr="00A73DBA" w:rsidRDefault="00762C2D" w:rsidP="00762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61" w:type="pct"/>
            <w:vAlign w:val="bottom"/>
          </w:tcPr>
          <w:p w14:paraId="7F2A8ED3" w14:textId="77777777" w:rsidR="00762C2D" w:rsidRPr="00A73DBA" w:rsidRDefault="00762C2D" w:rsidP="00762C2D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1EB63FA6" w14:textId="5FAB8F78" w:rsidR="00762C2D" w:rsidRPr="00A73DBA" w:rsidRDefault="00762C2D" w:rsidP="00762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61" w:type="pct"/>
            <w:vAlign w:val="bottom"/>
          </w:tcPr>
          <w:p w14:paraId="50B474AF" w14:textId="77777777" w:rsidR="00762C2D" w:rsidRPr="00A73DBA" w:rsidRDefault="00762C2D" w:rsidP="00762C2D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35ED2BF3" w14:textId="72BBFA9B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66BBE2F7" w14:textId="77777777" w:rsidR="00762C2D" w:rsidRPr="00A73DBA" w:rsidRDefault="00762C2D" w:rsidP="00762C2D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50FF07D4" w14:textId="783D029F" w:rsidR="00762C2D" w:rsidRPr="00A73DBA" w:rsidRDefault="00762C2D" w:rsidP="00762C2D">
            <w:pPr>
              <w:ind w:right="8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62DC31A5" w14:textId="77777777" w:rsidR="00762C2D" w:rsidRPr="00A73DBA" w:rsidRDefault="00762C2D" w:rsidP="00762C2D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34697AC8" w14:textId="64CC38AD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4D981D74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5FAEB9F7" w14:textId="569588C3" w:rsidR="00762C2D" w:rsidRPr="00A73DBA" w:rsidRDefault="00762C2D" w:rsidP="00762C2D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4D2115DE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0950B706" w14:textId="09BFDD94" w:rsidR="00762C2D" w:rsidRPr="00622019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21,038</w:t>
            </w:r>
          </w:p>
        </w:tc>
        <w:tc>
          <w:tcPr>
            <w:tcW w:w="61" w:type="pct"/>
            <w:vAlign w:val="bottom"/>
          </w:tcPr>
          <w:p w14:paraId="788A1EB1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5C8715F" w14:textId="5C6C05CD" w:rsidR="00762C2D" w:rsidRPr="00A73DBA" w:rsidRDefault="00762C2D" w:rsidP="00762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20,767</w:t>
            </w:r>
          </w:p>
        </w:tc>
      </w:tr>
      <w:tr w:rsidR="00762C2D" w:rsidRPr="00A73DBA" w14:paraId="45681D6B" w14:textId="77777777" w:rsidTr="0023237F">
        <w:trPr>
          <w:trHeight w:val="414"/>
        </w:trPr>
        <w:tc>
          <w:tcPr>
            <w:tcW w:w="789" w:type="pct"/>
          </w:tcPr>
          <w:p w14:paraId="316CDE0E" w14:textId="77777777" w:rsidR="00762C2D" w:rsidRPr="00A73DBA" w:rsidRDefault="00762C2D" w:rsidP="00762C2D">
            <w:pPr>
              <w:ind w:left="177" w:right="-486" w:hanging="177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ซิสเต็ม แอนด์</w:t>
            </w:r>
          </w:p>
          <w:p w14:paraId="388F7F4D" w14:textId="77777777" w:rsidR="00762C2D" w:rsidRPr="00A73DBA" w:rsidRDefault="00762C2D" w:rsidP="00762C2D">
            <w:pPr>
              <w:ind w:left="180"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ซอฟท์แวร์ เซอร์วิสเซส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017" w:type="pct"/>
          </w:tcPr>
          <w:p w14:paraId="7D79380C" w14:textId="77777777" w:rsidR="00762C2D" w:rsidRPr="00A73DBA" w:rsidRDefault="00762C2D" w:rsidP="00762C2D">
            <w:pPr>
              <w:ind w:left="384" w:right="-68" w:hanging="27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ให้บริการและจำหน่ายอุปกรณ์ต่างๆ</w:t>
            </w:r>
          </w:p>
          <w:p w14:paraId="741379FF" w14:textId="3B6DC707" w:rsidR="00762C2D" w:rsidRPr="00A73DBA" w:rsidRDefault="00762C2D" w:rsidP="00762C2D">
            <w:pPr>
              <w:ind w:left="384" w:right="-6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ที่เกี่ยวข้องกับเกมส์วีอาร์</w:t>
            </w:r>
          </w:p>
        </w:tc>
        <w:tc>
          <w:tcPr>
            <w:tcW w:w="313" w:type="pct"/>
            <w:vAlign w:val="bottom"/>
          </w:tcPr>
          <w:p w14:paraId="2A3C215A" w14:textId="77777777" w:rsidR="00762C2D" w:rsidRPr="00A73DBA" w:rsidRDefault="00762C2D" w:rsidP="00762C2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1" w:type="pct"/>
          </w:tcPr>
          <w:p w14:paraId="5FD83AF5" w14:textId="77777777" w:rsidR="00762C2D" w:rsidRPr="00A73DBA" w:rsidRDefault="00762C2D" w:rsidP="00762C2D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055AAADD" w14:textId="40E96CA6" w:rsidR="00762C2D" w:rsidRPr="00A73DBA" w:rsidRDefault="00762C2D" w:rsidP="00762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35.00</w:t>
            </w:r>
          </w:p>
        </w:tc>
        <w:tc>
          <w:tcPr>
            <w:tcW w:w="61" w:type="pct"/>
            <w:vAlign w:val="bottom"/>
          </w:tcPr>
          <w:p w14:paraId="02599C4F" w14:textId="77777777" w:rsidR="00762C2D" w:rsidRPr="00A73DBA" w:rsidRDefault="00762C2D" w:rsidP="00762C2D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42CE22C5" w14:textId="04D84697" w:rsidR="00762C2D" w:rsidRPr="00A73DBA" w:rsidRDefault="00762C2D" w:rsidP="00762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35.00</w:t>
            </w:r>
          </w:p>
        </w:tc>
        <w:tc>
          <w:tcPr>
            <w:tcW w:w="61" w:type="pct"/>
          </w:tcPr>
          <w:p w14:paraId="7918AF84" w14:textId="77777777" w:rsidR="00762C2D" w:rsidRPr="00A73DBA" w:rsidRDefault="00762C2D" w:rsidP="00762C2D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3124487" w14:textId="308A0638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2EDBC656" w14:textId="77777777" w:rsidR="00762C2D" w:rsidRPr="00A73DBA" w:rsidRDefault="00762C2D" w:rsidP="00762C2D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40549C2C" w14:textId="60EE7B56" w:rsidR="00762C2D" w:rsidRPr="00A73DBA" w:rsidRDefault="00762C2D" w:rsidP="00762C2D">
            <w:pPr>
              <w:ind w:right="8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08F8100A" w14:textId="77777777" w:rsidR="00762C2D" w:rsidRPr="00A73DBA" w:rsidRDefault="00762C2D" w:rsidP="00762C2D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2F8C111F" w14:textId="09A7218A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2B79A2A9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74620369" w14:textId="1010C0B7" w:rsidR="00762C2D" w:rsidRPr="00A73DBA" w:rsidRDefault="00762C2D" w:rsidP="00762C2D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6F29C110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2FE06EA3" w14:textId="20A42F30" w:rsidR="00762C2D" w:rsidRPr="00622019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50012560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5703BCA0" w14:textId="007DDEAF" w:rsidR="00762C2D" w:rsidRPr="00A73DBA" w:rsidRDefault="00762C2D" w:rsidP="00762C2D">
            <w:pPr>
              <w:tabs>
                <w:tab w:val="decimal" w:pos="803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762C2D" w:rsidRPr="00A73DBA" w14:paraId="48E79FCA" w14:textId="77777777" w:rsidTr="0023237F">
        <w:trPr>
          <w:trHeight w:val="414"/>
        </w:trPr>
        <w:tc>
          <w:tcPr>
            <w:tcW w:w="789" w:type="pct"/>
          </w:tcPr>
          <w:p w14:paraId="78A0618B" w14:textId="77777777" w:rsidR="00762C2D" w:rsidRPr="00A73DBA" w:rsidRDefault="00762C2D" w:rsidP="00762C2D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บริษัท</w:t>
            </w: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A73DBA">
              <w:rPr>
                <w:rStyle w:val="normaltextrun"/>
                <w:rFonts w:asciiTheme="majorBidi" w:hAnsiTheme="majorBidi" w:cstheme="majorBidi" w:hint="cs"/>
                <w:color w:val="000000"/>
                <w:szCs w:val="24"/>
                <w:shd w:val="clear" w:color="auto" w:fill="FFFFFF"/>
                <w:cs/>
              </w:rPr>
              <w:t>กรุงไทย แลนด์</w:t>
            </w:r>
          </w:p>
          <w:p w14:paraId="54B54F3F" w14:textId="3CD7BCD0" w:rsidR="00762C2D" w:rsidRPr="00A73DBA" w:rsidRDefault="00762C2D" w:rsidP="00762C2D">
            <w:pPr>
              <w:ind w:left="177" w:right="-486" w:hanging="2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Style w:val="normaltextrun"/>
                <w:rFonts w:asciiTheme="majorBidi" w:hAnsiTheme="majorBidi" w:cstheme="majorBidi" w:hint="cs"/>
                <w:color w:val="000000"/>
                <w:szCs w:val="24"/>
                <w:shd w:val="clear" w:color="auto" w:fill="FFFFFF"/>
                <w:cs/>
              </w:rPr>
              <w:t>ดีวีลอปเม้นท์</w:t>
            </w: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จำกัด</w:t>
            </w:r>
          </w:p>
        </w:tc>
        <w:tc>
          <w:tcPr>
            <w:tcW w:w="1017" w:type="pct"/>
          </w:tcPr>
          <w:p w14:paraId="4AAE0D76" w14:textId="7AACB0BF" w:rsidR="00762C2D" w:rsidRPr="00A73DBA" w:rsidRDefault="00762C2D" w:rsidP="00762C2D">
            <w:pPr>
              <w:ind w:left="204" w:right="-68" w:hanging="6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szCs w:val="24"/>
                <w:cs/>
              </w:rPr>
              <w:t>ประกอบกิจการ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ให้บริการพื้นที่แบบรวม</w:t>
            </w:r>
          </w:p>
        </w:tc>
        <w:tc>
          <w:tcPr>
            <w:tcW w:w="313" w:type="pct"/>
            <w:vAlign w:val="bottom"/>
          </w:tcPr>
          <w:p w14:paraId="12473F16" w14:textId="3B336238" w:rsidR="00762C2D" w:rsidRPr="00A73DBA" w:rsidRDefault="00762C2D" w:rsidP="00762C2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1" w:type="pct"/>
          </w:tcPr>
          <w:p w14:paraId="524BF2F4" w14:textId="77777777" w:rsidR="00762C2D" w:rsidRPr="00A73DBA" w:rsidRDefault="00762C2D" w:rsidP="00762C2D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6B44AD0" w14:textId="55F9EEF3" w:rsidR="00762C2D" w:rsidRPr="00A73DBA" w:rsidRDefault="00762C2D" w:rsidP="00762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27.84</w:t>
            </w:r>
          </w:p>
        </w:tc>
        <w:tc>
          <w:tcPr>
            <w:tcW w:w="61" w:type="pct"/>
            <w:vAlign w:val="bottom"/>
          </w:tcPr>
          <w:p w14:paraId="0DA6F50B" w14:textId="77777777" w:rsidR="00762C2D" w:rsidRPr="00A73DBA" w:rsidRDefault="00762C2D" w:rsidP="00762C2D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913548D" w14:textId="66B94182" w:rsidR="00762C2D" w:rsidRPr="00A73DBA" w:rsidRDefault="00762C2D" w:rsidP="00762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27.84</w:t>
            </w:r>
          </w:p>
        </w:tc>
        <w:tc>
          <w:tcPr>
            <w:tcW w:w="61" w:type="pct"/>
          </w:tcPr>
          <w:p w14:paraId="559F8FD8" w14:textId="77777777" w:rsidR="00762C2D" w:rsidRPr="00A73DBA" w:rsidRDefault="00762C2D" w:rsidP="00762C2D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655E3D83" w14:textId="3A1D5A33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135,000</w:t>
            </w:r>
          </w:p>
        </w:tc>
        <w:tc>
          <w:tcPr>
            <w:tcW w:w="61" w:type="pct"/>
            <w:vAlign w:val="bottom"/>
          </w:tcPr>
          <w:p w14:paraId="6B6AC7F1" w14:textId="77777777" w:rsidR="00762C2D" w:rsidRPr="00A73DBA" w:rsidRDefault="00762C2D" w:rsidP="00762C2D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7A856454" w14:textId="3814C153" w:rsidR="00762C2D" w:rsidRPr="00A73DBA" w:rsidRDefault="00762C2D" w:rsidP="00762C2D">
            <w:pPr>
              <w:ind w:right="8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135,000</w:t>
            </w:r>
          </w:p>
        </w:tc>
        <w:tc>
          <w:tcPr>
            <w:tcW w:w="61" w:type="pct"/>
            <w:vAlign w:val="bottom"/>
          </w:tcPr>
          <w:p w14:paraId="6A66ED6A" w14:textId="77777777" w:rsidR="00762C2D" w:rsidRPr="00A73DBA" w:rsidRDefault="00762C2D" w:rsidP="00762C2D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09AEE1F0" w14:textId="6BBE52B1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350,000</w:t>
            </w:r>
          </w:p>
        </w:tc>
        <w:tc>
          <w:tcPr>
            <w:tcW w:w="61" w:type="pct"/>
            <w:vAlign w:val="bottom"/>
          </w:tcPr>
          <w:p w14:paraId="151E7348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4C394262" w14:textId="2925C197" w:rsidR="00762C2D" w:rsidRPr="00A73DBA" w:rsidRDefault="00762C2D" w:rsidP="00762C2D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350,000</w:t>
            </w:r>
          </w:p>
        </w:tc>
        <w:tc>
          <w:tcPr>
            <w:tcW w:w="61" w:type="pct"/>
            <w:vAlign w:val="bottom"/>
          </w:tcPr>
          <w:p w14:paraId="4BB49067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6914A159" w14:textId="177B5B6B" w:rsidR="00762C2D" w:rsidRPr="00622019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322,830</w:t>
            </w:r>
          </w:p>
        </w:tc>
        <w:tc>
          <w:tcPr>
            <w:tcW w:w="61" w:type="pct"/>
            <w:vAlign w:val="bottom"/>
          </w:tcPr>
          <w:p w14:paraId="577EBCAE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341947E3" w14:textId="2E7F4967" w:rsidR="00762C2D" w:rsidRPr="00A73DBA" w:rsidRDefault="00762C2D" w:rsidP="00762C2D">
            <w:pPr>
              <w:tabs>
                <w:tab w:val="decimal" w:pos="803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335,594</w:t>
            </w:r>
          </w:p>
        </w:tc>
      </w:tr>
      <w:tr w:rsidR="00762C2D" w:rsidRPr="00A73DBA" w14:paraId="55CF7A59" w14:textId="77777777" w:rsidTr="0023237F">
        <w:trPr>
          <w:trHeight w:val="144"/>
        </w:trPr>
        <w:tc>
          <w:tcPr>
            <w:tcW w:w="789" w:type="pct"/>
          </w:tcPr>
          <w:p w14:paraId="56C5EEB2" w14:textId="77777777" w:rsidR="00762C2D" w:rsidRPr="00A73DBA" w:rsidRDefault="00762C2D" w:rsidP="00762C2D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1017" w:type="pct"/>
            <w:vAlign w:val="bottom"/>
          </w:tcPr>
          <w:p w14:paraId="02630BCB" w14:textId="77777777" w:rsidR="00762C2D" w:rsidRPr="00A73DBA" w:rsidRDefault="00762C2D" w:rsidP="00762C2D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</w:tcPr>
          <w:p w14:paraId="2CC81827" w14:textId="77777777" w:rsidR="00762C2D" w:rsidRPr="00A73DBA" w:rsidRDefault="00762C2D" w:rsidP="00762C2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3536CDC" w14:textId="77777777" w:rsidR="00762C2D" w:rsidRPr="00A73DBA" w:rsidRDefault="00762C2D" w:rsidP="00762C2D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</w:tcPr>
          <w:p w14:paraId="0283F27E" w14:textId="77777777" w:rsidR="00762C2D" w:rsidRPr="00A73DBA" w:rsidRDefault="00762C2D" w:rsidP="00762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1AFA7297" w14:textId="77777777" w:rsidR="00762C2D" w:rsidRPr="00A73DBA" w:rsidRDefault="00762C2D" w:rsidP="00762C2D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</w:tcPr>
          <w:p w14:paraId="150AC1C8" w14:textId="77777777" w:rsidR="00762C2D" w:rsidRPr="00A73DBA" w:rsidRDefault="00762C2D" w:rsidP="00762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58B8E59B" w14:textId="77777777" w:rsidR="00762C2D" w:rsidRPr="00A73DBA" w:rsidRDefault="00762C2D" w:rsidP="00762C2D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84D3DE1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564BC105" w14:textId="77777777" w:rsidR="00762C2D" w:rsidRPr="00A73DBA" w:rsidRDefault="00762C2D" w:rsidP="00762C2D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3338C651" w14:textId="77777777" w:rsidR="00762C2D" w:rsidRPr="00A73DBA" w:rsidRDefault="00762C2D" w:rsidP="00762C2D">
            <w:pPr>
              <w:ind w:left="-200" w:right="8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41CE1AD" w14:textId="77777777" w:rsidR="00762C2D" w:rsidRPr="00A73DBA" w:rsidRDefault="00762C2D" w:rsidP="00762C2D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  <w:vAlign w:val="bottom"/>
          </w:tcPr>
          <w:p w14:paraId="030A71EF" w14:textId="7F774CE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373,500</w:t>
            </w:r>
          </w:p>
        </w:tc>
        <w:tc>
          <w:tcPr>
            <w:tcW w:w="61" w:type="pct"/>
            <w:vAlign w:val="bottom"/>
          </w:tcPr>
          <w:p w14:paraId="42C18742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tcBorders>
              <w:top w:val="single" w:sz="4" w:space="0" w:color="auto"/>
            </w:tcBorders>
            <w:vAlign w:val="bottom"/>
          </w:tcPr>
          <w:p w14:paraId="156ED9FB" w14:textId="66097333" w:rsidR="00762C2D" w:rsidRPr="00A73DBA" w:rsidRDefault="00762C2D" w:rsidP="00762C2D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373,500</w:t>
            </w:r>
          </w:p>
        </w:tc>
        <w:tc>
          <w:tcPr>
            <w:tcW w:w="61" w:type="pct"/>
            <w:vAlign w:val="bottom"/>
          </w:tcPr>
          <w:p w14:paraId="58AD24FC" w14:textId="77777777" w:rsidR="00762C2D" w:rsidRPr="00A73DBA" w:rsidRDefault="00762C2D" w:rsidP="00762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</w:tcBorders>
            <w:vAlign w:val="bottom"/>
          </w:tcPr>
          <w:p w14:paraId="0570B73C" w14:textId="675D90BA" w:rsidR="00762C2D" w:rsidRPr="00622019" w:rsidRDefault="00B60254" w:rsidP="00762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343</w:t>
            </w:r>
            <w:r w:rsidR="00014347">
              <w:rPr>
                <w:rFonts w:asciiTheme="majorBidi" w:hAnsiTheme="majorBidi" w:cstheme="majorBidi"/>
                <w:color w:val="000000"/>
                <w:szCs w:val="24"/>
              </w:rPr>
              <w:t>,868</w:t>
            </w:r>
          </w:p>
        </w:tc>
        <w:tc>
          <w:tcPr>
            <w:tcW w:w="61" w:type="pct"/>
            <w:vAlign w:val="bottom"/>
          </w:tcPr>
          <w:p w14:paraId="50322A8C" w14:textId="77777777" w:rsidR="00762C2D" w:rsidRPr="00A73DBA" w:rsidRDefault="00762C2D" w:rsidP="00762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72E14" w14:textId="147F3FE6" w:rsidR="00762C2D" w:rsidRPr="00A73DBA" w:rsidRDefault="00762C2D" w:rsidP="00762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356,361</w:t>
            </w:r>
          </w:p>
        </w:tc>
      </w:tr>
      <w:tr w:rsidR="00762C2D" w:rsidRPr="00A73DBA" w14:paraId="23CDA4FB" w14:textId="77777777" w:rsidTr="0023237F">
        <w:trPr>
          <w:trHeight w:val="144"/>
        </w:trPr>
        <w:tc>
          <w:tcPr>
            <w:tcW w:w="789" w:type="pct"/>
          </w:tcPr>
          <w:p w14:paraId="1395944F" w14:textId="7DAEBA9E" w:rsidR="00762C2D" w:rsidRPr="00A73DBA" w:rsidRDefault="00762C2D" w:rsidP="00762C2D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u w:val="single"/>
                <w:cs/>
              </w:rPr>
              <w:t>หัก</w:t>
            </w:r>
            <w:r w:rsidRPr="00F73C9C">
              <w:rPr>
                <w:rFonts w:asciiTheme="majorBidi" w:hAnsiTheme="majorBidi" w:cstheme="majorBidi"/>
                <w:color w:val="000000"/>
                <w:szCs w:val="24"/>
              </w:rPr>
              <w:t xml:space="preserve">: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ค่าเผื่อการด้อยค่า</w:t>
            </w:r>
            <w:r w:rsidRPr="00A73DBA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เงินลงทุน</w:t>
            </w:r>
          </w:p>
        </w:tc>
        <w:tc>
          <w:tcPr>
            <w:tcW w:w="1017" w:type="pct"/>
            <w:vAlign w:val="bottom"/>
          </w:tcPr>
          <w:p w14:paraId="6C67445B" w14:textId="77777777" w:rsidR="00762C2D" w:rsidRPr="00A73DBA" w:rsidRDefault="00762C2D" w:rsidP="00762C2D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</w:tcPr>
          <w:p w14:paraId="50B656F6" w14:textId="77777777" w:rsidR="00762C2D" w:rsidRPr="00A73DBA" w:rsidRDefault="00762C2D" w:rsidP="00762C2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7E32F79A" w14:textId="77777777" w:rsidR="00762C2D" w:rsidRPr="00A73DBA" w:rsidRDefault="00762C2D" w:rsidP="00762C2D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300" w:type="pct"/>
          </w:tcPr>
          <w:p w14:paraId="0451BFCB" w14:textId="77777777" w:rsidR="00762C2D" w:rsidRPr="00A73DBA" w:rsidRDefault="00762C2D" w:rsidP="00762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1" w:type="pct"/>
          </w:tcPr>
          <w:p w14:paraId="4F377123" w14:textId="77777777" w:rsidR="00762C2D" w:rsidRPr="00A73DBA" w:rsidRDefault="00762C2D" w:rsidP="00762C2D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</w:tcPr>
          <w:p w14:paraId="1CFC33DE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1" w:type="pct"/>
          </w:tcPr>
          <w:p w14:paraId="125E918F" w14:textId="77777777" w:rsidR="00762C2D" w:rsidRPr="00A73DBA" w:rsidRDefault="00762C2D" w:rsidP="00762C2D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5102E07B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766ABE19" w14:textId="77777777" w:rsidR="00762C2D" w:rsidRPr="00A73DBA" w:rsidRDefault="00762C2D" w:rsidP="00762C2D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780BC91A" w14:textId="77777777" w:rsidR="00762C2D" w:rsidRPr="00A73DBA" w:rsidRDefault="00762C2D" w:rsidP="00762C2D">
            <w:pPr>
              <w:ind w:left="-200" w:right="82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61" w:type="pct"/>
            <w:vAlign w:val="bottom"/>
          </w:tcPr>
          <w:p w14:paraId="772EECBE" w14:textId="77777777" w:rsidR="00762C2D" w:rsidRPr="00A73DBA" w:rsidRDefault="00762C2D" w:rsidP="00762C2D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301" w:type="pct"/>
            <w:vAlign w:val="bottom"/>
          </w:tcPr>
          <w:p w14:paraId="5E3D306E" w14:textId="1ECE3CD2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61" w:type="pct"/>
            <w:vAlign w:val="bottom"/>
          </w:tcPr>
          <w:p w14:paraId="6C77CC17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4ADD9048" w14:textId="634A9986" w:rsidR="00762C2D" w:rsidRPr="00A73DBA" w:rsidRDefault="00762C2D" w:rsidP="00762C2D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61" w:type="pct"/>
            <w:vAlign w:val="bottom"/>
          </w:tcPr>
          <w:p w14:paraId="30F4F2CC" w14:textId="77777777" w:rsidR="00762C2D" w:rsidRPr="00A73DBA" w:rsidRDefault="00762C2D" w:rsidP="00762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40135161" w14:textId="6F6E680D" w:rsidR="00762C2D" w:rsidRPr="00622019" w:rsidRDefault="00520C76" w:rsidP="00762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4025C4D7" w14:textId="77777777" w:rsidR="00762C2D" w:rsidRPr="00A73DBA" w:rsidRDefault="00762C2D" w:rsidP="00762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3FD3457" w14:textId="083740FA" w:rsidR="00762C2D" w:rsidRPr="00A73DBA" w:rsidRDefault="00762C2D" w:rsidP="00762C2D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762C2D" w:rsidRPr="00B118B0" w14:paraId="2F0DFF7E" w14:textId="77777777" w:rsidTr="0023237F">
        <w:trPr>
          <w:trHeight w:val="144"/>
        </w:trPr>
        <w:tc>
          <w:tcPr>
            <w:tcW w:w="789" w:type="pct"/>
          </w:tcPr>
          <w:p w14:paraId="233EED94" w14:textId="77777777" w:rsidR="00762C2D" w:rsidRPr="00A73DBA" w:rsidRDefault="00762C2D" w:rsidP="00762C2D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เงินลงทุนในบริษัทร่วม 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- 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017" w:type="pct"/>
          </w:tcPr>
          <w:p w14:paraId="402D09AD" w14:textId="77777777" w:rsidR="00762C2D" w:rsidRPr="00A73DBA" w:rsidRDefault="00762C2D" w:rsidP="00762C2D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  <w:vAlign w:val="bottom"/>
          </w:tcPr>
          <w:p w14:paraId="1AD9138F" w14:textId="77777777" w:rsidR="00762C2D" w:rsidRPr="00A73DBA" w:rsidRDefault="00762C2D" w:rsidP="00762C2D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4D00308" w14:textId="77777777" w:rsidR="00762C2D" w:rsidRPr="00A73DBA" w:rsidRDefault="00762C2D" w:rsidP="00762C2D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0B111896" w14:textId="77777777" w:rsidR="00762C2D" w:rsidRPr="00A73DBA" w:rsidRDefault="00762C2D" w:rsidP="00762C2D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9E8DB54" w14:textId="77777777" w:rsidR="00762C2D" w:rsidRPr="00A73DBA" w:rsidRDefault="00762C2D" w:rsidP="00762C2D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6532FF21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7072781E" w14:textId="77777777" w:rsidR="00762C2D" w:rsidRPr="00A73DBA" w:rsidRDefault="00762C2D" w:rsidP="00762C2D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7276FCA6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59C75FEB" w14:textId="77777777" w:rsidR="00762C2D" w:rsidRPr="00A73DBA" w:rsidRDefault="00762C2D" w:rsidP="00762C2D">
            <w:pPr>
              <w:tabs>
                <w:tab w:val="decimal" w:pos="720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50B79EB3" w14:textId="77777777" w:rsidR="00762C2D" w:rsidRPr="00A73DBA" w:rsidRDefault="00762C2D" w:rsidP="00762C2D">
            <w:pPr>
              <w:ind w:left="-200" w:right="8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F501B2F" w14:textId="77777777" w:rsidR="00762C2D" w:rsidRPr="00A73DBA" w:rsidRDefault="00762C2D" w:rsidP="00762C2D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2F2FB1F7" w14:textId="6900045A" w:rsidR="00762C2D" w:rsidRPr="00A73DBA" w:rsidRDefault="00762C2D" w:rsidP="00762C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370,000</w:t>
            </w:r>
          </w:p>
        </w:tc>
        <w:tc>
          <w:tcPr>
            <w:tcW w:w="61" w:type="pct"/>
            <w:vAlign w:val="bottom"/>
          </w:tcPr>
          <w:p w14:paraId="53CB2D0B" w14:textId="77777777" w:rsidR="00762C2D" w:rsidRPr="00A73DBA" w:rsidRDefault="00762C2D" w:rsidP="00762C2D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348BD072" w14:textId="08E6D782" w:rsidR="00762C2D" w:rsidRPr="00A73DBA" w:rsidRDefault="00762C2D" w:rsidP="00762C2D">
            <w:pPr>
              <w:pBdr>
                <w:top w:val="single" w:sz="4" w:space="1" w:color="auto"/>
                <w:bottom w:val="double" w:sz="4" w:space="1" w:color="auto"/>
              </w:pBdr>
              <w:ind w:left="37"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370,000</w:t>
            </w:r>
          </w:p>
        </w:tc>
        <w:tc>
          <w:tcPr>
            <w:tcW w:w="61" w:type="pct"/>
            <w:vAlign w:val="bottom"/>
          </w:tcPr>
          <w:p w14:paraId="72C869E5" w14:textId="77777777" w:rsidR="00762C2D" w:rsidRPr="00A73DBA" w:rsidRDefault="00762C2D" w:rsidP="00762C2D">
            <w:pPr>
              <w:ind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0D937725" w14:textId="02FD3A9F" w:rsidR="00762C2D" w:rsidRPr="00622019" w:rsidRDefault="00520C76" w:rsidP="00762C2D">
            <w:pPr>
              <w:pBdr>
                <w:top w:val="single" w:sz="4" w:space="1" w:color="auto"/>
                <w:bottom w:val="double" w:sz="4" w:space="1" w:color="auto"/>
              </w:pBdr>
              <w:ind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343,868</w:t>
            </w:r>
          </w:p>
        </w:tc>
        <w:tc>
          <w:tcPr>
            <w:tcW w:w="61" w:type="pct"/>
            <w:vAlign w:val="bottom"/>
          </w:tcPr>
          <w:p w14:paraId="6D4E9124" w14:textId="77777777" w:rsidR="00762C2D" w:rsidRPr="00A73DBA" w:rsidRDefault="00762C2D" w:rsidP="00762C2D">
            <w:pPr>
              <w:ind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A2315F3" w14:textId="6A90C9E7" w:rsidR="00762C2D" w:rsidRPr="003C4734" w:rsidRDefault="00762C2D" w:rsidP="00762C2D">
            <w:pPr>
              <w:pBdr>
                <w:top w:val="single" w:sz="4" w:space="1" w:color="auto"/>
                <w:bottom w:val="double" w:sz="4" w:space="1" w:color="auto"/>
              </w:pBdr>
              <w:ind w:left="-200"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356,361</w:t>
            </w:r>
          </w:p>
        </w:tc>
      </w:tr>
    </w:tbl>
    <w:p w14:paraId="47E9023C" w14:textId="0D3C143A" w:rsidR="00FE25AA" w:rsidRPr="00E36FC8" w:rsidRDefault="00FE25AA" w:rsidP="00FE25AA">
      <w:pPr>
        <w:pStyle w:val="ListParagraph"/>
        <w:tabs>
          <w:tab w:val="left" w:pos="360"/>
        </w:tabs>
        <w:spacing w:line="240" w:lineRule="atLeast"/>
        <w:ind w:left="450"/>
        <w:rPr>
          <w:rFonts w:asciiTheme="majorBidi" w:hAnsiTheme="majorBidi" w:cstheme="majorBidi"/>
          <w:sz w:val="28"/>
        </w:rPr>
        <w:sectPr w:rsidR="00FE25AA" w:rsidRPr="00E36FC8" w:rsidSect="002B1725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64" w:bottom="1022" w:left="990" w:header="864" w:footer="432" w:gutter="0"/>
          <w:pgNumType w:start="33"/>
          <w:cols w:space="720"/>
          <w:docGrid w:linePitch="326"/>
        </w:sectPr>
      </w:pPr>
    </w:p>
    <w:tbl>
      <w:tblPr>
        <w:tblW w:w="5018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73"/>
        <w:gridCol w:w="2839"/>
        <w:gridCol w:w="1168"/>
        <w:gridCol w:w="124"/>
        <w:gridCol w:w="1229"/>
        <w:gridCol w:w="133"/>
        <w:gridCol w:w="1197"/>
        <w:gridCol w:w="133"/>
        <w:gridCol w:w="1185"/>
        <w:gridCol w:w="133"/>
        <w:gridCol w:w="1194"/>
        <w:gridCol w:w="133"/>
        <w:gridCol w:w="1185"/>
        <w:gridCol w:w="136"/>
        <w:gridCol w:w="1194"/>
      </w:tblGrid>
      <w:tr w:rsidR="007E5154" w:rsidRPr="00A73DBA" w14:paraId="5AAF62C8" w14:textId="77777777" w:rsidTr="001D1AAA">
        <w:trPr>
          <w:trHeight w:val="144"/>
        </w:trPr>
        <w:tc>
          <w:tcPr>
            <w:tcW w:w="855" w:type="pct"/>
            <w:vAlign w:val="bottom"/>
          </w:tcPr>
          <w:p w14:paraId="4BCA97B4" w14:textId="77777777" w:rsidR="007E5154" w:rsidRPr="005B37CB" w:rsidRDefault="007E5154" w:rsidP="00613A3D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2" w:type="pct"/>
          </w:tcPr>
          <w:p w14:paraId="362AABC2" w14:textId="77777777" w:rsidR="007E5154" w:rsidRPr="005B37CB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04" w:type="pct"/>
          </w:tcPr>
          <w:p w14:paraId="1E0C0360" w14:textId="77777777" w:rsidR="007E5154" w:rsidRPr="005B37CB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4DEA41CE" w14:textId="77777777" w:rsidR="007E5154" w:rsidRPr="005B37CB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5" w:type="pct"/>
            <w:gridSpan w:val="3"/>
            <w:vAlign w:val="bottom"/>
          </w:tcPr>
          <w:p w14:paraId="2EEB6410" w14:textId="77777777" w:rsidR="007E5154" w:rsidRPr="005B37CB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176A86B1" w14:textId="77777777" w:rsidR="007E5154" w:rsidRPr="005B37CB" w:rsidRDefault="007E5154" w:rsidP="00613A3D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410" w:type="pct"/>
          </w:tcPr>
          <w:p w14:paraId="6CBDF5B6" w14:textId="77777777" w:rsidR="007E5154" w:rsidRPr="005B37CB" w:rsidRDefault="007E5154" w:rsidP="00613A3D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375" w:type="pct"/>
            <w:gridSpan w:val="6"/>
          </w:tcPr>
          <w:p w14:paraId="4E8836E9" w14:textId="77777777" w:rsidR="007E5154" w:rsidRPr="00A73DBA" w:rsidRDefault="007E5154" w:rsidP="00613A3D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พันบาท)</w:t>
            </w:r>
          </w:p>
        </w:tc>
      </w:tr>
      <w:tr w:rsidR="007E5154" w:rsidRPr="00A73DBA" w14:paraId="177263FA" w14:textId="77777777" w:rsidTr="001D1AAA">
        <w:trPr>
          <w:trHeight w:val="144"/>
        </w:trPr>
        <w:tc>
          <w:tcPr>
            <w:tcW w:w="855" w:type="pct"/>
            <w:vAlign w:val="bottom"/>
          </w:tcPr>
          <w:p w14:paraId="156D8034" w14:textId="77777777" w:rsidR="007E5154" w:rsidRPr="00A73DBA" w:rsidRDefault="007E5154" w:rsidP="00613A3D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2" w:type="pct"/>
          </w:tcPr>
          <w:p w14:paraId="24DC13CC" w14:textId="77777777" w:rsidR="007E5154" w:rsidRPr="00A73DBA" w:rsidRDefault="007E5154" w:rsidP="00613A3D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04" w:type="pct"/>
            <w:vMerge w:val="restart"/>
          </w:tcPr>
          <w:p w14:paraId="29F048D6" w14:textId="77777777" w:rsidR="007E5154" w:rsidRPr="00A73DBA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0226F76A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85" w:type="pct"/>
            <w:gridSpan w:val="3"/>
            <w:vAlign w:val="bottom"/>
          </w:tcPr>
          <w:p w14:paraId="2BEE3D6E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สัดส่วนความ</w:t>
            </w:r>
          </w:p>
        </w:tc>
        <w:tc>
          <w:tcPr>
            <w:tcW w:w="46" w:type="pct"/>
          </w:tcPr>
          <w:p w14:paraId="6DB766F9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785" w:type="pct"/>
            <w:gridSpan w:val="7"/>
            <w:vAlign w:val="bottom"/>
          </w:tcPr>
          <w:p w14:paraId="2FF65046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5154" w:rsidRPr="00A73DBA" w14:paraId="42211BC6" w14:textId="77777777" w:rsidTr="001D1AAA">
        <w:trPr>
          <w:trHeight w:val="144"/>
        </w:trPr>
        <w:tc>
          <w:tcPr>
            <w:tcW w:w="855" w:type="pct"/>
            <w:vAlign w:val="bottom"/>
          </w:tcPr>
          <w:p w14:paraId="1A72196E" w14:textId="77777777" w:rsidR="007E5154" w:rsidRPr="00A73DBA" w:rsidRDefault="007E5154" w:rsidP="00613A3D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2" w:type="pct"/>
          </w:tcPr>
          <w:p w14:paraId="26465FDD" w14:textId="77777777" w:rsidR="007E5154" w:rsidRPr="00A73DBA" w:rsidRDefault="007E5154" w:rsidP="00613A3D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04" w:type="pct"/>
            <w:vMerge/>
          </w:tcPr>
          <w:p w14:paraId="74D85F06" w14:textId="77777777" w:rsidR="007E5154" w:rsidRPr="00A73DBA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2BC25CCC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85" w:type="pct"/>
            <w:gridSpan w:val="3"/>
            <w:vAlign w:val="bottom"/>
          </w:tcPr>
          <w:p w14:paraId="5A6EBC13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เป็นเจ้าของ</w:t>
            </w: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46" w:type="pct"/>
          </w:tcPr>
          <w:p w14:paraId="6532070E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69" w:type="pct"/>
            <w:gridSpan w:val="3"/>
            <w:vAlign w:val="bottom"/>
          </w:tcPr>
          <w:p w14:paraId="4B45A257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ทุนชำระแล้ว</w:t>
            </w:r>
          </w:p>
        </w:tc>
        <w:tc>
          <w:tcPr>
            <w:tcW w:w="46" w:type="pct"/>
          </w:tcPr>
          <w:p w14:paraId="4971BFEB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70" w:type="pct"/>
            <w:gridSpan w:val="3"/>
            <w:vAlign w:val="bottom"/>
          </w:tcPr>
          <w:p w14:paraId="2BDC6BD2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วิธีราคาทุน</w:t>
            </w:r>
          </w:p>
        </w:tc>
      </w:tr>
      <w:tr w:rsidR="001D1AAA" w:rsidRPr="00A73DBA" w14:paraId="048013A2" w14:textId="77777777" w:rsidTr="00520C76">
        <w:trPr>
          <w:trHeight w:val="144"/>
        </w:trPr>
        <w:tc>
          <w:tcPr>
            <w:tcW w:w="855" w:type="pct"/>
            <w:vAlign w:val="bottom"/>
          </w:tcPr>
          <w:p w14:paraId="0B335586" w14:textId="77777777" w:rsidR="007E5154" w:rsidRPr="00A73DBA" w:rsidRDefault="007E5154" w:rsidP="00613A3D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2" w:type="pct"/>
          </w:tcPr>
          <w:p w14:paraId="4B6499F2" w14:textId="77777777" w:rsidR="007E5154" w:rsidRPr="00A73DBA" w:rsidRDefault="007E5154" w:rsidP="00613A3D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04" w:type="pct"/>
          </w:tcPr>
          <w:p w14:paraId="6D72AF74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ประเทศที่</w:t>
            </w:r>
          </w:p>
        </w:tc>
        <w:tc>
          <w:tcPr>
            <w:tcW w:w="43" w:type="pct"/>
          </w:tcPr>
          <w:p w14:paraId="63C1ED79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21C0305F" w14:textId="728C0235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7C64A1" w:rsidRPr="00A73D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343111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46" w:type="pct"/>
          </w:tcPr>
          <w:p w14:paraId="650C7830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2A6BB4D0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46" w:type="pct"/>
          </w:tcPr>
          <w:p w14:paraId="01044E35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1D38F50A" w14:textId="2FECAC3E" w:rsidR="007E5154" w:rsidRPr="00A73DBA" w:rsidRDefault="00343111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46" w:type="pct"/>
          </w:tcPr>
          <w:p w14:paraId="2D1D3370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3" w:type="pct"/>
            <w:vAlign w:val="bottom"/>
          </w:tcPr>
          <w:p w14:paraId="544B1482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46" w:type="pct"/>
          </w:tcPr>
          <w:p w14:paraId="5F5EA5FD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4D12CC80" w14:textId="68C05ED0" w:rsidR="007E5154" w:rsidRPr="00A73DBA" w:rsidRDefault="00343111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47" w:type="pct"/>
          </w:tcPr>
          <w:p w14:paraId="653C326C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516756F7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1D1AAA" w:rsidRPr="00A73DBA" w14:paraId="35E709C7" w14:textId="77777777" w:rsidTr="00520C76">
        <w:trPr>
          <w:trHeight w:val="144"/>
        </w:trPr>
        <w:tc>
          <w:tcPr>
            <w:tcW w:w="855" w:type="pct"/>
            <w:vAlign w:val="bottom"/>
          </w:tcPr>
          <w:p w14:paraId="407DCF6B" w14:textId="77777777" w:rsidR="007E5154" w:rsidRPr="00A73DBA" w:rsidRDefault="007E5154" w:rsidP="00613A3D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982" w:type="pct"/>
          </w:tcPr>
          <w:p w14:paraId="358B2419" w14:textId="77777777" w:rsidR="007E5154" w:rsidRPr="00A73DBA" w:rsidRDefault="007E5154" w:rsidP="006071E7">
            <w:pPr>
              <w:pBdr>
                <w:bottom w:val="single" w:sz="4" w:space="1" w:color="auto"/>
              </w:pBdr>
              <w:ind w:left="124" w:right="10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ลักษณะธุรกิจ</w:t>
            </w:r>
          </w:p>
        </w:tc>
        <w:tc>
          <w:tcPr>
            <w:tcW w:w="404" w:type="pct"/>
          </w:tcPr>
          <w:p w14:paraId="35F49FF6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กิจการจัดตั้ง</w:t>
            </w:r>
          </w:p>
        </w:tc>
        <w:tc>
          <w:tcPr>
            <w:tcW w:w="43" w:type="pct"/>
          </w:tcPr>
          <w:p w14:paraId="04A961C9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7118FF15" w14:textId="05E456E6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26606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46" w:type="pct"/>
          </w:tcPr>
          <w:p w14:paraId="66FEC921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5776E49B" w14:textId="57839EA8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26606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46" w:type="pct"/>
          </w:tcPr>
          <w:p w14:paraId="072D048D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65143A76" w14:textId="63BC77B4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26606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46" w:type="pct"/>
          </w:tcPr>
          <w:p w14:paraId="5413A545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10B83132" w14:textId="21235789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26606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46" w:type="pct"/>
          </w:tcPr>
          <w:p w14:paraId="0543F893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1BA3D5BA" w14:textId="6A9178CC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26606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47" w:type="pct"/>
          </w:tcPr>
          <w:p w14:paraId="774B0E7E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1577F462" w14:textId="08C76F00" w:rsidR="007E5154" w:rsidRPr="00A73DBA" w:rsidRDefault="007E5154" w:rsidP="00613A3D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526606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</w:tr>
      <w:tr w:rsidR="00520C76" w:rsidRPr="00A73DBA" w14:paraId="6F7E855C" w14:textId="77777777" w:rsidTr="00520C76">
        <w:trPr>
          <w:trHeight w:val="234"/>
        </w:trPr>
        <w:tc>
          <w:tcPr>
            <w:tcW w:w="855" w:type="pct"/>
          </w:tcPr>
          <w:p w14:paraId="6645C3A4" w14:textId="4DBAAE5F" w:rsidR="00520C76" w:rsidRPr="00A73DBA" w:rsidRDefault="00520C76" w:rsidP="00520C76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82" w:type="pct"/>
          </w:tcPr>
          <w:p w14:paraId="1D6F465E" w14:textId="77777777" w:rsidR="00520C76" w:rsidRPr="00A73DBA" w:rsidRDefault="00520C76" w:rsidP="00520C76">
            <w:pPr>
              <w:ind w:left="304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ประกอบกิจการ</w:t>
            </w: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โรงสีและโรงเลื่อย</w:t>
            </w:r>
          </w:p>
        </w:tc>
        <w:tc>
          <w:tcPr>
            <w:tcW w:w="404" w:type="pct"/>
            <w:vAlign w:val="bottom"/>
          </w:tcPr>
          <w:p w14:paraId="50EB4B2E" w14:textId="77777777" w:rsidR="00520C76" w:rsidRPr="00A73DBA" w:rsidRDefault="00520C76" w:rsidP="00520C7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43" w:type="pct"/>
            <w:vAlign w:val="bottom"/>
          </w:tcPr>
          <w:p w14:paraId="6DB0050A" w14:textId="77777777" w:rsidR="00520C76" w:rsidRPr="00A73DBA" w:rsidRDefault="00520C76" w:rsidP="00520C76">
            <w:pPr>
              <w:tabs>
                <w:tab w:val="decimal" w:pos="584"/>
              </w:tabs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14BE4EF7" w14:textId="695D35D1" w:rsidR="00520C76" w:rsidRPr="00A73DBA" w:rsidRDefault="00520C76" w:rsidP="00520C76">
            <w:pPr>
              <w:tabs>
                <w:tab w:val="decimal" w:pos="626"/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49.99</w:t>
            </w:r>
          </w:p>
        </w:tc>
        <w:tc>
          <w:tcPr>
            <w:tcW w:w="46" w:type="pct"/>
            <w:vAlign w:val="bottom"/>
          </w:tcPr>
          <w:p w14:paraId="63E816CC" w14:textId="77777777" w:rsidR="00520C76" w:rsidRPr="00A73DBA" w:rsidRDefault="00520C76" w:rsidP="00520C76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59BF6B5F" w14:textId="2A7956F6" w:rsidR="00520C76" w:rsidRPr="00A73DBA" w:rsidRDefault="00520C76" w:rsidP="00520C76">
            <w:pPr>
              <w:ind w:right="-2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49.99</w:t>
            </w:r>
          </w:p>
        </w:tc>
        <w:tc>
          <w:tcPr>
            <w:tcW w:w="46" w:type="pct"/>
            <w:vAlign w:val="bottom"/>
          </w:tcPr>
          <w:p w14:paraId="1F86FE7F" w14:textId="77777777" w:rsidR="00520C76" w:rsidRPr="00A73DBA" w:rsidRDefault="00520C76" w:rsidP="00520C76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18DDFF98" w14:textId="31BF4368" w:rsidR="00520C76" w:rsidRPr="00A73DBA" w:rsidRDefault="00520C76" w:rsidP="00520C76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46" w:type="pct"/>
            <w:vAlign w:val="bottom"/>
          </w:tcPr>
          <w:p w14:paraId="17A31934" w14:textId="77777777" w:rsidR="00520C76" w:rsidRPr="00A73DBA" w:rsidRDefault="00520C76" w:rsidP="00520C76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670A8F18" w14:textId="10527B0C" w:rsidR="00520C76" w:rsidRPr="00A73DBA" w:rsidRDefault="00520C76" w:rsidP="00520C76">
            <w:pPr>
              <w:ind w:right="7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46" w:type="pct"/>
            <w:vAlign w:val="bottom"/>
          </w:tcPr>
          <w:p w14:paraId="1B207632" w14:textId="77777777" w:rsidR="00520C76" w:rsidRPr="00A73DBA" w:rsidRDefault="00520C76" w:rsidP="00520C76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0" w:type="pct"/>
            <w:vAlign w:val="bottom"/>
          </w:tcPr>
          <w:p w14:paraId="476313E9" w14:textId="1758499E" w:rsidR="00520C76" w:rsidRPr="00A73DBA" w:rsidRDefault="00984264" w:rsidP="00520C76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47" w:type="pct"/>
            <w:vAlign w:val="bottom"/>
          </w:tcPr>
          <w:p w14:paraId="3EFFB0E1" w14:textId="77777777" w:rsidR="00520C76" w:rsidRPr="00A73DBA" w:rsidRDefault="00520C76" w:rsidP="00520C76">
            <w:pPr>
              <w:tabs>
                <w:tab w:val="decimal" w:pos="71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3" w:type="pct"/>
            <w:vAlign w:val="bottom"/>
          </w:tcPr>
          <w:p w14:paraId="72317C68" w14:textId="5221B0E1" w:rsidR="00520C76" w:rsidRPr="00A73DBA" w:rsidRDefault="00520C76" w:rsidP="00B24589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</w:tr>
      <w:tr w:rsidR="00520C76" w:rsidRPr="00A73DBA" w14:paraId="0D57A1A7" w14:textId="77777777" w:rsidTr="00520C76">
        <w:trPr>
          <w:trHeight w:val="144"/>
        </w:trPr>
        <w:tc>
          <w:tcPr>
            <w:tcW w:w="855" w:type="pct"/>
          </w:tcPr>
          <w:p w14:paraId="17CDA573" w14:textId="626F6873" w:rsidR="00520C76" w:rsidRPr="00A73DBA" w:rsidRDefault="00520C76" w:rsidP="00520C76">
            <w:pPr>
              <w:ind w:right="-486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บริษัท ซิสเต็ม แอนด์ ซอฟท์แวร์ </w:t>
            </w:r>
          </w:p>
          <w:p w14:paraId="04F44C93" w14:textId="2117A74D" w:rsidR="00520C76" w:rsidRPr="006124A1" w:rsidRDefault="00520C76" w:rsidP="00520C76">
            <w:pPr>
              <w:ind w:left="180"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เซอร์วิสเซส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จำกัด</w:t>
            </w:r>
          </w:p>
        </w:tc>
        <w:tc>
          <w:tcPr>
            <w:tcW w:w="982" w:type="pct"/>
          </w:tcPr>
          <w:p w14:paraId="3FBC3B6C" w14:textId="77777777" w:rsidR="00520C76" w:rsidRPr="00A73DBA" w:rsidRDefault="00520C76" w:rsidP="00520C76">
            <w:pPr>
              <w:ind w:left="304" w:hanging="200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ให้บริการและจำหน่ายอุปกรณ์ต่างๆ</w:t>
            </w:r>
          </w:p>
          <w:p w14:paraId="10C9F922" w14:textId="6210F60D" w:rsidR="00520C76" w:rsidRPr="00A73DBA" w:rsidRDefault="00520C76" w:rsidP="00520C76">
            <w:pPr>
              <w:ind w:left="30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ที่เกี่ยวข้องกับเกมส์วีอาร์</w:t>
            </w:r>
          </w:p>
        </w:tc>
        <w:tc>
          <w:tcPr>
            <w:tcW w:w="404" w:type="pct"/>
            <w:vAlign w:val="bottom"/>
          </w:tcPr>
          <w:p w14:paraId="2F673584" w14:textId="77777777" w:rsidR="00520C76" w:rsidRPr="00A73DBA" w:rsidRDefault="00520C76" w:rsidP="00520C7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43" w:type="pct"/>
            <w:vAlign w:val="bottom"/>
          </w:tcPr>
          <w:p w14:paraId="257CCA38" w14:textId="77777777" w:rsidR="00520C76" w:rsidRPr="00A73DBA" w:rsidRDefault="00520C76" w:rsidP="00520C76">
            <w:pPr>
              <w:tabs>
                <w:tab w:val="decimal" w:pos="626"/>
              </w:tabs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5" w:type="pct"/>
            <w:vAlign w:val="bottom"/>
          </w:tcPr>
          <w:p w14:paraId="3F6681D6" w14:textId="37E6724F" w:rsidR="00520C76" w:rsidRPr="00A73DBA" w:rsidRDefault="00520C76" w:rsidP="00520C76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35.00</w:t>
            </w:r>
          </w:p>
        </w:tc>
        <w:tc>
          <w:tcPr>
            <w:tcW w:w="46" w:type="pct"/>
            <w:vAlign w:val="bottom"/>
          </w:tcPr>
          <w:p w14:paraId="5A8FD11F" w14:textId="77777777" w:rsidR="00520C76" w:rsidRPr="00A73DBA" w:rsidRDefault="00520C76" w:rsidP="00520C76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4" w:type="pct"/>
            <w:vAlign w:val="bottom"/>
          </w:tcPr>
          <w:p w14:paraId="5A567F0E" w14:textId="749AE93A" w:rsidR="00520C76" w:rsidRPr="00A73DBA" w:rsidRDefault="00520C76" w:rsidP="00520C76">
            <w:pPr>
              <w:ind w:right="-2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35.00</w:t>
            </w:r>
          </w:p>
        </w:tc>
        <w:tc>
          <w:tcPr>
            <w:tcW w:w="46" w:type="pct"/>
          </w:tcPr>
          <w:p w14:paraId="43553266" w14:textId="77777777" w:rsidR="00520C76" w:rsidRPr="00A73DBA" w:rsidRDefault="00520C76" w:rsidP="00520C76">
            <w:pPr>
              <w:tabs>
                <w:tab w:val="decimal" w:pos="853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  <w:vAlign w:val="bottom"/>
          </w:tcPr>
          <w:p w14:paraId="367B45A0" w14:textId="1189AB0D" w:rsidR="00520C76" w:rsidRPr="00A73DBA" w:rsidRDefault="00520C76" w:rsidP="00520C76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46" w:type="pct"/>
            <w:vAlign w:val="bottom"/>
          </w:tcPr>
          <w:p w14:paraId="322AEB69" w14:textId="77777777" w:rsidR="00520C76" w:rsidRPr="00A73DBA" w:rsidRDefault="00520C76" w:rsidP="00520C76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3" w:type="pct"/>
            <w:vAlign w:val="bottom"/>
          </w:tcPr>
          <w:p w14:paraId="3395DE48" w14:textId="10BA1AF8" w:rsidR="00520C76" w:rsidRPr="00A73DBA" w:rsidRDefault="00520C76" w:rsidP="00520C76">
            <w:pPr>
              <w:ind w:right="7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46" w:type="pct"/>
            <w:vAlign w:val="bottom"/>
          </w:tcPr>
          <w:p w14:paraId="177D4068" w14:textId="77777777" w:rsidR="00520C76" w:rsidRPr="00A73DBA" w:rsidRDefault="00520C76" w:rsidP="00520C76">
            <w:pPr>
              <w:ind w:left="-200" w:right="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3B1C9DDD" w14:textId="5013EE72" w:rsidR="00520C76" w:rsidRPr="00A73DBA" w:rsidRDefault="00984264" w:rsidP="00B24589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47" w:type="pct"/>
            <w:vAlign w:val="bottom"/>
          </w:tcPr>
          <w:p w14:paraId="53E0F715" w14:textId="77777777" w:rsidR="00520C76" w:rsidRPr="00B24589" w:rsidRDefault="00520C76" w:rsidP="00B24589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bottom"/>
          </w:tcPr>
          <w:p w14:paraId="7873CBA0" w14:textId="10D1529D" w:rsidR="00520C76" w:rsidRPr="00A73DBA" w:rsidRDefault="00520C76" w:rsidP="00B24589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</w:tr>
      <w:tr w:rsidR="001D1AAA" w:rsidRPr="00A73DBA" w14:paraId="058BB88A" w14:textId="77777777" w:rsidTr="00520C76">
        <w:trPr>
          <w:trHeight w:val="144"/>
        </w:trPr>
        <w:tc>
          <w:tcPr>
            <w:tcW w:w="855" w:type="pct"/>
          </w:tcPr>
          <w:p w14:paraId="75E14620" w14:textId="77777777" w:rsidR="0042043C" w:rsidRPr="00A73DBA" w:rsidRDefault="0042043C" w:rsidP="0042043C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982" w:type="pct"/>
            <w:vAlign w:val="bottom"/>
          </w:tcPr>
          <w:p w14:paraId="5E4C3E3F" w14:textId="77777777" w:rsidR="0042043C" w:rsidRPr="00A73DBA" w:rsidRDefault="0042043C" w:rsidP="0042043C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04" w:type="pct"/>
          </w:tcPr>
          <w:p w14:paraId="2DFCE435" w14:textId="77777777" w:rsidR="0042043C" w:rsidRPr="00A73DBA" w:rsidRDefault="0042043C" w:rsidP="0042043C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59CB9F9E" w14:textId="77777777" w:rsidR="0042043C" w:rsidRPr="00A73DBA" w:rsidRDefault="0042043C" w:rsidP="0042043C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5" w:type="pct"/>
          </w:tcPr>
          <w:p w14:paraId="73B74C7C" w14:textId="77777777" w:rsidR="0042043C" w:rsidRPr="00A73DBA" w:rsidRDefault="0042043C" w:rsidP="0042043C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59FE13F3" w14:textId="77777777" w:rsidR="0042043C" w:rsidRPr="00A73DBA" w:rsidRDefault="0042043C" w:rsidP="0042043C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4" w:type="pct"/>
          </w:tcPr>
          <w:p w14:paraId="0350487E" w14:textId="77777777" w:rsidR="0042043C" w:rsidRPr="00A73DBA" w:rsidRDefault="0042043C" w:rsidP="0042043C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39F9BCE0" w14:textId="77777777" w:rsidR="0042043C" w:rsidRPr="00A73DBA" w:rsidRDefault="0042043C" w:rsidP="0042043C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</w:tcPr>
          <w:p w14:paraId="3CCFB292" w14:textId="77777777" w:rsidR="0042043C" w:rsidRPr="00A73DBA" w:rsidRDefault="0042043C" w:rsidP="0042043C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070269AD" w14:textId="77777777" w:rsidR="0042043C" w:rsidRPr="00A73DBA" w:rsidRDefault="0042043C" w:rsidP="0042043C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3" w:type="pct"/>
          </w:tcPr>
          <w:p w14:paraId="029CD523" w14:textId="77777777" w:rsidR="0042043C" w:rsidRPr="00A73DBA" w:rsidRDefault="0042043C" w:rsidP="0042043C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  <w:vAlign w:val="bottom"/>
          </w:tcPr>
          <w:p w14:paraId="55A95789" w14:textId="77777777" w:rsidR="0042043C" w:rsidRPr="00A73DBA" w:rsidRDefault="0042043C" w:rsidP="0042043C">
            <w:pPr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vAlign w:val="bottom"/>
          </w:tcPr>
          <w:p w14:paraId="5C9008F9" w14:textId="316CD67B" w:rsidR="0042043C" w:rsidRPr="00A73DBA" w:rsidRDefault="00984264" w:rsidP="0042043C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23,500</w:t>
            </w:r>
          </w:p>
        </w:tc>
        <w:tc>
          <w:tcPr>
            <w:tcW w:w="47" w:type="pct"/>
            <w:vMerge w:val="restart"/>
            <w:vAlign w:val="bottom"/>
          </w:tcPr>
          <w:p w14:paraId="1CB52003" w14:textId="77777777" w:rsidR="0042043C" w:rsidRPr="00A73DBA" w:rsidRDefault="0042043C" w:rsidP="0042043C">
            <w:pPr>
              <w:ind w:left="39" w:right="-224" w:firstLine="4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6B99C79D" w14:textId="42CBF2A4" w:rsidR="0042043C" w:rsidRPr="00A73DBA" w:rsidRDefault="0042043C" w:rsidP="00B24589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23,500</w:t>
            </w:r>
          </w:p>
        </w:tc>
      </w:tr>
      <w:tr w:rsidR="001D1AAA" w:rsidRPr="00A73DBA" w14:paraId="763E454B" w14:textId="77777777" w:rsidTr="00520C76">
        <w:trPr>
          <w:trHeight w:val="144"/>
        </w:trPr>
        <w:tc>
          <w:tcPr>
            <w:tcW w:w="1837" w:type="pct"/>
            <w:gridSpan w:val="2"/>
          </w:tcPr>
          <w:p w14:paraId="5C334C30" w14:textId="22EE3ED8" w:rsidR="007E6736" w:rsidRPr="00A73DBA" w:rsidRDefault="007E6736" w:rsidP="007E6736">
            <w:pPr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CE01C3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ค่าเผื่อการด้อยค่า</w:t>
            </w: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เงินลงทุน</w:t>
            </w:r>
          </w:p>
        </w:tc>
        <w:tc>
          <w:tcPr>
            <w:tcW w:w="404" w:type="pct"/>
          </w:tcPr>
          <w:p w14:paraId="36FEC746" w14:textId="77777777" w:rsidR="007E6736" w:rsidRPr="00A73DBA" w:rsidRDefault="007E6736" w:rsidP="007E673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672F893E" w14:textId="77777777" w:rsidR="007E6736" w:rsidRPr="00A73DBA" w:rsidRDefault="007E6736" w:rsidP="007E6736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5" w:type="pct"/>
          </w:tcPr>
          <w:p w14:paraId="25B0EDEF" w14:textId="77777777" w:rsidR="007E6736" w:rsidRPr="00A73DBA" w:rsidRDefault="007E6736" w:rsidP="007E6736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0FA4BE92" w14:textId="77777777" w:rsidR="007E6736" w:rsidRPr="00A73DBA" w:rsidRDefault="007E6736" w:rsidP="007E6736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4" w:type="pct"/>
          </w:tcPr>
          <w:p w14:paraId="3E2FAB39" w14:textId="77777777" w:rsidR="007E6736" w:rsidRPr="00A73DBA" w:rsidRDefault="007E6736" w:rsidP="007E6736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45C88EC9" w14:textId="77777777" w:rsidR="007E6736" w:rsidRPr="00A73DBA" w:rsidRDefault="007E6736" w:rsidP="007E6736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</w:tcPr>
          <w:p w14:paraId="3A1A9022" w14:textId="77777777" w:rsidR="007E6736" w:rsidRPr="00A73DBA" w:rsidRDefault="007E6736" w:rsidP="007E6736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28183D66" w14:textId="77777777" w:rsidR="007E6736" w:rsidRPr="00A73DBA" w:rsidRDefault="007E6736" w:rsidP="007E6736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3" w:type="pct"/>
          </w:tcPr>
          <w:p w14:paraId="44F82BC0" w14:textId="77777777" w:rsidR="007E6736" w:rsidRPr="00A73DBA" w:rsidRDefault="007E6736" w:rsidP="007E6736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  <w:vAlign w:val="bottom"/>
          </w:tcPr>
          <w:p w14:paraId="7FB33957" w14:textId="77777777" w:rsidR="007E6736" w:rsidRPr="00A73DBA" w:rsidRDefault="007E6736" w:rsidP="007E6736">
            <w:pPr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vAlign w:val="bottom"/>
          </w:tcPr>
          <w:p w14:paraId="19ABC195" w14:textId="55876B5A" w:rsidR="007E6736" w:rsidRPr="00A73DBA" w:rsidRDefault="00984264" w:rsidP="007E6736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(3,500)</w:t>
            </w:r>
          </w:p>
        </w:tc>
        <w:tc>
          <w:tcPr>
            <w:tcW w:w="47" w:type="pct"/>
            <w:vMerge/>
            <w:vAlign w:val="bottom"/>
          </w:tcPr>
          <w:p w14:paraId="6D2E3815" w14:textId="77777777" w:rsidR="007E6736" w:rsidRPr="00A73DBA" w:rsidRDefault="007E6736" w:rsidP="007E6736">
            <w:pPr>
              <w:ind w:left="39" w:right="-224" w:firstLine="4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bottom"/>
          </w:tcPr>
          <w:p w14:paraId="212A7E5C" w14:textId="77777777" w:rsidR="007E6736" w:rsidRPr="00A73DBA" w:rsidRDefault="007E6736" w:rsidP="00B24589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(3,500)</w:t>
            </w:r>
          </w:p>
        </w:tc>
      </w:tr>
      <w:tr w:rsidR="001D1AAA" w:rsidRPr="005B37CB" w14:paraId="207A29AF" w14:textId="77777777" w:rsidTr="00520C76">
        <w:trPr>
          <w:trHeight w:val="144"/>
        </w:trPr>
        <w:tc>
          <w:tcPr>
            <w:tcW w:w="1837" w:type="pct"/>
            <w:gridSpan w:val="2"/>
          </w:tcPr>
          <w:p w14:paraId="4DF53F16" w14:textId="77777777" w:rsidR="007E6736" w:rsidRPr="00A73DBA" w:rsidRDefault="007E6736" w:rsidP="007E6736">
            <w:pPr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เงินลงทุนในบริษัทร่วม 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- </w:t>
            </w:r>
            <w:r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404" w:type="pct"/>
          </w:tcPr>
          <w:p w14:paraId="54821E1C" w14:textId="77777777" w:rsidR="007E6736" w:rsidRPr="00A73DBA" w:rsidRDefault="007E6736" w:rsidP="007E673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1ECA0053" w14:textId="77777777" w:rsidR="007E6736" w:rsidRPr="00A73DBA" w:rsidRDefault="007E6736" w:rsidP="007E6736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5" w:type="pct"/>
          </w:tcPr>
          <w:p w14:paraId="467B360F" w14:textId="77777777" w:rsidR="007E6736" w:rsidRPr="00A73DBA" w:rsidRDefault="007E6736" w:rsidP="007E6736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7FD5C958" w14:textId="77777777" w:rsidR="007E6736" w:rsidRPr="00A73DBA" w:rsidRDefault="007E6736" w:rsidP="007E6736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4" w:type="pct"/>
          </w:tcPr>
          <w:p w14:paraId="479A2463" w14:textId="77777777" w:rsidR="007E6736" w:rsidRPr="00A73DBA" w:rsidRDefault="007E6736" w:rsidP="007E6736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7F72C7B2" w14:textId="77777777" w:rsidR="007E6736" w:rsidRPr="00A73DBA" w:rsidRDefault="007E6736" w:rsidP="007E6736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</w:tcPr>
          <w:p w14:paraId="716400C8" w14:textId="77777777" w:rsidR="007E6736" w:rsidRPr="00A73DBA" w:rsidRDefault="007E6736" w:rsidP="007E6736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247EE215" w14:textId="77777777" w:rsidR="007E6736" w:rsidRPr="00A73DBA" w:rsidRDefault="007E6736" w:rsidP="007E6736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3" w:type="pct"/>
          </w:tcPr>
          <w:p w14:paraId="32B408FC" w14:textId="77777777" w:rsidR="007E6736" w:rsidRPr="00A73DBA" w:rsidRDefault="007E6736" w:rsidP="007E6736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  <w:vAlign w:val="bottom"/>
          </w:tcPr>
          <w:p w14:paraId="3FC97EB8" w14:textId="77777777" w:rsidR="007E6736" w:rsidRPr="00A73DBA" w:rsidRDefault="007E6736" w:rsidP="007E6736">
            <w:pPr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F2426" w14:textId="1C097821" w:rsidR="007E6736" w:rsidRPr="00B21462" w:rsidRDefault="00984264" w:rsidP="007E6736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20,000</w:t>
            </w:r>
          </w:p>
        </w:tc>
        <w:tc>
          <w:tcPr>
            <w:tcW w:w="47" w:type="pct"/>
            <w:vMerge/>
            <w:vAlign w:val="bottom"/>
          </w:tcPr>
          <w:p w14:paraId="4FEA8E56" w14:textId="77777777" w:rsidR="007E6736" w:rsidRPr="00A73DBA" w:rsidRDefault="007E6736" w:rsidP="007E6736">
            <w:pPr>
              <w:ind w:left="39" w:right="-224" w:firstLine="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34C7C" w14:textId="77777777" w:rsidR="007E6736" w:rsidRPr="00DB2F4D" w:rsidRDefault="007E6736" w:rsidP="00B24589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DB2F4D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20,000</w:t>
            </w:r>
          </w:p>
        </w:tc>
      </w:tr>
    </w:tbl>
    <w:p w14:paraId="7F9B6C99" w14:textId="77777777" w:rsidR="002F02EB" w:rsidRDefault="002F02EB" w:rsidP="008A684B">
      <w:pPr>
        <w:tabs>
          <w:tab w:val="left" w:pos="90"/>
          <w:tab w:val="left" w:pos="630"/>
        </w:tabs>
        <w:spacing w:before="240" w:line="240" w:lineRule="atLeast"/>
        <w:rPr>
          <w:rFonts w:asciiTheme="majorBidi" w:hAnsiTheme="majorBidi" w:cstheme="majorBidi"/>
          <w:b/>
          <w:bCs/>
          <w:sz w:val="28"/>
          <w:cs/>
          <w:lang w:val="en-GB"/>
        </w:rPr>
        <w:sectPr w:rsidR="002F02EB" w:rsidSect="002B1725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929" w:left="990" w:header="864" w:footer="432" w:gutter="0"/>
          <w:pgNumType w:start="34"/>
          <w:cols w:space="720"/>
          <w:docGrid w:linePitch="326"/>
        </w:sectPr>
      </w:pPr>
    </w:p>
    <w:p w14:paraId="470C9CFB" w14:textId="07448D6C" w:rsidR="0038576C" w:rsidRPr="00A11019" w:rsidRDefault="0038576C" w:rsidP="00A11019">
      <w:pPr>
        <w:pStyle w:val="ListParagraph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 w:rsidRPr="00A11019">
        <w:rPr>
          <w:rFonts w:asciiTheme="majorBidi" w:hAnsiTheme="majorBidi" w:cstheme="majorBidi"/>
          <w:b/>
          <w:bCs/>
          <w:sz w:val="28"/>
          <w:cs/>
        </w:rPr>
        <w:lastRenderedPageBreak/>
        <w:t>ที่ดิน อาคารและอุปกรณ์</w:t>
      </w:r>
    </w:p>
    <w:p w14:paraId="49EF3621" w14:textId="26750C84" w:rsidR="0038576C" w:rsidRPr="004E4C42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รายการเปลี่ยนแปลงของบัญชีที่ดิน อาคารและอุปกรณ์สำหรับงวด</w:t>
      </w:r>
      <w:r w:rsidR="00AD41AD">
        <w:rPr>
          <w:rFonts w:asciiTheme="majorBidi" w:hAnsiTheme="majorBidi" w:cstheme="majorBidi" w:hint="cs"/>
          <w:color w:val="000000"/>
          <w:spacing w:val="-2"/>
          <w:sz w:val="28"/>
          <w:cs/>
        </w:rPr>
        <w:t>เก้า</w:t>
      </w:r>
      <w:r w:rsidR="00694FAD">
        <w:rPr>
          <w:rFonts w:asciiTheme="majorBidi" w:hAnsiTheme="majorBidi" w:cstheme="majorBidi" w:hint="cs"/>
          <w:color w:val="000000"/>
          <w:spacing w:val="-2"/>
          <w:sz w:val="28"/>
          <w:cs/>
        </w:rPr>
        <w:t>เดือ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นสิ้นสุดวันที่ </w:t>
      </w:r>
      <w:r w:rsidR="000D0472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3B758F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149B7"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AD41AD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3B758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F4D59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F4D59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080"/>
        <w:gridCol w:w="90"/>
        <w:gridCol w:w="1170"/>
        <w:gridCol w:w="90"/>
        <w:gridCol w:w="1170"/>
      </w:tblGrid>
      <w:tr w:rsidR="0038576C" w:rsidRPr="00806491" w14:paraId="5F686EB3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78FC6DDF" w14:textId="77777777" w:rsidR="0038576C" w:rsidRPr="0080649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70FF4B5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A2B7E6D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19DD7B1" w14:textId="77777777" w:rsidR="0038576C" w:rsidRPr="00806491" w:rsidRDefault="0038576C" w:rsidP="00A11E99">
            <w:pPr>
              <w:ind w:right="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06491">
              <w:rPr>
                <w:rFonts w:asciiTheme="majorBidi" w:hAnsiTheme="majorBidi" w:cstheme="majorBidi"/>
                <w:sz w:val="28"/>
              </w:rPr>
              <w:t>: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806491" w14:paraId="4FB2C29B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446BBB38" w14:textId="77777777" w:rsidR="0038576C" w:rsidRPr="0080649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73FA2649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E9BC1A4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1860ABFD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A406F" w:rsidRPr="00806491" w14:paraId="3A8792CD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17E088E8" w14:textId="77777777" w:rsidR="004A406F" w:rsidRPr="00806491" w:rsidRDefault="004A406F" w:rsidP="004A406F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F0E288" w14:textId="6C27450F" w:rsidR="004A406F" w:rsidRPr="00806491" w:rsidRDefault="004A406F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3</w:t>
            </w:r>
            <w:r w:rsidR="003B758F" w:rsidRPr="00806491">
              <w:rPr>
                <w:rFonts w:asciiTheme="majorBidi" w:hAnsiTheme="majorBidi" w:cstheme="majorBidi"/>
                <w:sz w:val="28"/>
              </w:rPr>
              <w:t>0</w:t>
            </w:r>
            <w:r w:rsidRPr="00806491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AD41AD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2F425E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11C42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0F9EC1E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8141BC" w14:textId="024DC045" w:rsidR="004A406F" w:rsidRPr="00806491" w:rsidRDefault="003B758F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30</w:t>
            </w:r>
            <w:r w:rsidRPr="00806491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AD41AD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C3B770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61445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4A406F" w:rsidRPr="00806491" w14:paraId="26C657AA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7E178A2D" w14:textId="77777777" w:rsidR="004A406F" w:rsidRPr="00806491" w:rsidRDefault="004A406F" w:rsidP="004A406F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1CDA07" w14:textId="0A68E0A8" w:rsidR="004A406F" w:rsidRPr="00806491" w:rsidRDefault="004A406F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 w:rsidR="00EF4D5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35E53E2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8DF818" w14:textId="4FFD36DB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 w:rsidR="00EF4D59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7F7384B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B72BB6" w14:textId="4C43CE65" w:rsidR="004A406F" w:rsidRPr="00806491" w:rsidRDefault="004A406F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 w:rsidR="00EF4D5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4714A6AE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4B3893" w14:textId="417055C3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 w:rsidR="00EF4D59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425545" w:rsidRPr="00806491" w14:paraId="3BE282EE" w14:textId="77777777">
        <w:trPr>
          <w:trHeight w:val="20"/>
        </w:trPr>
        <w:tc>
          <w:tcPr>
            <w:tcW w:w="4230" w:type="dxa"/>
          </w:tcPr>
          <w:p w14:paraId="0576548B" w14:textId="7005CDD6" w:rsidR="00425545" w:rsidRPr="00806491" w:rsidRDefault="00425545" w:rsidP="00425545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960FCC" w14:textId="24CE0F40" w:rsidR="00425545" w:rsidRPr="00806491" w:rsidRDefault="00DF4675" w:rsidP="0042554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1,555,190</w:t>
            </w:r>
          </w:p>
        </w:tc>
        <w:tc>
          <w:tcPr>
            <w:tcW w:w="90" w:type="dxa"/>
          </w:tcPr>
          <w:p w14:paraId="42E8BA89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48E0CC" w14:textId="53312512" w:rsidR="00425545" w:rsidRPr="00806491" w:rsidRDefault="0042554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1,789,491</w:t>
            </w:r>
          </w:p>
        </w:tc>
        <w:tc>
          <w:tcPr>
            <w:tcW w:w="90" w:type="dxa"/>
            <w:shd w:val="clear" w:color="auto" w:fill="auto"/>
          </w:tcPr>
          <w:p w14:paraId="07E4F9CF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502BE0" w14:textId="3E2E62C7" w:rsidR="00425545" w:rsidRPr="00806491" w:rsidRDefault="003040E4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90" w:type="dxa"/>
            <w:shd w:val="clear" w:color="auto" w:fill="auto"/>
          </w:tcPr>
          <w:p w14:paraId="7CB01A9F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FA357C" w14:textId="77A04401" w:rsidR="00425545" w:rsidRPr="00806491" w:rsidRDefault="0042554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171,209</w:t>
            </w:r>
          </w:p>
        </w:tc>
      </w:tr>
      <w:tr w:rsidR="00425545" w:rsidRPr="00806491" w14:paraId="5415A13D" w14:textId="77777777" w:rsidTr="00A11E99">
        <w:trPr>
          <w:trHeight w:val="20"/>
        </w:trPr>
        <w:tc>
          <w:tcPr>
            <w:tcW w:w="4230" w:type="dxa"/>
          </w:tcPr>
          <w:p w14:paraId="69D26621" w14:textId="59A16762" w:rsidR="00425545" w:rsidRPr="00806491" w:rsidRDefault="00425545" w:rsidP="00425545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A4F4E0" w14:textId="31FF4424" w:rsidR="00425545" w:rsidRPr="00806491" w:rsidRDefault="00DF4675" w:rsidP="0042554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5,010</w:t>
            </w:r>
          </w:p>
        </w:tc>
        <w:tc>
          <w:tcPr>
            <w:tcW w:w="90" w:type="dxa"/>
          </w:tcPr>
          <w:p w14:paraId="1E531D01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8C6ADA" w14:textId="73E33EBC" w:rsidR="00425545" w:rsidRPr="00806491" w:rsidRDefault="0042554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31,424</w:t>
            </w:r>
          </w:p>
        </w:tc>
        <w:tc>
          <w:tcPr>
            <w:tcW w:w="90" w:type="dxa"/>
            <w:shd w:val="clear" w:color="auto" w:fill="auto"/>
          </w:tcPr>
          <w:p w14:paraId="26EC35F1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DE250F" w14:textId="7CF0C2C1" w:rsidR="00425545" w:rsidRPr="00806491" w:rsidRDefault="003040E4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90" w:type="dxa"/>
            <w:shd w:val="clear" w:color="auto" w:fill="auto"/>
          </w:tcPr>
          <w:p w14:paraId="3B40875E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95EF99" w14:textId="5EBBF13B" w:rsidR="00425545" w:rsidRPr="00806491" w:rsidRDefault="0042554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425545" w:rsidRPr="00806491" w14:paraId="7C350833" w14:textId="77777777" w:rsidTr="00A11E99">
        <w:trPr>
          <w:trHeight w:val="20"/>
        </w:trPr>
        <w:tc>
          <w:tcPr>
            <w:tcW w:w="4230" w:type="dxa"/>
          </w:tcPr>
          <w:p w14:paraId="3515A010" w14:textId="6E3BED92" w:rsidR="00425545" w:rsidRPr="00806491" w:rsidRDefault="00425545" w:rsidP="00425545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AA53BE" w14:textId="19979424" w:rsidR="00425545" w:rsidRPr="00806491" w:rsidRDefault="00DF4675" w:rsidP="0042554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48,40</w:t>
            </w:r>
            <w:r w:rsidR="00F5251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365B4FE7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152D61" w14:textId="18087EAF" w:rsidR="00425545" w:rsidRPr="00806491" w:rsidRDefault="0042554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115,974</w:t>
            </w:r>
          </w:p>
        </w:tc>
        <w:tc>
          <w:tcPr>
            <w:tcW w:w="90" w:type="dxa"/>
            <w:shd w:val="clear" w:color="auto" w:fill="auto"/>
          </w:tcPr>
          <w:p w14:paraId="0F7AC1A0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62D35D" w14:textId="3B6C62A5" w:rsidR="00425545" w:rsidRPr="00806491" w:rsidRDefault="003040E4" w:rsidP="00425545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53987D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0DB711" w14:textId="1CF52702" w:rsidR="00425545" w:rsidRPr="00806491" w:rsidRDefault="0042554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25545" w:rsidRPr="00806491" w14:paraId="165CE82D" w14:textId="77777777" w:rsidTr="00613A3D">
        <w:trPr>
          <w:trHeight w:val="20"/>
        </w:trPr>
        <w:tc>
          <w:tcPr>
            <w:tcW w:w="4230" w:type="dxa"/>
            <w:vAlign w:val="bottom"/>
          </w:tcPr>
          <w:p w14:paraId="22BA1282" w14:textId="40CC5E1A" w:rsidR="00425545" w:rsidRPr="00806491" w:rsidRDefault="00425545" w:rsidP="00425545">
            <w:pPr>
              <w:pStyle w:val="BodyText2"/>
              <w:spacing w:after="0" w:line="240" w:lineRule="auto"/>
              <w:ind w:left="87" w:right="-48" w:hanging="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E01C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0649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ตัดจำหน่ายและจำหน่ายระหว่างงวด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64C178" w14:textId="0476356B" w:rsidR="00425545" w:rsidRPr="00806491" w:rsidRDefault="00DF4675" w:rsidP="0042554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3040E4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F5EF3EE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C0DB6A" w14:textId="65E681D3" w:rsidR="00425545" w:rsidRPr="00806491" w:rsidRDefault="0042554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(232,775)</w:t>
            </w:r>
          </w:p>
        </w:tc>
        <w:tc>
          <w:tcPr>
            <w:tcW w:w="90" w:type="dxa"/>
            <w:shd w:val="clear" w:color="auto" w:fill="auto"/>
          </w:tcPr>
          <w:p w14:paraId="69AE1ED6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E1F3D3" w14:textId="33F1BCE0" w:rsidR="00425545" w:rsidRPr="00806491" w:rsidRDefault="003040E4" w:rsidP="00425545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6739C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253B7B4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BB23E5" w14:textId="31B228F1" w:rsidR="00425545" w:rsidRPr="00806491" w:rsidRDefault="0042554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(166,974)</w:t>
            </w:r>
          </w:p>
        </w:tc>
      </w:tr>
      <w:tr w:rsidR="00425545" w:rsidRPr="00806491" w14:paraId="6C8A0BCF" w14:textId="77777777" w:rsidTr="00613A3D">
        <w:trPr>
          <w:trHeight w:val="20"/>
        </w:trPr>
        <w:tc>
          <w:tcPr>
            <w:tcW w:w="4230" w:type="dxa"/>
            <w:vAlign w:val="bottom"/>
          </w:tcPr>
          <w:p w14:paraId="02054A1F" w14:textId="518B05DF" w:rsidR="00425545" w:rsidRPr="00806491" w:rsidRDefault="00425545" w:rsidP="00425545">
            <w:pPr>
              <w:pStyle w:val="BodyText2"/>
              <w:spacing w:after="0" w:line="240" w:lineRule="auto"/>
              <w:ind w:left="447" w:right="-4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F9350C" w14:textId="0DB7062E" w:rsidR="00425545" w:rsidRPr="00806491" w:rsidRDefault="00DF4675" w:rsidP="0042554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(26,83</w:t>
            </w:r>
            <w:r w:rsidR="00F5251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674C02A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FCDB95" w14:textId="028911DD" w:rsidR="00425545" w:rsidRPr="00806491" w:rsidRDefault="0042554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(54,077)</w:t>
            </w:r>
          </w:p>
        </w:tc>
        <w:tc>
          <w:tcPr>
            <w:tcW w:w="90" w:type="dxa"/>
            <w:shd w:val="clear" w:color="auto" w:fill="auto"/>
          </w:tcPr>
          <w:p w14:paraId="7A80B22D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405A64" w14:textId="49970A51" w:rsidR="00425545" w:rsidRPr="00806491" w:rsidRDefault="003040E4" w:rsidP="00425545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D8737C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D34EFC" w14:textId="2235D0D1" w:rsidR="00425545" w:rsidRPr="00806491" w:rsidRDefault="0042554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5545" w:rsidRPr="00806491" w14:paraId="68B8CAEF" w14:textId="77777777" w:rsidTr="00613A3D">
        <w:trPr>
          <w:trHeight w:val="20"/>
        </w:trPr>
        <w:tc>
          <w:tcPr>
            <w:tcW w:w="4230" w:type="dxa"/>
          </w:tcPr>
          <w:p w14:paraId="587F98D0" w14:textId="3C7EE2C8" w:rsidR="00425545" w:rsidRPr="00806491" w:rsidRDefault="00425545" w:rsidP="00425545">
            <w:pPr>
              <w:pStyle w:val="BodyText2"/>
              <w:spacing w:after="0" w:line="240" w:lineRule="auto"/>
              <w:ind w:left="447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164425" w14:textId="0AB66C78" w:rsidR="00425545" w:rsidRPr="00806491" w:rsidRDefault="00DF4675" w:rsidP="0042554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(69,282)</w:t>
            </w:r>
          </w:p>
        </w:tc>
        <w:tc>
          <w:tcPr>
            <w:tcW w:w="90" w:type="dxa"/>
          </w:tcPr>
          <w:p w14:paraId="1B411E74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3A07E8" w14:textId="25149B1F" w:rsidR="00425545" w:rsidRPr="00806491" w:rsidRDefault="0042554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(94,847)</w:t>
            </w:r>
          </w:p>
        </w:tc>
        <w:tc>
          <w:tcPr>
            <w:tcW w:w="90" w:type="dxa"/>
            <w:shd w:val="clear" w:color="auto" w:fill="auto"/>
          </w:tcPr>
          <w:p w14:paraId="494E18DC" w14:textId="77777777" w:rsidR="00425545" w:rsidRPr="00806491" w:rsidRDefault="00425545" w:rsidP="00425545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1C97FF" w14:textId="0DAF0A88" w:rsidR="00425545" w:rsidRPr="00806491" w:rsidRDefault="003040E4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(92)</w:t>
            </w:r>
          </w:p>
        </w:tc>
        <w:tc>
          <w:tcPr>
            <w:tcW w:w="90" w:type="dxa"/>
            <w:shd w:val="clear" w:color="auto" w:fill="auto"/>
          </w:tcPr>
          <w:p w14:paraId="67FFF6F0" w14:textId="77777777" w:rsidR="00425545" w:rsidRPr="00806491" w:rsidRDefault="00425545" w:rsidP="00425545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B14534" w14:textId="4C09C6AC" w:rsidR="00425545" w:rsidRPr="00806491" w:rsidRDefault="0042554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(3,993)</w:t>
            </w:r>
          </w:p>
        </w:tc>
      </w:tr>
      <w:tr w:rsidR="00425545" w:rsidRPr="00806491" w14:paraId="49EF1304" w14:textId="77777777" w:rsidTr="00613A3D">
        <w:trPr>
          <w:trHeight w:val="20"/>
        </w:trPr>
        <w:tc>
          <w:tcPr>
            <w:tcW w:w="4230" w:type="dxa"/>
          </w:tcPr>
          <w:p w14:paraId="7CF82429" w14:textId="1FBB1128" w:rsidR="00425545" w:rsidRPr="00806491" w:rsidRDefault="00425545" w:rsidP="00425545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903D5E" w14:textId="23FD2D25" w:rsidR="00425545" w:rsidRPr="00806491" w:rsidRDefault="003040E4" w:rsidP="0042554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1,512,377</w:t>
            </w:r>
          </w:p>
        </w:tc>
        <w:tc>
          <w:tcPr>
            <w:tcW w:w="90" w:type="dxa"/>
          </w:tcPr>
          <w:p w14:paraId="768F1E61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8D6A45" w14:textId="7E6A5513" w:rsidR="00425545" w:rsidRPr="00806491" w:rsidRDefault="0042554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23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1,555,190</w:t>
            </w:r>
          </w:p>
        </w:tc>
        <w:tc>
          <w:tcPr>
            <w:tcW w:w="90" w:type="dxa"/>
            <w:shd w:val="clear" w:color="auto" w:fill="auto"/>
          </w:tcPr>
          <w:p w14:paraId="2B32BCCC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1AEF5" w14:textId="15292582" w:rsidR="00425545" w:rsidRPr="00806491" w:rsidRDefault="003040E4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204</w:t>
            </w:r>
          </w:p>
        </w:tc>
        <w:tc>
          <w:tcPr>
            <w:tcW w:w="90" w:type="dxa"/>
            <w:shd w:val="clear" w:color="auto" w:fill="auto"/>
          </w:tcPr>
          <w:p w14:paraId="0E21C679" w14:textId="77777777" w:rsidR="00425545" w:rsidRPr="00806491" w:rsidRDefault="00425545" w:rsidP="0042554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7BECA" w14:textId="59F80999" w:rsidR="00425545" w:rsidRPr="00806491" w:rsidRDefault="00425545" w:rsidP="0042554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36C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302</w:t>
            </w:r>
          </w:p>
        </w:tc>
      </w:tr>
    </w:tbl>
    <w:p w14:paraId="727F8A61" w14:textId="77777777" w:rsidR="007063AA" w:rsidRDefault="007063AA" w:rsidP="007063A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14B32491" w14:textId="4B3F1425" w:rsidR="0038576C" w:rsidRPr="007063AA" w:rsidRDefault="0038576C" w:rsidP="007063AA">
      <w:pPr>
        <w:pStyle w:val="ListParagraph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 w:rsidRPr="007063AA">
        <w:rPr>
          <w:rFonts w:asciiTheme="majorBidi" w:hAnsiTheme="majorBidi" w:cstheme="majorBidi"/>
          <w:b/>
          <w:bCs/>
          <w:sz w:val="28"/>
          <w:cs/>
        </w:rPr>
        <w:t>สินทรัพย์สิทธิการใช้</w:t>
      </w:r>
    </w:p>
    <w:p w14:paraId="378E9A47" w14:textId="65C1E42C" w:rsidR="0038576C" w:rsidRPr="00225716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25716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รายการเปลี่ยนแปลงของบัญชีสินทรัพย์สิทธิการใช้สำหรับงวด</w:t>
      </w:r>
      <w:r w:rsidR="00AD41AD">
        <w:rPr>
          <w:rFonts w:asciiTheme="majorBidi" w:hAnsiTheme="majorBidi" w:cstheme="majorBidi" w:hint="cs"/>
          <w:color w:val="000000"/>
          <w:spacing w:val="-2"/>
          <w:sz w:val="28"/>
          <w:cs/>
        </w:rPr>
        <w:t>เก้า</w:t>
      </w:r>
      <w:r w:rsidRPr="0022571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เดือนสิ้นสุดวันที่ </w:t>
      </w:r>
      <w:r w:rsidR="00C149B7" w:rsidRPr="00225716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3B758F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149B7" w:rsidRPr="0022571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AD41AD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3B758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225716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46645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22571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  <w:cs/>
        </w:rPr>
        <w:t>และสำหรับปีสิ้นสุด</w:t>
      </w:r>
      <w:r w:rsidR="005B6D7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วันที่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46645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25716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9"/>
        <w:gridCol w:w="1169"/>
        <w:gridCol w:w="90"/>
        <w:gridCol w:w="1090"/>
        <w:gridCol w:w="90"/>
        <w:gridCol w:w="1163"/>
        <w:gridCol w:w="90"/>
        <w:gridCol w:w="1169"/>
      </w:tblGrid>
      <w:tr w:rsidR="0038576C" w:rsidRPr="00196B21" w14:paraId="2915B483" w14:textId="77777777" w:rsidTr="6F1AA8FB">
        <w:trPr>
          <w:trHeight w:val="17"/>
        </w:trPr>
        <w:tc>
          <w:tcPr>
            <w:tcW w:w="4230" w:type="dxa"/>
            <w:vAlign w:val="bottom"/>
          </w:tcPr>
          <w:p w14:paraId="74C17A32" w14:textId="77777777" w:rsidR="0038576C" w:rsidRPr="00196B2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D79B94A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1C61FBB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6" w:type="dxa"/>
          </w:tcPr>
          <w:p w14:paraId="28BC063A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047A8E0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24" w:type="dxa"/>
            <w:gridSpan w:val="3"/>
            <w:vAlign w:val="bottom"/>
          </w:tcPr>
          <w:p w14:paraId="682686FE" w14:textId="4159F1F6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 xml:space="preserve">                </w:t>
            </w:r>
            <w:r w:rsidR="00E42EC6">
              <w:rPr>
                <w:rFonts w:asciiTheme="majorBidi" w:hAnsiTheme="majorBidi" w:cstheme="majorBidi" w:hint="cs"/>
                <w:sz w:val="28"/>
                <w:cs/>
              </w:rPr>
              <w:t xml:space="preserve">         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196B21">
              <w:rPr>
                <w:rFonts w:asciiTheme="majorBidi" w:hAnsiTheme="majorBidi" w:cstheme="majorBidi"/>
                <w:sz w:val="28"/>
              </w:rPr>
              <w:t>: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196B21" w14:paraId="322A2165" w14:textId="77777777" w:rsidTr="6F1AA8FB">
        <w:trPr>
          <w:trHeight w:val="17"/>
        </w:trPr>
        <w:tc>
          <w:tcPr>
            <w:tcW w:w="4230" w:type="dxa"/>
            <w:vAlign w:val="bottom"/>
          </w:tcPr>
          <w:p w14:paraId="40BAD131" w14:textId="77777777" w:rsidR="0038576C" w:rsidRPr="00196B2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51" w:type="dxa"/>
            <w:gridSpan w:val="3"/>
            <w:tcBorders>
              <w:bottom w:val="single" w:sz="4" w:space="0" w:color="auto"/>
            </w:tcBorders>
            <w:vAlign w:val="bottom"/>
          </w:tcPr>
          <w:p w14:paraId="59F82934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0519904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19" w:type="dxa"/>
            <w:gridSpan w:val="3"/>
            <w:tcBorders>
              <w:bottom w:val="single" w:sz="4" w:space="0" w:color="auto"/>
            </w:tcBorders>
          </w:tcPr>
          <w:p w14:paraId="75680238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196B21" w14:paraId="335EAC98" w14:textId="77777777" w:rsidTr="6F1AA8FB">
        <w:trPr>
          <w:trHeight w:val="17"/>
        </w:trPr>
        <w:tc>
          <w:tcPr>
            <w:tcW w:w="4230" w:type="dxa"/>
            <w:vAlign w:val="bottom"/>
          </w:tcPr>
          <w:p w14:paraId="154FEDB2" w14:textId="77777777" w:rsidR="0038576C" w:rsidRPr="00196B2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65E7C83" w14:textId="51F0AD90" w:rsidR="0038576C" w:rsidRPr="00196B21" w:rsidRDefault="00C149B7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3</w:t>
            </w:r>
            <w:r w:rsidR="003B758F" w:rsidRPr="00196B21">
              <w:rPr>
                <w:rFonts w:asciiTheme="majorBidi" w:hAnsiTheme="majorBidi" w:cstheme="majorBidi"/>
                <w:sz w:val="28"/>
              </w:rPr>
              <w:t>0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AD41AD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90" w:type="dxa"/>
            <w:vMerge w:val="restart"/>
          </w:tcPr>
          <w:p w14:paraId="61DB85EE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14:paraId="3DADDB38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6" w:type="dxa"/>
            <w:vAlign w:val="bottom"/>
          </w:tcPr>
          <w:p w14:paraId="51BFD26D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46F88CB1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4" w:type="dxa"/>
            <w:vAlign w:val="bottom"/>
          </w:tcPr>
          <w:p w14:paraId="483A4E1F" w14:textId="7A74AD18" w:rsidR="0038576C" w:rsidRPr="00196B21" w:rsidRDefault="003B758F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30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AD41AD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90" w:type="dxa"/>
            <w:vMerge w:val="restart"/>
          </w:tcPr>
          <w:p w14:paraId="7FD3E3B5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14:paraId="7ED39EE5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</w:tcPr>
          <w:p w14:paraId="1783B90C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196B21" w14:paraId="289CAC3E" w14:textId="77777777" w:rsidTr="6F1AA8FB">
        <w:trPr>
          <w:trHeight w:val="17"/>
        </w:trPr>
        <w:tc>
          <w:tcPr>
            <w:tcW w:w="4230" w:type="dxa"/>
            <w:vAlign w:val="bottom"/>
          </w:tcPr>
          <w:p w14:paraId="521015A4" w14:textId="77777777" w:rsidR="0038576C" w:rsidRPr="00196B2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1B06EC" w14:textId="0884A678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A4664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vMerge/>
          </w:tcPr>
          <w:p w14:paraId="7DE57D79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680B80D1" w14:textId="7CDAA216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A46645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1C59C77E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3B46E006" w14:textId="291B2E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A4664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vMerge/>
          </w:tcPr>
          <w:p w14:paraId="290D2950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F6A173" w14:textId="2C065A84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A46645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0D75CF" w:rsidRPr="00196B21" w14:paraId="6AE9CC36" w14:textId="77777777" w:rsidTr="6F1AA8FB">
        <w:trPr>
          <w:trHeight w:val="17"/>
        </w:trPr>
        <w:tc>
          <w:tcPr>
            <w:tcW w:w="4230" w:type="dxa"/>
          </w:tcPr>
          <w:p w14:paraId="1D889CEB" w14:textId="4E9B6B93" w:rsidR="000D75CF" w:rsidRPr="00196B21" w:rsidRDefault="000D75CF" w:rsidP="000D75CF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</w:t>
            </w:r>
            <w:r w:rsidRPr="00196B2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ตามบัญชีต้นงวด</w:t>
            </w:r>
            <w:r w:rsidRPr="00196B2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8A769" w14:textId="268EB956" w:rsidR="000D75CF" w:rsidRPr="00196B21" w:rsidRDefault="0086739C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135,529</w:t>
            </w:r>
          </w:p>
        </w:tc>
        <w:tc>
          <w:tcPr>
            <w:tcW w:w="90" w:type="dxa"/>
            <w:vAlign w:val="center"/>
          </w:tcPr>
          <w:p w14:paraId="0A3B17ED" w14:textId="77777777" w:rsidR="000D75CF" w:rsidRPr="00196B21" w:rsidRDefault="000D75CF" w:rsidP="000D75C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center"/>
          </w:tcPr>
          <w:p w14:paraId="18119C18" w14:textId="54A726EE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464065">
              <w:rPr>
                <w:rFonts w:asciiTheme="majorBidi" w:hAnsiTheme="majorBidi" w:cstheme="majorBidi"/>
                <w:sz w:val="28"/>
              </w:rPr>
              <w:t>171,237</w:t>
            </w:r>
          </w:p>
        </w:tc>
        <w:tc>
          <w:tcPr>
            <w:tcW w:w="90" w:type="dxa"/>
            <w:vAlign w:val="center"/>
          </w:tcPr>
          <w:p w14:paraId="769DF2A6" w14:textId="77777777" w:rsidR="000D75CF" w:rsidRPr="00196B21" w:rsidRDefault="000D75CF" w:rsidP="000D75CF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2472B168" w14:textId="554472D6" w:rsidR="000D75CF" w:rsidRPr="00196B21" w:rsidRDefault="00683E11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1,134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0CBA39" w14:textId="77777777" w:rsidR="000D75CF" w:rsidRPr="00196B21" w:rsidRDefault="000D75CF" w:rsidP="000D75CF">
            <w:pPr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0F593" w14:textId="20F9957F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2,476</w:t>
            </w:r>
          </w:p>
        </w:tc>
      </w:tr>
      <w:tr w:rsidR="000D75CF" w:rsidRPr="00196B21" w14:paraId="08DBB5D2" w14:textId="77777777" w:rsidTr="6F1AA8FB">
        <w:trPr>
          <w:trHeight w:val="17"/>
        </w:trPr>
        <w:tc>
          <w:tcPr>
            <w:tcW w:w="4230" w:type="dxa"/>
            <w:vAlign w:val="bottom"/>
          </w:tcPr>
          <w:p w14:paraId="18E001D9" w14:textId="25B994A7" w:rsidR="000D75CF" w:rsidRPr="00196B21" w:rsidRDefault="000D75CF" w:rsidP="000D75CF">
            <w:pPr>
              <w:pStyle w:val="BodyText2"/>
              <w:tabs>
                <w:tab w:val="left" w:pos="630"/>
              </w:tabs>
              <w:spacing w:after="0" w:line="240" w:lineRule="auto"/>
              <w:ind w:right="-48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196B2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เพิ่ม</w:t>
            </w:r>
            <w:r w:rsidRPr="007E7FF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96B2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Pr="00196B2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4B3A70E" w14:textId="4C68E245" w:rsidR="000D75CF" w:rsidRPr="00196B21" w:rsidRDefault="0086739C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5B1CAEBF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7668B1B2" w14:textId="67F161C3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3669E">
              <w:rPr>
                <w:rFonts w:asciiTheme="majorBidi" w:hAnsiTheme="majorBidi" w:cstheme="majorBidi"/>
                <w:sz w:val="28"/>
              </w:rPr>
              <w:t>1,696</w:t>
            </w:r>
          </w:p>
        </w:tc>
        <w:tc>
          <w:tcPr>
            <w:tcW w:w="90" w:type="dxa"/>
            <w:vAlign w:val="center"/>
          </w:tcPr>
          <w:p w14:paraId="2975F17A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vAlign w:val="center"/>
          </w:tcPr>
          <w:p w14:paraId="2CBD99E2" w14:textId="3DF65F19" w:rsidR="000D75CF" w:rsidRPr="00196B21" w:rsidRDefault="00683E11" w:rsidP="000A2583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0C52E4D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8DE01E" w14:textId="00977FDA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C004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D75CF" w:rsidRPr="00196B21" w14:paraId="7A2BCCA0" w14:textId="77777777" w:rsidTr="6F1AA8FB">
        <w:trPr>
          <w:trHeight w:val="17"/>
        </w:trPr>
        <w:tc>
          <w:tcPr>
            <w:tcW w:w="4230" w:type="dxa"/>
            <w:vAlign w:val="bottom"/>
          </w:tcPr>
          <w:p w14:paraId="7C89AA23" w14:textId="3510912B" w:rsidR="000D75CF" w:rsidRPr="00196B21" w:rsidRDefault="000D75CF" w:rsidP="002B1725">
            <w:pPr>
              <w:pStyle w:val="BodyText2"/>
              <w:spacing w:after="0" w:line="240" w:lineRule="auto"/>
              <w:ind w:left="447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850F574" w14:textId="7195D96E" w:rsidR="000D75CF" w:rsidRPr="00196B21" w:rsidRDefault="0086739C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</w:t>
            </w:r>
          </w:p>
        </w:tc>
        <w:tc>
          <w:tcPr>
            <w:tcW w:w="90" w:type="dxa"/>
            <w:vAlign w:val="center"/>
          </w:tcPr>
          <w:p w14:paraId="64E53CFA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49613ADB" w14:textId="6CA4652F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23669E"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90" w:type="dxa"/>
            <w:vAlign w:val="center"/>
          </w:tcPr>
          <w:p w14:paraId="321BBCF3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vAlign w:val="center"/>
          </w:tcPr>
          <w:p w14:paraId="6D2C8480" w14:textId="2FAB1661" w:rsidR="000D75CF" w:rsidRPr="00196B21" w:rsidRDefault="00683E11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E4149D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F7BD73" w14:textId="49707C75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C004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D75CF" w:rsidRPr="00196B21" w14:paraId="0B68C69F" w14:textId="77777777" w:rsidTr="6F1AA8FB">
        <w:trPr>
          <w:trHeight w:val="17"/>
        </w:trPr>
        <w:tc>
          <w:tcPr>
            <w:tcW w:w="4230" w:type="dxa"/>
            <w:vAlign w:val="bottom"/>
          </w:tcPr>
          <w:p w14:paraId="5E99EC02" w14:textId="1D63AB4D" w:rsidR="000D75CF" w:rsidRPr="00196B21" w:rsidRDefault="000D75CF" w:rsidP="002B1725">
            <w:pPr>
              <w:pStyle w:val="BodyText2"/>
              <w:spacing w:after="0" w:line="240" w:lineRule="auto"/>
              <w:ind w:left="447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1FFF8AB" w14:textId="36FEE7DF" w:rsidR="000D75CF" w:rsidRPr="00196B21" w:rsidRDefault="0086739C" w:rsidP="6F1AA8FB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6F1AA8FB">
              <w:rPr>
                <w:rFonts w:asciiTheme="majorBidi" w:hAnsiTheme="majorBidi" w:cstheme="majorBidi"/>
                <w:sz w:val="28"/>
              </w:rPr>
              <w:t>11</w:t>
            </w:r>
            <w:r w:rsidR="7AF66675" w:rsidRPr="6F1AA8FB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vAlign w:val="center"/>
          </w:tcPr>
          <w:p w14:paraId="63F3A032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14558378" w14:textId="0326DC91" w:rsidR="000D75CF" w:rsidRPr="00196B21" w:rsidRDefault="00D61A06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1,533</w:t>
            </w:r>
          </w:p>
        </w:tc>
        <w:tc>
          <w:tcPr>
            <w:tcW w:w="90" w:type="dxa"/>
            <w:vAlign w:val="center"/>
          </w:tcPr>
          <w:p w14:paraId="2FA15C40" w14:textId="65256D90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vAlign w:val="center"/>
          </w:tcPr>
          <w:p w14:paraId="5C5CCBEE" w14:textId="518647FA" w:rsidR="000D75CF" w:rsidRPr="00196B21" w:rsidRDefault="00683E11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084AA4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C2465F9" w14:textId="77AC8D9B" w:rsidR="000D75CF" w:rsidRPr="00196B21" w:rsidRDefault="00B34136" w:rsidP="00B34136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-   </w:t>
            </w:r>
          </w:p>
        </w:tc>
      </w:tr>
      <w:tr w:rsidR="0086739C" w:rsidRPr="00196B21" w14:paraId="60457FE5" w14:textId="77777777" w:rsidTr="6F1AA8FB">
        <w:trPr>
          <w:trHeight w:val="17"/>
        </w:trPr>
        <w:tc>
          <w:tcPr>
            <w:tcW w:w="4230" w:type="dxa"/>
            <w:vAlign w:val="bottom"/>
          </w:tcPr>
          <w:p w14:paraId="04CFF30E" w14:textId="0E7576A1" w:rsidR="0086739C" w:rsidRPr="00196B21" w:rsidRDefault="0086739C" w:rsidP="002B1725">
            <w:pPr>
              <w:pStyle w:val="BodyText2"/>
              <w:spacing w:after="0" w:line="240" w:lineRule="auto"/>
              <w:ind w:left="447" w:right="-48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8AC0972" w14:textId="1A114702" w:rsidR="0086739C" w:rsidRDefault="0086739C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,44</w:t>
            </w:r>
            <w:r w:rsidR="00E85DA3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vAlign w:val="center"/>
          </w:tcPr>
          <w:p w14:paraId="3AF33E72" w14:textId="77777777" w:rsidR="0086739C" w:rsidRPr="00196B21" w:rsidRDefault="0086739C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</w:tcPr>
          <w:p w14:paraId="20AF61B3" w14:textId="1DAF3C7D" w:rsidR="0086739C" w:rsidRPr="0023669E" w:rsidRDefault="00D61A06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1,168</w:t>
            </w:r>
          </w:p>
        </w:tc>
        <w:tc>
          <w:tcPr>
            <w:tcW w:w="90" w:type="dxa"/>
            <w:vAlign w:val="center"/>
          </w:tcPr>
          <w:p w14:paraId="0343D20B" w14:textId="77777777" w:rsidR="0086739C" w:rsidRPr="00196B21" w:rsidRDefault="0086739C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vAlign w:val="center"/>
          </w:tcPr>
          <w:p w14:paraId="5BDDA472" w14:textId="4DD19D22" w:rsidR="0086739C" w:rsidRPr="00196B21" w:rsidRDefault="00683E11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4,44</w:t>
            </w:r>
            <w:r w:rsidR="00701EA1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0FA88F3" w14:textId="77777777" w:rsidR="0086739C" w:rsidRPr="00196B21" w:rsidRDefault="0086739C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64B377" w14:textId="798A4B6F" w:rsidR="0086739C" w:rsidRDefault="00B34136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1,168</w:t>
            </w:r>
          </w:p>
        </w:tc>
      </w:tr>
      <w:tr w:rsidR="000D75CF" w:rsidRPr="00196B21" w14:paraId="4085EE76" w14:textId="77777777" w:rsidTr="6F1AA8FB">
        <w:trPr>
          <w:trHeight w:val="17"/>
        </w:trPr>
        <w:tc>
          <w:tcPr>
            <w:tcW w:w="4230" w:type="dxa"/>
            <w:vAlign w:val="bottom"/>
          </w:tcPr>
          <w:p w14:paraId="65E9715A" w14:textId="1D443AD3" w:rsidR="000D75CF" w:rsidRPr="00196B21" w:rsidRDefault="000D75CF" w:rsidP="000D75CF">
            <w:pPr>
              <w:pStyle w:val="BodyText2"/>
              <w:tabs>
                <w:tab w:val="left" w:pos="630"/>
              </w:tabs>
              <w:spacing w:after="0" w:line="240" w:lineRule="auto"/>
              <w:ind w:right="-48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196B21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7E7FF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96B2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196B21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ตัดจำหน่ายและจำหน่ายระหว่างงวด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7AE79A3" w14:textId="36A09F71" w:rsidR="000D75CF" w:rsidRPr="00196B21" w:rsidRDefault="0086739C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0B7D4A4B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vAlign w:val="center"/>
          </w:tcPr>
          <w:p w14:paraId="6097DE2F" w14:textId="3E8D3E41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3669E">
              <w:rPr>
                <w:rFonts w:asciiTheme="majorBidi" w:hAnsiTheme="majorBidi" w:cstheme="majorBidi"/>
                <w:sz w:val="28"/>
              </w:rPr>
              <w:t>(22,384)</w:t>
            </w:r>
          </w:p>
        </w:tc>
        <w:tc>
          <w:tcPr>
            <w:tcW w:w="90" w:type="dxa"/>
            <w:vAlign w:val="center"/>
          </w:tcPr>
          <w:p w14:paraId="3D33A118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vAlign w:val="center"/>
          </w:tcPr>
          <w:p w14:paraId="00B7DE67" w14:textId="200F4F75" w:rsidR="000D75CF" w:rsidRPr="00196B21" w:rsidRDefault="00683E11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DBD03D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D07E32" w14:textId="7AAE2B64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(1,586)</w:t>
            </w:r>
          </w:p>
        </w:tc>
      </w:tr>
      <w:tr w:rsidR="000D75CF" w:rsidRPr="00196B21" w14:paraId="48DE4191" w14:textId="77777777" w:rsidTr="6F1AA8FB">
        <w:trPr>
          <w:trHeight w:val="17"/>
        </w:trPr>
        <w:tc>
          <w:tcPr>
            <w:tcW w:w="4230" w:type="dxa"/>
            <w:vAlign w:val="bottom"/>
          </w:tcPr>
          <w:p w14:paraId="6D1A0017" w14:textId="09AF3380" w:rsidR="000D75CF" w:rsidRPr="00196B21" w:rsidRDefault="000D75CF" w:rsidP="002B1725">
            <w:pPr>
              <w:pStyle w:val="BodyText2"/>
              <w:spacing w:after="0" w:line="240" w:lineRule="auto"/>
              <w:ind w:left="447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ค่าเสื่อมราคา</w:t>
            </w:r>
            <w:r w:rsidRPr="00196B2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9826500" w14:textId="5F559C44" w:rsidR="000D75CF" w:rsidRPr="00196B21" w:rsidRDefault="0086739C" w:rsidP="6F1AA8FB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6F1AA8FB">
              <w:rPr>
                <w:rFonts w:asciiTheme="majorBidi" w:hAnsiTheme="majorBidi" w:cstheme="majorBidi"/>
                <w:sz w:val="28"/>
              </w:rPr>
              <w:t>(12,50</w:t>
            </w:r>
            <w:r w:rsidR="52ABB987" w:rsidRPr="6F1AA8FB">
              <w:rPr>
                <w:rFonts w:asciiTheme="majorBidi" w:hAnsiTheme="majorBidi" w:cstheme="majorBidi"/>
                <w:sz w:val="28"/>
              </w:rPr>
              <w:t>4</w:t>
            </w:r>
            <w:r w:rsidRPr="6F1AA8F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3A69612E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14:paraId="77C1F3AE" w14:textId="6F01C3FF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3669E">
              <w:rPr>
                <w:rFonts w:asciiTheme="majorBidi" w:hAnsiTheme="majorBidi" w:cstheme="majorBidi"/>
                <w:sz w:val="28"/>
              </w:rPr>
              <w:t>(17,820)</w:t>
            </w:r>
          </w:p>
        </w:tc>
        <w:tc>
          <w:tcPr>
            <w:tcW w:w="90" w:type="dxa"/>
            <w:vAlign w:val="center"/>
          </w:tcPr>
          <w:p w14:paraId="66AE4F79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center"/>
          </w:tcPr>
          <w:p w14:paraId="482BB923" w14:textId="1B974F38" w:rsidR="000D75CF" w:rsidRPr="00196B21" w:rsidRDefault="00683E11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(58</w:t>
            </w:r>
            <w:r w:rsidR="00701EA1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06A47EF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67BF6" w14:textId="161EE59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C0040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924</w:t>
            </w:r>
            <w:r w:rsidRPr="002C004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D75CF" w:rsidRPr="00196B21" w14:paraId="36D4CED1" w14:textId="77777777" w:rsidTr="6F1AA8FB">
        <w:trPr>
          <w:trHeight w:val="17"/>
        </w:trPr>
        <w:tc>
          <w:tcPr>
            <w:tcW w:w="4230" w:type="dxa"/>
          </w:tcPr>
          <w:p w14:paraId="1186302B" w14:textId="1F4212E1" w:rsidR="000D75CF" w:rsidRPr="00196B21" w:rsidRDefault="000D75CF" w:rsidP="000D75CF">
            <w:pPr>
              <w:pStyle w:val="BodyText2"/>
              <w:spacing w:after="0" w:line="240" w:lineRule="auto"/>
              <w:ind w:left="-3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มูลค่าสุทธิ</w:t>
            </w:r>
            <w:r w:rsidRPr="00196B21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ตามบัญชีปลายงวด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F2A8F3" w14:textId="58A6F556" w:rsidR="000D75CF" w:rsidRPr="00196B21" w:rsidRDefault="00683E11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127,686</w:t>
            </w:r>
          </w:p>
        </w:tc>
        <w:tc>
          <w:tcPr>
            <w:tcW w:w="90" w:type="dxa"/>
          </w:tcPr>
          <w:p w14:paraId="6F486F7B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48E9AF87" w14:textId="067B8195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3669E">
              <w:rPr>
                <w:rFonts w:asciiTheme="majorBidi" w:hAnsiTheme="majorBidi" w:cstheme="majorBidi"/>
                <w:b/>
                <w:bCs/>
                <w:sz w:val="28"/>
              </w:rPr>
              <w:t>135,529</w:t>
            </w:r>
          </w:p>
        </w:tc>
        <w:tc>
          <w:tcPr>
            <w:tcW w:w="90" w:type="dxa"/>
          </w:tcPr>
          <w:p w14:paraId="47FFB2F9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3781C7A2" w14:textId="30B542E8" w:rsidR="000D75CF" w:rsidRPr="00196B21" w:rsidRDefault="00683E11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4,997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D46F24" w14:textId="7777777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B87106" w14:textId="41321797" w:rsidR="000D75CF" w:rsidRPr="00196B21" w:rsidRDefault="000D75CF" w:rsidP="000D75CF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C0040">
              <w:rPr>
                <w:rFonts w:asciiTheme="majorBidi" w:hAnsiTheme="majorBidi" w:cstheme="majorBidi"/>
                <w:b/>
                <w:bCs/>
                <w:sz w:val="28"/>
              </w:rPr>
              <w:t>1,134</w:t>
            </w:r>
          </w:p>
        </w:tc>
      </w:tr>
    </w:tbl>
    <w:p w14:paraId="336E95DB" w14:textId="77777777" w:rsidR="007063AA" w:rsidRDefault="007063AA" w:rsidP="007063AA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70FACCF8" w14:textId="77777777" w:rsidR="007063AA" w:rsidRDefault="007063AA" w:rsidP="007063AA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534F7909" w14:textId="7CE0068B" w:rsidR="0038576C" w:rsidRPr="00B118B0" w:rsidRDefault="0038576C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สิทธิการเช่า</w:t>
      </w:r>
    </w:p>
    <w:p w14:paraId="4BF843D8" w14:textId="6DDC9C0C" w:rsidR="00320173" w:rsidRPr="00320173" w:rsidRDefault="00320173" w:rsidP="00986F18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320173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</w:t>
      </w:r>
      <w:r w:rsidRPr="00320173">
        <w:rPr>
          <w:rFonts w:asciiTheme="majorBidi" w:hAnsiTheme="majorBidi" w:cstheme="majorBidi" w:hint="cs"/>
          <w:color w:val="000000"/>
          <w:spacing w:val="-2"/>
          <w:sz w:val="28"/>
          <w:cs/>
        </w:rPr>
        <w:t>บัญชี</w:t>
      </w:r>
      <w:r w:rsidRPr="00320173">
        <w:rPr>
          <w:rFonts w:asciiTheme="majorBidi" w:hAnsiTheme="majorBidi" w:cstheme="majorBidi"/>
          <w:color w:val="000000"/>
          <w:spacing w:val="-2"/>
          <w:sz w:val="28"/>
          <w:cs/>
        </w:rPr>
        <w:t>สิทธิการเช่า สำหรับงวด</w:t>
      </w:r>
      <w:r w:rsidR="00987C87">
        <w:rPr>
          <w:rFonts w:asciiTheme="majorBidi" w:hAnsiTheme="majorBidi" w:cstheme="majorBidi" w:hint="cs"/>
          <w:color w:val="000000"/>
          <w:spacing w:val="-2"/>
          <w:sz w:val="28"/>
          <w:cs/>
        </w:rPr>
        <w:t>เก้า</w:t>
      </w:r>
      <w:r w:rsidRPr="00320173">
        <w:rPr>
          <w:rFonts w:asciiTheme="majorBidi" w:hAnsiTheme="majorBidi" w:cstheme="majorBidi"/>
          <w:color w:val="000000"/>
          <w:spacing w:val="-2"/>
          <w:sz w:val="28"/>
          <w:cs/>
        </w:rPr>
        <w:t>เดือนสิ้นสุดวันที่</w:t>
      </w:r>
      <w:r w:rsidRPr="00320173">
        <w:rPr>
          <w:rFonts w:asciiTheme="majorBidi" w:hAnsiTheme="majorBidi" w:cstheme="majorBidi"/>
          <w:color w:val="000000"/>
          <w:spacing w:val="-2"/>
          <w:sz w:val="28"/>
        </w:rPr>
        <w:t xml:space="preserve"> 3</w:t>
      </w:r>
      <w:r w:rsidR="0090588F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Pr="0032017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87C87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Pr="00320173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320173">
        <w:rPr>
          <w:rFonts w:asciiTheme="majorBidi" w:hAnsiTheme="majorBidi" w:cstheme="majorBidi"/>
          <w:color w:val="000000"/>
          <w:spacing w:val="-2"/>
          <w:sz w:val="28"/>
        </w:rPr>
        <w:t xml:space="preserve">2566 </w:t>
      </w:r>
      <w:r w:rsidRPr="00320173">
        <w:rPr>
          <w:rFonts w:asciiTheme="majorBidi" w:hAnsiTheme="majorBidi" w:cstheme="majorBidi"/>
          <w:color w:val="000000"/>
          <w:spacing w:val="-2"/>
          <w:sz w:val="28"/>
          <w:cs/>
        </w:rPr>
        <w:t>และสำหรับปีสิ้นสุด</w:t>
      </w:r>
      <w:r w:rsidR="00A16D4A">
        <w:rPr>
          <w:rFonts w:asciiTheme="majorBidi" w:hAnsiTheme="majorBidi" w:cstheme="majorBidi"/>
          <w:color w:val="000000"/>
          <w:spacing w:val="-2"/>
          <w:sz w:val="28"/>
        </w:rPr>
        <w:t xml:space="preserve">     </w:t>
      </w:r>
      <w:r w:rsidRPr="0032017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วันที่ </w:t>
      </w:r>
      <w:r w:rsidRPr="00320173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32017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320173">
        <w:rPr>
          <w:rFonts w:asciiTheme="majorBidi" w:hAnsiTheme="majorBidi" w:cstheme="majorBidi"/>
          <w:color w:val="000000"/>
          <w:spacing w:val="-2"/>
          <w:sz w:val="28"/>
        </w:rPr>
        <w:t xml:space="preserve">2565 </w:t>
      </w:r>
      <w:r w:rsidRPr="00320173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86"/>
        <w:gridCol w:w="1084"/>
        <w:gridCol w:w="86"/>
        <w:gridCol w:w="1174"/>
        <w:gridCol w:w="90"/>
        <w:gridCol w:w="1170"/>
      </w:tblGrid>
      <w:tr w:rsidR="0038576C" w:rsidRPr="00196B21" w14:paraId="12933B73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DCF379" w14:textId="77777777" w:rsidR="0038576C" w:rsidRPr="00196B21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754F4F" w14:textId="77777777" w:rsidR="0038576C" w:rsidRPr="00196B21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070682F" w14:textId="77777777" w:rsidR="0038576C" w:rsidRPr="00196B21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9AECA" w14:textId="77777777" w:rsidR="0038576C" w:rsidRPr="00196B21" w:rsidRDefault="0038576C" w:rsidP="00A11E99">
            <w:pPr>
              <w:tabs>
                <w:tab w:val="right" w:pos="7200"/>
                <w:tab w:val="right" w:pos="8540"/>
              </w:tabs>
              <w:spacing w:line="280" w:lineRule="exact"/>
              <w:ind w:left="547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196B21">
              <w:rPr>
                <w:rFonts w:asciiTheme="majorBidi" w:hAnsiTheme="majorBidi" w:cstheme="majorBidi"/>
                <w:sz w:val="28"/>
              </w:rPr>
              <w:t>: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196B21" w14:paraId="5EABCEF5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55C69DE" w14:textId="77777777" w:rsidR="0038576C" w:rsidRPr="00196B21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6413E" w14:textId="77777777" w:rsidR="0038576C" w:rsidRPr="00196B21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911A7F6" w14:textId="77777777" w:rsidR="0038576C" w:rsidRPr="00196B21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656A4C" w14:textId="77777777" w:rsidR="0038576C" w:rsidRPr="00196B21" w:rsidRDefault="0038576C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196B21" w14:paraId="1BB714A6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02F75AF" w14:textId="77777777" w:rsidR="0038576C" w:rsidRPr="00196B21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C26489" w14:textId="27E6204A" w:rsidR="0038576C" w:rsidRPr="00196B21" w:rsidRDefault="00455108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3B758F" w:rsidRPr="00196B2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196B21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FA6590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7AAD2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81145A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2F6A747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7BF575" w14:textId="69984743" w:rsidR="0038576C" w:rsidRPr="00196B21" w:rsidRDefault="00455108" w:rsidP="00F463C5">
            <w:pPr>
              <w:ind w:left="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3B758F" w:rsidRPr="00196B21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196B21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FA6590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458DA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1A1C1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196B21" w14:paraId="613B4803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9FEC3C" w14:textId="77777777" w:rsidR="0038576C" w:rsidRPr="00196B21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36A205" w14:textId="75520EAB" w:rsidR="0038576C" w:rsidRPr="00196B21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0A5B4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5F28D0F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1A39DD" w14:textId="146BC2D6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0A5B4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A2A9CB7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AF29E" w14:textId="542947FD" w:rsidR="0038576C" w:rsidRPr="00196B21" w:rsidRDefault="0038576C" w:rsidP="00F463C5">
            <w:pPr>
              <w:ind w:left="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0A5B4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CA84F3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B00D1" w14:textId="0F14EE42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0A5B43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683E11" w:rsidRPr="00FB48DF" w14:paraId="4DAAE643" w14:textId="77777777" w:rsidTr="00FB48D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467F1F" w14:textId="44564838" w:rsidR="00683E11" w:rsidRPr="00FB48DF" w:rsidRDefault="00683E11" w:rsidP="00683E11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FB48DF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878E8C" w14:textId="111727BE" w:rsidR="00683E11" w:rsidRPr="00FB48DF" w:rsidRDefault="005A2D0C" w:rsidP="00683E11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B48DF">
              <w:rPr>
                <w:rFonts w:asciiTheme="majorBidi" w:hAnsiTheme="majorBidi" w:cstheme="majorBidi"/>
                <w:sz w:val="28"/>
              </w:rPr>
              <w:t>64,393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452E0" w14:textId="77777777" w:rsidR="00683E11" w:rsidRPr="00FB48DF" w:rsidRDefault="00683E11" w:rsidP="00683E1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9C0FD3" w14:textId="43B294BD" w:rsidR="00683E11" w:rsidRPr="00FB48DF" w:rsidRDefault="00683E11" w:rsidP="00683E11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B48DF">
              <w:rPr>
                <w:rFonts w:ascii="Angsana New" w:hAnsi="Angsana New"/>
                <w:sz w:val="28"/>
              </w:rPr>
              <w:t>71,247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717F12F" w14:textId="77777777" w:rsidR="00683E11" w:rsidRPr="00FB48DF" w:rsidRDefault="00683E11" w:rsidP="00683E11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C889D" w14:textId="769914F8" w:rsidR="00683E11" w:rsidRPr="00FB48DF" w:rsidRDefault="00683E11" w:rsidP="00683E1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FB48DF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61E8A4" w14:textId="77777777" w:rsidR="00683E11" w:rsidRPr="00FB48DF" w:rsidRDefault="00683E11" w:rsidP="00683E1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6D449" w14:textId="7D5C8DED" w:rsidR="00683E11" w:rsidRPr="00FB48DF" w:rsidRDefault="00683E11" w:rsidP="00683E11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FB48DF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683E11" w:rsidRPr="00FB48DF" w14:paraId="21D34CF9" w14:textId="77777777" w:rsidTr="00FB48D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2CBA080" w14:textId="29ACC45B" w:rsidR="00683E11" w:rsidRPr="00FB48DF" w:rsidRDefault="00683E11" w:rsidP="00683E11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FB48DF">
              <w:rPr>
                <w:rFonts w:hint="cs"/>
                <w:b w:val="0"/>
                <w:bCs w:val="0"/>
                <w:spacing w:val="-4"/>
                <w:sz w:val="28"/>
                <w:szCs w:val="28"/>
                <w:u w:val="single"/>
                <w:cs/>
              </w:rPr>
              <w:t>เพิ่ม</w:t>
            </w:r>
            <w:r w:rsidRPr="00FB48DF">
              <w:rPr>
                <w:b w:val="0"/>
                <w:bCs w:val="0"/>
                <w:spacing w:val="-4"/>
                <w:sz w:val="28"/>
                <w:szCs w:val="28"/>
              </w:rPr>
              <w:t xml:space="preserve">: </w:t>
            </w:r>
            <w:r w:rsidRPr="00FB48DF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ซื้อระหว่างงวด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930F5" w14:textId="5D1C42E0" w:rsidR="00683E11" w:rsidRPr="00FB48DF" w:rsidRDefault="009D6834" w:rsidP="00683E11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7F467" w14:textId="77777777" w:rsidR="00683E11" w:rsidRPr="00FB48DF" w:rsidRDefault="00683E11" w:rsidP="00683E1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8059D" w14:textId="7F98B5DC" w:rsidR="00683E11" w:rsidRPr="00FB48DF" w:rsidRDefault="00683E11" w:rsidP="00683E11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B48DF">
              <w:rPr>
                <w:rFonts w:ascii="Angsana New" w:hAnsi="Angsana New"/>
                <w:sz w:val="28"/>
              </w:rPr>
              <w:t>1,000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8EC049E" w14:textId="77777777" w:rsidR="00683E11" w:rsidRPr="00FB48DF" w:rsidRDefault="00683E11" w:rsidP="00683E11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2179FE2A" w14:textId="69C659D7" w:rsidR="00683E11" w:rsidRPr="00FB48DF" w:rsidRDefault="00683E11" w:rsidP="00683E1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FB48D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184B40" w14:textId="77777777" w:rsidR="00683E11" w:rsidRPr="00FB48DF" w:rsidRDefault="00683E11" w:rsidP="00683E1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0BC6B8" w14:textId="3DB9ECB6" w:rsidR="00683E11" w:rsidRPr="00FB48DF" w:rsidRDefault="00683E11" w:rsidP="00683E11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B48D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83E11" w:rsidRPr="00FB48DF" w14:paraId="1B493245" w14:textId="77777777" w:rsidTr="00FB48D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B75956B" w14:textId="5F4BEA5E" w:rsidR="00683E11" w:rsidRPr="00FB48DF" w:rsidRDefault="00683E11" w:rsidP="00683E11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B48DF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FB48D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  <w:r w:rsidRPr="00FB48DF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    </w:t>
            </w:r>
            <w:r w:rsidRPr="00FB48D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  <w:r w:rsidRPr="00FB48DF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21F10" w14:textId="14AC816E" w:rsidR="00683E11" w:rsidRPr="00FB48DF" w:rsidRDefault="009D6834" w:rsidP="00683E11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FB48DF" w:rsidRPr="00FB48DF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="00FB48DF" w:rsidRPr="00FB48DF">
              <w:rPr>
                <w:rFonts w:asciiTheme="majorBidi" w:hAnsiTheme="majorBidi" w:cstheme="majorBidi"/>
                <w:sz w:val="28"/>
              </w:rPr>
              <w:t>,</w:t>
            </w:r>
            <w:r w:rsidR="00FB48DF" w:rsidRPr="00FB48DF">
              <w:rPr>
                <w:rFonts w:asciiTheme="majorBidi" w:hAnsiTheme="majorBidi" w:cstheme="majorBidi" w:hint="cs"/>
                <w:sz w:val="28"/>
                <w:cs/>
              </w:rPr>
              <w:t>923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E5F96" w14:textId="77777777" w:rsidR="00683E11" w:rsidRPr="00FB48DF" w:rsidRDefault="00683E11" w:rsidP="00683E11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5CEDE" w14:textId="43782541" w:rsidR="00683E11" w:rsidRPr="00FB48DF" w:rsidRDefault="00683E11" w:rsidP="00683E11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B48DF">
              <w:rPr>
                <w:rFonts w:ascii="Angsana New" w:hAnsi="Angsana New"/>
                <w:sz w:val="28"/>
              </w:rPr>
              <w:t>(7,854)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09DD82A" w14:textId="77777777" w:rsidR="00683E11" w:rsidRPr="00FB48DF" w:rsidRDefault="00683E11" w:rsidP="00683E11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327AA1F8" w14:textId="79716EBC" w:rsidR="00683E11" w:rsidRPr="00FB48DF" w:rsidRDefault="00683E11" w:rsidP="00683E1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FB48DF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A4715A" w14:textId="77777777" w:rsidR="00683E11" w:rsidRPr="00FB48DF" w:rsidRDefault="00683E11" w:rsidP="00683E1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09D3D66" w14:textId="2DC6F10D" w:rsidR="00683E11" w:rsidRPr="00FB48DF" w:rsidRDefault="00683E11" w:rsidP="00683E11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B48DF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683E11" w:rsidRPr="00196B21" w14:paraId="38329ACB" w14:textId="77777777" w:rsidTr="00FB48DF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21A4E17" w14:textId="6C78530A" w:rsidR="00683E11" w:rsidRPr="00FB48DF" w:rsidRDefault="00683E11" w:rsidP="00683E11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48D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32BE12" w14:textId="2B8EC277" w:rsidR="00683E11" w:rsidRPr="00FB48DF" w:rsidRDefault="00683E11" w:rsidP="00683E11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B48DF">
              <w:rPr>
                <w:rFonts w:asciiTheme="majorBidi" w:hAnsiTheme="majorBidi" w:cstheme="majorBidi"/>
                <w:b/>
                <w:bCs/>
                <w:sz w:val="28"/>
              </w:rPr>
              <w:t>62,470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279BB" w14:textId="77777777" w:rsidR="00683E11" w:rsidRPr="00FB48DF" w:rsidRDefault="00683E11" w:rsidP="00683E11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F4AF75" w14:textId="138B8584" w:rsidR="00683E11" w:rsidRPr="00FB48DF" w:rsidRDefault="00683E11" w:rsidP="00683E11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B48DF">
              <w:rPr>
                <w:rFonts w:ascii="Angsana New" w:hAnsi="Angsana New"/>
                <w:b/>
                <w:bCs/>
                <w:sz w:val="28"/>
              </w:rPr>
              <w:t>64,393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5FC0201" w14:textId="77777777" w:rsidR="00683E11" w:rsidRPr="00FB48DF" w:rsidRDefault="00683E11" w:rsidP="00683E11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4" w:type="dxa"/>
            <w:tcBorders>
              <w:left w:val="nil"/>
              <w:bottom w:val="double" w:sz="4" w:space="0" w:color="auto"/>
              <w:right w:val="nil"/>
            </w:tcBorders>
          </w:tcPr>
          <w:p w14:paraId="5FE5CCC8" w14:textId="0FB21624" w:rsidR="00683E11" w:rsidRPr="00FB48DF" w:rsidRDefault="00683E11" w:rsidP="00683E1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B48D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EE0E91" w14:textId="77777777" w:rsidR="00683E11" w:rsidRPr="00FB48DF" w:rsidRDefault="00683E11" w:rsidP="00683E11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00B19876" w14:textId="05ED7737" w:rsidR="00683E11" w:rsidRPr="00ED6D91" w:rsidRDefault="00683E11" w:rsidP="00683E11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B48D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-</w:t>
            </w:r>
          </w:p>
        </w:tc>
      </w:tr>
    </w:tbl>
    <w:p w14:paraId="6494FDA6" w14:textId="77777777" w:rsidR="00A85F42" w:rsidRDefault="00A85F42" w:rsidP="00A85F42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</w:rPr>
      </w:pPr>
    </w:p>
    <w:p w14:paraId="46D13AC7" w14:textId="34829878" w:rsidR="0038576C" w:rsidRPr="00A85F42" w:rsidRDefault="0038576C" w:rsidP="00A85F42">
      <w:pPr>
        <w:pStyle w:val="ListParagraph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</w:rPr>
      </w:pPr>
      <w:r w:rsidRPr="00A85F42">
        <w:rPr>
          <w:rFonts w:asciiTheme="majorBidi" w:hAnsiTheme="majorBidi" w:cstheme="majorBidi"/>
          <w:b/>
          <w:bCs/>
          <w:sz w:val="28"/>
          <w:cs/>
        </w:rPr>
        <w:t>สินทรัพย์ไม่มีตัวตน</w:t>
      </w:r>
    </w:p>
    <w:p w14:paraId="63C8ACBF" w14:textId="59C7F65C" w:rsidR="0038576C" w:rsidRPr="00834EC4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รายการเปลี่ยนแปลงของบัญชีสินทรัพย์ไม่มีตัวตนสำหรับงวด</w:t>
      </w:r>
      <w:r w:rsidR="00FA6590">
        <w:rPr>
          <w:rFonts w:asciiTheme="majorBidi" w:hAnsiTheme="majorBidi" w:cstheme="majorBidi" w:hint="cs"/>
          <w:color w:val="000000"/>
          <w:spacing w:val="-2"/>
          <w:sz w:val="28"/>
          <w:cs/>
        </w:rPr>
        <w:t>เก้า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เดือนสิ้นสุดวันที่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455108" w:rsidRPr="00834EC4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455108" w:rsidRPr="00834E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FA6590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85F42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และสำหรับปีสิ้นสุด</w:t>
      </w:r>
      <w:r w:rsidR="00A16D4A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วันที่ 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85F42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080"/>
        <w:gridCol w:w="90"/>
        <w:gridCol w:w="1170"/>
        <w:gridCol w:w="90"/>
        <w:gridCol w:w="1170"/>
      </w:tblGrid>
      <w:tr w:rsidR="0038576C" w:rsidRPr="00834EC4" w14:paraId="6A445042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4980E07" w14:textId="77777777" w:rsidR="0038576C" w:rsidRPr="00834EC4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5EF8EF" w14:textId="77777777" w:rsidR="0038576C" w:rsidRPr="00834EC4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80D338" w14:textId="77777777" w:rsidR="0038576C" w:rsidRPr="00834EC4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408D9" w14:textId="77777777" w:rsidR="0038576C" w:rsidRPr="00834EC4" w:rsidRDefault="0038576C" w:rsidP="00A11E99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34EC4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34EC4">
              <w:rPr>
                <w:rFonts w:asciiTheme="majorBidi" w:hAnsiTheme="majorBidi" w:cstheme="majorBidi"/>
                <w:sz w:val="28"/>
              </w:rPr>
              <w:t>:</w:t>
            </w:r>
            <w:r w:rsidRPr="00834EC4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834EC4" w14:paraId="4A812643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C7F59A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5F7EC" w14:textId="77777777" w:rsidR="0038576C" w:rsidRPr="0098741A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A516EA" w14:textId="77777777" w:rsidR="0038576C" w:rsidRPr="0098741A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6CE459" w14:textId="77777777" w:rsidR="0038576C" w:rsidRPr="0098741A" w:rsidRDefault="0038576C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834EC4" w14:paraId="30DDB612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7A5C2F6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35436B" w14:textId="3590F08D" w:rsidR="0038576C" w:rsidRPr="0098741A" w:rsidRDefault="00455108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98741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FA6590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81080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DD3EB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8741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C7BAE8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5A3CA2" w14:textId="7B42B0C9" w:rsidR="0038576C" w:rsidRPr="0098741A" w:rsidRDefault="009F1AE8" w:rsidP="00C149B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98741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FA6590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4F156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B4BF4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8741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834EC4" w14:paraId="35334A30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9E8FA1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8EB15" w14:textId="4159438E" w:rsidR="0038576C" w:rsidRPr="0098741A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CF479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5F4512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97F1C" w14:textId="375ADD46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CF4794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BE1828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B19F35" w14:textId="57780EB0" w:rsidR="0038576C" w:rsidRPr="0098741A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CF479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359B94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E691E" w14:textId="0C11DBA0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CF4794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CF4794" w:rsidRPr="00834EC4" w14:paraId="0D3CA2CF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7E7A05" w14:textId="66504209" w:rsidR="00CF4794" w:rsidRPr="0098741A" w:rsidRDefault="00CF4794" w:rsidP="00CF4794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1BF0E6" w14:textId="1FDF1E3A" w:rsidR="00CF4794" w:rsidRPr="0098741A" w:rsidRDefault="00683E11" w:rsidP="00CF479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1,465,389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594A6" w14:textId="77777777" w:rsidR="00CF4794" w:rsidRPr="0098741A" w:rsidRDefault="00CF4794" w:rsidP="00CF479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49020" w14:textId="2EF5D5F6" w:rsidR="00CF4794" w:rsidRPr="00505FC3" w:rsidRDefault="00CF4794" w:rsidP="00CF479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26C0C">
              <w:rPr>
                <w:rFonts w:asciiTheme="majorBidi" w:hAnsiTheme="majorBidi" w:cstheme="majorBidi"/>
                <w:sz w:val="28"/>
              </w:rPr>
              <w:t>1,541,516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2A0414" w14:textId="77777777" w:rsidR="00CF4794" w:rsidRPr="00505FC3" w:rsidRDefault="00CF4794" w:rsidP="00CF4794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EB2EAF" w14:textId="419A1273" w:rsidR="00CF4794" w:rsidRPr="00505FC3" w:rsidRDefault="00683E11" w:rsidP="00CF479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6ACAFC" w14:textId="77777777" w:rsidR="00CF4794" w:rsidRPr="00505FC3" w:rsidRDefault="00CF4794" w:rsidP="00CF479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FA1676" w14:textId="669FBD99" w:rsidR="00CF4794" w:rsidRPr="00505FC3" w:rsidRDefault="00CF4794" w:rsidP="00CF4794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26C0C">
              <w:rPr>
                <w:rFonts w:asciiTheme="majorBidi" w:hAnsiTheme="majorBidi" w:cstheme="majorBidi"/>
                <w:sz w:val="28"/>
              </w:rPr>
              <w:t>1,682</w:t>
            </w:r>
          </w:p>
        </w:tc>
      </w:tr>
      <w:tr w:rsidR="00CF4794" w:rsidRPr="00834EC4" w14:paraId="028D5C52" w14:textId="77777777" w:rsidTr="00A16D4A">
        <w:trPr>
          <w:cantSplit/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A3E8EED" w14:textId="7228C5D7" w:rsidR="00CF4794" w:rsidRPr="008F5C3B" w:rsidRDefault="00CF4794" w:rsidP="00CF4794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8F5C3B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u w:val="single"/>
                <w:cs/>
              </w:rPr>
              <w:t>เพิ่ม</w:t>
            </w:r>
            <w:r w:rsidRPr="007E7FF3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</w:rPr>
              <w:t>:</w:t>
            </w:r>
            <w:r w:rsidRPr="008F5C3B">
              <w:rPr>
                <w:rFonts w:asciiTheme="majorBidi" w:hAnsiTheme="majorBidi" w:cstheme="majorBidi" w:hint="cs"/>
                <w:b w:val="0"/>
                <w:bCs w:val="0"/>
                <w:spacing w:val="-4"/>
                <w:sz w:val="28"/>
                <w:szCs w:val="28"/>
                <w:cs/>
              </w:rPr>
              <w:t xml:space="preserve">    ซื้อระหว่างงวด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E0EFB" w14:textId="5E169676" w:rsidR="00CF4794" w:rsidRPr="008F5C3B" w:rsidRDefault="00683E11" w:rsidP="00CF479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1C12C" w14:textId="77777777" w:rsidR="00CF4794" w:rsidRPr="008F5C3B" w:rsidRDefault="00CF4794" w:rsidP="00CF479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C96EB" w14:textId="21354D3C" w:rsidR="00CF4794" w:rsidRPr="008F5C3B" w:rsidRDefault="00CF4794" w:rsidP="00CF4794">
            <w:pPr>
              <w:tabs>
                <w:tab w:val="decimal" w:pos="810"/>
              </w:tabs>
              <w:ind w:right="-85"/>
              <w:jc w:val="center"/>
              <w:rPr>
                <w:rFonts w:asciiTheme="majorBidi" w:hAnsiTheme="majorBidi" w:cstheme="majorBidi"/>
                <w:sz w:val="28"/>
              </w:rPr>
            </w:pPr>
            <w:r w:rsidRPr="00626C0C"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26785C" w14:textId="77777777" w:rsidR="00CF4794" w:rsidRPr="008F5C3B" w:rsidRDefault="00CF4794" w:rsidP="00CF4794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423BC" w14:textId="3C27AE0D" w:rsidR="00CF4794" w:rsidRPr="0098741A" w:rsidRDefault="00631C66" w:rsidP="00CF4794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3BB39E" w14:textId="77777777" w:rsidR="00CF4794" w:rsidRPr="0098741A" w:rsidRDefault="00CF4794" w:rsidP="00CF4794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6A9D0" w14:textId="4BCB8EB5" w:rsidR="00CF4794" w:rsidRPr="0098741A" w:rsidRDefault="00CF4794" w:rsidP="00CF4794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626C0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F4794" w:rsidRPr="00834EC4" w14:paraId="0696003C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DC326F9" w14:textId="2B836E5B" w:rsidR="00CF4794" w:rsidRPr="0098741A" w:rsidRDefault="00CF4794" w:rsidP="00CF4794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7E7FF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  <w:r w:rsidRPr="009874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C07D8D">
              <w:rPr>
                <w:rFonts w:asciiTheme="majorBidi" w:hAnsiTheme="majorBidi" w:hint="cs"/>
                <w:b w:val="0"/>
                <w:bCs w:val="0"/>
                <w:spacing w:val="-4"/>
                <w:sz w:val="28"/>
                <w:szCs w:val="28"/>
                <w:cs/>
              </w:rPr>
              <w:t>ตัดจำหน่ายระหว่างงวด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B0EDA" w14:textId="34AD4797" w:rsidR="00CF4794" w:rsidRPr="0098741A" w:rsidRDefault="00683E11" w:rsidP="00CF479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5865A" w14:textId="77777777" w:rsidR="00CF4794" w:rsidRPr="0098741A" w:rsidRDefault="00CF4794" w:rsidP="00CF479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01DA4" w14:textId="0E663DC3" w:rsidR="00CF4794" w:rsidRPr="0098741A" w:rsidRDefault="00CF4794" w:rsidP="00CF479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0A5F0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2DC245" w14:textId="77777777" w:rsidR="00CF4794" w:rsidRPr="0098741A" w:rsidRDefault="00CF4794" w:rsidP="00CF4794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2928E" w14:textId="594D0BEE" w:rsidR="00CF4794" w:rsidRPr="0098741A" w:rsidRDefault="00631C66" w:rsidP="00CF4794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3D21FB" w14:textId="77777777" w:rsidR="00CF4794" w:rsidRPr="0098741A" w:rsidRDefault="00CF4794" w:rsidP="00CF4794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4D9690" w14:textId="25362129" w:rsidR="00CF4794" w:rsidRPr="0098741A" w:rsidRDefault="00CF4794" w:rsidP="00CF4794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0A5F0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F4794" w:rsidRPr="00834EC4" w14:paraId="616CB7E2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133597C" w14:textId="4EC069C8" w:rsidR="00CF4794" w:rsidRPr="0098741A" w:rsidRDefault="00CF4794" w:rsidP="00B95871">
            <w:pPr>
              <w:pStyle w:val="Heading5"/>
              <w:keepNext w:val="0"/>
              <w:spacing w:line="240" w:lineRule="auto"/>
              <w:ind w:left="537"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E3BF2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C8B04" w14:textId="0972C8A5" w:rsidR="00CF4794" w:rsidRPr="0098741A" w:rsidRDefault="00683E11" w:rsidP="00CF479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(56,45</w:t>
            </w:r>
            <w:r w:rsidR="00631C66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DEF4C" w14:textId="77777777" w:rsidR="00CF4794" w:rsidRPr="0098741A" w:rsidRDefault="00CF4794" w:rsidP="00CF4794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20999" w14:textId="00A19F78" w:rsidR="00CF4794" w:rsidRPr="0098741A" w:rsidRDefault="00CF4794" w:rsidP="00CF479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26C0C">
              <w:rPr>
                <w:rFonts w:asciiTheme="majorBidi" w:hAnsiTheme="majorBidi" w:cstheme="majorBidi"/>
                <w:sz w:val="28"/>
              </w:rPr>
              <w:t>(76,13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 w:rsidRPr="00626C0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B6D93E" w14:textId="77777777" w:rsidR="00CF4794" w:rsidRPr="0098741A" w:rsidRDefault="00CF4794" w:rsidP="00CF4794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9153C" w14:textId="20806FCC" w:rsidR="00CF4794" w:rsidRPr="0098741A" w:rsidRDefault="00631C66" w:rsidP="00CF479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70866B" w14:textId="77777777" w:rsidR="00CF4794" w:rsidRPr="0098741A" w:rsidRDefault="00CF4794" w:rsidP="00CF4794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E1BF18" w14:textId="0A4ACA67" w:rsidR="00CF4794" w:rsidRPr="0098741A" w:rsidRDefault="00CF4794" w:rsidP="00CF4794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626C0C">
              <w:rPr>
                <w:rFonts w:asciiTheme="majorBidi" w:hAnsiTheme="majorBidi" w:cstheme="majorBidi"/>
                <w:sz w:val="28"/>
              </w:rPr>
              <w:t>(808)</w:t>
            </w:r>
          </w:p>
        </w:tc>
      </w:tr>
      <w:tr w:rsidR="00CF4794" w:rsidRPr="00CB239F" w14:paraId="491ED8C5" w14:textId="77777777" w:rsidTr="00A16D4A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6C44F20" w14:textId="1D41BCEB" w:rsidR="00CF4794" w:rsidRPr="0098741A" w:rsidRDefault="00CF4794" w:rsidP="00CF4794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1C33D3" w14:textId="73406692" w:rsidR="00CF4794" w:rsidRPr="0098741A" w:rsidRDefault="00683E11" w:rsidP="00CF4794">
            <w:pPr>
              <w:tabs>
                <w:tab w:val="decimal" w:pos="1075"/>
              </w:tabs>
              <w:ind w:right="8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1,411,892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CFE25" w14:textId="77777777" w:rsidR="00CF4794" w:rsidRPr="0098741A" w:rsidRDefault="00CF4794" w:rsidP="00CF4794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AE98C6" w14:textId="768EC1AA" w:rsidR="00CF4794" w:rsidRPr="0098741A" w:rsidRDefault="00CF4794" w:rsidP="00CF4794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26C0C">
              <w:rPr>
                <w:rFonts w:asciiTheme="majorBidi" w:hAnsiTheme="majorBidi" w:cstheme="majorBidi"/>
                <w:b/>
                <w:bCs/>
                <w:sz w:val="28"/>
              </w:rPr>
              <w:t>1,465,389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27BAC6" w14:textId="77777777" w:rsidR="00CF4794" w:rsidRPr="0098741A" w:rsidRDefault="00CF4794" w:rsidP="00CF4794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350569" w14:textId="4DC50CC4" w:rsidR="00CF4794" w:rsidRPr="0098741A" w:rsidRDefault="00683E11" w:rsidP="00CF479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1D71EC" w14:textId="77777777" w:rsidR="00CF4794" w:rsidRPr="0098741A" w:rsidRDefault="00CF4794" w:rsidP="00CF4794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79A85055" w14:textId="236235F6" w:rsidR="00CF4794" w:rsidRPr="0098741A" w:rsidRDefault="00CF4794" w:rsidP="00CF4794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26C0C">
              <w:rPr>
                <w:rFonts w:asciiTheme="majorBidi" w:hAnsiTheme="majorBidi" w:cstheme="majorBidi"/>
                <w:b/>
                <w:bCs/>
                <w:sz w:val="28"/>
              </w:rPr>
              <w:t>874</w:t>
            </w:r>
          </w:p>
        </w:tc>
      </w:tr>
    </w:tbl>
    <w:p w14:paraId="0ACD2FF2" w14:textId="77777777" w:rsidR="00A85F42" w:rsidRDefault="00A85F42" w:rsidP="00A85F4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488D4DCD" w14:textId="77777777" w:rsidR="00A85F42" w:rsidRDefault="00A85F42" w:rsidP="00A85F4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2E54C2DF" w14:textId="77777777" w:rsidR="00A85F42" w:rsidRDefault="00A85F42" w:rsidP="00A85F4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0AAC84F1" w14:textId="77777777" w:rsidR="00A85F42" w:rsidRDefault="00A85F42" w:rsidP="00A85F4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7603FB2F" w14:textId="77777777" w:rsidR="00CF4794" w:rsidRDefault="00CF4794" w:rsidP="00A85F4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36BDFD1C" w14:textId="336423F4" w:rsidR="00F53166" w:rsidRPr="00B118B0" w:rsidRDefault="009E4C64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เงินกู้ยืมระยะสั้นจากสถาบันการเงิน</w:t>
      </w:r>
    </w:p>
    <w:p w14:paraId="35564126" w14:textId="719B3F7B" w:rsidR="00F53166" w:rsidRPr="00B118B0" w:rsidRDefault="009E4C64" w:rsidP="00871CE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เงินกู้ยืมระยะสั้นจากสถาบันการเงิน ณ วันที่ 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FA6590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93FC4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93FC4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0"/>
        <w:gridCol w:w="1080"/>
        <w:gridCol w:w="72"/>
        <w:gridCol w:w="1170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871CEC" w:rsidRPr="00B118B0" w14:paraId="12261C9A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472CA85D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1743E110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221DDE28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6EE078F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348DDD7F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4177207C" w14:textId="5F4DBC45" w:rsidR="00871CEC" w:rsidRPr="00B118B0" w:rsidRDefault="00871CEC" w:rsidP="001B575F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871CEC" w:rsidRPr="00B118B0" w14:paraId="0CE924C2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29C852C0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  <w:vAlign w:val="bottom"/>
          </w:tcPr>
          <w:p w14:paraId="7DA273D8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3CD5CDEF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6AA183FD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513E40BA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354EBB6C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71CEC" w:rsidRPr="00B118B0" w14:paraId="74733646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0FF966F5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7B75C8" w14:textId="4DBA20B3" w:rsidR="00871CEC" w:rsidRPr="00B118B0" w:rsidRDefault="00FF5743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FA6590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21754D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40C217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  <w:tcBorders>
              <w:left w:val="nil"/>
            </w:tcBorders>
          </w:tcPr>
          <w:p w14:paraId="7B04E73B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8D95001" w14:textId="7CC9A398" w:rsidR="00871CEC" w:rsidRPr="00B118B0" w:rsidRDefault="009F1AE8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FA6590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896FC6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DCE1175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</w:tcPr>
          <w:p w14:paraId="0649BF54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CD10FA" w14:textId="7DDABA41" w:rsidR="00871CEC" w:rsidRPr="00B118B0" w:rsidRDefault="009F1AE8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FA6590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CC0AAA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A08A2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871CEC" w:rsidRPr="00B118B0" w14:paraId="6186AD84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6524DEFA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C370C7" w14:textId="292CC440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153D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72" w:type="dxa"/>
          </w:tcPr>
          <w:p w14:paraId="28B7D629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51607E" w14:textId="63643A33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153D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72" w:type="dxa"/>
            <w:tcBorders>
              <w:left w:val="nil"/>
            </w:tcBorders>
          </w:tcPr>
          <w:p w14:paraId="6994659B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51DFD8DE" w14:textId="4C67E4F0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153D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72" w:type="dxa"/>
          </w:tcPr>
          <w:p w14:paraId="643B5451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30B9D2CD" w14:textId="09763B0B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153D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72" w:type="dxa"/>
          </w:tcPr>
          <w:p w14:paraId="768D0B10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245833C" w14:textId="4E41CC5E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153D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7F0330E0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267D14" w14:textId="2E86A5E4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153D3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2B53BD" w:rsidRPr="00B118B0" w14:paraId="7DFAEF16" w14:textId="77777777" w:rsidTr="00EF57E4">
        <w:tc>
          <w:tcPr>
            <w:tcW w:w="2340" w:type="dxa"/>
          </w:tcPr>
          <w:p w14:paraId="570FC8F8" w14:textId="0055445E" w:rsidR="002B53BD" w:rsidRPr="00B118B0" w:rsidRDefault="002B53BD" w:rsidP="002B53B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80" w:type="dxa"/>
            <w:shd w:val="clear" w:color="auto" w:fill="auto"/>
          </w:tcPr>
          <w:p w14:paraId="01768AFE" w14:textId="7F2EB850" w:rsidR="002B53BD" w:rsidRPr="000B1C34" w:rsidRDefault="005D3416" w:rsidP="002B53B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72" w:type="dxa"/>
          </w:tcPr>
          <w:p w14:paraId="1C7C0F32" w14:textId="77777777" w:rsidR="002B53BD" w:rsidRPr="00B118B0" w:rsidRDefault="002B53BD" w:rsidP="002B53B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0B8B83" w14:textId="34B35F0A" w:rsidR="002B53BD" w:rsidRPr="00B118B0" w:rsidRDefault="002B53BD" w:rsidP="002B53B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3.22</w:t>
            </w:r>
          </w:p>
        </w:tc>
        <w:tc>
          <w:tcPr>
            <w:tcW w:w="72" w:type="dxa"/>
          </w:tcPr>
          <w:p w14:paraId="10E225B1" w14:textId="77777777" w:rsidR="002B53BD" w:rsidRPr="00B118B0" w:rsidRDefault="002B53BD" w:rsidP="002B53BD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039AC23E" w14:textId="3E61C2C2" w:rsidR="002B53BD" w:rsidRPr="00FB223D" w:rsidRDefault="005D3416" w:rsidP="002B53B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72" w:type="dxa"/>
          </w:tcPr>
          <w:p w14:paraId="719C5B14" w14:textId="77777777" w:rsidR="002B53BD" w:rsidRPr="00B118B0" w:rsidRDefault="002B53BD" w:rsidP="002B53BD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C936B3D" w14:textId="426F6A64" w:rsidR="002B53BD" w:rsidRPr="00B118B0" w:rsidRDefault="002B53BD" w:rsidP="002B53B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75,000</w:t>
            </w:r>
          </w:p>
        </w:tc>
        <w:tc>
          <w:tcPr>
            <w:tcW w:w="72" w:type="dxa"/>
          </w:tcPr>
          <w:p w14:paraId="3D068847" w14:textId="77777777" w:rsidR="002B53BD" w:rsidRPr="00B118B0" w:rsidRDefault="002B53BD" w:rsidP="002B53BD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4937B4F5" w14:textId="16E40846" w:rsidR="002B53BD" w:rsidRPr="00B118B0" w:rsidRDefault="005D3416" w:rsidP="002B53BD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</w:tcPr>
          <w:p w14:paraId="13C24AEC" w14:textId="77777777" w:rsidR="002B53BD" w:rsidRPr="00B118B0" w:rsidRDefault="002B53BD" w:rsidP="002B53BD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5368DB90" w14:textId="61AB047E" w:rsidR="002B53BD" w:rsidRPr="00B118B0" w:rsidRDefault="002B53BD" w:rsidP="002B53BD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B53BD" w:rsidRPr="00B118B0" w14:paraId="47D1030D" w14:textId="77777777" w:rsidTr="00936ABF">
        <w:tc>
          <w:tcPr>
            <w:tcW w:w="2340" w:type="dxa"/>
            <w:tcBorders>
              <w:bottom w:val="nil"/>
            </w:tcBorders>
            <w:vAlign w:val="bottom"/>
          </w:tcPr>
          <w:p w14:paraId="5B6D5ADB" w14:textId="77777777" w:rsidR="002B53BD" w:rsidRPr="00B118B0" w:rsidRDefault="002B53BD" w:rsidP="002B53BD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4D3E531" w14:textId="77777777" w:rsidR="002B53BD" w:rsidRPr="00B118B0" w:rsidRDefault="002B53BD" w:rsidP="002B53B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61B0E24C" w14:textId="77777777" w:rsidR="002B53BD" w:rsidRPr="00B118B0" w:rsidRDefault="002B53BD" w:rsidP="002B53B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09C9DCF" w14:textId="77777777" w:rsidR="002B53BD" w:rsidRPr="00B118B0" w:rsidRDefault="002B53BD" w:rsidP="002B53B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1DFFC390" w14:textId="77777777" w:rsidR="002B53BD" w:rsidRPr="00B118B0" w:rsidRDefault="002B53BD" w:rsidP="002B53BD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F9EBC" w14:textId="47796351" w:rsidR="002B53BD" w:rsidRPr="00FB223D" w:rsidRDefault="005D3416" w:rsidP="002B53B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2" w:type="dxa"/>
            <w:tcBorders>
              <w:bottom w:val="nil"/>
            </w:tcBorders>
          </w:tcPr>
          <w:p w14:paraId="21DB18DC" w14:textId="77777777" w:rsidR="002B53BD" w:rsidRPr="00440DFB" w:rsidRDefault="002B53BD" w:rsidP="002B53BD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A6A1B" w14:textId="3248F76D" w:rsidR="002B53BD" w:rsidRPr="00440DFB" w:rsidRDefault="002B53BD" w:rsidP="002B53B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75,000</w:t>
            </w:r>
          </w:p>
        </w:tc>
        <w:tc>
          <w:tcPr>
            <w:tcW w:w="72" w:type="dxa"/>
            <w:tcBorders>
              <w:bottom w:val="nil"/>
            </w:tcBorders>
          </w:tcPr>
          <w:p w14:paraId="6391C573" w14:textId="77777777" w:rsidR="002B53BD" w:rsidRPr="00B118B0" w:rsidRDefault="002B53BD" w:rsidP="002B53BD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D5BE04" w14:textId="451E23D8" w:rsidR="002B53BD" w:rsidRPr="00B118B0" w:rsidRDefault="005D3416" w:rsidP="002B53BD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5A3815BA" w14:textId="77777777" w:rsidR="002B53BD" w:rsidRPr="00B118B0" w:rsidRDefault="002B53BD" w:rsidP="002B53BD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0442DC" w14:textId="75AE64A6" w:rsidR="002B53BD" w:rsidRPr="00B118B0" w:rsidRDefault="002B53BD" w:rsidP="002B53BD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7C8689E8" w14:textId="52971F70" w:rsidR="00F53166" w:rsidRPr="00B118B0" w:rsidRDefault="009E4C64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22770091" w14:textId="15B5F937" w:rsidR="00F53166" w:rsidRPr="00B118B0" w:rsidRDefault="009E4C64" w:rsidP="00871CE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เจ้าหนี้การค้าและเจ้าหนี้หมุนเวียนอื่น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FA6590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C052A9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C052A9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1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13"/>
        <w:gridCol w:w="88"/>
        <w:gridCol w:w="1017"/>
        <w:gridCol w:w="88"/>
        <w:gridCol w:w="1017"/>
        <w:gridCol w:w="88"/>
        <w:gridCol w:w="1109"/>
      </w:tblGrid>
      <w:tr w:rsidR="00871CEC" w:rsidRPr="00B118B0" w14:paraId="1D1762AA" w14:textId="77777777" w:rsidTr="00374DCA">
        <w:trPr>
          <w:trHeight w:val="323"/>
          <w:tblHeader/>
        </w:trPr>
        <w:tc>
          <w:tcPr>
            <w:tcW w:w="4680" w:type="dxa"/>
          </w:tcPr>
          <w:p w14:paraId="400359C4" w14:textId="77777777" w:rsidR="00871CEC" w:rsidRPr="00B118B0" w:rsidRDefault="00871CE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vAlign w:val="bottom"/>
          </w:tcPr>
          <w:p w14:paraId="5B9779A9" w14:textId="77777777" w:rsidR="00871CEC" w:rsidRPr="00B118B0" w:rsidRDefault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" w:type="dxa"/>
          </w:tcPr>
          <w:p w14:paraId="5D2330D8" w14:textId="77777777" w:rsidR="00871CEC" w:rsidRPr="00B118B0" w:rsidRDefault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2A15B040" w14:textId="4EFC2179" w:rsidR="00871CEC" w:rsidRPr="00B118B0" w:rsidRDefault="00871CEC" w:rsidP="00871CEC">
            <w:pPr>
              <w:ind w:right="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F53166" w:rsidRPr="00B118B0" w14:paraId="31299595" w14:textId="77777777" w:rsidTr="00374DCA">
        <w:trPr>
          <w:trHeight w:val="323"/>
          <w:tblHeader/>
        </w:trPr>
        <w:tc>
          <w:tcPr>
            <w:tcW w:w="4680" w:type="dxa"/>
          </w:tcPr>
          <w:p w14:paraId="259672F6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tcBorders>
              <w:bottom w:val="single" w:sz="4" w:space="0" w:color="auto"/>
            </w:tcBorders>
            <w:vAlign w:val="bottom"/>
          </w:tcPr>
          <w:p w14:paraId="73BDB2AF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6568FD20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  <w:vAlign w:val="bottom"/>
          </w:tcPr>
          <w:p w14:paraId="31A59CDA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B118B0" w14:paraId="121101C2" w14:textId="77777777" w:rsidTr="00374DCA">
        <w:trPr>
          <w:trHeight w:val="309"/>
          <w:tblHeader/>
        </w:trPr>
        <w:tc>
          <w:tcPr>
            <w:tcW w:w="4680" w:type="dxa"/>
          </w:tcPr>
          <w:p w14:paraId="3AD7EAE4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6E29F782" w14:textId="3EECABC4" w:rsidR="00F53166" w:rsidRPr="00B118B0" w:rsidRDefault="00FF5743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FA6590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180E8F0C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5D89190A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88" w:type="dxa"/>
          </w:tcPr>
          <w:p w14:paraId="4605A847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1AD66BCD" w14:textId="32B973E8" w:rsidR="00F53166" w:rsidRPr="00B118B0" w:rsidRDefault="00FF5743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FA6590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0033F936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EFD28DD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F53166" w:rsidRPr="00B118B0" w14:paraId="0E8F6FCE" w14:textId="77777777" w:rsidTr="00374DCA">
        <w:trPr>
          <w:trHeight w:val="336"/>
          <w:tblHeader/>
        </w:trPr>
        <w:tc>
          <w:tcPr>
            <w:tcW w:w="4680" w:type="dxa"/>
          </w:tcPr>
          <w:p w14:paraId="7A20CA6C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539A02D2" w14:textId="127826BE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E63E2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8" w:type="dxa"/>
          </w:tcPr>
          <w:p w14:paraId="2D55FF58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43443E7" w14:textId="2708EF41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E63E2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88" w:type="dxa"/>
          </w:tcPr>
          <w:p w14:paraId="01C55674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6FC0BBE" w14:textId="5C1CB6D8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E63E2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8" w:type="dxa"/>
          </w:tcPr>
          <w:p w14:paraId="0894CA93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EFF9339" w14:textId="049E6E3F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E63E2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3E1D25" w:rsidRPr="00B118B0" w14:paraId="4A0924B2" w14:textId="77777777" w:rsidTr="00374DCA">
        <w:trPr>
          <w:trHeight w:val="323"/>
        </w:trPr>
        <w:tc>
          <w:tcPr>
            <w:tcW w:w="4680" w:type="dxa"/>
          </w:tcPr>
          <w:p w14:paraId="4C4F24F1" w14:textId="023B227A" w:rsidR="003E1D25" w:rsidRPr="004E25B1" w:rsidRDefault="003E1D25" w:rsidP="003E1D25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4E25B1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3952B085" w14:textId="1933AC2D" w:rsidR="003E1D25" w:rsidRPr="00ED6D91" w:rsidRDefault="00631C66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1,782</w:t>
            </w:r>
          </w:p>
        </w:tc>
        <w:tc>
          <w:tcPr>
            <w:tcW w:w="88" w:type="dxa"/>
          </w:tcPr>
          <w:p w14:paraId="36597325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2B30B342" w14:textId="51220336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886</w:t>
            </w:r>
          </w:p>
        </w:tc>
        <w:tc>
          <w:tcPr>
            <w:tcW w:w="88" w:type="dxa"/>
          </w:tcPr>
          <w:p w14:paraId="15BC6BCD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653A4" w14:textId="6AFB0DEA" w:rsidR="003E1D25" w:rsidRPr="00ED6D91" w:rsidRDefault="00DE093F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624BEFFC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A5644B2" w14:textId="5BCA977E" w:rsidR="003E1D25" w:rsidRPr="00ED6D91" w:rsidRDefault="003E1D25" w:rsidP="003E1D25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E1D25" w:rsidRPr="00B118B0" w14:paraId="561E3113" w14:textId="77777777" w:rsidTr="00374DCA">
        <w:trPr>
          <w:trHeight w:val="309"/>
        </w:trPr>
        <w:tc>
          <w:tcPr>
            <w:tcW w:w="4680" w:type="dxa"/>
          </w:tcPr>
          <w:p w14:paraId="038EB26E" w14:textId="4C796310" w:rsidR="003E1D25" w:rsidRPr="004E25B1" w:rsidRDefault="003E1D25" w:rsidP="003E1D25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4DD22850" w14:textId="2FCB053A" w:rsidR="003E1D25" w:rsidRPr="00ED6D91" w:rsidRDefault="00631C66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41,618</w:t>
            </w:r>
          </w:p>
        </w:tc>
        <w:tc>
          <w:tcPr>
            <w:tcW w:w="88" w:type="dxa"/>
          </w:tcPr>
          <w:p w14:paraId="4FA18E52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B09701B" w14:textId="1A62A291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50,721</w:t>
            </w:r>
          </w:p>
        </w:tc>
        <w:tc>
          <w:tcPr>
            <w:tcW w:w="88" w:type="dxa"/>
          </w:tcPr>
          <w:p w14:paraId="08C8600D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49A8E27" w14:textId="3C51BFC2" w:rsidR="003E1D25" w:rsidRPr="00ED6D91" w:rsidRDefault="00DE093F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2D1A9F5B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40C43C36" w14:textId="7932289B" w:rsidR="003E1D25" w:rsidRPr="00ED6D91" w:rsidRDefault="003E1D25" w:rsidP="003E1D25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E1D25" w:rsidRPr="00B118B0" w14:paraId="6AA0E1CE" w14:textId="77777777" w:rsidTr="00374DCA">
        <w:trPr>
          <w:trHeight w:val="323"/>
        </w:trPr>
        <w:tc>
          <w:tcPr>
            <w:tcW w:w="4680" w:type="dxa"/>
          </w:tcPr>
          <w:p w14:paraId="70A3353C" w14:textId="0766D369" w:rsidR="003E1D25" w:rsidRPr="004E25B1" w:rsidRDefault="003E1D25" w:rsidP="003E1D25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0B8CFD09" w14:textId="4E0E16EC" w:rsidR="003E1D25" w:rsidRPr="00ED6D91" w:rsidRDefault="00631C66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9,965</w:t>
            </w:r>
          </w:p>
        </w:tc>
        <w:tc>
          <w:tcPr>
            <w:tcW w:w="88" w:type="dxa"/>
          </w:tcPr>
          <w:p w14:paraId="52521638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3EB155D2" w14:textId="7BBCDD46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21,248</w:t>
            </w:r>
          </w:p>
        </w:tc>
        <w:tc>
          <w:tcPr>
            <w:tcW w:w="88" w:type="dxa"/>
          </w:tcPr>
          <w:p w14:paraId="1D9A30C2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1BA762A" w14:textId="7BDEC73B" w:rsidR="003E1D25" w:rsidRPr="00ED6D91" w:rsidRDefault="00DE093F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1,180</w:t>
            </w:r>
          </w:p>
        </w:tc>
        <w:tc>
          <w:tcPr>
            <w:tcW w:w="88" w:type="dxa"/>
          </w:tcPr>
          <w:p w14:paraId="464C859D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5DD8CDFD" w14:textId="6169FAEB" w:rsidR="003E1D25" w:rsidRPr="00ED6D91" w:rsidRDefault="003E1D25" w:rsidP="003E1D25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1,586</w:t>
            </w:r>
          </w:p>
        </w:tc>
      </w:tr>
      <w:tr w:rsidR="003E1D25" w:rsidRPr="00B118B0" w14:paraId="3D371658" w14:textId="77777777" w:rsidTr="00374DCA">
        <w:trPr>
          <w:trHeight w:val="323"/>
        </w:trPr>
        <w:tc>
          <w:tcPr>
            <w:tcW w:w="4680" w:type="dxa"/>
          </w:tcPr>
          <w:p w14:paraId="1AE57259" w14:textId="354F610A" w:rsidR="003E1D25" w:rsidRPr="004E25B1" w:rsidRDefault="003E1D25" w:rsidP="003E1D25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4E25B1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013" w:type="dxa"/>
            <w:shd w:val="clear" w:color="auto" w:fill="auto"/>
          </w:tcPr>
          <w:p w14:paraId="312B977E" w14:textId="4D16A2AF" w:rsidR="003E1D25" w:rsidRPr="00ED6D91" w:rsidRDefault="00631C66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1,179</w:t>
            </w:r>
          </w:p>
        </w:tc>
        <w:tc>
          <w:tcPr>
            <w:tcW w:w="88" w:type="dxa"/>
          </w:tcPr>
          <w:p w14:paraId="7EA92F26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825EE01" w14:textId="6826EC99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1,032</w:t>
            </w:r>
          </w:p>
        </w:tc>
        <w:tc>
          <w:tcPr>
            <w:tcW w:w="88" w:type="dxa"/>
          </w:tcPr>
          <w:p w14:paraId="4F17A2B3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A24FE14" w14:textId="2C8E136D" w:rsidR="003E1D25" w:rsidRPr="00ED6D91" w:rsidRDefault="00DE093F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14E2BD67" w14:textId="77777777" w:rsidR="003E1D25" w:rsidRPr="00ED6D91" w:rsidRDefault="003E1D25" w:rsidP="003E1D25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4D545AFB" w14:textId="5DCA00EF" w:rsidR="003E1D25" w:rsidRPr="00ED6D91" w:rsidRDefault="003E1D25" w:rsidP="003E1D25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E1D25" w:rsidRPr="00B118B0" w14:paraId="514A43F7" w14:textId="77777777" w:rsidTr="00374DCA">
        <w:trPr>
          <w:trHeight w:val="323"/>
        </w:trPr>
        <w:tc>
          <w:tcPr>
            <w:tcW w:w="4680" w:type="dxa"/>
          </w:tcPr>
          <w:p w14:paraId="431FF9F3" w14:textId="099B6207" w:rsidR="003E1D25" w:rsidRPr="004E25B1" w:rsidRDefault="003E1D25" w:rsidP="003E1D25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36074B88" w14:textId="6998B7BB" w:rsidR="003E1D25" w:rsidRPr="00ED6D91" w:rsidRDefault="00631C66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19,974</w:t>
            </w:r>
          </w:p>
        </w:tc>
        <w:tc>
          <w:tcPr>
            <w:tcW w:w="88" w:type="dxa"/>
          </w:tcPr>
          <w:p w14:paraId="12C15540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FBAC97E" w14:textId="6367F33B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17,564</w:t>
            </w:r>
          </w:p>
        </w:tc>
        <w:tc>
          <w:tcPr>
            <w:tcW w:w="88" w:type="dxa"/>
          </w:tcPr>
          <w:p w14:paraId="3A6D51B2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6601807" w14:textId="0314ABE7" w:rsidR="003E1D25" w:rsidRPr="00ED6D91" w:rsidRDefault="00DE093F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1,139</w:t>
            </w:r>
          </w:p>
        </w:tc>
        <w:tc>
          <w:tcPr>
            <w:tcW w:w="88" w:type="dxa"/>
          </w:tcPr>
          <w:p w14:paraId="155E7336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5E76B04C" w14:textId="7DAF4AA3" w:rsidR="003E1D25" w:rsidRPr="00ED6D91" w:rsidRDefault="003E1D25" w:rsidP="003E1D25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980</w:t>
            </w:r>
          </w:p>
        </w:tc>
      </w:tr>
      <w:tr w:rsidR="003E1D25" w:rsidRPr="00B118B0" w14:paraId="0E266B10" w14:textId="77777777" w:rsidTr="00374DCA">
        <w:trPr>
          <w:trHeight w:val="323"/>
        </w:trPr>
        <w:tc>
          <w:tcPr>
            <w:tcW w:w="4680" w:type="dxa"/>
          </w:tcPr>
          <w:p w14:paraId="2A68F685" w14:textId="3265F65C" w:rsidR="003E1D25" w:rsidRPr="004E25B1" w:rsidRDefault="003E1D25" w:rsidP="003E1D25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4E25B1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013" w:type="dxa"/>
            <w:shd w:val="clear" w:color="auto" w:fill="auto"/>
          </w:tcPr>
          <w:p w14:paraId="53CA4298" w14:textId="3DC69115" w:rsidR="003E1D25" w:rsidRPr="00ED6D91" w:rsidRDefault="00631C66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95</w:t>
            </w:r>
          </w:p>
        </w:tc>
        <w:tc>
          <w:tcPr>
            <w:tcW w:w="88" w:type="dxa"/>
          </w:tcPr>
          <w:p w14:paraId="24F8BC5E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2AE59E15" w14:textId="47B58861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</w:t>
            </w:r>
          </w:p>
        </w:tc>
        <w:tc>
          <w:tcPr>
            <w:tcW w:w="88" w:type="dxa"/>
          </w:tcPr>
          <w:p w14:paraId="4430F8BC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751BFECB" w14:textId="7295B0C0" w:rsidR="003E1D25" w:rsidRPr="00ED6D91" w:rsidRDefault="00DE093F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10,647</w:t>
            </w:r>
          </w:p>
        </w:tc>
        <w:tc>
          <w:tcPr>
            <w:tcW w:w="88" w:type="dxa"/>
          </w:tcPr>
          <w:p w14:paraId="7EC10BEC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62A88D40" w14:textId="54ADA79D" w:rsidR="003E1D25" w:rsidRPr="00ED6D91" w:rsidRDefault="003E1D25" w:rsidP="003E1D25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10,483</w:t>
            </w:r>
          </w:p>
        </w:tc>
      </w:tr>
      <w:tr w:rsidR="003E1D25" w:rsidRPr="00B118B0" w14:paraId="4E2BF948" w14:textId="77777777" w:rsidTr="00374DCA">
        <w:trPr>
          <w:trHeight w:val="323"/>
        </w:trPr>
        <w:tc>
          <w:tcPr>
            <w:tcW w:w="4680" w:type="dxa"/>
          </w:tcPr>
          <w:p w14:paraId="5DC94CAD" w14:textId="77777777" w:rsidR="003E1D25" w:rsidRPr="00ED6D91" w:rsidRDefault="003E1D25" w:rsidP="003E1D25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163065E7" w14:textId="5F3F2380" w:rsidR="003E1D25" w:rsidRPr="00ED6D91" w:rsidRDefault="00631C66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11,760</w:t>
            </w:r>
          </w:p>
        </w:tc>
        <w:tc>
          <w:tcPr>
            <w:tcW w:w="88" w:type="dxa"/>
          </w:tcPr>
          <w:p w14:paraId="225CF7DB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66710ED8" w14:textId="4F00B74F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11,371</w:t>
            </w:r>
          </w:p>
        </w:tc>
        <w:tc>
          <w:tcPr>
            <w:tcW w:w="88" w:type="dxa"/>
          </w:tcPr>
          <w:p w14:paraId="45A2D459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E010557" w14:textId="7C22C503" w:rsidR="003E1D25" w:rsidRPr="00ED6D91" w:rsidRDefault="00DE093F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1,847</w:t>
            </w:r>
          </w:p>
        </w:tc>
        <w:tc>
          <w:tcPr>
            <w:tcW w:w="88" w:type="dxa"/>
          </w:tcPr>
          <w:p w14:paraId="183407EF" w14:textId="77777777" w:rsidR="003E1D25" w:rsidRPr="00ED6D91" w:rsidRDefault="003E1D25" w:rsidP="003E1D25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6681920C" w14:textId="2905EE01" w:rsidR="003E1D25" w:rsidRPr="00ED6D91" w:rsidRDefault="003E1D25" w:rsidP="003E1D25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659</w:t>
            </w:r>
          </w:p>
        </w:tc>
      </w:tr>
      <w:tr w:rsidR="003E1D25" w:rsidRPr="00B118B0" w14:paraId="62F65026" w14:textId="77777777" w:rsidTr="00374DCA">
        <w:trPr>
          <w:trHeight w:val="323"/>
        </w:trPr>
        <w:tc>
          <w:tcPr>
            <w:tcW w:w="4680" w:type="dxa"/>
          </w:tcPr>
          <w:p w14:paraId="06387AD5" w14:textId="35F7EC84" w:rsidR="003E1D25" w:rsidRPr="00ED6D91" w:rsidRDefault="003E1D25" w:rsidP="003E1D25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 w:hint="cs"/>
                <w:sz w:val="28"/>
                <w:cs/>
              </w:rPr>
              <w:t xml:space="preserve">รายได้รับล่วงหน้า </w:t>
            </w:r>
            <w:r w:rsidRPr="00ED6D91">
              <w:rPr>
                <w:rFonts w:asciiTheme="majorBidi" w:hAnsiTheme="majorBidi" w:cstheme="majorBidi"/>
                <w:sz w:val="28"/>
              </w:rPr>
              <w:t>-</w:t>
            </w:r>
            <w:r w:rsidRPr="00ED6D91">
              <w:rPr>
                <w:rFonts w:asciiTheme="majorBidi" w:hAnsiTheme="majorBidi" w:cstheme="majorBidi" w:hint="cs"/>
                <w:sz w:val="28"/>
                <w:cs/>
              </w:rPr>
              <w:t xml:space="preserve"> ค่าเช่าที่ดิน</w:t>
            </w:r>
          </w:p>
        </w:tc>
        <w:tc>
          <w:tcPr>
            <w:tcW w:w="1013" w:type="dxa"/>
            <w:shd w:val="clear" w:color="auto" w:fill="auto"/>
          </w:tcPr>
          <w:p w14:paraId="3FCCE817" w14:textId="3FA593AF" w:rsidR="003E1D25" w:rsidRPr="00ED6D91" w:rsidRDefault="00631C66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12,680</w:t>
            </w:r>
          </w:p>
        </w:tc>
        <w:tc>
          <w:tcPr>
            <w:tcW w:w="88" w:type="dxa"/>
          </w:tcPr>
          <w:p w14:paraId="32F0825D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FC5F29D" w14:textId="3587F76F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13,725</w:t>
            </w:r>
          </w:p>
        </w:tc>
        <w:tc>
          <w:tcPr>
            <w:tcW w:w="88" w:type="dxa"/>
          </w:tcPr>
          <w:p w14:paraId="77F96027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34EAA052" w14:textId="5CECEF76" w:rsidR="003E1D25" w:rsidRPr="00ED6D91" w:rsidRDefault="00DE093F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28152FD9" w14:textId="77777777" w:rsidR="003E1D25" w:rsidRPr="00ED6D91" w:rsidRDefault="003E1D25" w:rsidP="003E1D25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4FD96B4D" w14:textId="015D0668" w:rsidR="003E1D25" w:rsidRPr="00ED6D91" w:rsidRDefault="003E1D25" w:rsidP="003E1D25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E1D25" w:rsidRPr="00B118B0" w14:paraId="6968ADFB" w14:textId="77777777" w:rsidTr="00374DCA">
        <w:trPr>
          <w:trHeight w:val="323"/>
        </w:trPr>
        <w:tc>
          <w:tcPr>
            <w:tcW w:w="4680" w:type="dxa"/>
          </w:tcPr>
          <w:p w14:paraId="49427C8A" w14:textId="77777777" w:rsidR="003E1D25" w:rsidRPr="00ED6D91" w:rsidRDefault="003E1D25" w:rsidP="003E1D25">
            <w:pPr>
              <w:ind w:right="-18" w:firstLine="42"/>
              <w:jc w:val="thaiDistribute"/>
              <w:rPr>
                <w:rFonts w:asciiTheme="majorBidi" w:hAnsiTheme="majorBidi"/>
                <w:sz w:val="28"/>
              </w:rPr>
            </w:pPr>
            <w:r w:rsidRPr="00ED6D91">
              <w:rPr>
                <w:rFonts w:asciiTheme="majorBidi" w:hAnsiTheme="majorBidi" w:hint="cs"/>
                <w:sz w:val="28"/>
                <w:cs/>
              </w:rPr>
              <w:t xml:space="preserve">ประมาณการหนี้สินจากคดีความฟ้องร้อง </w:t>
            </w:r>
          </w:p>
          <w:p w14:paraId="62AB4D12" w14:textId="13E2D979" w:rsidR="003E1D25" w:rsidRPr="00ED6D91" w:rsidRDefault="003E1D25" w:rsidP="003E1D25">
            <w:pPr>
              <w:ind w:left="177" w:right="-18" w:firstLine="42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</w:rPr>
              <w:t>(</w:t>
            </w:r>
            <w:r w:rsidRPr="003E1D25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="00AB25DC">
              <w:rPr>
                <w:rFonts w:asciiTheme="majorBidi" w:hAnsiTheme="majorBidi" w:cstheme="majorBidi"/>
                <w:sz w:val="28"/>
              </w:rPr>
              <w:t>30</w:t>
            </w:r>
            <w:r w:rsidRPr="003E1D25">
              <w:rPr>
                <w:rFonts w:asciiTheme="majorBidi" w:hAnsiTheme="majorBidi" w:cstheme="majorBidi"/>
                <w:sz w:val="28"/>
              </w:rPr>
              <w:t>.4)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0B88D8B" w14:textId="6038CB26" w:rsidR="003E1D25" w:rsidRPr="00ED6D91" w:rsidRDefault="00DE093F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231AFDD1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87B98E6" w14:textId="77777777" w:rsidR="003E1D25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  <w:p w14:paraId="5D87F91D" w14:textId="51B37DC2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</w:t>
            </w:r>
            <w:r>
              <w:rPr>
                <w:rFonts w:ascii="Angsana New" w:hAnsi="Angsana New"/>
                <w:sz w:val="28"/>
              </w:rPr>
              <w:t>,643</w:t>
            </w:r>
          </w:p>
        </w:tc>
        <w:tc>
          <w:tcPr>
            <w:tcW w:w="88" w:type="dxa"/>
            <w:vAlign w:val="bottom"/>
          </w:tcPr>
          <w:p w14:paraId="446CC499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BBEED1D" w14:textId="08AB66F3" w:rsidR="003E1D25" w:rsidRPr="00ED6D91" w:rsidRDefault="00DE093F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069B289C" w14:textId="77777777" w:rsidR="003E1D25" w:rsidRPr="00ED6D91" w:rsidRDefault="003E1D25" w:rsidP="003E1D25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634FD0E8" w14:textId="77777777" w:rsidR="003E1D25" w:rsidRDefault="003E1D25" w:rsidP="003E1D25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</w:p>
          <w:p w14:paraId="0971AF8F" w14:textId="080E4BF2" w:rsidR="003E1D25" w:rsidRPr="00ED6D91" w:rsidRDefault="003E1D25" w:rsidP="003E1D25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E1D25" w:rsidRPr="00B118B0" w14:paraId="58FACD8A" w14:textId="77777777" w:rsidTr="00374DCA">
        <w:trPr>
          <w:trHeight w:val="323"/>
        </w:trPr>
        <w:tc>
          <w:tcPr>
            <w:tcW w:w="4680" w:type="dxa"/>
          </w:tcPr>
          <w:p w14:paraId="3F449AA2" w14:textId="0AFC73AC" w:rsidR="003E1D25" w:rsidRPr="00ED6D91" w:rsidRDefault="003E1D25" w:rsidP="003E1D25">
            <w:pPr>
              <w:ind w:right="-18" w:firstLine="42"/>
              <w:jc w:val="thaiDistribute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ประมา</w:t>
            </w:r>
            <w:r w:rsidR="00C34F23">
              <w:rPr>
                <w:rFonts w:asciiTheme="majorBidi" w:hAnsiTheme="majorBidi" w:hint="cs"/>
                <w:sz w:val="28"/>
                <w:cs/>
              </w:rPr>
              <w:t>ณ</w:t>
            </w:r>
            <w:r>
              <w:rPr>
                <w:rFonts w:asciiTheme="majorBidi" w:hAnsiTheme="majorBidi" w:hint="cs"/>
                <w:sz w:val="28"/>
                <w:cs/>
              </w:rPr>
              <w:t>การหนี้สินหมุนเวียนอื่น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5ED0E32" w14:textId="1D5BEF61" w:rsidR="003E1D25" w:rsidRPr="00631C66" w:rsidRDefault="00DE093F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5,207</w:t>
            </w:r>
          </w:p>
        </w:tc>
        <w:tc>
          <w:tcPr>
            <w:tcW w:w="88" w:type="dxa"/>
            <w:vAlign w:val="bottom"/>
          </w:tcPr>
          <w:p w14:paraId="324669BC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52531568" w14:textId="5A30D30D" w:rsidR="003E1D25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26,000</w:t>
            </w:r>
          </w:p>
        </w:tc>
        <w:tc>
          <w:tcPr>
            <w:tcW w:w="88" w:type="dxa"/>
            <w:vAlign w:val="bottom"/>
          </w:tcPr>
          <w:p w14:paraId="586914E4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2534E10" w14:textId="32992D07" w:rsidR="003E1D25" w:rsidRPr="00ED6D91" w:rsidRDefault="00DE093F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60E6907B" w14:textId="77777777" w:rsidR="003E1D25" w:rsidRPr="00ED6D91" w:rsidRDefault="003E1D25" w:rsidP="003E1D25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0841A244" w14:textId="27843977" w:rsidR="003E1D25" w:rsidRDefault="003E1D25" w:rsidP="003E1D25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E1D25" w:rsidRPr="00B118B0" w14:paraId="0E485C3F" w14:textId="77777777" w:rsidTr="00374DCA">
        <w:trPr>
          <w:trHeight w:val="323"/>
        </w:trPr>
        <w:tc>
          <w:tcPr>
            <w:tcW w:w="4680" w:type="dxa"/>
            <w:vAlign w:val="bottom"/>
          </w:tcPr>
          <w:p w14:paraId="5FA9BDC8" w14:textId="77777777" w:rsidR="003E1D25" w:rsidRPr="00ED6D91" w:rsidRDefault="003E1D25" w:rsidP="003E1D25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2F66CF41" w14:textId="61CF57A8" w:rsidR="003E1D25" w:rsidRPr="00631C66" w:rsidRDefault="00631C66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31C66">
              <w:rPr>
                <w:rFonts w:asciiTheme="majorBidi" w:hAnsiTheme="majorBidi" w:cstheme="majorBidi"/>
                <w:sz w:val="28"/>
              </w:rPr>
              <w:t>15,043</w:t>
            </w:r>
          </w:p>
        </w:tc>
        <w:tc>
          <w:tcPr>
            <w:tcW w:w="88" w:type="dxa"/>
          </w:tcPr>
          <w:p w14:paraId="428C096D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8E89A00" w14:textId="2FCCB63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7,491</w:t>
            </w:r>
          </w:p>
        </w:tc>
        <w:tc>
          <w:tcPr>
            <w:tcW w:w="88" w:type="dxa"/>
          </w:tcPr>
          <w:p w14:paraId="3915FC4B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64D76266" w14:textId="517E31D1" w:rsidR="003E1D25" w:rsidRPr="00ED6D91" w:rsidRDefault="00DE093F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370</w:t>
            </w:r>
          </w:p>
        </w:tc>
        <w:tc>
          <w:tcPr>
            <w:tcW w:w="88" w:type="dxa"/>
          </w:tcPr>
          <w:p w14:paraId="6756BC3C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5CDA5DE" w14:textId="2175DDC4" w:rsidR="003E1D25" w:rsidRPr="00ED6D91" w:rsidRDefault="003E1D25" w:rsidP="003E1D25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586</w:t>
            </w:r>
          </w:p>
        </w:tc>
      </w:tr>
      <w:tr w:rsidR="003E1D25" w:rsidRPr="00B118B0" w14:paraId="733B3F64" w14:textId="77777777" w:rsidTr="00374DCA">
        <w:trPr>
          <w:trHeight w:val="323"/>
        </w:trPr>
        <w:tc>
          <w:tcPr>
            <w:tcW w:w="4680" w:type="dxa"/>
          </w:tcPr>
          <w:p w14:paraId="3E8712D7" w14:textId="091266D0" w:rsidR="003E1D25" w:rsidRPr="00ED6D91" w:rsidRDefault="003E1D25" w:rsidP="003E1D25">
            <w:pPr>
              <w:ind w:right="-18" w:firstLine="4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A4DA2" w14:textId="71B85F94" w:rsidR="003E1D25" w:rsidRPr="00ED6D91" w:rsidRDefault="00631C66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119,303</w:t>
            </w:r>
          </w:p>
        </w:tc>
        <w:tc>
          <w:tcPr>
            <w:tcW w:w="88" w:type="dxa"/>
          </w:tcPr>
          <w:p w14:paraId="4B8EB1BC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A07F3" w14:textId="05A95E5D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153,733</w:t>
            </w:r>
          </w:p>
        </w:tc>
        <w:tc>
          <w:tcPr>
            <w:tcW w:w="88" w:type="dxa"/>
          </w:tcPr>
          <w:p w14:paraId="41C9869C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216A5" w14:textId="37A9C74F" w:rsidR="003E1D25" w:rsidRPr="00ED6D91" w:rsidRDefault="00631C66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15,183</w:t>
            </w:r>
          </w:p>
        </w:tc>
        <w:tc>
          <w:tcPr>
            <w:tcW w:w="88" w:type="dxa"/>
          </w:tcPr>
          <w:p w14:paraId="3AD9D1FC" w14:textId="77777777" w:rsidR="003E1D25" w:rsidRPr="00ED6D91" w:rsidRDefault="003E1D25" w:rsidP="003E1D2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7D73B413" w14:textId="66392396" w:rsidR="003E1D25" w:rsidRPr="00ED6D91" w:rsidRDefault="003E1D25" w:rsidP="003E1D25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14,294</w:t>
            </w:r>
          </w:p>
        </w:tc>
      </w:tr>
    </w:tbl>
    <w:p w14:paraId="2872290A" w14:textId="470AF201" w:rsidR="007C67AA" w:rsidRDefault="007C67AA" w:rsidP="007C67AA">
      <w:pPr>
        <w:spacing w:before="480" w:line="240" w:lineRule="atLeast"/>
        <w:rPr>
          <w:rFonts w:asciiTheme="majorBidi" w:hAnsiTheme="majorBidi" w:cstheme="majorBidi"/>
          <w:b/>
          <w:bCs/>
          <w:sz w:val="28"/>
        </w:rPr>
      </w:pPr>
    </w:p>
    <w:p w14:paraId="09F2FD9D" w14:textId="77777777" w:rsidR="007C67AA" w:rsidRDefault="007C67A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0A3F2FC0" w14:textId="272DF08D" w:rsidR="00F53166" w:rsidRPr="00B118B0" w:rsidRDefault="003357E6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</w:t>
      </w:r>
      <w:r w:rsidR="009E4C64" w:rsidRPr="00B118B0">
        <w:rPr>
          <w:rFonts w:asciiTheme="majorBidi" w:hAnsiTheme="majorBidi" w:cstheme="majorBidi"/>
          <w:b/>
          <w:bCs/>
          <w:sz w:val="28"/>
          <w:cs/>
        </w:rPr>
        <w:t>งินกู้ยืมระยะยาวจากสถาบันการเงิน</w:t>
      </w:r>
    </w:p>
    <w:p w14:paraId="2AD8607A" w14:textId="5E09E093" w:rsidR="00F53166" w:rsidRPr="00B118B0" w:rsidRDefault="009E4C64" w:rsidP="003357E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เงินกู้ยืมระยะยาวจากสถาบันการเงิน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0E6270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33A80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233A80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(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งบการเงินเฉพาะกิจการ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ไม่มี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20"/>
        <w:gridCol w:w="86"/>
        <w:gridCol w:w="1384"/>
      </w:tblGrid>
      <w:tr w:rsidR="003357E6" w:rsidRPr="00B118B0" w14:paraId="7987878D" w14:textId="77777777" w:rsidTr="00B37563">
        <w:trPr>
          <w:trHeight w:val="20"/>
        </w:trPr>
        <w:tc>
          <w:tcPr>
            <w:tcW w:w="6300" w:type="dxa"/>
          </w:tcPr>
          <w:p w14:paraId="28879A51" w14:textId="77777777" w:rsidR="003357E6" w:rsidRPr="00B118B0" w:rsidRDefault="003357E6" w:rsidP="005B4801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7537D231" w14:textId="43086B96" w:rsidR="003357E6" w:rsidRPr="00B118B0" w:rsidRDefault="003357E6" w:rsidP="003357E6">
            <w:pPr>
              <w:ind w:left="-10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F53166" w:rsidRPr="00B118B0" w14:paraId="6BF68BFA" w14:textId="77777777" w:rsidTr="00B37563">
        <w:trPr>
          <w:trHeight w:val="20"/>
        </w:trPr>
        <w:tc>
          <w:tcPr>
            <w:tcW w:w="6300" w:type="dxa"/>
          </w:tcPr>
          <w:p w14:paraId="5ABF5C2C" w14:textId="77777777" w:rsidR="00F53166" w:rsidRPr="00B118B0" w:rsidRDefault="00F53166" w:rsidP="005B4801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5D5F0F85" w14:textId="77777777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F53166" w:rsidRPr="00B118B0" w14:paraId="02FB649F" w14:textId="77777777" w:rsidTr="00B37563">
        <w:trPr>
          <w:trHeight w:val="20"/>
        </w:trPr>
        <w:tc>
          <w:tcPr>
            <w:tcW w:w="6300" w:type="dxa"/>
          </w:tcPr>
          <w:p w14:paraId="6BA8308F" w14:textId="77777777" w:rsidR="00F53166" w:rsidRPr="00B118B0" w:rsidRDefault="00F53166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7C7876BC" w14:textId="5DCE3DCE" w:rsidR="00F53166" w:rsidRPr="00B118B0" w:rsidRDefault="00FF5743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0E6270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86" w:type="dxa"/>
          </w:tcPr>
          <w:p w14:paraId="537EDF5F" w14:textId="77777777" w:rsidR="00F53166" w:rsidRPr="00B118B0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vAlign w:val="bottom"/>
          </w:tcPr>
          <w:p w14:paraId="7DF277CA" w14:textId="77777777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53166" w:rsidRPr="00B118B0" w14:paraId="326D40D4" w14:textId="77777777" w:rsidTr="00B37563">
        <w:trPr>
          <w:trHeight w:val="20"/>
        </w:trPr>
        <w:tc>
          <w:tcPr>
            <w:tcW w:w="6300" w:type="dxa"/>
          </w:tcPr>
          <w:p w14:paraId="7EA7CA01" w14:textId="77777777" w:rsidR="00F53166" w:rsidRPr="00B118B0" w:rsidRDefault="00F53166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61B4E8C4" w14:textId="05B27FF4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33A8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6" w:type="dxa"/>
          </w:tcPr>
          <w:p w14:paraId="4D7F25CF" w14:textId="77777777" w:rsidR="00F53166" w:rsidRPr="00B118B0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704D5A8" w14:textId="4CDE083E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33A80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7E7FF3" w:rsidRPr="00B118B0" w14:paraId="0197D792" w14:textId="77777777" w:rsidTr="00B37563">
        <w:trPr>
          <w:trHeight w:val="20"/>
        </w:trPr>
        <w:tc>
          <w:tcPr>
            <w:tcW w:w="6300" w:type="dxa"/>
          </w:tcPr>
          <w:p w14:paraId="3FA38799" w14:textId="100BD085" w:rsidR="007E7FF3" w:rsidRPr="00B118B0" w:rsidRDefault="007E7FF3" w:rsidP="007E7FF3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58C4B43C" w14:textId="3D012E4D" w:rsidR="007E7FF3" w:rsidRPr="00B118B0" w:rsidRDefault="007A41BB" w:rsidP="007E7FF3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61,310</w:t>
            </w:r>
          </w:p>
        </w:tc>
        <w:tc>
          <w:tcPr>
            <w:tcW w:w="86" w:type="dxa"/>
          </w:tcPr>
          <w:p w14:paraId="2567496A" w14:textId="77777777" w:rsidR="007E7FF3" w:rsidRPr="00B118B0" w:rsidRDefault="007E7FF3" w:rsidP="007E7FF3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7E62F5D" w14:textId="6A0C0512" w:rsidR="007E7FF3" w:rsidRPr="00B118B0" w:rsidRDefault="007E7FF3" w:rsidP="007E7FF3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86,715</w:t>
            </w:r>
          </w:p>
        </w:tc>
      </w:tr>
      <w:tr w:rsidR="007E7FF3" w:rsidRPr="00B118B0" w14:paraId="5DEBF7F6" w14:textId="77777777" w:rsidTr="00613A3D">
        <w:trPr>
          <w:trHeight w:val="20"/>
        </w:trPr>
        <w:tc>
          <w:tcPr>
            <w:tcW w:w="6300" w:type="dxa"/>
          </w:tcPr>
          <w:p w14:paraId="5E82A7DE" w14:textId="51F57112" w:rsidR="007E7FF3" w:rsidRPr="00B118B0" w:rsidRDefault="007E7FF3" w:rsidP="007E7FF3">
            <w:pPr>
              <w:pStyle w:val="Header"/>
              <w:jc w:val="both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A617D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53C03" w14:textId="249B3843" w:rsidR="007E7FF3" w:rsidRPr="00B118B0" w:rsidRDefault="007A41BB" w:rsidP="007E7FF3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(27,000)</w:t>
            </w:r>
          </w:p>
        </w:tc>
        <w:tc>
          <w:tcPr>
            <w:tcW w:w="86" w:type="dxa"/>
          </w:tcPr>
          <w:p w14:paraId="6BCEF66A" w14:textId="77777777" w:rsidR="007E7FF3" w:rsidRPr="00B118B0" w:rsidRDefault="007E7FF3" w:rsidP="007E7FF3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3633C16" w14:textId="1E846E93" w:rsidR="007E7FF3" w:rsidRPr="00B118B0" w:rsidRDefault="007E7FF3" w:rsidP="007E7FF3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(46,980)</w:t>
            </w:r>
          </w:p>
        </w:tc>
      </w:tr>
      <w:tr w:rsidR="007E7FF3" w:rsidRPr="00B118B0" w14:paraId="1E07DDE7" w14:textId="77777777" w:rsidTr="00613A3D">
        <w:trPr>
          <w:trHeight w:val="20"/>
        </w:trPr>
        <w:tc>
          <w:tcPr>
            <w:tcW w:w="6300" w:type="dxa"/>
          </w:tcPr>
          <w:p w14:paraId="3CCC901A" w14:textId="1B4A344F" w:rsidR="007E7FF3" w:rsidRPr="00B118B0" w:rsidRDefault="007E7FF3" w:rsidP="007E7FF3">
            <w:pPr>
              <w:pStyle w:val="Header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2A3536" w14:textId="445A942B" w:rsidR="007E7FF3" w:rsidRPr="00B118B0" w:rsidRDefault="007A41BB" w:rsidP="007E7FF3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34,310</w:t>
            </w:r>
          </w:p>
        </w:tc>
        <w:tc>
          <w:tcPr>
            <w:tcW w:w="86" w:type="dxa"/>
          </w:tcPr>
          <w:p w14:paraId="0DA35DE3" w14:textId="77777777" w:rsidR="007E7FF3" w:rsidRPr="00B118B0" w:rsidRDefault="007E7FF3" w:rsidP="007E7FF3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C03B5" w14:textId="6D1C87F3" w:rsidR="007E7FF3" w:rsidRPr="00B118B0" w:rsidRDefault="007E7FF3" w:rsidP="007E7FF3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39,735</w:t>
            </w:r>
          </w:p>
        </w:tc>
      </w:tr>
    </w:tbl>
    <w:p w14:paraId="06965107" w14:textId="1B719DD0" w:rsidR="00F65985" w:rsidRDefault="002A4265" w:rsidP="00F65985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การเปลี่ยนแปลงของบัญชีเงินกู้ยืมระยะยาว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จากสถาบันการเงิน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สำหรับงวด</w:t>
      </w:r>
      <w:r w:rsidR="00136B6B">
        <w:rPr>
          <w:rFonts w:asciiTheme="majorBidi" w:hAnsiTheme="majorBidi" w:cstheme="majorBidi" w:hint="cs"/>
          <w:color w:val="000000"/>
          <w:spacing w:val="-2"/>
          <w:sz w:val="28"/>
          <w:cs/>
        </w:rPr>
        <w:t>เก้า</w:t>
      </w:r>
      <w:r w:rsidR="00DE093F">
        <w:rPr>
          <w:rFonts w:asciiTheme="majorBidi" w:hAnsiTheme="majorBidi" w:cstheme="majorBidi" w:hint="cs"/>
          <w:color w:val="000000"/>
          <w:spacing w:val="-2"/>
          <w:sz w:val="28"/>
          <w:cs/>
        </w:rPr>
        <w:t>เ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ดือนสิ้นสุดวันที่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41002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87498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และสำหรับปีสิ้นสุดวันที่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87498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7C40C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90"/>
        <w:gridCol w:w="1350"/>
      </w:tblGrid>
      <w:tr w:rsidR="00F65985" w:rsidRPr="004517A7" w14:paraId="765369D9" w14:textId="77777777" w:rsidTr="000A2C4A">
        <w:tc>
          <w:tcPr>
            <w:tcW w:w="6300" w:type="dxa"/>
            <w:vAlign w:val="bottom"/>
          </w:tcPr>
          <w:p w14:paraId="37575A02" w14:textId="77777777" w:rsidR="00F65985" w:rsidRPr="004517A7" w:rsidRDefault="00F65985" w:rsidP="00613A3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D24C2D6" w14:textId="77777777" w:rsidR="00F65985" w:rsidRPr="004517A7" w:rsidRDefault="00F65985" w:rsidP="00613A3D">
            <w:pPr>
              <w:ind w:left="533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</w:rPr>
              <w:t>(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caps/>
                <w:sz w:val="28"/>
              </w:rPr>
              <w:t>)</w:t>
            </w:r>
          </w:p>
        </w:tc>
      </w:tr>
      <w:tr w:rsidR="00F65985" w:rsidRPr="004517A7" w14:paraId="3EFA5B04" w14:textId="77777777" w:rsidTr="000A2C4A">
        <w:tc>
          <w:tcPr>
            <w:tcW w:w="6300" w:type="dxa"/>
            <w:vAlign w:val="bottom"/>
          </w:tcPr>
          <w:p w14:paraId="7910AF6D" w14:textId="77777777" w:rsidR="00F65985" w:rsidRPr="004517A7" w:rsidRDefault="00F65985" w:rsidP="00613A3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1026E3B5" w14:textId="77777777" w:rsidR="00F65985" w:rsidRPr="004517A7" w:rsidRDefault="00F65985" w:rsidP="00613A3D">
            <w:pPr>
              <w:ind w:left="-12"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F65985" w:rsidRPr="004517A7" w14:paraId="422A8CBE" w14:textId="77777777" w:rsidTr="000A2C4A">
        <w:tc>
          <w:tcPr>
            <w:tcW w:w="6300" w:type="dxa"/>
            <w:vAlign w:val="bottom"/>
          </w:tcPr>
          <w:p w14:paraId="25826E23" w14:textId="77777777" w:rsidR="00F65985" w:rsidRPr="004517A7" w:rsidRDefault="00F65985" w:rsidP="00F65985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7C80BB6" w14:textId="797219B0" w:rsidR="00F65985" w:rsidRPr="004517A7" w:rsidRDefault="009F1AE8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="00F65985"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41002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075F42B" w14:textId="77777777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251885" w14:textId="42FB6982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65985" w:rsidRPr="004517A7" w14:paraId="11B7E37F" w14:textId="77777777" w:rsidTr="000A2C4A">
        <w:tc>
          <w:tcPr>
            <w:tcW w:w="6300" w:type="dxa"/>
            <w:vAlign w:val="bottom"/>
          </w:tcPr>
          <w:p w14:paraId="28E4114A" w14:textId="77777777" w:rsidR="00F65985" w:rsidRPr="004517A7" w:rsidRDefault="00F65985" w:rsidP="00F65985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780A3D" w14:textId="65559B18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B70D11"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  <w:tc>
          <w:tcPr>
            <w:tcW w:w="90" w:type="dxa"/>
          </w:tcPr>
          <w:p w14:paraId="282DB581" w14:textId="77777777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98EC8D" w14:textId="4C81BC08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B70D11">
              <w:rPr>
                <w:rFonts w:asciiTheme="majorBidi" w:hAnsiTheme="majorBidi" w:cstheme="majorBidi" w:hint="cs"/>
                <w:sz w:val="28"/>
                <w:cs/>
              </w:rPr>
              <w:t>5</w:t>
            </w:r>
          </w:p>
        </w:tc>
      </w:tr>
      <w:tr w:rsidR="0061094C" w:rsidRPr="004517A7" w14:paraId="7E4E6D69" w14:textId="77777777" w:rsidTr="00613A3D">
        <w:tc>
          <w:tcPr>
            <w:tcW w:w="6300" w:type="dxa"/>
            <w:vAlign w:val="bottom"/>
          </w:tcPr>
          <w:p w14:paraId="75663A8C" w14:textId="2B3AAFFD" w:rsidR="0061094C" w:rsidRPr="004517A7" w:rsidRDefault="0061094C" w:rsidP="0061094C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  <w:cs/>
              </w:rPr>
              <w:t>ยอดคงเหลือต้น</w:t>
            </w:r>
            <w:r>
              <w:rPr>
                <w:rFonts w:ascii="Angsana New" w:hAnsi="Angsana New" w:hint="cs"/>
                <w:caps/>
                <w:sz w:val="28"/>
                <w:cs/>
              </w:rPr>
              <w:t>งวด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111C8" w14:textId="60DC9D40" w:rsidR="0061094C" w:rsidRPr="004517A7" w:rsidRDefault="00A32ECD" w:rsidP="0061094C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86,715</w:t>
            </w:r>
          </w:p>
        </w:tc>
        <w:tc>
          <w:tcPr>
            <w:tcW w:w="90" w:type="dxa"/>
            <w:shd w:val="clear" w:color="auto" w:fill="auto"/>
          </w:tcPr>
          <w:p w14:paraId="6E74087C" w14:textId="77777777" w:rsidR="0061094C" w:rsidRPr="004517A7" w:rsidRDefault="0061094C" w:rsidP="0061094C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66D5D" w14:textId="4912D0E5" w:rsidR="0061094C" w:rsidRPr="004517A7" w:rsidRDefault="0061094C" w:rsidP="0061094C">
            <w:pPr>
              <w:tabs>
                <w:tab w:val="decimal" w:pos="858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D5288">
              <w:rPr>
                <w:rFonts w:ascii="Angsana New" w:hAnsi="Angsana New"/>
                <w:snapToGrid w:val="0"/>
                <w:sz w:val="28"/>
                <w:lang w:eastAsia="th-TH"/>
              </w:rPr>
              <w:t>167,704</w:t>
            </w:r>
          </w:p>
        </w:tc>
      </w:tr>
      <w:tr w:rsidR="009751F9" w:rsidRPr="004517A7" w14:paraId="488D8D3B" w14:textId="77777777" w:rsidTr="00613A3D">
        <w:tc>
          <w:tcPr>
            <w:tcW w:w="6300" w:type="dxa"/>
            <w:vAlign w:val="bottom"/>
          </w:tcPr>
          <w:p w14:paraId="21C85340" w14:textId="308E71CE" w:rsidR="009751F9" w:rsidRPr="004517A7" w:rsidRDefault="009751F9" w:rsidP="009751F9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790D51">
              <w:rPr>
                <w:rFonts w:ascii="Angsana New" w:hAnsi="Angsana New" w:hint="cs"/>
                <w:caps/>
                <w:sz w:val="28"/>
                <w:u w:val="single"/>
                <w:cs/>
              </w:rPr>
              <w:t>บวก</w:t>
            </w:r>
            <w:r w:rsidRPr="00DA617D">
              <w:rPr>
                <w:rFonts w:ascii="Angsana New" w:hAnsi="Angsana New"/>
                <w:caps/>
                <w:sz w:val="28"/>
              </w:rPr>
              <w:t>: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กู้เพิ่มระหว่าง</w:t>
            </w:r>
            <w:r>
              <w:rPr>
                <w:rFonts w:ascii="Angsana New" w:hAnsi="Angsana New" w:hint="cs"/>
                <w:caps/>
                <w:sz w:val="28"/>
                <w:cs/>
              </w:rPr>
              <w:t>งวด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2E8CB4" w14:textId="01C6E4E3" w:rsidR="009751F9" w:rsidRPr="004517A7" w:rsidRDefault="00A32ECD" w:rsidP="009751F9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5,000</w:t>
            </w:r>
          </w:p>
        </w:tc>
        <w:tc>
          <w:tcPr>
            <w:tcW w:w="90" w:type="dxa"/>
            <w:shd w:val="clear" w:color="auto" w:fill="auto"/>
          </w:tcPr>
          <w:p w14:paraId="1DD88FB0" w14:textId="77777777" w:rsidR="009751F9" w:rsidRPr="004517A7" w:rsidRDefault="009751F9" w:rsidP="009751F9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0D128E" w14:textId="6D4A0633" w:rsidR="009751F9" w:rsidRPr="004517A7" w:rsidRDefault="009751F9" w:rsidP="009751F9">
            <w:pPr>
              <w:tabs>
                <w:tab w:val="decimal" w:pos="858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D5288">
              <w:rPr>
                <w:rFonts w:ascii="Angsana New" w:hAnsi="Angsana New"/>
                <w:snapToGrid w:val="0"/>
                <w:sz w:val="28"/>
                <w:lang w:eastAsia="th-TH"/>
              </w:rPr>
              <w:t>19,929</w:t>
            </w:r>
          </w:p>
        </w:tc>
      </w:tr>
      <w:tr w:rsidR="009751F9" w:rsidRPr="004517A7" w14:paraId="270F3567" w14:textId="77777777" w:rsidTr="00613A3D">
        <w:tc>
          <w:tcPr>
            <w:tcW w:w="6300" w:type="dxa"/>
            <w:vAlign w:val="bottom"/>
          </w:tcPr>
          <w:p w14:paraId="796FDA62" w14:textId="0CD64F77" w:rsidR="009751F9" w:rsidRPr="004517A7" w:rsidRDefault="009751F9" w:rsidP="009751F9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790D51">
              <w:rPr>
                <w:rFonts w:ascii="Angsana New" w:hAnsi="Angsana New" w:hint="cs"/>
                <w:caps/>
                <w:sz w:val="28"/>
                <w:u w:val="single"/>
                <w:cs/>
              </w:rPr>
              <w:t>หัก</w:t>
            </w:r>
            <w:r w:rsidRPr="00DA617D">
              <w:rPr>
                <w:rFonts w:ascii="Angsana New" w:hAnsi="Angsana New"/>
                <w:caps/>
                <w:sz w:val="28"/>
              </w:rPr>
              <w:t>:</w:t>
            </w:r>
            <w:r>
              <w:rPr>
                <w:rFonts w:ascii="Angsana New" w:hAnsi="Angsana New"/>
                <w:caps/>
                <w:sz w:val="28"/>
              </w:rPr>
              <w:t xml:space="preserve"> </w:t>
            </w:r>
            <w:r w:rsidRPr="00D15E59">
              <w:rPr>
                <w:rFonts w:ascii="Angsana New" w:hAnsi="Angsana New"/>
                <w:caps/>
                <w:color w:val="FFFFFF" w:themeColor="background1"/>
                <w:sz w:val="28"/>
              </w:rPr>
              <w:t>..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จ่ายคืนเงินกู้ระหว่าง</w:t>
            </w:r>
            <w:r>
              <w:rPr>
                <w:rFonts w:ascii="Angsana New" w:hAnsi="Angsana New" w:hint="cs"/>
                <w:caps/>
                <w:sz w:val="28"/>
                <w:cs/>
              </w:rPr>
              <w:t>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9EC85" w14:textId="0EE73F27" w:rsidR="009751F9" w:rsidRPr="004517A7" w:rsidRDefault="00A32ECD" w:rsidP="009751F9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(30,405)</w:t>
            </w:r>
          </w:p>
        </w:tc>
        <w:tc>
          <w:tcPr>
            <w:tcW w:w="90" w:type="dxa"/>
            <w:shd w:val="clear" w:color="auto" w:fill="auto"/>
          </w:tcPr>
          <w:p w14:paraId="24937B2B" w14:textId="77777777" w:rsidR="009751F9" w:rsidRPr="004517A7" w:rsidRDefault="009751F9" w:rsidP="009751F9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8D3B9" w14:textId="6E73C55F" w:rsidR="009751F9" w:rsidRPr="004517A7" w:rsidRDefault="009751F9" w:rsidP="009751F9">
            <w:pPr>
              <w:tabs>
                <w:tab w:val="decimal" w:pos="849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D5288">
              <w:rPr>
                <w:rFonts w:ascii="Angsana New" w:hAnsi="Angsana New"/>
                <w:snapToGrid w:val="0"/>
                <w:sz w:val="28"/>
                <w:lang w:eastAsia="th-TH"/>
              </w:rPr>
              <w:t>(100,918)</w:t>
            </w:r>
          </w:p>
        </w:tc>
      </w:tr>
      <w:tr w:rsidR="0061094C" w:rsidRPr="004517A7" w14:paraId="2C794DEB" w14:textId="77777777" w:rsidTr="00613A3D">
        <w:tc>
          <w:tcPr>
            <w:tcW w:w="6300" w:type="dxa"/>
            <w:vAlign w:val="bottom"/>
          </w:tcPr>
          <w:p w14:paraId="0D80780E" w14:textId="58289B2B" w:rsidR="0061094C" w:rsidRPr="004517A7" w:rsidRDefault="0061094C" w:rsidP="0061094C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b/>
                <w:bCs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งวด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A5714" w14:textId="798CAE26" w:rsidR="0061094C" w:rsidRPr="004517A7" w:rsidRDefault="00DC37C3" w:rsidP="0061094C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  <w:t>61,310</w:t>
            </w:r>
          </w:p>
        </w:tc>
        <w:tc>
          <w:tcPr>
            <w:tcW w:w="90" w:type="dxa"/>
            <w:shd w:val="clear" w:color="auto" w:fill="auto"/>
          </w:tcPr>
          <w:p w14:paraId="1A3B5144" w14:textId="77777777" w:rsidR="0061094C" w:rsidRPr="004517A7" w:rsidRDefault="0061094C" w:rsidP="0061094C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A95D9D" w14:textId="2A406355" w:rsidR="0061094C" w:rsidRPr="004517A7" w:rsidRDefault="0061094C" w:rsidP="0061094C">
            <w:pPr>
              <w:tabs>
                <w:tab w:val="decimal" w:pos="896"/>
              </w:tabs>
              <w:ind w:right="90"/>
              <w:jc w:val="right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 w:rsidRPr="004D5288"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  <w:t>86,715</w:t>
            </w:r>
          </w:p>
        </w:tc>
      </w:tr>
    </w:tbl>
    <w:p w14:paraId="663EE40A" w14:textId="39585A8B" w:rsidR="00B23B71" w:rsidRDefault="00B23B71" w:rsidP="006C668D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D966AFA" w14:textId="77777777" w:rsidR="00B23B71" w:rsidRDefault="00B23B7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br w:type="page"/>
      </w:r>
    </w:p>
    <w:p w14:paraId="6B4BE013" w14:textId="69D18AD8" w:rsidR="008B14DE" w:rsidRPr="00B118B0" w:rsidRDefault="009E4C64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เงินกู้ยืมระยะสั้น</w:t>
      </w:r>
      <w:r w:rsidR="001146F4" w:rsidRPr="00B118B0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8B14DE" w:rsidRPr="00B118B0">
        <w:rPr>
          <w:rFonts w:asciiTheme="majorBidi" w:hAnsiTheme="majorBidi" w:cstheme="majorBidi"/>
          <w:b/>
          <w:bCs/>
          <w:sz w:val="28"/>
          <w:cs/>
        </w:rPr>
        <w:t>และเงินกู้ยืมระยะยาว</w:t>
      </w:r>
    </w:p>
    <w:p w14:paraId="51E11F07" w14:textId="40D1B662" w:rsidR="00F53166" w:rsidRPr="00B118B0" w:rsidRDefault="009E4C64" w:rsidP="00E25A4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เงินกู้ยืมระยะสั้น</w:t>
      </w:r>
      <w:r w:rsidR="006D35AA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8177E6">
        <w:rPr>
          <w:rFonts w:asciiTheme="majorBidi" w:hAnsiTheme="majorBidi" w:cstheme="majorBidi" w:hint="cs"/>
          <w:color w:val="000000"/>
          <w:spacing w:val="-2"/>
          <w:sz w:val="28"/>
          <w:cs/>
        </w:rPr>
        <w:t>เงินกู้ยืม</w:t>
      </w:r>
      <w:r w:rsidR="006D35AA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ระยะยาว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ณ วันที่ 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14646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3002E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3002E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28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4"/>
        <w:gridCol w:w="90"/>
        <w:gridCol w:w="992"/>
        <w:gridCol w:w="92"/>
        <w:gridCol w:w="902"/>
        <w:gridCol w:w="91"/>
        <w:gridCol w:w="912"/>
        <w:gridCol w:w="90"/>
        <w:gridCol w:w="994"/>
        <w:gridCol w:w="90"/>
        <w:gridCol w:w="990"/>
        <w:gridCol w:w="90"/>
        <w:gridCol w:w="990"/>
      </w:tblGrid>
      <w:tr w:rsidR="005B4801" w:rsidRPr="00B118B0" w14:paraId="2E5791D0" w14:textId="77777777" w:rsidTr="00E9027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1B2085A3" w14:textId="77777777" w:rsidR="005B4801" w:rsidRPr="00B118B0" w:rsidRDefault="005B480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bookmarkStart w:id="7" w:name="_Hlk70918995"/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71BFAA" w14:textId="77777777" w:rsidR="005B4801" w:rsidRPr="00B118B0" w:rsidRDefault="005B4801" w:rsidP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61131" w14:textId="22D333AA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12DDF13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256BE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30EB235E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FD103F5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B183938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5F81005" w14:textId="77777777" w:rsidR="005B4801" w:rsidRPr="00B118B0" w:rsidRDefault="005B4801" w:rsidP="003D2FA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bookmarkEnd w:id="7"/>
      <w:tr w:rsidR="00935E58" w:rsidRPr="00B118B0" w14:paraId="67E74C95" w14:textId="77777777" w:rsidTr="00E9027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0F7A3D6F" w14:textId="77777777" w:rsidR="00935E58" w:rsidRPr="00B118B0" w:rsidRDefault="00935E58" w:rsidP="00935E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938E9C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right w:val="nil"/>
            </w:tcBorders>
          </w:tcPr>
          <w:p w14:paraId="45FBF863" w14:textId="297B4395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6E74D1EB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2A60A0D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6DC5AEF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E993DDE" w14:textId="77777777" w:rsidR="00935E58" w:rsidRPr="00B118B0" w:rsidRDefault="00935E58" w:rsidP="00935E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35E58" w:rsidRPr="00B118B0" w14:paraId="33E7C78B" w14:textId="77777777" w:rsidTr="00E9027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956B7A0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9E1705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73EF7" w14:textId="3C6AAC59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4E1F69F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left w:val="nil"/>
              <w:bottom w:val="single" w:sz="4" w:space="0" w:color="auto"/>
            </w:tcBorders>
          </w:tcPr>
          <w:p w14:paraId="3C9E8DCF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047487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AC71657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35E58" w:rsidRPr="00B118B0" w14:paraId="3706FE90" w14:textId="77777777" w:rsidTr="00E9027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51FA0D7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FE5363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E3DF56" w14:textId="1997E3CE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41464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2" w:type="dxa"/>
            <w:tcBorders>
              <w:top w:val="single" w:sz="4" w:space="0" w:color="auto"/>
              <w:left w:val="nil"/>
              <w:right w:val="nil"/>
            </w:tcBorders>
          </w:tcPr>
          <w:p w14:paraId="78FBB49D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FA7218" w14:textId="3F7481A6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5AF8F33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74AD1E47" w14:textId="75EF66F4" w:rsidR="00935E58" w:rsidRPr="00B118B0" w:rsidRDefault="00414646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7CD01E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</w:tcBorders>
            <w:vAlign w:val="bottom"/>
          </w:tcPr>
          <w:p w14:paraId="2CD03ED8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A34315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80F4B24" w14:textId="46893099" w:rsidR="00935E58" w:rsidRPr="00B118B0" w:rsidRDefault="00414646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5718DF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3DED202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935E58" w:rsidRPr="00B118B0" w14:paraId="725C859A" w14:textId="77777777" w:rsidTr="00E90271"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43C09" w14:textId="77777777" w:rsidR="00935E58" w:rsidRPr="00B118B0" w:rsidRDefault="00935E58" w:rsidP="00935E58">
            <w:pPr>
              <w:ind w:right="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0D01D6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650C28" w14:textId="08558CA2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3002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1FE7DB1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99725E" w14:textId="1EBA88B4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3002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49B49D0B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73B19" w14:textId="2DD67979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3002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6A3A41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50AC226" w14:textId="28B3A771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3002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BB56475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91B9A" w14:textId="0D1BB0C4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3002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2637402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F53EA" w14:textId="4726F816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3002E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465C68" w:rsidRPr="00B118B0" w14:paraId="7500DBC2" w14:textId="77777777" w:rsidTr="00E90271">
        <w:tc>
          <w:tcPr>
            <w:tcW w:w="2964" w:type="dxa"/>
            <w:tcBorders>
              <w:top w:val="single" w:sz="4" w:space="0" w:color="auto"/>
              <w:right w:val="nil"/>
            </w:tcBorders>
          </w:tcPr>
          <w:p w14:paraId="408077FA" w14:textId="77777777" w:rsidR="00465C68" w:rsidRPr="006D233B" w:rsidRDefault="00465C68" w:rsidP="00465C68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6D233B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  <w:p w14:paraId="79AF1353" w14:textId="66255025" w:rsidR="00465C68" w:rsidRPr="006D233B" w:rsidRDefault="00465C68" w:rsidP="00465C68">
            <w:pPr>
              <w:ind w:left="180"/>
              <w:rPr>
                <w:rFonts w:asciiTheme="majorBidi" w:hAnsiTheme="majorBidi" w:cstheme="majorBidi"/>
                <w:sz w:val="28"/>
              </w:rPr>
            </w:pPr>
            <w:r w:rsidRPr="006D233B">
              <w:rPr>
                <w:rFonts w:asciiTheme="majorBidi" w:hAnsiTheme="majorBidi" w:cstheme="majorBidi"/>
                <w:sz w:val="28"/>
              </w:rPr>
              <w:t>(</w:t>
            </w:r>
            <w:r w:rsidRPr="006D233B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6D233B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90" w:type="dxa"/>
            <w:tcBorders>
              <w:right w:val="nil"/>
            </w:tcBorders>
          </w:tcPr>
          <w:p w14:paraId="234C2DAC" w14:textId="77777777" w:rsidR="00465C68" w:rsidRPr="00B118B0" w:rsidRDefault="00465C68" w:rsidP="00465C6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BA0910" w14:textId="6065A386" w:rsidR="00465C68" w:rsidRPr="00B118B0" w:rsidRDefault="00465C68" w:rsidP="00465C68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2E34">
              <w:rPr>
                <w:rFonts w:asciiTheme="majorBidi" w:hAnsiTheme="majorBidi" w:cstheme="majorBidi"/>
                <w:sz w:val="28"/>
              </w:rPr>
              <w:t xml:space="preserve">0.075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E92E34">
              <w:rPr>
                <w:rFonts w:asciiTheme="majorBidi" w:hAnsiTheme="majorBidi" w:cstheme="majorBidi"/>
                <w:sz w:val="28"/>
              </w:rPr>
              <w:t xml:space="preserve"> 6.25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0B76C6D" w14:textId="77777777" w:rsidR="00465C68" w:rsidRPr="00B118B0" w:rsidRDefault="00465C68" w:rsidP="00465C6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7F3F0D" w14:textId="6D969D33" w:rsidR="00465C68" w:rsidRPr="00B118B0" w:rsidRDefault="00465C68" w:rsidP="00465C68">
            <w:pPr>
              <w:rPr>
                <w:rFonts w:asciiTheme="majorBidi" w:hAnsiTheme="majorBidi" w:cstheme="majorBidi"/>
                <w:sz w:val="28"/>
              </w:rPr>
            </w:pPr>
            <w:r w:rsidRPr="00E92E34">
              <w:rPr>
                <w:rFonts w:asciiTheme="majorBidi" w:hAnsiTheme="majorBidi" w:cstheme="majorBidi"/>
                <w:sz w:val="28"/>
              </w:rPr>
              <w:t xml:space="preserve">0.075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E92E34">
              <w:rPr>
                <w:rFonts w:asciiTheme="majorBidi" w:hAnsiTheme="majorBidi" w:cstheme="majorBidi"/>
                <w:sz w:val="28"/>
              </w:rPr>
              <w:t xml:space="preserve"> 6.25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1F192EE1" w14:textId="77777777" w:rsidR="00465C68" w:rsidRPr="00B118B0" w:rsidRDefault="00465C68" w:rsidP="00465C6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15EB4E" w14:textId="5A127034" w:rsidR="00465C68" w:rsidRPr="00B118B0" w:rsidRDefault="004418E5" w:rsidP="00465C6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2E9AF5" w14:textId="77777777" w:rsidR="00465C68" w:rsidRPr="00B118B0" w:rsidRDefault="00465C68" w:rsidP="00465C6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2311C" w14:textId="4F46A0DE" w:rsidR="00465C68" w:rsidRPr="00B118B0" w:rsidRDefault="00465C68" w:rsidP="00465C6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B8E01A5" w14:textId="77777777" w:rsidR="00465C68" w:rsidRPr="00B118B0" w:rsidRDefault="00465C68" w:rsidP="00465C68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C209B9" w14:textId="6CC70F2A" w:rsidR="00465C68" w:rsidRPr="00B118B0" w:rsidRDefault="00AB5527" w:rsidP="00465C6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81,990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30747B4" w14:textId="77777777" w:rsidR="00465C68" w:rsidRPr="00B118B0" w:rsidRDefault="00465C68" w:rsidP="00465C6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D09B816" w14:textId="7DC01DE0" w:rsidR="00465C68" w:rsidRPr="00B118B0" w:rsidRDefault="00465C68" w:rsidP="00465C6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55,990</w:t>
            </w:r>
          </w:p>
        </w:tc>
      </w:tr>
      <w:tr w:rsidR="00465C68" w:rsidRPr="00B118B0" w14:paraId="40C2BF71" w14:textId="77777777" w:rsidTr="00E90271">
        <w:tc>
          <w:tcPr>
            <w:tcW w:w="2964" w:type="dxa"/>
            <w:tcBorders>
              <w:right w:val="nil"/>
            </w:tcBorders>
          </w:tcPr>
          <w:p w14:paraId="699186F4" w14:textId="77777777" w:rsidR="00465C68" w:rsidRPr="006D233B" w:rsidRDefault="00465C68" w:rsidP="00465C68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6D233B">
              <w:rPr>
                <w:rFonts w:asciiTheme="majorBidi" w:hAnsiTheme="majorBidi" w:cstheme="majorBidi"/>
                <w:sz w:val="28"/>
                <w:cs/>
              </w:rPr>
              <w:t>กรรมการของบริษัทย่อย</w:t>
            </w:r>
          </w:p>
          <w:p w14:paraId="2DA7D8D5" w14:textId="0EF33F72" w:rsidR="00465C68" w:rsidRPr="006D233B" w:rsidRDefault="00465C68" w:rsidP="00465C68">
            <w:pPr>
              <w:ind w:left="180" w:hanging="6"/>
              <w:rPr>
                <w:rFonts w:asciiTheme="majorBidi" w:hAnsiTheme="majorBidi" w:cstheme="majorBidi"/>
                <w:sz w:val="28"/>
                <w:cs/>
              </w:rPr>
            </w:pPr>
            <w:r w:rsidRPr="006D233B">
              <w:rPr>
                <w:rFonts w:asciiTheme="majorBidi" w:hAnsiTheme="majorBidi" w:cstheme="majorBidi"/>
                <w:sz w:val="28"/>
              </w:rPr>
              <w:t>(</w:t>
            </w:r>
            <w:r w:rsidRPr="006D233B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6D233B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90" w:type="dxa"/>
            <w:tcBorders>
              <w:right w:val="nil"/>
            </w:tcBorders>
          </w:tcPr>
          <w:p w14:paraId="3A3A5EB7" w14:textId="77777777" w:rsidR="00465C68" w:rsidRPr="00B118B0" w:rsidRDefault="00465C68" w:rsidP="00465C6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A0E7F" w14:textId="363F44C4" w:rsidR="00465C68" w:rsidRPr="00B118B0" w:rsidRDefault="00465C68" w:rsidP="00465C68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4.00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722CB5DF" w14:textId="77777777" w:rsidR="00465C68" w:rsidRPr="00B118B0" w:rsidRDefault="00465C68" w:rsidP="00465C6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52434" w14:textId="62DCE8A9" w:rsidR="00465C68" w:rsidRPr="00B118B0" w:rsidRDefault="00465C68" w:rsidP="00465C68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4.00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2C4F7B72" w14:textId="77777777" w:rsidR="00465C68" w:rsidRPr="00B118B0" w:rsidRDefault="00465C68" w:rsidP="00465C6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40932B" w14:textId="4F20DD80" w:rsidR="00465C68" w:rsidRPr="00B118B0" w:rsidRDefault="004418E5" w:rsidP="00465C6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1,413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BAC2CF" w14:textId="77777777" w:rsidR="00465C68" w:rsidRPr="00B118B0" w:rsidRDefault="00465C68" w:rsidP="00465C6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5FD09" w14:textId="190FCEBE" w:rsidR="00465C68" w:rsidRPr="00B118B0" w:rsidRDefault="00465C68" w:rsidP="00465C6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1,413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68DB059" w14:textId="77777777" w:rsidR="00465C68" w:rsidRPr="00B118B0" w:rsidRDefault="00465C68" w:rsidP="00465C68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112F72" w14:textId="3401A6D1" w:rsidR="00465C68" w:rsidRPr="00B118B0" w:rsidRDefault="004418E5" w:rsidP="00465C6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1FD2103" w14:textId="77777777" w:rsidR="00465C68" w:rsidRPr="00B118B0" w:rsidRDefault="00465C68" w:rsidP="00465C6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vAlign w:val="bottom"/>
          </w:tcPr>
          <w:p w14:paraId="380F7519" w14:textId="1A3501AF" w:rsidR="00465C68" w:rsidRPr="00B118B0" w:rsidRDefault="00465C68" w:rsidP="00465C68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65C68" w:rsidRPr="00B118B0" w14:paraId="0060FE84" w14:textId="77777777">
        <w:tc>
          <w:tcPr>
            <w:tcW w:w="2964" w:type="dxa"/>
            <w:tcBorders>
              <w:right w:val="nil"/>
            </w:tcBorders>
          </w:tcPr>
          <w:p w14:paraId="16C4D823" w14:textId="77777777" w:rsidR="00465C68" w:rsidRPr="00B118B0" w:rsidRDefault="00465C68" w:rsidP="00465C68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61B4D5DA" w14:textId="77777777" w:rsidR="00465C68" w:rsidRPr="00B118B0" w:rsidRDefault="00465C68" w:rsidP="00465C6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238248EF" w14:textId="343DDB0F" w:rsidR="00465C68" w:rsidRPr="00B118B0" w:rsidRDefault="00465C68" w:rsidP="00465C68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6.00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ED6A637" w14:textId="77777777" w:rsidR="00465C68" w:rsidRPr="00B118B0" w:rsidRDefault="00465C68" w:rsidP="00465C6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</w:tcPr>
          <w:p w14:paraId="68FEB3F5" w14:textId="744A8EB6" w:rsidR="00465C68" w:rsidRPr="00B118B0" w:rsidRDefault="00465C68" w:rsidP="00465C68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6.00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74EDD1CF" w14:textId="77777777" w:rsidR="00465C68" w:rsidRPr="00B118B0" w:rsidRDefault="00465C68" w:rsidP="00465C6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729D9" w14:textId="3D100111" w:rsidR="00465C68" w:rsidRPr="00B118B0" w:rsidRDefault="004418E5" w:rsidP="00465C6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124,000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EC0207" w14:textId="77777777" w:rsidR="00465C68" w:rsidRPr="00B118B0" w:rsidRDefault="00465C68" w:rsidP="00465C6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54DEE" w14:textId="24B92505" w:rsidR="00465C68" w:rsidRPr="00B118B0" w:rsidRDefault="00465C68" w:rsidP="00465C6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83,000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2BE395" w14:textId="77777777" w:rsidR="00465C68" w:rsidRPr="00B118B0" w:rsidRDefault="00465C68" w:rsidP="00465C68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30EA3" w14:textId="3B3189B3" w:rsidR="00465C68" w:rsidRPr="00B118B0" w:rsidRDefault="004418E5" w:rsidP="00465C68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35,000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40F79C" w14:textId="77777777" w:rsidR="00465C68" w:rsidRPr="00B118B0" w:rsidRDefault="00465C68" w:rsidP="00465C68">
            <w:pPr>
              <w:ind w:right="8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2849301" w14:textId="3487BD37" w:rsidR="00465C68" w:rsidRPr="00B118B0" w:rsidRDefault="00465C68" w:rsidP="00465C68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80,000</w:t>
            </w:r>
          </w:p>
        </w:tc>
      </w:tr>
      <w:tr w:rsidR="00BA6FB9" w:rsidRPr="00B118B0" w14:paraId="2011AC17" w14:textId="77777777">
        <w:tc>
          <w:tcPr>
            <w:tcW w:w="2964" w:type="dxa"/>
            <w:tcBorders>
              <w:left w:val="nil"/>
              <w:bottom w:val="nil"/>
              <w:right w:val="nil"/>
            </w:tcBorders>
          </w:tcPr>
          <w:p w14:paraId="7EF73A2A" w14:textId="77777777" w:rsidR="00BA6FB9" w:rsidRPr="00B118B0" w:rsidRDefault="00BA6FB9" w:rsidP="00BA6FB9">
            <w:pPr>
              <w:ind w:hanging="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รวมเงินกู้ยืมระยะสั้น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0EAA96C" w14:textId="77777777" w:rsidR="00BA6FB9" w:rsidRPr="00B118B0" w:rsidRDefault="00BA6FB9" w:rsidP="00BA6FB9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9899E0" w14:textId="717CEF06" w:rsidR="00BA6FB9" w:rsidRPr="00B118B0" w:rsidRDefault="00BA6FB9" w:rsidP="00BA6FB9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4C463CE5" w14:textId="77777777" w:rsidR="00BA6FB9" w:rsidRPr="00B118B0" w:rsidRDefault="00BA6FB9" w:rsidP="00BA6FB9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9AB07A" w14:textId="77777777" w:rsidR="00BA6FB9" w:rsidRPr="00B118B0" w:rsidRDefault="00BA6FB9" w:rsidP="00BA6FB9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7D298822" w14:textId="77777777" w:rsidR="00BA6FB9" w:rsidRPr="00B118B0" w:rsidRDefault="00BA6FB9" w:rsidP="00BA6FB9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0885AC" w14:textId="576F306B" w:rsidR="00BA6FB9" w:rsidRPr="00B118B0" w:rsidRDefault="004418E5" w:rsidP="00BA6FB9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125,413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AA17260" w14:textId="77777777" w:rsidR="00BA6FB9" w:rsidRPr="00B118B0" w:rsidRDefault="00BA6FB9" w:rsidP="00BA6FB9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FA9131" w14:textId="138D0B71" w:rsidR="00BA6FB9" w:rsidRPr="00B118B0" w:rsidRDefault="00BA6FB9" w:rsidP="00BA6FB9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84,413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26D203" w14:textId="77777777" w:rsidR="00BA6FB9" w:rsidRPr="00B118B0" w:rsidRDefault="00BA6FB9" w:rsidP="00BA6FB9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C5FBCD" w14:textId="1DEC55EB" w:rsidR="00BA6FB9" w:rsidRPr="00B118B0" w:rsidRDefault="004418E5" w:rsidP="00BA6FB9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116,9</w:t>
            </w:r>
            <w:r w:rsidR="004B0B87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109489" w14:textId="77777777" w:rsidR="00BA6FB9" w:rsidRPr="00B118B0" w:rsidRDefault="00BA6FB9" w:rsidP="00BA6FB9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94FDBD" w14:textId="07B2F420" w:rsidR="00BA6FB9" w:rsidRPr="00B118B0" w:rsidRDefault="00BA6FB9" w:rsidP="00BA6FB9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135,990</w:t>
            </w:r>
          </w:p>
        </w:tc>
      </w:tr>
      <w:tr w:rsidR="00935E58" w:rsidRPr="00B118B0" w14:paraId="4AC47628" w14:textId="77777777" w:rsidTr="00E9027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635E126F" w14:textId="77777777" w:rsidR="00935E58" w:rsidRPr="00B118B0" w:rsidRDefault="00935E58" w:rsidP="00935E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F616B9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28E59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1ABCFB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B673B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32C42989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A7A4436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97A47C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78DECDB" w14:textId="77777777" w:rsidR="00935E58" w:rsidRPr="00B118B0" w:rsidRDefault="00935E58" w:rsidP="00935E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35E58" w:rsidRPr="00B118B0" w14:paraId="4D985DC7" w14:textId="77777777" w:rsidTr="00E9027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0D25BD4" w14:textId="77777777" w:rsidR="00935E58" w:rsidRPr="00B118B0" w:rsidRDefault="00935E58" w:rsidP="00935E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19A1CA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B10E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B75246E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3483B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40F6E915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B58A8D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35119C3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95644C1" w14:textId="77777777" w:rsidR="00935E58" w:rsidRPr="00B118B0" w:rsidRDefault="00935E58" w:rsidP="00935E58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35E58" w:rsidRPr="00B118B0" w14:paraId="0B32167F" w14:textId="77777777" w:rsidTr="00E90271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50D3F3A8" w14:textId="77777777" w:rsidR="00935E58" w:rsidRPr="00B118B0" w:rsidRDefault="00935E58" w:rsidP="00935E5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375AE8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2C37C3D" w14:textId="1DCB8026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7081FCF6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5D24A2D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746DE6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0A8EA52" w14:textId="77777777" w:rsidR="00935E58" w:rsidRPr="00B118B0" w:rsidRDefault="00935E58" w:rsidP="00935E58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35E58" w:rsidRPr="00B118B0" w14:paraId="0B37D2E6" w14:textId="77777777" w:rsidTr="00E9027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695287F0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E35EA91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747121" w14:textId="2A6DCB29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2F24B829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96" w:type="dxa"/>
            <w:gridSpan w:val="3"/>
            <w:tcBorders>
              <w:left w:val="nil"/>
              <w:bottom w:val="single" w:sz="4" w:space="0" w:color="auto"/>
            </w:tcBorders>
          </w:tcPr>
          <w:p w14:paraId="2EB9C713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16F70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0E7F56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90271" w:rsidRPr="00B118B0" w14:paraId="2842D77A" w14:textId="77777777" w:rsidTr="00E90271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77A26E0F" w14:textId="77777777" w:rsidR="00E90271" w:rsidRPr="00B118B0" w:rsidRDefault="00E90271" w:rsidP="00E9027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D65319B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20CECC" w14:textId="03719D4D" w:rsidR="00E90271" w:rsidRPr="00B118B0" w:rsidRDefault="00E90271" w:rsidP="00E90271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41464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2" w:type="dxa"/>
            <w:tcBorders>
              <w:top w:val="single" w:sz="4" w:space="0" w:color="auto"/>
              <w:left w:val="nil"/>
              <w:right w:val="nil"/>
            </w:tcBorders>
          </w:tcPr>
          <w:p w14:paraId="1CAA2148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2CE067" w14:textId="5238B5F3" w:rsidR="00E90271" w:rsidRPr="00B118B0" w:rsidRDefault="00E90271" w:rsidP="00E90271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3AA981C5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13E43ECE" w14:textId="5AB4DA0D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41464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4A2F51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</w:tcBorders>
            <w:vAlign w:val="bottom"/>
          </w:tcPr>
          <w:p w14:paraId="5705FF08" w14:textId="1CC5F17F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15B01F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712636A" w14:textId="309C49EE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41464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7C9E4A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2D17358" w14:textId="2F7D13CD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E90271" w:rsidRPr="00B118B0" w14:paraId="069E91D4" w14:textId="77777777" w:rsidTr="00E90271"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13B5D" w14:textId="1276A915" w:rsidR="00E90271" w:rsidRPr="00B118B0" w:rsidRDefault="00E90271" w:rsidP="00E9027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25F22AB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C1E9B0" w14:textId="7DCE443E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7126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82EF09D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16B2F" w14:textId="0A2EB0DF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7126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C09D41A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1A9DBE" w14:textId="1CE380F1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7126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2279FC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DAE8B0A" w14:textId="628CE192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71263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C18FE4F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E10A52" w14:textId="626C2A0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7126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55BBA9" w14:textId="77777777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D345D" w14:textId="77A8445B" w:rsidR="00E90271" w:rsidRPr="00B118B0" w:rsidRDefault="00E90271" w:rsidP="00E9027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71263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4418E5" w:rsidRPr="00B118B0" w14:paraId="6AA71806" w14:textId="77777777" w:rsidTr="00E90271">
        <w:tc>
          <w:tcPr>
            <w:tcW w:w="2964" w:type="dxa"/>
            <w:tcBorders>
              <w:top w:val="single" w:sz="4" w:space="0" w:color="auto"/>
              <w:right w:val="nil"/>
            </w:tcBorders>
          </w:tcPr>
          <w:p w14:paraId="0C4D34C8" w14:textId="5210B57C" w:rsidR="004418E5" w:rsidRPr="00B118B0" w:rsidRDefault="004418E5" w:rsidP="004418E5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08EE8A11" w14:textId="77777777" w:rsidR="004418E5" w:rsidRPr="00B118B0" w:rsidRDefault="004418E5" w:rsidP="0044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336480" w14:textId="4DC1CE14" w:rsidR="004418E5" w:rsidRPr="00B118B0" w:rsidRDefault="004418E5" w:rsidP="004418E5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7.00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8A3506D" w14:textId="77777777" w:rsidR="004418E5" w:rsidRPr="00B118B0" w:rsidRDefault="004418E5" w:rsidP="0044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513BD7" w14:textId="745C2AC0" w:rsidR="004418E5" w:rsidRPr="00B118B0" w:rsidRDefault="004418E5" w:rsidP="004418E5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7.00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13718392" w14:textId="77777777" w:rsidR="004418E5" w:rsidRPr="00B118B0" w:rsidRDefault="004418E5" w:rsidP="004418E5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D13110" w14:textId="368FC147" w:rsidR="004418E5" w:rsidRPr="00B118B0" w:rsidRDefault="004418E5" w:rsidP="004418E5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144,053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853EF0D" w14:textId="77777777" w:rsidR="004418E5" w:rsidRPr="00B118B0" w:rsidRDefault="004418E5" w:rsidP="004418E5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06C76C" w14:textId="72D0DDF8" w:rsidR="004418E5" w:rsidRPr="00B118B0" w:rsidRDefault="004418E5" w:rsidP="004418E5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144,053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1D642F" w14:textId="77777777" w:rsidR="004418E5" w:rsidRPr="00B118B0" w:rsidRDefault="004418E5" w:rsidP="004418E5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9932EC" w14:textId="64693701" w:rsidR="004418E5" w:rsidRPr="00B118B0" w:rsidRDefault="004418E5" w:rsidP="004418E5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434506" w14:textId="77777777" w:rsidR="004418E5" w:rsidRPr="00B118B0" w:rsidRDefault="004418E5" w:rsidP="004418E5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3BBE759" w14:textId="65F65FB5" w:rsidR="004418E5" w:rsidRPr="00B118B0" w:rsidRDefault="004418E5" w:rsidP="004418E5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418E5" w:rsidRPr="00B118B0" w14:paraId="5788FBAC" w14:textId="77777777" w:rsidTr="00E90271">
        <w:tc>
          <w:tcPr>
            <w:tcW w:w="2964" w:type="dxa"/>
            <w:tcBorders>
              <w:right w:val="nil"/>
            </w:tcBorders>
          </w:tcPr>
          <w:p w14:paraId="572683AB" w14:textId="6F1D2F9A" w:rsidR="004418E5" w:rsidRPr="00B118B0" w:rsidRDefault="004418E5" w:rsidP="004418E5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E2965">
              <w:rPr>
                <w:rFonts w:asciiTheme="majorBidi" w:hAnsiTheme="majorBidi" w:cstheme="majorBidi"/>
                <w:sz w:val="28"/>
              </w:rPr>
              <w:t>:</w:t>
            </w:r>
            <w:r w:rsidRPr="006E296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  <w:tcBorders>
              <w:right w:val="nil"/>
            </w:tcBorders>
          </w:tcPr>
          <w:p w14:paraId="7B9627CF" w14:textId="77777777" w:rsidR="004418E5" w:rsidRPr="00B118B0" w:rsidRDefault="004418E5" w:rsidP="0044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23798" w14:textId="77777777" w:rsidR="004418E5" w:rsidRPr="00B118B0" w:rsidRDefault="004418E5" w:rsidP="0044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009BA4C1" w14:textId="77777777" w:rsidR="004418E5" w:rsidRPr="00B118B0" w:rsidRDefault="004418E5" w:rsidP="0044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C2E1E" w14:textId="77777777" w:rsidR="004418E5" w:rsidRPr="00B118B0" w:rsidRDefault="004418E5" w:rsidP="0044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645222F8" w14:textId="77777777" w:rsidR="004418E5" w:rsidRPr="00B118B0" w:rsidRDefault="004418E5" w:rsidP="004418E5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146307" w14:textId="43F68BA5" w:rsidR="004418E5" w:rsidRPr="00B118B0" w:rsidRDefault="004418E5" w:rsidP="004418E5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(121,182)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27E2B4" w14:textId="77777777" w:rsidR="004418E5" w:rsidRPr="00B118B0" w:rsidRDefault="004418E5" w:rsidP="004418E5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0E118" w14:textId="277541CF" w:rsidR="004418E5" w:rsidRPr="00B118B0" w:rsidRDefault="004418E5" w:rsidP="004418E5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(121,182)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38170E" w14:textId="77777777" w:rsidR="004418E5" w:rsidRPr="00B118B0" w:rsidRDefault="004418E5" w:rsidP="004418E5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0D95CE9" w14:textId="33701222" w:rsidR="004418E5" w:rsidRPr="00B118B0" w:rsidRDefault="004418E5" w:rsidP="004418E5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CE34FC" w14:textId="77777777" w:rsidR="004418E5" w:rsidRPr="00B118B0" w:rsidRDefault="004418E5" w:rsidP="004418E5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AD34EF6" w14:textId="369AB405" w:rsidR="004418E5" w:rsidRPr="00B118B0" w:rsidRDefault="004418E5" w:rsidP="004418E5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418E5" w:rsidRPr="00B118B0" w14:paraId="574E854E" w14:textId="77777777">
        <w:tc>
          <w:tcPr>
            <w:tcW w:w="2964" w:type="dxa"/>
            <w:tcBorders>
              <w:left w:val="nil"/>
              <w:bottom w:val="nil"/>
              <w:right w:val="nil"/>
            </w:tcBorders>
          </w:tcPr>
          <w:p w14:paraId="7E94AAD9" w14:textId="2913D8F9" w:rsidR="004418E5" w:rsidRPr="00B118B0" w:rsidRDefault="004418E5" w:rsidP="004418E5">
            <w:pPr>
              <w:ind w:hanging="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รวมเงินกู้ยืมระยะยาว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6B4025" w14:textId="77777777" w:rsidR="004418E5" w:rsidRPr="00B118B0" w:rsidRDefault="004418E5" w:rsidP="004418E5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8898D8" w14:textId="77777777" w:rsidR="004418E5" w:rsidRPr="00B118B0" w:rsidRDefault="004418E5" w:rsidP="004418E5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545C624C" w14:textId="77777777" w:rsidR="004418E5" w:rsidRPr="00B118B0" w:rsidRDefault="004418E5" w:rsidP="004418E5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33D08D" w14:textId="77777777" w:rsidR="004418E5" w:rsidRPr="00B118B0" w:rsidRDefault="004418E5" w:rsidP="004418E5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19D4B45A" w14:textId="77777777" w:rsidR="004418E5" w:rsidRPr="00B118B0" w:rsidRDefault="004418E5" w:rsidP="004418E5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178F61" w14:textId="64582463" w:rsidR="004418E5" w:rsidRPr="00B118B0" w:rsidRDefault="004418E5" w:rsidP="004418E5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22,871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2E435EE" w14:textId="77777777" w:rsidR="004418E5" w:rsidRPr="00B118B0" w:rsidRDefault="004418E5" w:rsidP="004418E5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F5E66B" w14:textId="04AD2545" w:rsidR="004418E5" w:rsidRPr="00B118B0" w:rsidRDefault="004418E5" w:rsidP="004418E5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22,871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95738E" w14:textId="77777777" w:rsidR="004418E5" w:rsidRPr="00B118B0" w:rsidRDefault="004418E5" w:rsidP="004418E5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7F02E0" w14:textId="6D7463FC" w:rsidR="004418E5" w:rsidRPr="00B118B0" w:rsidRDefault="004418E5" w:rsidP="004418E5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9E219E" w14:textId="77777777" w:rsidR="004418E5" w:rsidRPr="00B118B0" w:rsidRDefault="004418E5" w:rsidP="004418E5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7C86DC" w14:textId="15686CAD" w:rsidR="004418E5" w:rsidRPr="00B118B0" w:rsidRDefault="004418E5" w:rsidP="004418E5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34D7AB33" w14:textId="73C2E845" w:rsidR="00043091" w:rsidRDefault="00043091" w:rsidP="003C473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lang w:val="en-GB"/>
        </w:rPr>
      </w:pPr>
    </w:p>
    <w:p w14:paraId="17558F29" w14:textId="77777777" w:rsidR="00043091" w:rsidRDefault="0004309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lang w:val="en-GB"/>
        </w:rPr>
        <w:br w:type="page"/>
      </w:r>
    </w:p>
    <w:p w14:paraId="6FDE3145" w14:textId="5B14D4C4" w:rsidR="00F53166" w:rsidRPr="00D2689D" w:rsidRDefault="009E4C64" w:rsidP="0035736C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D2689D">
        <w:rPr>
          <w:rFonts w:asciiTheme="majorBidi" w:hAnsiTheme="majorBidi" w:cstheme="majorBidi"/>
          <w:b/>
          <w:bCs/>
          <w:sz w:val="28"/>
          <w:cs/>
        </w:rPr>
        <w:lastRenderedPageBreak/>
        <w:t>ประมาณการหนี้สิน</w:t>
      </w:r>
      <w:r w:rsidR="003528DC" w:rsidRPr="00D2689D">
        <w:rPr>
          <w:rFonts w:asciiTheme="majorBidi" w:hAnsiTheme="majorBidi" w:cstheme="majorBidi"/>
          <w:b/>
          <w:bCs/>
          <w:sz w:val="28"/>
          <w:cs/>
        </w:rPr>
        <w:t>ไม่หมุนเวียนสำหรับ</w:t>
      </w:r>
      <w:r w:rsidRPr="00D2689D">
        <w:rPr>
          <w:rFonts w:asciiTheme="majorBidi" w:hAnsiTheme="majorBidi" w:cstheme="majorBidi"/>
          <w:b/>
          <w:bCs/>
          <w:sz w:val="28"/>
          <w:cs/>
        </w:rPr>
        <w:t>ผลประโยชน์พนักงาน</w:t>
      </w:r>
    </w:p>
    <w:p w14:paraId="6F860549" w14:textId="29965CA8" w:rsidR="00F53166" w:rsidRPr="00D2689D" w:rsidRDefault="009D4F4B" w:rsidP="00D957A4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EC0D97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3F490F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>.1</w:t>
      </w:r>
      <w:r w:rsidR="002A52F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>ประมาณการหนี้สิน</w:t>
      </w:r>
      <w:r w:rsidR="003528DC" w:rsidRPr="00D2689D">
        <w:rPr>
          <w:rFonts w:asciiTheme="majorBidi" w:hAnsiTheme="majorBidi" w:cstheme="majorBidi"/>
          <w:sz w:val="28"/>
          <w:cs/>
        </w:rPr>
        <w:t>ไม่หมุนเวียนสำหรับ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>ผลประโยชน์พนักงานระยะยาว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F80137" w:rsidRPr="00D2689D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80137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735AE2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2654C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B001D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F80137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B001D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152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32"/>
        <w:gridCol w:w="90"/>
        <w:gridCol w:w="1170"/>
        <w:gridCol w:w="180"/>
        <w:gridCol w:w="1170"/>
        <w:gridCol w:w="90"/>
        <w:gridCol w:w="1170"/>
      </w:tblGrid>
      <w:tr w:rsidR="00862494" w:rsidRPr="00D2689D" w14:paraId="33C2621D" w14:textId="77777777" w:rsidTr="00D957A4">
        <w:trPr>
          <w:cantSplit/>
          <w:trHeight w:val="1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0C977" w14:textId="77777777" w:rsidR="00862494" w:rsidRPr="00D2689D" w:rsidRDefault="00862494" w:rsidP="00862494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F43A1" w14:textId="03849FAA" w:rsidR="00862494" w:rsidRPr="00D2689D" w:rsidRDefault="00862494" w:rsidP="0086249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D2689D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D2689D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D2689D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D2689D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862494" w:rsidRPr="00D2689D" w14:paraId="3B2B7BF5" w14:textId="6FAF7FF1" w:rsidTr="00D957A4">
        <w:trPr>
          <w:cantSplit/>
          <w:trHeight w:val="1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CDC18" w14:textId="77777777" w:rsidR="00862494" w:rsidRPr="00D2689D" w:rsidRDefault="00862494" w:rsidP="00862494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4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C321D9" w14:textId="067AE721" w:rsidR="00862494" w:rsidRPr="00D2689D" w:rsidRDefault="00862494" w:rsidP="00862494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132E73" w14:textId="77777777" w:rsidR="00862494" w:rsidRPr="00D2689D" w:rsidRDefault="00862494" w:rsidP="0086249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C39DC" w14:textId="57F936B9" w:rsidR="00862494" w:rsidRPr="00D2689D" w:rsidRDefault="00862494" w:rsidP="00862494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20B1A" w:rsidRPr="00D2689D" w14:paraId="6999337E" w14:textId="77777777" w:rsidTr="00D957A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4704B" w14:textId="77777777" w:rsidR="00420B1A" w:rsidRPr="00D2689D" w:rsidRDefault="00420B1A" w:rsidP="00420B1A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6740DE39" w14:textId="7B847323" w:rsidR="00420B1A" w:rsidRPr="00D2689D" w:rsidRDefault="00C149B7" w:rsidP="00420B1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sz w:val="28"/>
              </w:rPr>
              <w:t>0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735AE2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BBB900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F9A93A" w14:textId="43386D09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31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65F05E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745202" w14:textId="580DDB75" w:rsidR="00420B1A" w:rsidRPr="00D2689D" w:rsidRDefault="009F1AE8" w:rsidP="00420B1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735AE2">
              <w:rPr>
                <w:rFonts w:asciiTheme="majorBidi" w:hAnsiTheme="majorBidi" w:cstheme="majorBidi" w:hint="cs"/>
                <w:sz w:val="28"/>
                <w:cs/>
              </w:rPr>
              <w:t>กันยาน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6CA4D2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B5B357" w14:textId="78F52599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31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420B1A" w:rsidRPr="00D2689D" w14:paraId="218986ED" w14:textId="77777777" w:rsidTr="00D957A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65F14" w14:textId="77777777" w:rsidR="00420B1A" w:rsidRPr="00D2689D" w:rsidRDefault="00420B1A" w:rsidP="00420B1A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4970D" w14:textId="51E2F0F8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5B001D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B900BE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A62B7" w14:textId="4F7CA5E0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5B001D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A4DB2E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6E70B5" w14:textId="6865BCF2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5B001D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89234F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1BD86" w14:textId="62B11ADB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5B001D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DE6B3F" w:rsidRPr="00D2689D" w14:paraId="34C04CF4" w14:textId="77777777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82A62" w14:textId="510640DD" w:rsidR="00DE6B3F" w:rsidRPr="00563757" w:rsidRDefault="00DE6B3F" w:rsidP="00DE6B3F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563757">
              <w:rPr>
                <w:rFonts w:asciiTheme="majorBidi" w:hAnsiTheme="majorBidi" w:hint="cs"/>
                <w:sz w:val="28"/>
                <w:cs/>
              </w:rPr>
              <w:t>สำรองผลประโยชน์พนักงานต้นงวด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33753" w14:textId="76986DBB" w:rsidR="00DE6B3F" w:rsidRPr="00D2689D" w:rsidRDefault="001138BA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10,973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0EAE77" w14:textId="77777777" w:rsidR="00DE6B3F" w:rsidRPr="00D2689D" w:rsidRDefault="00DE6B3F" w:rsidP="00DE6B3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4F4BC" w14:textId="19DFA214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9,582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C8FE94" w14:textId="77777777" w:rsidR="00DE6B3F" w:rsidRPr="00D2689D" w:rsidRDefault="00DE6B3F" w:rsidP="00DE6B3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C68AF" w14:textId="42B1FB8B" w:rsidR="00DE6B3F" w:rsidRPr="00D2689D" w:rsidRDefault="006F5F74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5,334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9760FA" w14:textId="77777777" w:rsidR="00DE6B3F" w:rsidRPr="00D2689D" w:rsidRDefault="00DE6B3F" w:rsidP="00DE6B3F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985FCA" w14:textId="38CE26A8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4,557</w:t>
            </w:r>
          </w:p>
        </w:tc>
      </w:tr>
      <w:tr w:rsidR="00DE6B3F" w:rsidRPr="00D2689D" w14:paraId="36A84245" w14:textId="77777777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769FC" w14:textId="6D3B3C92" w:rsidR="00DE6B3F" w:rsidRPr="00D2689D" w:rsidRDefault="00DE6B3F" w:rsidP="00DE6B3F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</w:t>
            </w:r>
            <w:r w:rsidRPr="00D2689D">
              <w:rPr>
                <w:rFonts w:asciiTheme="majorBidi" w:hAnsiTheme="majorBidi" w:cstheme="majorBidi" w:hint="cs"/>
                <w:sz w:val="28"/>
                <w:cs/>
              </w:rPr>
              <w:t>หรือ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059C1DD" w14:textId="77777777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6F028B" w14:textId="77777777" w:rsidR="00DE6B3F" w:rsidRPr="00D2689D" w:rsidRDefault="00DE6B3F" w:rsidP="00DE6B3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15E5E" w14:textId="77777777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4E2E1D" w14:textId="77777777" w:rsidR="00DE6B3F" w:rsidRPr="00D2689D" w:rsidRDefault="00DE6B3F" w:rsidP="00DE6B3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4BF304" w14:textId="77777777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B6AA30" w14:textId="77777777" w:rsidR="00DE6B3F" w:rsidRPr="00D2689D" w:rsidRDefault="00DE6B3F" w:rsidP="00DE6B3F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B9CB9" w14:textId="77777777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E6B3F" w:rsidRPr="00D2689D" w14:paraId="21885733" w14:textId="77777777" w:rsidTr="00D957A4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13D5E" w14:textId="148FA993" w:rsidR="00DE6B3F" w:rsidRPr="00D2689D" w:rsidRDefault="00DE6B3F" w:rsidP="00DE6B3F">
            <w:pPr>
              <w:ind w:left="270"/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C262E" w14:textId="39BDFC19" w:rsidR="00DE6B3F" w:rsidRPr="00D2689D" w:rsidRDefault="00D87526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1,22</w:t>
            </w:r>
            <w:r w:rsidR="009A06D2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15CD1" w14:textId="77777777" w:rsidR="00DE6B3F" w:rsidRPr="00D2689D" w:rsidRDefault="00DE6B3F" w:rsidP="00DE6B3F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2C146" w14:textId="11393B81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1,607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D844E" w14:textId="77777777" w:rsidR="00DE6B3F" w:rsidRPr="00D2689D" w:rsidRDefault="00DE6B3F" w:rsidP="00DE6B3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97123" w14:textId="2AB3751C" w:rsidR="00DE6B3F" w:rsidRPr="00D2689D" w:rsidRDefault="006F5F74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62C86" w14:textId="77777777" w:rsidR="00DE6B3F" w:rsidRPr="00D2689D" w:rsidRDefault="00DE6B3F" w:rsidP="00DE6B3F">
            <w:pPr>
              <w:tabs>
                <w:tab w:val="decimal" w:pos="624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6DE3C" w14:textId="43F7333C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688</w:t>
            </w:r>
          </w:p>
        </w:tc>
      </w:tr>
      <w:tr w:rsidR="00DE6B3F" w:rsidRPr="00D2689D" w14:paraId="2CA639CB" w14:textId="77777777" w:rsidTr="00D957A4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2C7A9" w14:textId="196BBFBA" w:rsidR="00DE6B3F" w:rsidRPr="00D2689D" w:rsidRDefault="00DE6B3F" w:rsidP="00DE6B3F">
            <w:pPr>
              <w:ind w:left="270"/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ต้นทุนดอกเบี้ย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2486E" w14:textId="377ECC1D" w:rsidR="00DE6B3F" w:rsidRPr="00D2689D" w:rsidRDefault="00D87526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179FA" w14:textId="77777777" w:rsidR="00DE6B3F" w:rsidRPr="00D2689D" w:rsidRDefault="00DE6B3F" w:rsidP="00DE6B3F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159BD" w14:textId="030C0F0A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C9369" w14:textId="77777777" w:rsidR="00DE6B3F" w:rsidRPr="00D2689D" w:rsidRDefault="00DE6B3F" w:rsidP="00DE6B3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FDE6A" w14:textId="4A09590A" w:rsidR="00DE6B3F" w:rsidRPr="00D2689D" w:rsidRDefault="006F5F74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 w:rsidR="009A06D2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455FD" w14:textId="77777777" w:rsidR="00DE6B3F" w:rsidRPr="00D2689D" w:rsidRDefault="00DE6B3F" w:rsidP="00DE6B3F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7758" w14:textId="19AE310C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89</w:t>
            </w:r>
          </w:p>
        </w:tc>
      </w:tr>
      <w:tr w:rsidR="00DE6B3F" w:rsidRPr="00D2689D" w14:paraId="48F928A0" w14:textId="77777777" w:rsidTr="00D957A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2B6C2EB" w14:textId="77777777" w:rsidR="00DE6B3F" w:rsidRPr="00D2689D" w:rsidRDefault="00DE6B3F" w:rsidP="00DE6B3F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ส่วนที่รับรู้ในกำไรขาดทุนเบ็ดเสร็จอื่น</w:t>
            </w:r>
          </w:p>
          <w:p w14:paraId="4A231FFF" w14:textId="17E83BFD" w:rsidR="00DE6B3F" w:rsidRPr="00D2689D" w:rsidRDefault="00DE6B3F" w:rsidP="00DE6B3F">
            <w:pPr>
              <w:ind w:left="270" w:right="88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(กำไร)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2689D">
              <w:rPr>
                <w:rFonts w:asciiTheme="majorBidi" w:hAnsiTheme="majorBidi" w:cstheme="majorBidi" w:hint="cs"/>
                <w:sz w:val="28"/>
                <w:cs/>
              </w:rPr>
              <w:t>ขาดทุนจากการประมาณการตามหลักคณิตศาสตร์ประกันภัย</w:t>
            </w:r>
            <w:r>
              <w:rPr>
                <w:rFonts w:asciiTheme="majorBidi" w:hAnsiTheme="majorBidi" w:cstheme="majorBidi"/>
                <w:sz w:val="28"/>
              </w:rPr>
              <w:t xml:space="preserve"> :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BFDA5" w14:textId="6A9CC5E5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3FC7DB" w14:textId="77777777" w:rsidR="00DE6B3F" w:rsidRPr="00D2689D" w:rsidRDefault="00DE6B3F" w:rsidP="00DE6B3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D820E" w14:textId="4107FDB4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4B2B82" w14:textId="77777777" w:rsidR="00DE6B3F" w:rsidRPr="00D2689D" w:rsidRDefault="00DE6B3F" w:rsidP="00DE6B3F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861F0" w14:textId="048A19AF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BE2798" w14:textId="77777777" w:rsidR="00DE6B3F" w:rsidRPr="00D2689D" w:rsidRDefault="00DE6B3F" w:rsidP="00DE6B3F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BB794" w14:textId="674CB35E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E6B3F" w:rsidRPr="00D2689D" w14:paraId="26201A36" w14:textId="77777777">
        <w:trPr>
          <w:cantSplit/>
          <w:trHeight w:val="20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82D39" w14:textId="399D0881" w:rsidR="00DE6B3F" w:rsidRPr="00D2689D" w:rsidRDefault="00DE6B3F" w:rsidP="00DE6B3F">
            <w:pPr>
              <w:ind w:left="270" w:right="-108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โอนกลับส่วนที่รับรู้ในกำไรขาดทุนเบ็ดเสร็จอื่น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BD886" w14:textId="5D4965E7" w:rsidR="00DE6B3F" w:rsidRPr="00D2689D" w:rsidRDefault="00906786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AE46F9" w14:textId="77777777" w:rsidR="00DE6B3F" w:rsidRPr="00D2689D" w:rsidRDefault="00DE6B3F" w:rsidP="00DE6B3F">
            <w:pPr>
              <w:tabs>
                <w:tab w:val="decimal" w:pos="98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E5A470" w14:textId="072E13A9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(399)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E21855" w14:textId="77777777" w:rsidR="00DE6B3F" w:rsidRPr="00D2689D" w:rsidRDefault="00DE6B3F" w:rsidP="00DE6B3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C3ED5" w14:textId="00EDA094" w:rsidR="00DE6B3F" w:rsidRPr="00D2689D" w:rsidRDefault="001138BA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9355EE" w14:textId="77777777" w:rsidR="00DE6B3F" w:rsidRPr="00D2689D" w:rsidRDefault="00DE6B3F" w:rsidP="00DE6B3F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48285" w14:textId="69BAF9B9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E6B3F" w:rsidRPr="00F80137" w14:paraId="2256F9A0" w14:textId="77777777" w:rsidTr="000C6F07">
        <w:trPr>
          <w:cantSplit/>
          <w:trHeight w:val="21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712F6" w14:textId="67398397" w:rsidR="00DE6B3F" w:rsidRPr="00D2689D" w:rsidRDefault="00DE6B3F" w:rsidP="00DE6B3F">
            <w:pPr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สำรองผลประโยชน์ระยะยาวของพนักงานปลาย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งวด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1F403C" w14:textId="027D14BD" w:rsidR="00DE6B3F" w:rsidRPr="00720AD6" w:rsidRDefault="00906786" w:rsidP="00DE6B3F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12,36</w:t>
            </w:r>
            <w:r w:rsidR="009A06D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F0019C" w14:textId="77777777" w:rsidR="00DE6B3F" w:rsidRPr="00D2689D" w:rsidRDefault="00DE6B3F" w:rsidP="00DE6B3F">
            <w:pPr>
              <w:tabs>
                <w:tab w:val="decimal" w:pos="98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7A7FE9" w14:textId="719D361D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94FD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10,973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89D6FF" w14:textId="77777777" w:rsidR="00DE6B3F" w:rsidRPr="00D2689D" w:rsidRDefault="00DE6B3F" w:rsidP="00DE6B3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9EE2B" w14:textId="02A7E654" w:rsidR="00DE6B3F" w:rsidRPr="00720AD6" w:rsidRDefault="001138BA" w:rsidP="00DE6B3F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5,93</w:t>
            </w:r>
            <w:r w:rsidR="009A06D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02D94A" w14:textId="77777777" w:rsidR="00DE6B3F" w:rsidRPr="00D2689D" w:rsidRDefault="00DE6B3F" w:rsidP="00DE6B3F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56B47E" w14:textId="54C1B4B3" w:rsidR="00DE6B3F" w:rsidRPr="00D2689D" w:rsidRDefault="00DE6B3F" w:rsidP="00DE6B3F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94FD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5,334</w:t>
            </w:r>
          </w:p>
        </w:tc>
      </w:tr>
    </w:tbl>
    <w:p w14:paraId="26135B36" w14:textId="67CE9E59" w:rsidR="00F53166" w:rsidRPr="005576B8" w:rsidRDefault="00742D7D" w:rsidP="00D957A4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EC0D97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9E4C64"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5576B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D410CA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กองทุนสำรองเลี้ยงชีพ</w:t>
      </w:r>
    </w:p>
    <w:p w14:paraId="256B86DB" w14:textId="12BC22B9" w:rsidR="00F53166" w:rsidRPr="005576B8" w:rsidRDefault="009E4C64" w:rsidP="00D957A4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ริษัทได้จัดตั้งกองทุนสำรองเลี้ยงชีพโดยหักเงินสะสมจากเงินเดือนของพนักงานส่วนหนึ่งและบริษัทจ่ายสมทบอีกส่วนหนึ่ง และจดทะเบียนตามความในพระราชบัญญัติกองทุนสำรองเลี้ยงชีพ พ.ศ.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2530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และพระราชบัญญัติกองทุนสำรองเลี้ยงชีพ </w:t>
      </w:r>
      <w:r w:rsidR="00022C79" w:rsidRPr="005576B8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(ฉบับที่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) พ.ศ.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2542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แล้ว</w:t>
      </w:r>
    </w:p>
    <w:p w14:paraId="6BCA7957" w14:textId="369528C5" w:rsidR="00F53166" w:rsidRPr="005576B8" w:rsidRDefault="009E4C64" w:rsidP="00D957A4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สำหรับ</w:t>
      </w:r>
      <w:r w:rsidR="00303747" w:rsidRPr="005576B8">
        <w:rPr>
          <w:rFonts w:asciiTheme="majorBidi" w:hAnsiTheme="majorBidi" w:cstheme="majorBidi"/>
          <w:sz w:val="28"/>
          <w:cs/>
          <w:lang w:val="en-GB"/>
        </w:rPr>
        <w:t>งวดสามเดือน</w:t>
      </w:r>
      <w:r w:rsidR="009F1AE8">
        <w:rPr>
          <w:rFonts w:asciiTheme="majorBidi" w:hAnsiTheme="majorBidi" w:cstheme="majorBidi" w:hint="cs"/>
          <w:sz w:val="28"/>
          <w:cs/>
          <w:lang w:val="en-GB"/>
        </w:rPr>
        <w:t>และ</w:t>
      </w:r>
      <w:r w:rsidR="00172A95">
        <w:rPr>
          <w:rFonts w:asciiTheme="majorBidi" w:hAnsiTheme="majorBidi" w:cstheme="majorBidi" w:hint="cs"/>
          <w:sz w:val="28"/>
          <w:cs/>
          <w:lang w:val="en-GB"/>
        </w:rPr>
        <w:t>เก้า</w:t>
      </w:r>
      <w:r w:rsidR="009F1AE8">
        <w:rPr>
          <w:rFonts w:asciiTheme="majorBidi" w:hAnsiTheme="majorBidi" w:cstheme="majorBidi" w:hint="cs"/>
          <w:sz w:val="28"/>
          <w:cs/>
          <w:lang w:val="en-GB"/>
        </w:rPr>
        <w:t>เดือน</w:t>
      </w:r>
      <w:r w:rsidR="00303747" w:rsidRPr="005576B8">
        <w:rPr>
          <w:rFonts w:asciiTheme="majorBidi" w:hAnsiTheme="majorBidi" w:cstheme="majorBidi"/>
          <w:sz w:val="28"/>
          <w:cs/>
          <w:lang w:val="en-GB"/>
        </w:rPr>
        <w:t>สิ้นสุดวันที่</w:t>
      </w:r>
      <w:r w:rsidR="00303747" w:rsidRPr="005576B8">
        <w:rPr>
          <w:rFonts w:asciiTheme="majorBidi" w:hAnsiTheme="majorBidi" w:cstheme="majorBidi"/>
          <w:sz w:val="28"/>
          <w:lang w:val="en-GB"/>
        </w:rPr>
        <w:t xml:space="preserve"> </w:t>
      </w:r>
      <w:r w:rsidR="00303747" w:rsidRPr="005576B8">
        <w:rPr>
          <w:rFonts w:asciiTheme="majorBidi" w:hAnsiTheme="majorBidi" w:cstheme="majorBidi"/>
          <w:sz w:val="28"/>
        </w:rPr>
        <w:t>3</w:t>
      </w:r>
      <w:r w:rsidR="009F1AE8">
        <w:rPr>
          <w:rFonts w:asciiTheme="majorBidi" w:hAnsiTheme="majorBidi" w:cstheme="majorBidi"/>
          <w:sz w:val="28"/>
        </w:rPr>
        <w:t>0</w:t>
      </w:r>
      <w:r w:rsidR="00303747" w:rsidRPr="005576B8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172A95">
        <w:rPr>
          <w:rFonts w:asciiTheme="majorBidi" w:hAnsiTheme="majorBidi" w:cstheme="majorBidi" w:hint="cs"/>
          <w:sz w:val="28"/>
          <w:cs/>
          <w:lang w:val="en-GB"/>
        </w:rPr>
        <w:t>กันยายน</w:t>
      </w:r>
      <w:r w:rsidR="009F1AE8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003BB7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003BB7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เงินสมทบกองทุนสำรองเลี้ยงชีพของบริษัท</w:t>
      </w:r>
      <w:r w:rsidR="00652364">
        <w:rPr>
          <w:rFonts w:asciiTheme="majorBidi" w:hAnsiTheme="majorBidi" w:cstheme="majorBidi"/>
          <w:color w:val="000000"/>
          <w:spacing w:val="-2"/>
          <w:sz w:val="28"/>
        </w:rPr>
        <w:t xml:space="preserve">  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ซึ่งได้บันทึกเป็นค่าใช้จ่ายในงบกำไร</w:t>
      </w:r>
      <w:r w:rsidR="005B4801"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ขาดทุนและกำไรขาดทุนเบ็ดเสร็จ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181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350"/>
        <w:gridCol w:w="90"/>
        <w:gridCol w:w="1350"/>
        <w:gridCol w:w="180"/>
        <w:gridCol w:w="1260"/>
        <w:gridCol w:w="90"/>
        <w:gridCol w:w="1261"/>
      </w:tblGrid>
      <w:tr w:rsidR="006862E1" w:rsidRPr="005576B8" w14:paraId="78C16DC2" w14:textId="41957DF8" w:rsidTr="00D957A4">
        <w:trPr>
          <w:trHeight w:val="279"/>
        </w:trPr>
        <w:tc>
          <w:tcPr>
            <w:tcW w:w="9181" w:type="dxa"/>
            <w:gridSpan w:val="8"/>
          </w:tcPr>
          <w:p w14:paraId="1F0E5BF7" w14:textId="3A533B8B" w:rsidR="006862E1" w:rsidRPr="005576B8" w:rsidRDefault="006862E1" w:rsidP="006862E1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576B8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576B8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576B8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5576B8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6862E1" w:rsidRPr="005576B8" w14:paraId="33B99A61" w14:textId="04EACBD4" w:rsidTr="00D957A4">
        <w:trPr>
          <w:trHeight w:val="279"/>
        </w:trPr>
        <w:tc>
          <w:tcPr>
            <w:tcW w:w="3600" w:type="dxa"/>
          </w:tcPr>
          <w:p w14:paraId="0EA38BF6" w14:textId="77777777" w:rsidR="006862E1" w:rsidRPr="005576B8" w:rsidRDefault="006862E1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EE2F4EA" w14:textId="77777777" w:rsidR="006862E1" w:rsidRPr="005576B8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6DB1776" w14:textId="77777777" w:rsidR="006862E1" w:rsidRPr="005576B8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3E9A473A" w14:textId="0BC0E981" w:rsidR="006862E1" w:rsidRPr="005576B8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862E1" w:rsidRPr="005576B8" w14:paraId="71B9FCDD" w14:textId="3FAB534A" w:rsidTr="00D957A4">
        <w:trPr>
          <w:trHeight w:val="279"/>
        </w:trPr>
        <w:tc>
          <w:tcPr>
            <w:tcW w:w="3600" w:type="dxa"/>
          </w:tcPr>
          <w:p w14:paraId="2E0017E5" w14:textId="77777777" w:rsidR="006862E1" w:rsidRPr="005576B8" w:rsidRDefault="006862E1" w:rsidP="006862E1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312E1D" w14:textId="4EE0BB55" w:rsidR="006862E1" w:rsidRPr="005576B8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 w:rsidR="0040456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2D210449" w14:textId="77777777" w:rsidR="006862E1" w:rsidRPr="005576B8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F7E7FA" w14:textId="79A315C3" w:rsidR="006862E1" w:rsidRPr="005576B8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 w:rsidR="0040456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</w:tcPr>
          <w:p w14:paraId="791620EC" w14:textId="77777777" w:rsidR="006862E1" w:rsidRPr="005576B8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BEA627" w14:textId="1BF4EF99" w:rsidR="006862E1" w:rsidRPr="005576B8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 w:rsidR="0040456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6908AC6C" w14:textId="77777777" w:rsidR="006862E1" w:rsidRPr="005576B8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AA701D8" w14:textId="59307A8D" w:rsidR="006862E1" w:rsidRPr="005576B8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 w:rsidR="00404568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49125B" w:rsidRPr="00B118B0" w14:paraId="04BA49E2" w14:textId="77777777" w:rsidTr="00AE2794">
        <w:trPr>
          <w:trHeight w:val="206"/>
        </w:trPr>
        <w:tc>
          <w:tcPr>
            <w:tcW w:w="3600" w:type="dxa"/>
          </w:tcPr>
          <w:p w14:paraId="0C6BA4F5" w14:textId="07CC3CE6" w:rsidR="0049125B" w:rsidRPr="005576B8" w:rsidRDefault="0049125B" w:rsidP="0049125B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Pr="005576B8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 w:rsidR="00172A95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A3FB2F" w14:textId="5EFE1F3F" w:rsidR="0049125B" w:rsidRPr="001E3747" w:rsidRDefault="00D6311A" w:rsidP="004912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B46B3F">
              <w:rPr>
                <w:rFonts w:asciiTheme="majorBidi" w:hAnsiTheme="majorBidi" w:cstheme="majorBidi"/>
                <w:color w:val="000000"/>
                <w:sz w:val="28"/>
              </w:rPr>
              <w:t>50</w:t>
            </w:r>
          </w:p>
        </w:tc>
        <w:tc>
          <w:tcPr>
            <w:tcW w:w="90" w:type="dxa"/>
          </w:tcPr>
          <w:p w14:paraId="65E80C0B" w14:textId="77777777" w:rsidR="0049125B" w:rsidRPr="005576B8" w:rsidRDefault="0049125B" w:rsidP="004912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22F743" w14:textId="0CE86284" w:rsidR="0049125B" w:rsidRPr="00AE2794" w:rsidRDefault="00FE0090" w:rsidP="0049125B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258</w:t>
            </w:r>
          </w:p>
        </w:tc>
        <w:tc>
          <w:tcPr>
            <w:tcW w:w="180" w:type="dxa"/>
          </w:tcPr>
          <w:p w14:paraId="62748314" w14:textId="77777777" w:rsidR="0049125B" w:rsidRPr="005576B8" w:rsidRDefault="0049125B" w:rsidP="004912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D589E2" w14:textId="599AFF53" w:rsidR="0049125B" w:rsidRPr="001E3747" w:rsidRDefault="00D6311A" w:rsidP="004912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112</w:t>
            </w:r>
          </w:p>
        </w:tc>
        <w:tc>
          <w:tcPr>
            <w:tcW w:w="90" w:type="dxa"/>
          </w:tcPr>
          <w:p w14:paraId="5D1760FE" w14:textId="77777777" w:rsidR="0049125B" w:rsidRPr="005576B8" w:rsidRDefault="0049125B" w:rsidP="004912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64F0CB76" w14:textId="36237E32" w:rsidR="0049125B" w:rsidRPr="00AE2794" w:rsidRDefault="00D659D9" w:rsidP="0049125B">
            <w:pPr>
              <w:ind w:right="88" w:hanging="16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110</w:t>
            </w:r>
          </w:p>
        </w:tc>
      </w:tr>
      <w:tr w:rsidR="0049125B" w:rsidRPr="00B118B0" w14:paraId="75352E24" w14:textId="77777777" w:rsidTr="00AE2794">
        <w:trPr>
          <w:trHeight w:val="279"/>
        </w:trPr>
        <w:tc>
          <w:tcPr>
            <w:tcW w:w="3600" w:type="dxa"/>
          </w:tcPr>
          <w:p w14:paraId="3FB3E0EE" w14:textId="1A240024" w:rsidR="0049125B" w:rsidRPr="005576B8" w:rsidRDefault="0049125B" w:rsidP="0049125B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576B8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</w:t>
            </w:r>
            <w:r w:rsidR="00172A95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เก้า</w:t>
            </w:r>
            <w:r w:rsidRPr="005576B8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เดือนสิ้นสุดวันที่ </w:t>
            </w:r>
            <w:r w:rsidRPr="005576B8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 w:rsidR="00172A95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  <w:tc>
          <w:tcPr>
            <w:tcW w:w="1350" w:type="dxa"/>
          </w:tcPr>
          <w:p w14:paraId="72C8D337" w14:textId="59FC1053" w:rsidR="0049125B" w:rsidRPr="001E3747" w:rsidRDefault="00D6311A" w:rsidP="004912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 w:rsidR="00B46B3F">
              <w:rPr>
                <w:rFonts w:asciiTheme="majorBidi" w:hAnsiTheme="majorBidi" w:cstheme="majorBidi"/>
                <w:color w:val="000000"/>
                <w:sz w:val="28"/>
              </w:rPr>
              <w:t>63</w:t>
            </w:r>
          </w:p>
        </w:tc>
        <w:tc>
          <w:tcPr>
            <w:tcW w:w="90" w:type="dxa"/>
          </w:tcPr>
          <w:p w14:paraId="1D5BCD22" w14:textId="77777777" w:rsidR="0049125B" w:rsidRPr="005576B8" w:rsidRDefault="0049125B" w:rsidP="004912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65D95768" w14:textId="1C325C45" w:rsidR="0049125B" w:rsidRDefault="00FE0090" w:rsidP="0049125B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884</w:t>
            </w:r>
          </w:p>
        </w:tc>
        <w:tc>
          <w:tcPr>
            <w:tcW w:w="180" w:type="dxa"/>
          </w:tcPr>
          <w:p w14:paraId="5DFB2A9D" w14:textId="77777777" w:rsidR="0049125B" w:rsidRPr="005576B8" w:rsidRDefault="0049125B" w:rsidP="004912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079EB037" w14:textId="74EC0806" w:rsidR="0049125B" w:rsidRPr="001E3747" w:rsidRDefault="00D6311A" w:rsidP="0049125B">
            <w:pPr>
              <w:ind w:right="88" w:hanging="1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313</w:t>
            </w:r>
          </w:p>
        </w:tc>
        <w:tc>
          <w:tcPr>
            <w:tcW w:w="90" w:type="dxa"/>
          </w:tcPr>
          <w:p w14:paraId="6DDAE606" w14:textId="77777777" w:rsidR="0049125B" w:rsidRPr="005576B8" w:rsidRDefault="0049125B" w:rsidP="0049125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1" w:type="dxa"/>
          </w:tcPr>
          <w:p w14:paraId="01B76F4A" w14:textId="6265C6F7" w:rsidR="0049125B" w:rsidRDefault="00D659D9" w:rsidP="0049125B">
            <w:pPr>
              <w:ind w:right="88" w:hanging="16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401</w:t>
            </w:r>
          </w:p>
        </w:tc>
      </w:tr>
    </w:tbl>
    <w:p w14:paraId="203CF556" w14:textId="77777777" w:rsidR="00377E5B" w:rsidRDefault="00377E5B" w:rsidP="00377E5B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5D274BFC" w14:textId="77777777" w:rsidR="00377E5B" w:rsidRDefault="00377E5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707DEC10" w14:textId="4F8FC4D7" w:rsidR="00E35841" w:rsidRDefault="00F46418" w:rsidP="00F46418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DA7FE8">
        <w:rPr>
          <w:rFonts w:asciiTheme="majorBidi" w:hAnsiTheme="majorBidi" w:hint="cs"/>
          <w:b/>
          <w:bCs/>
          <w:sz w:val="28"/>
          <w:cs/>
        </w:rPr>
        <w:lastRenderedPageBreak/>
        <w:t>ทุนเรือนหุ้น</w:t>
      </w:r>
      <w:r w:rsidRPr="00DA7FE8">
        <w:rPr>
          <w:rFonts w:asciiTheme="majorBidi" w:hAnsiTheme="majorBidi"/>
          <w:b/>
          <w:bCs/>
          <w:sz w:val="28"/>
          <w:cs/>
        </w:rPr>
        <w:t xml:space="preserve"> </w:t>
      </w:r>
      <w:r w:rsidRPr="00DA7FE8">
        <w:rPr>
          <w:rFonts w:asciiTheme="majorBidi" w:hAnsiTheme="majorBidi" w:hint="cs"/>
          <w:b/>
          <w:bCs/>
          <w:sz w:val="28"/>
          <w:cs/>
        </w:rPr>
        <w:t>และ</w:t>
      </w:r>
      <w:r w:rsidRPr="0047269D">
        <w:rPr>
          <w:rFonts w:asciiTheme="majorBidi" w:hAnsiTheme="majorBidi" w:cstheme="majorBidi"/>
          <w:b/>
          <w:bCs/>
          <w:sz w:val="28"/>
          <w:cs/>
        </w:rPr>
        <w:t>ใบสำคัญแสดงสิทธิ</w:t>
      </w:r>
    </w:p>
    <w:p w14:paraId="7A007D92" w14:textId="77777777" w:rsidR="00367139" w:rsidRPr="004E320B" w:rsidRDefault="00367139" w:rsidP="00367139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4E320B">
        <w:rPr>
          <w:rFonts w:asciiTheme="majorBidi" w:hAnsiTheme="majorBidi" w:cstheme="majorBidi"/>
          <w:color w:val="000000"/>
          <w:spacing w:val="-2"/>
          <w:sz w:val="28"/>
          <w:cs/>
        </w:rPr>
        <w:t>ทุนเรือนหุ้น</w:t>
      </w:r>
    </w:p>
    <w:p w14:paraId="15A523B2" w14:textId="3975A737" w:rsidR="00324367" w:rsidRPr="00B23C9D" w:rsidRDefault="00367139" w:rsidP="00367139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เมื่อวันที่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สิงหาคม 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2565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มีผู้ถือใบสำคัญแสดงสิทธิ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7UP-W4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ใช้สิทธิแปลงสภาพตามประกาศการใช้สิทธิแปลงสภาพ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ครั้งที่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โดยมีหุ้นสามัญที่เกิดจากการใช้สิทธิจำนวน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26,663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หุ้น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มูลค่าที่ตราไว้หุ้นละ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0.50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บาท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จำนวน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13,331.50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บาท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D3E90">
        <w:rPr>
          <w:rFonts w:asciiTheme="majorBidi" w:hAnsiTheme="majorBidi" w:cstheme="majorBidi"/>
          <w:color w:val="000000"/>
          <w:spacing w:val="-2"/>
          <w:sz w:val="28"/>
        </w:rPr>
        <w:t xml:space="preserve">      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และส่วนเกินมูลค่าหุ้นสามัญจำนวน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47,993.40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บาท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บริษัทได้ดำเนินการจดทะเบียนเปลี่ยนแปลงทุนจดทะเบียนชำระแล้วของบริษัทต่อกรมพัฒนาธุรกิจการค้า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กระทรวงพาณิชย์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จากเดิม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2,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>571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,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>522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,575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50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บาท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เป็น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2,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>571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,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>5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35,907.00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บาท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เมื่อวันที่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16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สิงหาคม 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2565</w:t>
      </w: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>เป็นที่เรียบร้อยแล้ว</w:t>
      </w:r>
    </w:p>
    <w:p w14:paraId="0F206C2A" w14:textId="77777777" w:rsidR="00CE41C4" w:rsidRPr="00B23C9D" w:rsidRDefault="00CE41C4" w:rsidP="00CE41C4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 w:cstheme="majorBidi"/>
          <w:sz w:val="28"/>
          <w:cs/>
        </w:rPr>
      </w:pPr>
      <w:r w:rsidRPr="00B23C9D">
        <w:rPr>
          <w:rFonts w:asciiTheme="majorBidi" w:hAnsiTheme="majorBidi" w:hint="cs"/>
          <w:sz w:val="28"/>
          <w:cs/>
        </w:rPr>
        <w:t xml:space="preserve">เมื่อวันที่ </w:t>
      </w:r>
      <w:r w:rsidRPr="00B23C9D">
        <w:rPr>
          <w:rFonts w:asciiTheme="majorBidi" w:hAnsiTheme="majorBidi"/>
          <w:sz w:val="28"/>
        </w:rPr>
        <w:t>26</w:t>
      </w:r>
      <w:r w:rsidRPr="00B23C9D">
        <w:rPr>
          <w:rFonts w:asciiTheme="majorBidi" w:hAnsiTheme="majorBidi" w:hint="cs"/>
          <w:sz w:val="28"/>
          <w:cs/>
        </w:rPr>
        <w:t xml:space="preserve"> เมษายน </w:t>
      </w:r>
      <w:r w:rsidRPr="00B23C9D">
        <w:rPr>
          <w:rFonts w:asciiTheme="majorBidi" w:hAnsiTheme="majorBidi"/>
          <w:sz w:val="28"/>
        </w:rPr>
        <w:t>2566</w:t>
      </w:r>
      <w:r w:rsidRPr="00B23C9D">
        <w:rPr>
          <w:rFonts w:asciiTheme="majorBidi" w:hAnsiTheme="majorBidi" w:hint="cs"/>
          <w:sz w:val="28"/>
          <w:cs/>
        </w:rPr>
        <w:t xml:space="preserve"> ที่ประชุมสามัญผู้ถือหุ้น ประจำปี </w:t>
      </w:r>
      <w:r w:rsidRPr="00B23C9D">
        <w:rPr>
          <w:rFonts w:asciiTheme="majorBidi" w:hAnsiTheme="majorBidi"/>
          <w:sz w:val="28"/>
        </w:rPr>
        <w:t>2566</w:t>
      </w:r>
      <w:r w:rsidRPr="00B23C9D">
        <w:rPr>
          <w:rFonts w:asciiTheme="majorBidi" w:hAnsiTheme="majorBidi" w:hint="cs"/>
          <w:sz w:val="28"/>
          <w:cs/>
        </w:rPr>
        <w:t xml:space="preserve"> ของบริษัท เซเว่น ยูทิลิตี้ส์ แอนด์ พาวเวอร์ จำกัด </w:t>
      </w:r>
      <w:r w:rsidRPr="00B23C9D">
        <w:rPr>
          <w:rFonts w:asciiTheme="majorBidi" w:hAnsiTheme="majorBidi"/>
          <w:sz w:val="28"/>
        </w:rPr>
        <w:t>(</w:t>
      </w:r>
      <w:r w:rsidRPr="00B23C9D">
        <w:rPr>
          <w:rFonts w:asciiTheme="majorBidi" w:hAnsiTheme="majorBidi" w:hint="cs"/>
          <w:sz w:val="28"/>
          <w:cs/>
        </w:rPr>
        <w:t>มหาชน</w:t>
      </w:r>
      <w:r w:rsidRPr="00B23C9D">
        <w:rPr>
          <w:rFonts w:asciiTheme="majorBidi" w:hAnsiTheme="majorBidi"/>
          <w:sz w:val="28"/>
        </w:rPr>
        <w:t>)</w:t>
      </w:r>
      <w:r w:rsidRPr="00B23C9D">
        <w:rPr>
          <w:rFonts w:asciiTheme="majorBidi" w:hAnsiTheme="majorBidi" w:hint="cs"/>
          <w:sz w:val="28"/>
          <w:cs/>
        </w:rPr>
        <w:t xml:space="preserve"> ได้มีมติอนุมัติลดทุนจดทะเบียนของบริษัท จำนวน </w:t>
      </w:r>
      <w:r w:rsidRPr="00B23C9D">
        <w:rPr>
          <w:rFonts w:asciiTheme="majorBidi" w:hAnsiTheme="majorBidi"/>
          <w:sz w:val="28"/>
        </w:rPr>
        <w:t xml:space="preserve">202,333,778.50 </w:t>
      </w:r>
      <w:r w:rsidRPr="00B23C9D">
        <w:rPr>
          <w:rFonts w:asciiTheme="majorBidi" w:hAnsiTheme="majorBidi" w:hint="cs"/>
          <w:sz w:val="28"/>
          <w:cs/>
        </w:rPr>
        <w:t xml:space="preserve">บาท จากเดิมทุนจดทะเบียน </w:t>
      </w:r>
      <w:r w:rsidRPr="00B23C9D">
        <w:rPr>
          <w:rFonts w:asciiTheme="majorBidi" w:hAnsiTheme="majorBidi"/>
          <w:sz w:val="28"/>
        </w:rPr>
        <w:t>2,773,869,685.50</w:t>
      </w:r>
      <w:r w:rsidRPr="00B23C9D">
        <w:rPr>
          <w:rFonts w:asciiTheme="majorBidi" w:hAnsiTheme="majorBidi" w:hint="cs"/>
          <w:sz w:val="28"/>
          <w:cs/>
        </w:rPr>
        <w:t xml:space="preserve"> บาท เป็น </w:t>
      </w:r>
      <w:r w:rsidRPr="00B23C9D">
        <w:rPr>
          <w:rFonts w:asciiTheme="majorBidi" w:hAnsiTheme="majorBidi"/>
          <w:sz w:val="28"/>
        </w:rPr>
        <w:t xml:space="preserve">2,571,535,907.00 </w:t>
      </w:r>
      <w:r w:rsidRPr="00B23C9D">
        <w:rPr>
          <w:rFonts w:asciiTheme="majorBidi" w:hAnsiTheme="majorBidi" w:hint="cs"/>
          <w:sz w:val="28"/>
          <w:cs/>
        </w:rPr>
        <w:t xml:space="preserve">บาท โดยการตัดหุ้นสามัญจดทะเบียนจัดสรรเพื่อรองรับการใช้สิทธิของใบสำคัญแสดงสิทธิ </w:t>
      </w:r>
      <w:r w:rsidRPr="00B23C9D">
        <w:rPr>
          <w:rFonts w:asciiTheme="majorBidi" w:hAnsiTheme="majorBidi"/>
          <w:sz w:val="28"/>
        </w:rPr>
        <w:t>7UP-W4</w:t>
      </w:r>
      <w:r w:rsidRPr="00B23C9D">
        <w:rPr>
          <w:rFonts w:asciiTheme="majorBidi" w:hAnsiTheme="majorBidi" w:hint="cs"/>
          <w:sz w:val="28"/>
          <w:cs/>
        </w:rPr>
        <w:t xml:space="preserve"> ที่ไม่ได้ใช้สิทธิ เป็นจำนวนรวมทั้งสิ้น </w:t>
      </w:r>
      <w:r w:rsidRPr="00B23C9D">
        <w:rPr>
          <w:rFonts w:asciiTheme="majorBidi" w:hAnsiTheme="majorBidi"/>
          <w:sz w:val="28"/>
        </w:rPr>
        <w:t>404,667,557</w:t>
      </w:r>
      <w:r w:rsidRPr="00B23C9D">
        <w:rPr>
          <w:rFonts w:asciiTheme="majorBidi" w:hAnsiTheme="majorBidi" w:hint="cs"/>
          <w:sz w:val="28"/>
          <w:cs/>
        </w:rPr>
        <w:t xml:space="preserve"> หน่วย มูลค่าที่ตราไว้หน่วยละ </w:t>
      </w:r>
      <w:r w:rsidRPr="00B23C9D">
        <w:rPr>
          <w:rFonts w:asciiTheme="majorBidi" w:hAnsiTheme="majorBidi"/>
          <w:sz w:val="28"/>
        </w:rPr>
        <w:t xml:space="preserve">0.05 </w:t>
      </w:r>
      <w:r w:rsidRPr="00B23C9D">
        <w:rPr>
          <w:rFonts w:asciiTheme="majorBidi" w:hAnsiTheme="majorBidi" w:hint="cs"/>
          <w:sz w:val="28"/>
          <w:cs/>
        </w:rPr>
        <w:t>บาท</w:t>
      </w:r>
    </w:p>
    <w:p w14:paraId="2C3281FE" w14:textId="5A0A13A0" w:rsidR="000D227B" w:rsidRPr="000D227B" w:rsidRDefault="000D227B" w:rsidP="000D227B">
      <w:pPr>
        <w:pStyle w:val="ListParagraph"/>
        <w:spacing w:before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23C9D">
        <w:rPr>
          <w:rFonts w:asciiTheme="majorBidi" w:hAnsiTheme="majorBidi" w:cstheme="majorBidi"/>
          <w:color w:val="000000"/>
          <w:spacing w:val="-2"/>
          <w:sz w:val="28"/>
          <w:cs/>
        </w:rPr>
        <w:t>ใบสำคัญแสดงสิทธิ</w:t>
      </w:r>
    </w:p>
    <w:p w14:paraId="6909E076" w14:textId="33558420" w:rsidR="007A13B5" w:rsidRPr="00B23C9D" w:rsidRDefault="007A13B5" w:rsidP="007A13B5">
      <w:pPr>
        <w:spacing w:before="120" w:after="12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B23C9D">
        <w:rPr>
          <w:rFonts w:asciiTheme="majorBidi" w:hAnsiTheme="majorBidi" w:cstheme="majorBidi"/>
          <w:spacing w:val="-4"/>
          <w:sz w:val="28"/>
          <w:cs/>
        </w:rPr>
        <w:t>ที่ประชุมคณะกรรมการบริษัทได้มีมติเห็นชอบให้นำเสนอใ</w:t>
      </w:r>
      <w:r w:rsidRPr="00B23C9D">
        <w:rPr>
          <w:rFonts w:asciiTheme="majorBidi" w:hAnsiTheme="majorBidi" w:cstheme="majorBidi" w:hint="cs"/>
          <w:spacing w:val="-4"/>
          <w:sz w:val="28"/>
          <w:cs/>
        </w:rPr>
        <w:t>น</w:t>
      </w:r>
      <w:r w:rsidRPr="00B23C9D">
        <w:rPr>
          <w:rFonts w:asciiTheme="majorBidi" w:hAnsiTheme="majorBidi" w:cstheme="majorBidi"/>
          <w:spacing w:val="-4"/>
          <w:sz w:val="28"/>
          <w:cs/>
        </w:rPr>
        <w:t xml:space="preserve">ประชุมวิสามัญผู้ถือหุ้น ครั้งที่ </w:t>
      </w:r>
      <w:r w:rsidRPr="00B23C9D">
        <w:rPr>
          <w:rFonts w:asciiTheme="majorBidi" w:hAnsiTheme="majorBidi" w:cstheme="majorBidi"/>
          <w:spacing w:val="-4"/>
          <w:sz w:val="28"/>
        </w:rPr>
        <w:t>1/2562</w:t>
      </w:r>
      <w:r w:rsidRPr="00B23C9D">
        <w:rPr>
          <w:rFonts w:asciiTheme="majorBidi" w:hAnsiTheme="majorBidi" w:cstheme="majorBidi"/>
          <w:spacing w:val="-4"/>
          <w:sz w:val="28"/>
          <w:cs/>
        </w:rPr>
        <w:t xml:space="preserve"> เมื่อวันที่ </w:t>
      </w:r>
      <w:r w:rsidRPr="00B23C9D">
        <w:rPr>
          <w:rFonts w:asciiTheme="majorBidi" w:hAnsiTheme="majorBidi" w:cstheme="majorBidi"/>
          <w:spacing w:val="-4"/>
          <w:sz w:val="28"/>
        </w:rPr>
        <w:t>31</w:t>
      </w:r>
      <w:r w:rsidRPr="00B23C9D">
        <w:rPr>
          <w:rFonts w:asciiTheme="majorBidi" w:hAnsiTheme="majorBidi" w:cstheme="majorBidi"/>
          <w:spacing w:val="-4"/>
          <w:sz w:val="28"/>
          <w:cs/>
        </w:rPr>
        <w:t xml:space="preserve"> พฤษภาคม </w:t>
      </w:r>
      <w:r w:rsidRPr="00B23C9D">
        <w:rPr>
          <w:rFonts w:asciiTheme="majorBidi" w:hAnsiTheme="majorBidi" w:cstheme="majorBidi"/>
          <w:spacing w:val="-4"/>
          <w:sz w:val="28"/>
        </w:rPr>
        <w:t>2562</w:t>
      </w:r>
      <w:r w:rsidRPr="00B23C9D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B23C9D">
        <w:rPr>
          <w:rFonts w:asciiTheme="majorBidi" w:hAnsiTheme="majorBidi" w:cstheme="majorBidi"/>
          <w:sz w:val="28"/>
          <w:cs/>
        </w:rPr>
        <w:t xml:space="preserve">พิจารณาอนุมัติการเพิ่มทุนจดทะเบียนของบริษัท จำนวน </w:t>
      </w:r>
      <w:r w:rsidRPr="00B23C9D">
        <w:rPr>
          <w:rFonts w:asciiTheme="majorBidi" w:hAnsiTheme="majorBidi" w:cstheme="majorBidi"/>
          <w:sz w:val="28"/>
        </w:rPr>
        <w:t>605,919,620</w:t>
      </w:r>
      <w:r w:rsidR="001D28BD">
        <w:rPr>
          <w:rFonts w:asciiTheme="majorBidi" w:hAnsiTheme="majorBidi" w:cstheme="majorBidi"/>
          <w:sz w:val="28"/>
        </w:rPr>
        <w:t>.00</w:t>
      </w:r>
      <w:r w:rsidRPr="00B23C9D">
        <w:rPr>
          <w:rFonts w:asciiTheme="majorBidi" w:hAnsiTheme="majorBidi" w:cstheme="majorBidi"/>
          <w:sz w:val="28"/>
          <w:cs/>
        </w:rPr>
        <w:t xml:space="preserve"> บาท จากเดิมทุนจดทะเบียน </w:t>
      </w:r>
      <w:r w:rsidRPr="00B23C9D">
        <w:rPr>
          <w:rFonts w:asciiTheme="majorBidi" w:hAnsiTheme="majorBidi" w:cstheme="majorBidi"/>
          <w:sz w:val="28"/>
        </w:rPr>
        <w:t>3,029,598,102</w:t>
      </w:r>
      <w:r w:rsidR="001D28BD">
        <w:rPr>
          <w:rFonts w:asciiTheme="majorBidi" w:hAnsiTheme="majorBidi" w:cstheme="majorBidi"/>
          <w:sz w:val="28"/>
        </w:rPr>
        <w:t>.00</w:t>
      </w:r>
      <w:r w:rsidRPr="00B23C9D">
        <w:rPr>
          <w:rFonts w:asciiTheme="majorBidi" w:hAnsiTheme="majorBidi" w:cstheme="majorBidi"/>
          <w:sz w:val="28"/>
          <w:cs/>
        </w:rPr>
        <w:t xml:space="preserve"> บาท เป็น </w:t>
      </w:r>
      <w:r w:rsidRPr="00B23C9D">
        <w:rPr>
          <w:rFonts w:asciiTheme="majorBidi" w:hAnsiTheme="majorBidi" w:cstheme="majorBidi"/>
          <w:sz w:val="28"/>
        </w:rPr>
        <w:t>3,635,517,722</w:t>
      </w:r>
      <w:r w:rsidR="001D28BD">
        <w:rPr>
          <w:rFonts w:asciiTheme="majorBidi" w:hAnsiTheme="majorBidi" w:cstheme="majorBidi"/>
          <w:sz w:val="28"/>
        </w:rPr>
        <w:t>.00</w:t>
      </w:r>
      <w:r w:rsidRPr="00B23C9D">
        <w:rPr>
          <w:rFonts w:asciiTheme="majorBidi" w:hAnsiTheme="majorBidi" w:cstheme="majorBidi"/>
          <w:sz w:val="28"/>
          <w:cs/>
        </w:rPr>
        <w:t xml:space="preserve"> บาท โดยการออกหุ้นสามัญเพิ่มทุนใหม่จำนวน </w:t>
      </w:r>
      <w:r w:rsidRPr="00B23C9D">
        <w:rPr>
          <w:rFonts w:asciiTheme="majorBidi" w:hAnsiTheme="majorBidi" w:cstheme="majorBidi"/>
          <w:sz w:val="28"/>
        </w:rPr>
        <w:t>605,919,620</w:t>
      </w:r>
      <w:r w:rsidRPr="00B23C9D">
        <w:rPr>
          <w:rFonts w:asciiTheme="majorBidi" w:hAnsiTheme="majorBidi" w:cstheme="majorBidi"/>
          <w:sz w:val="28"/>
          <w:cs/>
        </w:rPr>
        <w:t xml:space="preserve"> หุ้น มูลค่าที่ตราไว้หุ้นละ </w:t>
      </w:r>
      <w:r w:rsidRPr="00B23C9D">
        <w:rPr>
          <w:rFonts w:asciiTheme="majorBidi" w:hAnsiTheme="majorBidi" w:cstheme="majorBidi"/>
          <w:sz w:val="28"/>
        </w:rPr>
        <w:t>1.00</w:t>
      </w:r>
      <w:r w:rsidRPr="00B23C9D">
        <w:rPr>
          <w:rFonts w:asciiTheme="majorBidi" w:hAnsiTheme="majorBidi" w:cstheme="majorBidi"/>
          <w:sz w:val="28"/>
          <w:cs/>
        </w:rPr>
        <w:t xml:space="preserve"> บาท เพื่อรองรับการใช้สิทธิตามใบสำคัญแสดงสิทธิที่จะซื้อหุ้นสามัญของบริษัท รุ่นที่ </w:t>
      </w:r>
      <w:r w:rsidRPr="00B23C9D">
        <w:rPr>
          <w:rFonts w:asciiTheme="majorBidi" w:hAnsiTheme="majorBidi" w:cstheme="majorBidi"/>
          <w:sz w:val="28"/>
        </w:rPr>
        <w:t xml:space="preserve">4 (“7UP-W4”) </w:t>
      </w:r>
      <w:r w:rsidRPr="00B23C9D">
        <w:rPr>
          <w:rFonts w:asciiTheme="majorBidi" w:hAnsiTheme="majorBidi" w:hint="cs"/>
          <w:sz w:val="28"/>
          <w:cs/>
        </w:rPr>
        <w:t>ซึ่งออกเมื่อวันที่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cstheme="majorBidi"/>
          <w:sz w:val="28"/>
        </w:rPr>
        <w:t xml:space="preserve">9 </w:t>
      </w:r>
      <w:r w:rsidRPr="00B23C9D">
        <w:rPr>
          <w:rFonts w:asciiTheme="majorBidi" w:hAnsiTheme="majorBidi" w:hint="cs"/>
          <w:sz w:val="28"/>
          <w:cs/>
        </w:rPr>
        <w:t>สิงหาคม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cstheme="majorBidi"/>
          <w:sz w:val="28"/>
        </w:rPr>
        <w:t xml:space="preserve">2562 </w:t>
      </w:r>
      <w:r w:rsidRPr="00B23C9D">
        <w:rPr>
          <w:rFonts w:asciiTheme="majorBidi" w:hAnsiTheme="majorBidi" w:hint="cs"/>
          <w:sz w:val="28"/>
          <w:cs/>
        </w:rPr>
        <w:t>ใบสำคัญแสดงสิทธิ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cstheme="majorBidi"/>
          <w:sz w:val="28"/>
        </w:rPr>
        <w:t xml:space="preserve">7UP-W4 </w:t>
      </w:r>
      <w:r w:rsidRPr="00B23C9D">
        <w:rPr>
          <w:rFonts w:asciiTheme="majorBidi" w:hAnsiTheme="majorBidi" w:hint="cs"/>
          <w:sz w:val="28"/>
          <w:cs/>
        </w:rPr>
        <w:t>มีอายุ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cstheme="majorBidi"/>
          <w:sz w:val="28"/>
        </w:rPr>
        <w:t xml:space="preserve">3 </w:t>
      </w:r>
      <w:r w:rsidRPr="00B23C9D">
        <w:rPr>
          <w:rFonts w:asciiTheme="majorBidi" w:hAnsiTheme="majorBidi" w:hint="cs"/>
          <w:sz w:val="28"/>
          <w:cs/>
        </w:rPr>
        <w:t>ปี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และวันใช้สิทธิครั้งสุดท้ายตรงกับวันที่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cstheme="majorBidi"/>
          <w:sz w:val="28"/>
        </w:rPr>
        <w:t xml:space="preserve">8 </w:t>
      </w:r>
      <w:r w:rsidRPr="00B23C9D">
        <w:rPr>
          <w:rFonts w:asciiTheme="majorBidi" w:hAnsiTheme="majorBidi" w:hint="cs"/>
          <w:sz w:val="28"/>
          <w:cs/>
        </w:rPr>
        <w:t>สิงหาคม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cstheme="majorBidi"/>
          <w:sz w:val="28"/>
        </w:rPr>
        <w:t>2565</w:t>
      </w:r>
      <w:r w:rsidRPr="00B23C9D">
        <w:rPr>
          <w:rFonts w:asciiTheme="majorBidi" w:hAnsiTheme="majorBidi" w:cstheme="majorBidi" w:hint="cs"/>
          <w:sz w:val="28"/>
          <w:cs/>
        </w:rPr>
        <w:t xml:space="preserve"> </w:t>
      </w:r>
      <w:r w:rsidRPr="00B23C9D">
        <w:rPr>
          <w:rFonts w:asciiTheme="majorBidi" w:hAnsiTheme="majorBidi" w:cstheme="majorBidi"/>
          <w:sz w:val="28"/>
          <w:cs/>
        </w:rPr>
        <w:t>เพื่อจัดสรรให้แก่ผู้ถือหุ้นเดิมตามสัดส่วนการถือหุ้น (</w:t>
      </w:r>
      <w:r w:rsidRPr="00B23C9D">
        <w:rPr>
          <w:rFonts w:asciiTheme="majorBidi" w:hAnsiTheme="majorBidi" w:cstheme="majorBidi"/>
          <w:sz w:val="28"/>
        </w:rPr>
        <w:t xml:space="preserve">Rights Offering) </w:t>
      </w:r>
      <w:r w:rsidRPr="00B23C9D">
        <w:rPr>
          <w:rFonts w:asciiTheme="majorBidi" w:hAnsiTheme="majorBidi" w:cstheme="majorBidi"/>
          <w:sz w:val="28"/>
          <w:cs/>
        </w:rPr>
        <w:t xml:space="preserve">ในอัตราส่วนหุ้นสามัญเดิม </w:t>
      </w:r>
      <w:r w:rsidRPr="00B23C9D">
        <w:rPr>
          <w:rFonts w:asciiTheme="majorBidi" w:hAnsiTheme="majorBidi" w:cstheme="majorBidi"/>
          <w:sz w:val="28"/>
        </w:rPr>
        <w:t>5</w:t>
      </w:r>
      <w:r w:rsidRPr="00B23C9D">
        <w:rPr>
          <w:rFonts w:asciiTheme="majorBidi" w:hAnsiTheme="majorBidi" w:cstheme="majorBidi"/>
          <w:sz w:val="28"/>
          <w:cs/>
        </w:rPr>
        <w:t xml:space="preserve"> หุ้น ต่อใบสำคัญแสดงสิทธิ </w:t>
      </w:r>
      <w:r w:rsidRPr="00B23C9D">
        <w:rPr>
          <w:rFonts w:asciiTheme="majorBidi" w:hAnsiTheme="majorBidi" w:cstheme="majorBidi"/>
          <w:sz w:val="28"/>
        </w:rPr>
        <w:t>1</w:t>
      </w:r>
      <w:r w:rsidRPr="00B23C9D">
        <w:rPr>
          <w:rFonts w:asciiTheme="majorBidi" w:hAnsiTheme="majorBidi" w:cstheme="majorBidi"/>
          <w:sz w:val="28"/>
          <w:cs/>
        </w:rPr>
        <w:t xml:space="preserve"> หน่วย ในราคา </w:t>
      </w:r>
      <w:r w:rsidRPr="00B23C9D">
        <w:rPr>
          <w:rFonts w:asciiTheme="majorBidi" w:hAnsiTheme="majorBidi" w:cstheme="majorBidi"/>
          <w:sz w:val="28"/>
        </w:rPr>
        <w:t>0.05</w:t>
      </w:r>
      <w:r w:rsidRPr="00B23C9D">
        <w:rPr>
          <w:rFonts w:asciiTheme="majorBidi" w:hAnsiTheme="majorBidi" w:cstheme="majorBidi"/>
          <w:sz w:val="28"/>
          <w:cs/>
        </w:rPr>
        <w:t xml:space="preserve"> บาทต่อหน่วย </w:t>
      </w:r>
    </w:p>
    <w:p w14:paraId="3AF5069A" w14:textId="77777777" w:rsidR="007A13B5" w:rsidRPr="00B23C9D" w:rsidRDefault="007A13B5" w:rsidP="007A13B5">
      <w:pPr>
        <w:spacing w:before="120" w:after="120"/>
        <w:ind w:left="720" w:right="-29" w:firstLine="360"/>
        <w:jc w:val="thaiDistribute"/>
        <w:rPr>
          <w:rFonts w:asciiTheme="majorBidi" w:hAnsiTheme="majorBidi" w:cstheme="majorBidi"/>
          <w:sz w:val="28"/>
        </w:rPr>
      </w:pPr>
      <w:r w:rsidRPr="00B23C9D">
        <w:rPr>
          <w:rFonts w:asciiTheme="majorBidi" w:hAnsiTheme="majorBidi" w:cstheme="majorBidi"/>
          <w:sz w:val="28"/>
          <w:cs/>
        </w:rPr>
        <w:t>โดยมีราคาการใช้สิทธิดังนี้</w:t>
      </w:r>
    </w:p>
    <w:p w14:paraId="650B25D3" w14:textId="77777777" w:rsidR="007A13B5" w:rsidRPr="00B23C9D" w:rsidRDefault="007A13B5" w:rsidP="007A13B5">
      <w:pPr>
        <w:spacing w:before="120" w:after="120"/>
        <w:ind w:left="1080" w:right="-29" w:firstLine="360"/>
        <w:jc w:val="thaiDistribute"/>
        <w:rPr>
          <w:rFonts w:asciiTheme="majorBidi" w:hAnsiTheme="majorBidi" w:cstheme="majorBidi"/>
          <w:sz w:val="28"/>
        </w:rPr>
      </w:pPr>
      <w:r w:rsidRPr="00B23C9D">
        <w:rPr>
          <w:rFonts w:asciiTheme="majorBidi" w:hAnsiTheme="majorBidi" w:cstheme="majorBidi"/>
          <w:sz w:val="28"/>
          <w:cs/>
        </w:rPr>
        <w:t xml:space="preserve">การใช้สิทธิ ครั้งที่ </w:t>
      </w:r>
      <w:r w:rsidRPr="00B23C9D">
        <w:rPr>
          <w:rFonts w:asciiTheme="majorBidi" w:hAnsiTheme="majorBidi" w:cstheme="majorBidi"/>
          <w:sz w:val="28"/>
        </w:rPr>
        <w:t>1</w:t>
      </w:r>
      <w:r w:rsidRPr="00B23C9D">
        <w:rPr>
          <w:rFonts w:asciiTheme="majorBidi" w:hAnsiTheme="majorBidi" w:cstheme="majorBidi"/>
          <w:sz w:val="28"/>
          <w:cs/>
        </w:rPr>
        <w:t xml:space="preserve"> ราคา </w:t>
      </w:r>
      <w:r w:rsidRPr="00B23C9D">
        <w:rPr>
          <w:rFonts w:asciiTheme="majorBidi" w:hAnsiTheme="majorBidi" w:cstheme="majorBidi"/>
          <w:sz w:val="28"/>
        </w:rPr>
        <w:t>0.50</w:t>
      </w:r>
      <w:r w:rsidRPr="00B23C9D">
        <w:rPr>
          <w:rFonts w:asciiTheme="majorBidi" w:hAnsiTheme="majorBidi" w:cstheme="majorBidi"/>
          <w:sz w:val="28"/>
          <w:cs/>
        </w:rPr>
        <w:t xml:space="preserve"> บาทต่อหุ้น</w:t>
      </w:r>
    </w:p>
    <w:p w14:paraId="77B6EE5C" w14:textId="77777777" w:rsidR="007A13B5" w:rsidRPr="00B23C9D" w:rsidRDefault="007A13B5" w:rsidP="007A13B5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B23C9D">
        <w:rPr>
          <w:rFonts w:asciiTheme="majorBidi" w:hAnsiTheme="majorBidi" w:cstheme="majorBidi"/>
          <w:sz w:val="28"/>
        </w:rPr>
        <w:tab/>
      </w:r>
      <w:r w:rsidRPr="00B23C9D">
        <w:rPr>
          <w:rFonts w:asciiTheme="majorBidi" w:hAnsiTheme="majorBidi" w:cstheme="majorBidi"/>
          <w:sz w:val="28"/>
          <w:cs/>
        </w:rPr>
        <w:tab/>
        <w:t xml:space="preserve">การใช้สิทธิ ครั้งที่ </w:t>
      </w:r>
      <w:r w:rsidRPr="00B23C9D">
        <w:rPr>
          <w:rFonts w:asciiTheme="majorBidi" w:hAnsiTheme="majorBidi" w:cstheme="majorBidi"/>
          <w:sz w:val="28"/>
        </w:rPr>
        <w:t>2</w:t>
      </w:r>
      <w:r w:rsidRPr="00B23C9D">
        <w:rPr>
          <w:rFonts w:asciiTheme="majorBidi" w:hAnsiTheme="majorBidi" w:cstheme="majorBidi"/>
          <w:sz w:val="28"/>
          <w:cs/>
        </w:rPr>
        <w:t xml:space="preserve"> ราคา </w:t>
      </w:r>
      <w:r w:rsidRPr="00B23C9D">
        <w:rPr>
          <w:rFonts w:asciiTheme="majorBidi" w:hAnsiTheme="majorBidi" w:cstheme="majorBidi"/>
          <w:sz w:val="28"/>
        </w:rPr>
        <w:t>1.25</w:t>
      </w:r>
      <w:r w:rsidRPr="00B23C9D">
        <w:rPr>
          <w:rFonts w:asciiTheme="majorBidi" w:hAnsiTheme="majorBidi" w:cstheme="majorBidi"/>
          <w:sz w:val="28"/>
          <w:cs/>
        </w:rPr>
        <w:t xml:space="preserve"> บาทต่อหุ้น</w:t>
      </w:r>
    </w:p>
    <w:p w14:paraId="3FE3300A" w14:textId="77777777" w:rsidR="007A13B5" w:rsidRPr="00B23C9D" w:rsidRDefault="007A13B5" w:rsidP="007A13B5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B23C9D">
        <w:rPr>
          <w:rFonts w:asciiTheme="majorBidi" w:hAnsiTheme="majorBidi" w:cstheme="majorBidi"/>
          <w:sz w:val="28"/>
        </w:rPr>
        <w:tab/>
      </w:r>
      <w:r w:rsidRPr="00B23C9D">
        <w:rPr>
          <w:rFonts w:asciiTheme="majorBidi" w:hAnsiTheme="majorBidi" w:cstheme="majorBidi"/>
          <w:sz w:val="28"/>
          <w:cs/>
        </w:rPr>
        <w:tab/>
        <w:t xml:space="preserve">การใช้สิทธิ ครั้งที่ </w:t>
      </w:r>
      <w:r w:rsidRPr="00B23C9D">
        <w:rPr>
          <w:rFonts w:asciiTheme="majorBidi" w:hAnsiTheme="majorBidi" w:cstheme="majorBidi"/>
          <w:sz w:val="28"/>
        </w:rPr>
        <w:t>3</w:t>
      </w:r>
      <w:r w:rsidRPr="00B23C9D">
        <w:rPr>
          <w:rFonts w:asciiTheme="majorBidi" w:hAnsiTheme="majorBidi" w:cstheme="majorBidi"/>
          <w:sz w:val="28"/>
          <w:cs/>
        </w:rPr>
        <w:t xml:space="preserve"> ราคา </w:t>
      </w:r>
      <w:r w:rsidRPr="00B23C9D">
        <w:rPr>
          <w:rFonts w:asciiTheme="majorBidi" w:hAnsiTheme="majorBidi" w:cstheme="majorBidi"/>
          <w:sz w:val="28"/>
        </w:rPr>
        <w:t>2.25</w:t>
      </w:r>
      <w:r w:rsidRPr="00B23C9D">
        <w:rPr>
          <w:rFonts w:asciiTheme="majorBidi" w:hAnsiTheme="majorBidi" w:cstheme="majorBidi"/>
          <w:sz w:val="28"/>
          <w:cs/>
        </w:rPr>
        <w:t xml:space="preserve"> บาทต่อหุ้น </w:t>
      </w:r>
    </w:p>
    <w:p w14:paraId="09B6C9C6" w14:textId="77777777" w:rsidR="007A13B5" w:rsidRPr="00B23C9D" w:rsidRDefault="007A13B5" w:rsidP="007A13B5">
      <w:pPr>
        <w:tabs>
          <w:tab w:val="left" w:pos="630"/>
          <w:tab w:val="left" w:pos="900"/>
        </w:tabs>
        <w:spacing w:after="120"/>
        <w:ind w:left="360" w:right="-29" w:firstLine="360"/>
        <w:jc w:val="thaiDistribute"/>
        <w:rPr>
          <w:rFonts w:asciiTheme="majorBidi" w:hAnsiTheme="majorBidi" w:cstheme="majorBidi"/>
          <w:sz w:val="28"/>
        </w:rPr>
      </w:pPr>
      <w:r w:rsidRPr="00B23C9D">
        <w:rPr>
          <w:rFonts w:asciiTheme="majorBidi" w:hAnsiTheme="majorBidi" w:cstheme="majorBidi"/>
          <w:sz w:val="28"/>
        </w:rPr>
        <w:tab/>
      </w:r>
      <w:r w:rsidRPr="00B23C9D">
        <w:rPr>
          <w:rFonts w:asciiTheme="majorBidi" w:hAnsiTheme="majorBidi" w:cstheme="majorBidi"/>
          <w:sz w:val="28"/>
          <w:cs/>
        </w:rPr>
        <w:tab/>
      </w:r>
      <w:r w:rsidRPr="00B23C9D">
        <w:rPr>
          <w:rFonts w:asciiTheme="majorBidi" w:hAnsiTheme="majorBidi" w:cstheme="majorBidi"/>
          <w:sz w:val="28"/>
        </w:rPr>
        <w:t>(</w:t>
      </w:r>
      <w:r w:rsidRPr="00B23C9D">
        <w:rPr>
          <w:rFonts w:asciiTheme="majorBidi" w:hAnsiTheme="majorBidi" w:cstheme="majorBidi"/>
          <w:sz w:val="28"/>
          <w:cs/>
        </w:rPr>
        <w:t xml:space="preserve">อัตราการใช้สิทธิ เท่ากับใบสำคัญแสดงสิทธิ </w:t>
      </w:r>
      <w:r w:rsidRPr="00B23C9D">
        <w:rPr>
          <w:rFonts w:asciiTheme="majorBidi" w:hAnsiTheme="majorBidi" w:cstheme="majorBidi"/>
          <w:sz w:val="28"/>
        </w:rPr>
        <w:t xml:space="preserve">7UP-W4 1 </w:t>
      </w:r>
      <w:r w:rsidRPr="00B23C9D">
        <w:rPr>
          <w:rFonts w:asciiTheme="majorBidi" w:hAnsiTheme="majorBidi" w:cstheme="majorBidi"/>
          <w:sz w:val="28"/>
          <w:cs/>
        </w:rPr>
        <w:t xml:space="preserve">หน่วย: หุ้นสามัญ </w:t>
      </w:r>
      <w:r w:rsidRPr="00B23C9D">
        <w:rPr>
          <w:rFonts w:asciiTheme="majorBidi" w:hAnsiTheme="majorBidi" w:cstheme="majorBidi"/>
          <w:sz w:val="28"/>
        </w:rPr>
        <w:t xml:space="preserve">1 </w:t>
      </w:r>
      <w:r w:rsidRPr="00B23C9D">
        <w:rPr>
          <w:rFonts w:asciiTheme="majorBidi" w:hAnsiTheme="majorBidi" w:cstheme="majorBidi"/>
          <w:sz w:val="28"/>
          <w:cs/>
        </w:rPr>
        <w:t>หุ้น)</w:t>
      </w:r>
    </w:p>
    <w:p w14:paraId="3D4E53DE" w14:textId="77777777" w:rsidR="00BD4730" w:rsidRDefault="00BD4730">
      <w:pPr>
        <w:overflowPunct/>
        <w:autoSpaceDE/>
        <w:autoSpaceDN/>
        <w:adjustRightInd/>
        <w:textAlignment w:val="auto"/>
        <w:rPr>
          <w:rFonts w:asciiTheme="majorBidi" w:hAnsiTheme="majorBidi"/>
          <w:sz w:val="28"/>
          <w:cs/>
        </w:rPr>
      </w:pPr>
      <w:r>
        <w:rPr>
          <w:rFonts w:asciiTheme="majorBidi" w:hAnsiTheme="majorBidi"/>
          <w:sz w:val="28"/>
          <w:cs/>
        </w:rPr>
        <w:br w:type="page"/>
      </w:r>
    </w:p>
    <w:p w14:paraId="4467781D" w14:textId="7180FAD9" w:rsidR="007A13B5" w:rsidRPr="00B23C9D" w:rsidRDefault="007A13B5" w:rsidP="007A13B5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</w:rPr>
      </w:pPr>
      <w:r w:rsidRPr="00B23C9D">
        <w:rPr>
          <w:rFonts w:asciiTheme="majorBidi" w:hAnsiTheme="majorBidi" w:hint="cs"/>
          <w:sz w:val="28"/>
          <w:cs/>
        </w:rPr>
        <w:lastRenderedPageBreak/>
        <w:t>เมื่อวันที่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>30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มิถุนายน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>2564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มีผู้ถือใบสำคัญแสดงสิทธิ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>7</w:t>
      </w:r>
      <w:r w:rsidRPr="00B23C9D">
        <w:rPr>
          <w:rFonts w:asciiTheme="majorBidi" w:hAnsiTheme="majorBidi" w:cstheme="majorBidi"/>
          <w:sz w:val="28"/>
        </w:rPr>
        <w:t>UP-W</w:t>
      </w:r>
      <w:r w:rsidRPr="00B23C9D">
        <w:rPr>
          <w:rFonts w:asciiTheme="majorBidi" w:hAnsiTheme="majorBidi"/>
          <w:sz w:val="28"/>
        </w:rPr>
        <w:t>4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ใช้สิทธิแปลงสภาพตามประกาศการใช้สิทธิแปลงสภาพ    ครั้งที่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>2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จำนวน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>201</w:t>
      </w:r>
      <w:r w:rsidRPr="00B23C9D">
        <w:rPr>
          <w:rFonts w:asciiTheme="majorBidi" w:hAnsiTheme="majorBidi" w:cstheme="majorBidi"/>
          <w:sz w:val="28"/>
        </w:rPr>
        <w:t>,</w:t>
      </w:r>
      <w:r w:rsidRPr="00B23C9D">
        <w:rPr>
          <w:rFonts w:asciiTheme="majorBidi" w:hAnsiTheme="majorBidi"/>
          <w:sz w:val="28"/>
          <w:cs/>
        </w:rPr>
        <w:t>225</w:t>
      </w:r>
      <w:r w:rsidRPr="00B23C9D">
        <w:rPr>
          <w:rFonts w:asciiTheme="majorBidi" w:hAnsiTheme="majorBidi" w:cstheme="majorBidi"/>
          <w:sz w:val="28"/>
        </w:rPr>
        <w:t>,</w:t>
      </w:r>
      <w:r w:rsidRPr="00B23C9D">
        <w:rPr>
          <w:rFonts w:asciiTheme="majorBidi" w:hAnsiTheme="majorBidi"/>
          <w:sz w:val="28"/>
        </w:rPr>
        <w:t>400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หน่วย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มูลค่าที่ตราไว้หน่วยละ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>0.05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บาท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เป็นจำนวนเงิน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>10</w:t>
      </w:r>
      <w:r w:rsidRPr="00B23C9D">
        <w:rPr>
          <w:rFonts w:asciiTheme="majorBidi" w:hAnsiTheme="majorBidi" w:cstheme="majorBidi"/>
          <w:sz w:val="28"/>
        </w:rPr>
        <w:t>,</w:t>
      </w:r>
      <w:r w:rsidRPr="00B23C9D">
        <w:rPr>
          <w:rFonts w:asciiTheme="majorBidi" w:hAnsiTheme="majorBidi"/>
          <w:sz w:val="28"/>
          <w:cs/>
        </w:rPr>
        <w:t>061</w:t>
      </w:r>
      <w:r w:rsidRPr="00B23C9D">
        <w:rPr>
          <w:rFonts w:asciiTheme="majorBidi" w:hAnsiTheme="majorBidi" w:cstheme="majorBidi"/>
          <w:sz w:val="28"/>
        </w:rPr>
        <w:t>,</w:t>
      </w:r>
      <w:r w:rsidRPr="00B23C9D">
        <w:rPr>
          <w:rFonts w:asciiTheme="majorBidi" w:hAnsiTheme="majorBidi"/>
          <w:sz w:val="28"/>
        </w:rPr>
        <w:t>270</w:t>
      </w:r>
      <w:r w:rsidR="001F112E">
        <w:rPr>
          <w:rFonts w:asciiTheme="majorBidi" w:hAnsiTheme="majorBidi"/>
          <w:sz w:val="28"/>
        </w:rPr>
        <w:t>.00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บาท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ราคาใช้สิทธิแปลงสภาพหน่วยละ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>1.25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บาท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เป็นจำนวนเงิน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>251</w:t>
      </w:r>
      <w:r w:rsidRPr="00B23C9D">
        <w:rPr>
          <w:rFonts w:asciiTheme="majorBidi" w:hAnsiTheme="majorBidi" w:cstheme="majorBidi"/>
          <w:sz w:val="28"/>
        </w:rPr>
        <w:t>,</w:t>
      </w:r>
      <w:r w:rsidRPr="00B23C9D">
        <w:rPr>
          <w:rFonts w:asciiTheme="majorBidi" w:hAnsiTheme="majorBidi"/>
          <w:sz w:val="28"/>
          <w:cs/>
        </w:rPr>
        <w:t>531</w:t>
      </w:r>
      <w:r w:rsidRPr="00B23C9D">
        <w:rPr>
          <w:rFonts w:asciiTheme="majorBidi" w:hAnsiTheme="majorBidi" w:cstheme="majorBidi"/>
          <w:sz w:val="28"/>
        </w:rPr>
        <w:t>,</w:t>
      </w:r>
      <w:r w:rsidRPr="00B23C9D">
        <w:rPr>
          <w:rFonts w:asciiTheme="majorBidi" w:hAnsiTheme="majorBidi"/>
          <w:sz w:val="28"/>
        </w:rPr>
        <w:t>750</w:t>
      </w:r>
      <w:r w:rsidR="006E61EE">
        <w:rPr>
          <w:rFonts w:asciiTheme="majorBidi" w:hAnsiTheme="majorBidi"/>
          <w:sz w:val="28"/>
        </w:rPr>
        <w:t>.00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บาท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คงเหลือใบสำคัญแสดงสิทธิ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>7</w:t>
      </w:r>
      <w:r w:rsidRPr="00B23C9D">
        <w:rPr>
          <w:rFonts w:asciiTheme="majorBidi" w:hAnsiTheme="majorBidi" w:cstheme="majorBidi"/>
          <w:sz w:val="28"/>
        </w:rPr>
        <w:t>UP-W</w:t>
      </w:r>
      <w:r w:rsidRPr="00B23C9D">
        <w:rPr>
          <w:rFonts w:asciiTheme="majorBidi" w:hAnsiTheme="majorBidi"/>
          <w:sz w:val="28"/>
        </w:rPr>
        <w:t>4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ที่ยังไม่ใช้สิทธิจำนวน</w:t>
      </w:r>
      <w:r w:rsidRPr="00B23C9D">
        <w:rPr>
          <w:rFonts w:asciiTheme="majorBidi" w:hAnsiTheme="majorBidi"/>
          <w:sz w:val="28"/>
          <w:cs/>
        </w:rPr>
        <w:t>404</w:t>
      </w:r>
      <w:r w:rsidRPr="00B23C9D">
        <w:rPr>
          <w:rFonts w:asciiTheme="majorBidi" w:hAnsiTheme="majorBidi" w:cstheme="majorBidi"/>
          <w:sz w:val="28"/>
        </w:rPr>
        <w:t>,</w:t>
      </w:r>
      <w:r w:rsidRPr="00B23C9D">
        <w:rPr>
          <w:rFonts w:asciiTheme="majorBidi" w:hAnsiTheme="majorBidi"/>
          <w:sz w:val="28"/>
          <w:cs/>
        </w:rPr>
        <w:t>694</w:t>
      </w:r>
      <w:r w:rsidRPr="00B23C9D">
        <w:rPr>
          <w:rFonts w:asciiTheme="majorBidi" w:hAnsiTheme="majorBidi" w:cstheme="majorBidi"/>
          <w:sz w:val="28"/>
        </w:rPr>
        <w:t>,</w:t>
      </w:r>
      <w:r w:rsidRPr="00B23C9D">
        <w:rPr>
          <w:rFonts w:asciiTheme="majorBidi" w:hAnsiTheme="majorBidi"/>
          <w:sz w:val="28"/>
        </w:rPr>
        <w:t>220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หน่วย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มูลค่าที่ตราไว้หน่วยละ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>0.05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บาท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เป็นจำนวนเงิน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>20</w:t>
      </w:r>
      <w:r w:rsidRPr="00B23C9D">
        <w:rPr>
          <w:rFonts w:asciiTheme="majorBidi" w:hAnsiTheme="majorBidi" w:cstheme="majorBidi"/>
          <w:sz w:val="28"/>
        </w:rPr>
        <w:t>,</w:t>
      </w:r>
      <w:r w:rsidRPr="00B23C9D">
        <w:rPr>
          <w:rFonts w:asciiTheme="majorBidi" w:hAnsiTheme="majorBidi"/>
          <w:sz w:val="28"/>
          <w:cs/>
        </w:rPr>
        <w:t>234</w:t>
      </w:r>
      <w:r w:rsidRPr="00B23C9D">
        <w:rPr>
          <w:rFonts w:asciiTheme="majorBidi" w:hAnsiTheme="majorBidi" w:cstheme="majorBidi"/>
          <w:sz w:val="28"/>
        </w:rPr>
        <w:t>,</w:t>
      </w:r>
      <w:r w:rsidRPr="00B23C9D">
        <w:rPr>
          <w:rFonts w:asciiTheme="majorBidi" w:hAnsiTheme="majorBidi"/>
          <w:sz w:val="28"/>
        </w:rPr>
        <w:t>711</w:t>
      </w:r>
      <w:r w:rsidR="00FB6BBA">
        <w:rPr>
          <w:rFonts w:asciiTheme="majorBidi" w:hAnsiTheme="majorBidi"/>
          <w:sz w:val="28"/>
        </w:rPr>
        <w:t>.00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บาท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โดยมีหุ้นสามัญที่เกิดจากการใช้สิทธิจำนวน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>201</w:t>
      </w:r>
      <w:r w:rsidRPr="00B23C9D">
        <w:rPr>
          <w:rFonts w:asciiTheme="majorBidi" w:hAnsiTheme="majorBidi" w:cstheme="majorBidi"/>
          <w:sz w:val="28"/>
        </w:rPr>
        <w:t>,</w:t>
      </w:r>
      <w:r w:rsidRPr="00B23C9D">
        <w:rPr>
          <w:rFonts w:asciiTheme="majorBidi" w:hAnsiTheme="majorBidi"/>
          <w:sz w:val="28"/>
          <w:cs/>
        </w:rPr>
        <w:t>225</w:t>
      </w:r>
      <w:r w:rsidRPr="00B23C9D">
        <w:rPr>
          <w:rFonts w:asciiTheme="majorBidi" w:hAnsiTheme="majorBidi" w:cstheme="majorBidi"/>
          <w:sz w:val="28"/>
        </w:rPr>
        <w:t>,</w:t>
      </w:r>
      <w:r w:rsidRPr="00B23C9D">
        <w:rPr>
          <w:rFonts w:asciiTheme="majorBidi" w:hAnsiTheme="majorBidi"/>
          <w:sz w:val="28"/>
        </w:rPr>
        <w:t>400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หุ้น</w:t>
      </w:r>
    </w:p>
    <w:p w14:paraId="0179FE00" w14:textId="560DD2BF" w:rsidR="007A2032" w:rsidRDefault="007A13B5" w:rsidP="007A13B5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</w:rPr>
      </w:pPr>
      <w:r w:rsidRPr="00B23C9D">
        <w:rPr>
          <w:rFonts w:asciiTheme="majorBidi" w:hAnsiTheme="majorBidi" w:hint="cs"/>
          <w:spacing w:val="-6"/>
          <w:sz w:val="28"/>
          <w:cs/>
        </w:rPr>
        <w:t>เมื่อวันที่</w:t>
      </w:r>
      <w:r w:rsidRPr="00B23C9D">
        <w:rPr>
          <w:rFonts w:asciiTheme="majorBidi" w:hAnsiTheme="majorBidi"/>
          <w:spacing w:val="-6"/>
          <w:sz w:val="28"/>
          <w:cs/>
        </w:rPr>
        <w:t xml:space="preserve"> </w:t>
      </w:r>
      <w:r w:rsidRPr="00B23C9D">
        <w:rPr>
          <w:rFonts w:asciiTheme="majorBidi" w:hAnsiTheme="majorBidi"/>
          <w:spacing w:val="-6"/>
          <w:sz w:val="28"/>
        </w:rPr>
        <w:t xml:space="preserve">8 </w:t>
      </w:r>
      <w:r w:rsidRPr="00B23C9D">
        <w:rPr>
          <w:rFonts w:asciiTheme="majorBidi" w:hAnsiTheme="majorBidi" w:hint="cs"/>
          <w:spacing w:val="-6"/>
          <w:sz w:val="28"/>
          <w:cs/>
        </w:rPr>
        <w:t>สิงหาคม</w:t>
      </w:r>
      <w:r w:rsidRPr="00B23C9D">
        <w:rPr>
          <w:rFonts w:asciiTheme="majorBidi" w:hAnsiTheme="majorBidi"/>
          <w:spacing w:val="-6"/>
          <w:sz w:val="28"/>
          <w:cs/>
        </w:rPr>
        <w:t xml:space="preserve"> </w:t>
      </w:r>
      <w:r w:rsidRPr="00B23C9D">
        <w:rPr>
          <w:rFonts w:asciiTheme="majorBidi" w:hAnsiTheme="majorBidi"/>
          <w:spacing w:val="-6"/>
          <w:sz w:val="28"/>
        </w:rPr>
        <w:t xml:space="preserve">2565 </w:t>
      </w:r>
      <w:r w:rsidRPr="00B23C9D">
        <w:rPr>
          <w:rFonts w:asciiTheme="majorBidi" w:hAnsiTheme="majorBidi" w:hint="cs"/>
          <w:spacing w:val="-6"/>
          <w:sz w:val="28"/>
          <w:cs/>
        </w:rPr>
        <w:t>มีผู้ถือใบสำคัญแสดงสิทธิ</w:t>
      </w:r>
      <w:r w:rsidRPr="00B23C9D">
        <w:rPr>
          <w:rFonts w:asciiTheme="majorBidi" w:hAnsiTheme="majorBidi"/>
          <w:spacing w:val="-6"/>
          <w:sz w:val="28"/>
          <w:cs/>
        </w:rPr>
        <w:t xml:space="preserve"> </w:t>
      </w:r>
      <w:r w:rsidRPr="00B23C9D">
        <w:rPr>
          <w:rFonts w:asciiTheme="majorBidi" w:hAnsiTheme="majorBidi"/>
          <w:spacing w:val="-6"/>
          <w:sz w:val="28"/>
        </w:rPr>
        <w:t xml:space="preserve">7UP-W4 </w:t>
      </w:r>
      <w:r w:rsidRPr="00B23C9D">
        <w:rPr>
          <w:rFonts w:asciiTheme="majorBidi" w:hAnsiTheme="majorBidi" w:hint="cs"/>
          <w:spacing w:val="-6"/>
          <w:sz w:val="28"/>
          <w:cs/>
        </w:rPr>
        <w:t>ใช้สิทธิแปลงสภาพตามประกาศการใช้สิทธิแปลงสภาพครั้งที่</w:t>
      </w:r>
      <w:r w:rsidRPr="00B23C9D">
        <w:rPr>
          <w:rFonts w:asciiTheme="majorBidi" w:hAnsiTheme="majorBidi"/>
          <w:spacing w:val="-6"/>
          <w:sz w:val="28"/>
          <w:cs/>
        </w:rPr>
        <w:t xml:space="preserve"> </w:t>
      </w:r>
      <w:r w:rsidRPr="00B23C9D">
        <w:rPr>
          <w:rFonts w:asciiTheme="majorBidi" w:hAnsiTheme="majorBidi"/>
          <w:spacing w:val="-6"/>
          <w:sz w:val="28"/>
        </w:rPr>
        <w:t>3</w:t>
      </w:r>
      <w:r w:rsidRPr="00B23C9D">
        <w:rPr>
          <w:rFonts w:asciiTheme="majorBidi" w:hAnsiTheme="majorBidi"/>
          <w:sz w:val="28"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จำนวน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 xml:space="preserve">26,663 </w:t>
      </w:r>
      <w:r w:rsidRPr="00B23C9D">
        <w:rPr>
          <w:rFonts w:asciiTheme="majorBidi" w:hAnsiTheme="majorBidi" w:hint="cs"/>
          <w:sz w:val="28"/>
          <w:cs/>
        </w:rPr>
        <w:t>หน่วย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มูลค่าที่ตราไว้หน่วยละ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 xml:space="preserve">0.05 </w:t>
      </w:r>
      <w:r w:rsidRPr="00B23C9D">
        <w:rPr>
          <w:rFonts w:asciiTheme="majorBidi" w:hAnsiTheme="majorBidi" w:hint="cs"/>
          <w:sz w:val="28"/>
          <w:cs/>
        </w:rPr>
        <w:t>บาท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เป็นจำนวนเงิน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 xml:space="preserve">1,333.15 </w:t>
      </w:r>
      <w:r w:rsidRPr="00B23C9D">
        <w:rPr>
          <w:rFonts w:asciiTheme="majorBidi" w:hAnsiTheme="majorBidi" w:hint="cs"/>
          <w:sz w:val="28"/>
          <w:cs/>
        </w:rPr>
        <w:t>บาท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ราคาใช้สิทธิแปลงสภาพ</w:t>
      </w:r>
      <w:r w:rsidR="00272D62">
        <w:rPr>
          <w:rFonts w:asciiTheme="majorBidi" w:hAnsiTheme="majorBidi"/>
          <w:sz w:val="28"/>
        </w:rPr>
        <w:t xml:space="preserve">     </w:t>
      </w:r>
      <w:r w:rsidRPr="00B23C9D">
        <w:rPr>
          <w:rFonts w:asciiTheme="majorBidi" w:hAnsiTheme="majorBidi" w:hint="cs"/>
          <w:sz w:val="28"/>
          <w:cs/>
        </w:rPr>
        <w:t>หน่วยละ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 xml:space="preserve">2.25 </w:t>
      </w:r>
      <w:r w:rsidRPr="00B23C9D">
        <w:rPr>
          <w:rFonts w:asciiTheme="majorBidi" w:hAnsiTheme="majorBidi" w:hint="cs"/>
          <w:sz w:val="28"/>
          <w:cs/>
        </w:rPr>
        <w:t>บาท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เป็นจำนวนเงิน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>59,</w:t>
      </w:r>
      <w:r w:rsidRPr="00B23C9D">
        <w:rPr>
          <w:rFonts w:asciiTheme="majorBidi" w:hAnsiTheme="majorBidi" w:cstheme="majorBidi"/>
          <w:color w:val="000000"/>
          <w:spacing w:val="-2"/>
          <w:sz w:val="28"/>
        </w:rPr>
        <w:t>991.75</w:t>
      </w:r>
      <w:r w:rsidRPr="00B23C9D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บาท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คงเหลือใบสำคัญแสดงสิทธิ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 xml:space="preserve">7UP-W4 </w:t>
      </w:r>
      <w:r w:rsidRPr="00B23C9D">
        <w:rPr>
          <w:rFonts w:asciiTheme="majorBidi" w:hAnsiTheme="majorBidi" w:hint="cs"/>
          <w:sz w:val="28"/>
          <w:cs/>
        </w:rPr>
        <w:t>ที่ยังที่ไม่ได้ใช้สิทธิ</w:t>
      </w:r>
      <w:r w:rsidR="00272D62">
        <w:rPr>
          <w:rFonts w:asciiTheme="majorBidi" w:hAnsiTheme="majorBidi"/>
          <w:sz w:val="28"/>
        </w:rPr>
        <w:t xml:space="preserve">      </w:t>
      </w:r>
      <w:r w:rsidRPr="00B23C9D">
        <w:rPr>
          <w:rFonts w:asciiTheme="majorBidi" w:hAnsiTheme="majorBidi" w:hint="cs"/>
          <w:sz w:val="28"/>
          <w:cs/>
        </w:rPr>
        <w:t>จำนวน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 xml:space="preserve">404,667,557 </w:t>
      </w:r>
      <w:r w:rsidRPr="00B23C9D">
        <w:rPr>
          <w:rFonts w:asciiTheme="majorBidi" w:hAnsiTheme="majorBidi" w:hint="cs"/>
          <w:sz w:val="28"/>
          <w:cs/>
        </w:rPr>
        <w:t>หน่วย</w:t>
      </w:r>
      <w:r w:rsidR="00272D62">
        <w:rPr>
          <w:rFonts w:asciiTheme="majorBidi" w:hAnsiTheme="majorBidi"/>
          <w:sz w:val="28"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มูลค่าที่ตราไว้หน่วยละ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 xml:space="preserve">0.05 </w:t>
      </w:r>
      <w:r w:rsidRPr="00B23C9D">
        <w:rPr>
          <w:rFonts w:asciiTheme="majorBidi" w:hAnsiTheme="majorBidi" w:hint="cs"/>
          <w:sz w:val="28"/>
          <w:cs/>
        </w:rPr>
        <w:t>บาท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เป็นจำนวนเงิน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>20,233,37</w:t>
      </w:r>
      <w:r w:rsidR="00757071">
        <w:rPr>
          <w:rFonts w:asciiTheme="majorBidi" w:hAnsiTheme="majorBidi"/>
          <w:sz w:val="28"/>
        </w:rPr>
        <w:t>7.85</w:t>
      </w:r>
      <w:r w:rsidRPr="00B23C9D">
        <w:rPr>
          <w:rFonts w:asciiTheme="majorBidi" w:hAnsiTheme="majorBidi"/>
          <w:sz w:val="28"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บาท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 w:hint="cs"/>
          <w:sz w:val="28"/>
          <w:cs/>
        </w:rPr>
        <w:t>โดยมีหุ้นสามัญ</w:t>
      </w:r>
      <w:r w:rsidR="003A1FEF">
        <w:rPr>
          <w:rFonts w:asciiTheme="majorBidi" w:hAnsiTheme="majorBidi"/>
          <w:sz w:val="28"/>
        </w:rPr>
        <w:t xml:space="preserve">      </w:t>
      </w:r>
      <w:r w:rsidRPr="00B23C9D">
        <w:rPr>
          <w:rFonts w:asciiTheme="majorBidi" w:hAnsiTheme="majorBidi" w:hint="cs"/>
          <w:sz w:val="28"/>
          <w:cs/>
        </w:rPr>
        <w:t>ที่เกิดจากการใช้สิทธิจำนวน</w:t>
      </w:r>
      <w:r w:rsidRPr="00B23C9D">
        <w:rPr>
          <w:rFonts w:asciiTheme="majorBidi" w:hAnsiTheme="majorBidi"/>
          <w:sz w:val="28"/>
          <w:cs/>
        </w:rPr>
        <w:t xml:space="preserve"> </w:t>
      </w:r>
      <w:r w:rsidRPr="00B23C9D">
        <w:rPr>
          <w:rFonts w:asciiTheme="majorBidi" w:hAnsiTheme="majorBidi"/>
          <w:sz w:val="28"/>
        </w:rPr>
        <w:t xml:space="preserve">26,663 </w:t>
      </w:r>
      <w:r w:rsidRPr="00B23C9D">
        <w:rPr>
          <w:rFonts w:asciiTheme="majorBidi" w:hAnsiTheme="majorBidi" w:hint="cs"/>
          <w:sz w:val="28"/>
          <w:cs/>
        </w:rPr>
        <w:t>หุ้น</w:t>
      </w:r>
    </w:p>
    <w:p w14:paraId="181CF96B" w14:textId="3D0ACAD6" w:rsidR="006C5376" w:rsidRPr="004E320B" w:rsidRDefault="006C5376" w:rsidP="007579A9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/>
          <w:b/>
          <w:bCs/>
          <w:sz w:val="28"/>
        </w:rPr>
      </w:pPr>
      <w:r w:rsidRPr="004E320B">
        <w:rPr>
          <w:rFonts w:asciiTheme="majorBidi" w:hAnsiTheme="majorBidi" w:hint="cs"/>
          <w:b/>
          <w:bCs/>
          <w:sz w:val="28"/>
          <w:cs/>
        </w:rPr>
        <w:t>ส่วนต่ำจากการออกหุ้นสามัญใหม่ในมูลค่าที่สูงกว่ามูลค่ายุติธรรม</w:t>
      </w:r>
    </w:p>
    <w:p w14:paraId="128C9D78" w14:textId="33D3DC88" w:rsidR="00FA4B11" w:rsidRPr="00FE7CEA" w:rsidRDefault="006C5376" w:rsidP="00CE41C4">
      <w:pPr>
        <w:pStyle w:val="ListParagraph"/>
        <w:spacing w:before="240"/>
        <w:ind w:left="360"/>
        <w:jc w:val="thaiDistribute"/>
        <w:rPr>
          <w:rFonts w:asciiTheme="majorBidi" w:hAnsiTheme="majorBidi"/>
          <w:sz w:val="28"/>
        </w:rPr>
      </w:pPr>
      <w:r w:rsidRPr="008E220D">
        <w:rPr>
          <w:rFonts w:asciiTheme="majorBidi" w:hAnsiTheme="majorBidi" w:hint="cs"/>
          <w:sz w:val="28"/>
          <w:cs/>
        </w:rPr>
        <w:t>ผลต่างของมูลค่ายุติธรรม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และมูลค่าที่เสนอขายของหุ้นสามัญของบริษัทเกิดจากการที่บริษัทเข้าซื้อเงินลงทุนในบริษัท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สตาร์แก๊ส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จำกัด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และบริษัทย่อย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และได้ออกและเสนอขายหุ้นสามัญเพิ่มทุนของบริษัทให้แก่บุคคลในวงจำกัด</w:t>
      </w:r>
      <w:r w:rsidRPr="008E220D">
        <w:rPr>
          <w:rFonts w:asciiTheme="majorBidi" w:hAnsiTheme="majorBidi"/>
          <w:sz w:val="28"/>
          <w:cs/>
        </w:rPr>
        <w:t xml:space="preserve"> (</w:t>
      </w:r>
      <w:r w:rsidRPr="008E220D">
        <w:rPr>
          <w:rFonts w:asciiTheme="majorBidi" w:hAnsiTheme="majorBidi" w:hint="cs"/>
          <w:sz w:val="28"/>
          <w:cs/>
        </w:rPr>
        <w:t>ซึ่งเป็นนักลงทุนที่เป็น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/>
          <w:sz w:val="28"/>
        </w:rPr>
        <w:t xml:space="preserve">Strategic Investors </w:t>
      </w:r>
      <w:r w:rsidRPr="008E220D">
        <w:rPr>
          <w:rFonts w:asciiTheme="majorBidi" w:hAnsiTheme="majorBidi" w:hint="cs"/>
          <w:sz w:val="28"/>
          <w:cs/>
        </w:rPr>
        <w:t>ที่นอกจากมีศักยภาพด้านเงินลงทุน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แล้วยังมีประสบการณ์ความรู้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ความชำนาญในธุรกิจการจัดจำหน่าย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/>
          <w:sz w:val="28"/>
        </w:rPr>
        <w:t xml:space="preserve">LPG </w:t>
      </w:r>
      <w:r w:rsidRPr="008E220D">
        <w:rPr>
          <w:rFonts w:asciiTheme="majorBidi" w:hAnsiTheme="majorBidi" w:hint="cs"/>
          <w:sz w:val="28"/>
          <w:cs/>
        </w:rPr>
        <w:t>และมีธุรกิจที่เกี่ยวข้องกับ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/>
          <w:sz w:val="28"/>
        </w:rPr>
        <w:t xml:space="preserve">LPG) </w:t>
      </w:r>
      <w:r w:rsidRPr="008E220D">
        <w:rPr>
          <w:rFonts w:asciiTheme="majorBidi" w:hAnsiTheme="majorBidi" w:hint="cs"/>
          <w:sz w:val="28"/>
          <w:cs/>
        </w:rPr>
        <w:t>ในราคาเสนอขายที่สูงกว่ามูลค่ายุติธรรมของหุ้นสามัญของบริษัท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ณ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วันซื้อ</w:t>
      </w:r>
      <w:r w:rsidR="00D0343F">
        <w:rPr>
          <w:rFonts w:asciiTheme="majorBidi" w:hAnsiTheme="majorBidi"/>
          <w:sz w:val="28"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เงินลงทุนในกลุ่ม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บริษัท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สตาร์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แก๊ส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จำกัด</w:t>
      </w:r>
    </w:p>
    <w:p w14:paraId="7E6ACD8D" w14:textId="77777777" w:rsidR="00FA4B11" w:rsidRPr="00296F3E" w:rsidRDefault="00FA4B11" w:rsidP="007579A9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/>
          <w:b/>
          <w:bCs/>
          <w:sz w:val="28"/>
        </w:rPr>
      </w:pPr>
      <w:r w:rsidRPr="00296F3E">
        <w:rPr>
          <w:rFonts w:asciiTheme="majorBidi" w:hAnsiTheme="majorBidi" w:hint="cs"/>
          <w:b/>
          <w:bCs/>
          <w:sz w:val="28"/>
          <w:cs/>
        </w:rPr>
        <w:t>ส่วนเกินจากการเปลี่ยนแปลงสัดส่วนการถือหุ้นในบริษัทย่อย</w:t>
      </w:r>
    </w:p>
    <w:p w14:paraId="04EC4BAA" w14:textId="75B4DEDD" w:rsidR="00545E67" w:rsidRPr="00FA4B11" w:rsidRDefault="00FA4B11" w:rsidP="00FA4B11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</w:rPr>
      </w:pPr>
      <w:r w:rsidRPr="008E220D">
        <w:rPr>
          <w:rFonts w:asciiTheme="majorBidi" w:hAnsiTheme="majorBidi" w:hint="cs"/>
          <w:sz w:val="28"/>
          <w:cs/>
        </w:rPr>
        <w:t>ส่วนเกินจากการเปลี่ยนแปลงสัดส่วนการถือหุ้นในบริษัทย่อยเกิดจากการซื้อหุ้นเพิ่มร้อยละ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/>
          <w:sz w:val="28"/>
        </w:rPr>
        <w:t xml:space="preserve">10.84 </w:t>
      </w:r>
      <w:r w:rsidRPr="008E220D">
        <w:rPr>
          <w:rFonts w:asciiTheme="majorBidi" w:hAnsiTheme="majorBidi" w:hint="cs"/>
          <w:sz w:val="28"/>
          <w:cs/>
        </w:rPr>
        <w:t>ของบริษัท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แซม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วอเตอร์</w:t>
      </w:r>
      <w:r w:rsidRPr="008E220D">
        <w:rPr>
          <w:rFonts w:asciiTheme="majorBidi" w:hAnsiTheme="majorBidi"/>
          <w:sz w:val="28"/>
          <w:cs/>
        </w:rPr>
        <w:t xml:space="preserve">    </w:t>
      </w:r>
      <w:r w:rsidRPr="008E220D">
        <w:rPr>
          <w:rFonts w:asciiTheme="majorBidi" w:hAnsiTheme="majorBidi" w:hint="cs"/>
          <w:sz w:val="28"/>
          <w:cs/>
        </w:rPr>
        <w:t>ซัพพลาย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จำกัด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และลดสัดส่วนการถือหุ้นร้อยละ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/>
          <w:sz w:val="28"/>
        </w:rPr>
        <w:t xml:space="preserve">20 </w:t>
      </w:r>
      <w:r w:rsidRPr="008E220D">
        <w:rPr>
          <w:rFonts w:asciiTheme="majorBidi" w:hAnsiTheme="majorBidi" w:hint="cs"/>
          <w:sz w:val="28"/>
          <w:cs/>
        </w:rPr>
        <w:t>ในบริษัท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เอ็นเนอยี่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รีโวลูชั่น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74064E">
        <w:rPr>
          <w:rFonts w:asciiTheme="majorBidi" w:hAnsiTheme="majorBidi" w:hint="cs"/>
          <w:sz w:val="28"/>
          <w:cs/>
        </w:rPr>
        <w:t>จำกัด</w:t>
      </w:r>
      <w:r w:rsidRPr="0074064E">
        <w:rPr>
          <w:rFonts w:asciiTheme="majorBidi" w:hAnsiTheme="majorBidi"/>
          <w:sz w:val="28"/>
          <w:cs/>
        </w:rPr>
        <w:t xml:space="preserve"> </w:t>
      </w:r>
      <w:r w:rsidR="0038501A" w:rsidRPr="0074064E">
        <w:rPr>
          <w:rFonts w:asciiTheme="majorBidi" w:hAnsiTheme="majorBidi" w:hint="cs"/>
          <w:sz w:val="28"/>
          <w:cs/>
        </w:rPr>
        <w:t>และ</w:t>
      </w:r>
      <w:r w:rsidR="0032628C" w:rsidRPr="0074064E">
        <w:rPr>
          <w:rFonts w:asciiTheme="majorBidi" w:hAnsiTheme="majorBidi" w:hint="cs"/>
          <w:sz w:val="28"/>
          <w:cs/>
        </w:rPr>
        <w:t>ลดสัดส่วนการถือหุ้นร้อยละ</w:t>
      </w:r>
      <w:r w:rsidR="0032628C" w:rsidRPr="0074064E">
        <w:rPr>
          <w:rFonts w:asciiTheme="majorBidi" w:hAnsiTheme="majorBidi"/>
          <w:sz w:val="28"/>
          <w:cs/>
        </w:rPr>
        <w:t xml:space="preserve"> </w:t>
      </w:r>
      <w:r w:rsidR="00655E7E" w:rsidRPr="0074064E">
        <w:rPr>
          <w:rFonts w:asciiTheme="majorBidi" w:hAnsiTheme="majorBidi"/>
          <w:sz w:val="28"/>
        </w:rPr>
        <w:t>5</w:t>
      </w:r>
      <w:r w:rsidR="00655E7E" w:rsidRPr="0074064E">
        <w:rPr>
          <w:rFonts w:asciiTheme="majorBidi" w:hAnsiTheme="majorBidi" w:hint="cs"/>
          <w:sz w:val="28"/>
          <w:cs/>
        </w:rPr>
        <w:t xml:space="preserve"> ในบริษัท พระแสงกรีน</w:t>
      </w:r>
      <w:r w:rsidR="00655E7E" w:rsidRPr="0074064E">
        <w:rPr>
          <w:rFonts w:asciiTheme="majorBidi" w:hAnsiTheme="majorBidi"/>
          <w:sz w:val="28"/>
          <w:cs/>
        </w:rPr>
        <w:t xml:space="preserve"> </w:t>
      </w:r>
      <w:r w:rsidR="00655E7E" w:rsidRPr="0074064E">
        <w:rPr>
          <w:rFonts w:asciiTheme="majorBidi" w:hAnsiTheme="majorBidi" w:hint="cs"/>
          <w:sz w:val="28"/>
          <w:cs/>
        </w:rPr>
        <w:t>พาวเวอร์</w:t>
      </w:r>
      <w:r w:rsidR="00655E7E" w:rsidRPr="0074064E">
        <w:rPr>
          <w:rFonts w:asciiTheme="majorBidi" w:hAnsiTheme="majorBidi"/>
          <w:sz w:val="28"/>
          <w:cs/>
        </w:rPr>
        <w:t xml:space="preserve"> </w:t>
      </w:r>
      <w:r w:rsidR="00655E7E" w:rsidRPr="0074064E">
        <w:rPr>
          <w:rFonts w:asciiTheme="majorBidi" w:hAnsiTheme="majorBidi" w:hint="cs"/>
          <w:sz w:val="28"/>
          <w:cs/>
        </w:rPr>
        <w:t>จำกัด</w:t>
      </w:r>
      <w:r w:rsidR="0032628C" w:rsidRPr="0074064E">
        <w:rPr>
          <w:rFonts w:asciiTheme="majorBidi" w:hAnsiTheme="majorBidi"/>
          <w:sz w:val="28"/>
        </w:rPr>
        <w:t xml:space="preserve"> </w:t>
      </w:r>
      <w:r w:rsidRPr="0074064E">
        <w:rPr>
          <w:rFonts w:asciiTheme="majorBidi" w:hAnsiTheme="majorBidi" w:hint="cs"/>
          <w:sz w:val="28"/>
          <w:cs/>
        </w:rPr>
        <w:t>ผลกระทบจากการเปลี่ยนแปลงสัดส่วนการถือ</w:t>
      </w:r>
      <w:r w:rsidRPr="008E220D">
        <w:rPr>
          <w:rFonts w:asciiTheme="majorBidi" w:hAnsiTheme="majorBidi" w:hint="cs"/>
          <w:sz w:val="28"/>
          <w:cs/>
        </w:rPr>
        <w:t>หุ้นในบริษัทย่อย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โดยไม่สูญเสีย</w:t>
      </w:r>
      <w:r w:rsidR="00E3321C">
        <w:rPr>
          <w:rFonts w:asciiTheme="majorBidi" w:hAnsiTheme="majorBidi" w:hint="cs"/>
          <w:sz w:val="28"/>
          <w:cs/>
        </w:rPr>
        <w:t xml:space="preserve">       </w:t>
      </w:r>
      <w:r w:rsidRPr="008E220D">
        <w:rPr>
          <w:rFonts w:asciiTheme="majorBidi" w:hAnsiTheme="majorBidi" w:hint="cs"/>
          <w:sz w:val="28"/>
          <w:cs/>
        </w:rPr>
        <w:t>การควบคุมจะถูกรับรู้ในส่วนเกินจากการเปลี่ยนแปลงสัดส่วนการถือหุ้นในบริษัทย่อยเป็นรายการแยกต่างหากในส่วนของ</w:t>
      </w:r>
      <w:r w:rsidR="00E3321C">
        <w:rPr>
          <w:rFonts w:asciiTheme="majorBidi" w:hAnsiTheme="majorBidi" w:hint="cs"/>
          <w:sz w:val="28"/>
          <w:cs/>
        </w:rPr>
        <w:t xml:space="preserve">     </w:t>
      </w:r>
      <w:r w:rsidRPr="008E220D">
        <w:rPr>
          <w:rFonts w:asciiTheme="majorBidi" w:hAnsiTheme="majorBidi" w:hint="cs"/>
          <w:sz w:val="28"/>
          <w:cs/>
        </w:rPr>
        <w:t>ผู้ถือหุ้นในงบแสดงฐานะการเงินรวม</w:t>
      </w:r>
    </w:p>
    <w:p w14:paraId="629BE16E" w14:textId="77777777" w:rsidR="00FB4D4D" w:rsidRDefault="00FB4D4D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sz w:val="28"/>
          <w:cs/>
        </w:rPr>
      </w:pPr>
      <w:r>
        <w:rPr>
          <w:rFonts w:asciiTheme="majorBidi" w:hAnsiTheme="majorBidi"/>
          <w:b/>
          <w:bCs/>
          <w:sz w:val="28"/>
          <w:cs/>
        </w:rPr>
        <w:br w:type="page"/>
      </w:r>
    </w:p>
    <w:p w14:paraId="17FE575C" w14:textId="509F28C7" w:rsidR="00E41B38" w:rsidRPr="006F2590" w:rsidRDefault="005512E6" w:rsidP="00E41B38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/>
          <w:b/>
          <w:bCs/>
          <w:sz w:val="28"/>
          <w:cs/>
        </w:rPr>
      </w:pPr>
      <w:r w:rsidRPr="006F2590">
        <w:rPr>
          <w:rFonts w:asciiTheme="majorBidi" w:hAnsiTheme="majorBidi" w:hint="cs"/>
          <w:b/>
          <w:bCs/>
          <w:sz w:val="28"/>
          <w:cs/>
        </w:rPr>
        <w:lastRenderedPageBreak/>
        <w:t>สำรองตามก</w:t>
      </w:r>
      <w:r w:rsidR="00994E59" w:rsidRPr="006F2590">
        <w:rPr>
          <w:rFonts w:asciiTheme="majorBidi" w:hAnsiTheme="majorBidi" w:hint="cs"/>
          <w:b/>
          <w:bCs/>
          <w:sz w:val="28"/>
          <w:cs/>
        </w:rPr>
        <w:t>ฎ</w:t>
      </w:r>
      <w:r w:rsidRPr="006F2590">
        <w:rPr>
          <w:rFonts w:asciiTheme="majorBidi" w:hAnsiTheme="majorBidi" w:hint="cs"/>
          <w:b/>
          <w:bCs/>
          <w:sz w:val="28"/>
          <w:cs/>
        </w:rPr>
        <w:t>หมาย</w:t>
      </w:r>
    </w:p>
    <w:p w14:paraId="4C0706E8" w14:textId="5F91129D" w:rsidR="008F131C" w:rsidRPr="008F131C" w:rsidRDefault="008F131C" w:rsidP="008F131C">
      <w:pPr>
        <w:pStyle w:val="ListParagraph"/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/>
          <w:sz w:val="28"/>
        </w:rPr>
      </w:pPr>
      <w:r w:rsidRPr="008F131C">
        <w:rPr>
          <w:rFonts w:asciiTheme="majorBidi" w:hAnsiTheme="majorBidi" w:hint="cs"/>
          <w:sz w:val="28"/>
          <w:cs/>
        </w:rPr>
        <w:t>ตามบทบัญญัติแห่งพระราชบัญญัติบริษัทมหาชนจำกัด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พ</w:t>
      </w:r>
      <w:r w:rsidRPr="008F131C">
        <w:rPr>
          <w:rFonts w:asciiTheme="majorBidi" w:hAnsiTheme="majorBidi"/>
          <w:sz w:val="28"/>
          <w:cs/>
        </w:rPr>
        <w:t>.</w:t>
      </w:r>
      <w:r w:rsidRPr="008F131C">
        <w:rPr>
          <w:rFonts w:asciiTheme="majorBidi" w:hAnsiTheme="majorBidi" w:hint="cs"/>
          <w:sz w:val="28"/>
          <w:cs/>
        </w:rPr>
        <w:t>ศ</w:t>
      </w:r>
      <w:r w:rsidRPr="008F131C">
        <w:rPr>
          <w:rFonts w:asciiTheme="majorBidi" w:hAnsiTheme="majorBidi"/>
          <w:sz w:val="28"/>
          <w:cs/>
        </w:rPr>
        <w:t xml:space="preserve">. </w:t>
      </w:r>
      <w:r w:rsidRPr="008F131C">
        <w:rPr>
          <w:rFonts w:asciiTheme="majorBidi" w:hAnsiTheme="majorBidi"/>
          <w:sz w:val="28"/>
        </w:rPr>
        <w:t>2535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มาตรา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/>
          <w:sz w:val="28"/>
        </w:rPr>
        <w:t>116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บริษัทจะต้องจัดสรรบัญชีสำรอง</w:t>
      </w:r>
      <w:r w:rsidRPr="008F131C">
        <w:rPr>
          <w:rFonts w:asciiTheme="majorBidi" w:hAnsiTheme="majorBidi"/>
          <w:sz w:val="28"/>
          <w:cs/>
        </w:rPr>
        <w:t xml:space="preserve"> (</w:t>
      </w:r>
      <w:r w:rsidRPr="008F131C">
        <w:rPr>
          <w:rFonts w:asciiTheme="majorBidi" w:hAnsiTheme="majorBidi" w:hint="eastAsia"/>
          <w:sz w:val="28"/>
          <w:cs/>
        </w:rPr>
        <w:t>“</w:t>
      </w:r>
      <w:r w:rsidRPr="008F131C">
        <w:rPr>
          <w:rFonts w:asciiTheme="majorBidi" w:hAnsiTheme="majorBidi" w:hint="cs"/>
          <w:sz w:val="28"/>
          <w:cs/>
        </w:rPr>
        <w:t>สำรองตามกฎหมาย</w:t>
      </w:r>
      <w:r w:rsidRPr="008F131C">
        <w:rPr>
          <w:rFonts w:asciiTheme="majorBidi" w:hAnsiTheme="majorBidi" w:hint="eastAsia"/>
          <w:sz w:val="28"/>
          <w:cs/>
        </w:rPr>
        <w:t>”</w:t>
      </w:r>
      <w:r w:rsidRPr="008F131C">
        <w:rPr>
          <w:rFonts w:asciiTheme="majorBidi" w:hAnsiTheme="majorBidi"/>
          <w:sz w:val="28"/>
          <w:cs/>
        </w:rPr>
        <w:t xml:space="preserve">) </w:t>
      </w:r>
      <w:r w:rsidRPr="008F131C">
        <w:rPr>
          <w:rFonts w:asciiTheme="majorBidi" w:hAnsiTheme="majorBidi" w:hint="cs"/>
          <w:sz w:val="28"/>
          <w:cs/>
        </w:rPr>
        <w:t>อย่างน้อยร้อยละ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/>
          <w:sz w:val="28"/>
        </w:rPr>
        <w:t>5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ของกำไรสุทธิประจำปีสุทธิจากขาดทุนสะสมยกมา</w:t>
      </w:r>
      <w:r w:rsidRPr="008F131C">
        <w:rPr>
          <w:rFonts w:asciiTheme="majorBidi" w:hAnsiTheme="majorBidi"/>
          <w:sz w:val="28"/>
          <w:cs/>
        </w:rPr>
        <w:t xml:space="preserve"> (</w:t>
      </w:r>
      <w:r w:rsidRPr="008F131C">
        <w:rPr>
          <w:rFonts w:asciiTheme="majorBidi" w:hAnsiTheme="majorBidi" w:hint="cs"/>
          <w:sz w:val="28"/>
          <w:cs/>
        </w:rPr>
        <w:t>ถ้ามี</w:t>
      </w:r>
      <w:r w:rsidRPr="008F131C">
        <w:rPr>
          <w:rFonts w:asciiTheme="majorBidi" w:hAnsiTheme="majorBidi"/>
          <w:sz w:val="28"/>
          <w:cs/>
        </w:rPr>
        <w:t xml:space="preserve">) </w:t>
      </w:r>
      <w:r w:rsidRPr="008F131C">
        <w:rPr>
          <w:rFonts w:asciiTheme="majorBidi" w:hAnsiTheme="majorBidi" w:hint="cs"/>
          <w:sz w:val="28"/>
          <w:cs/>
        </w:rPr>
        <w:t>จนกว่าสำรองตามกฎหมายนี้จะมีจำนวนไม่น้อยกว่าร้อยละ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/>
          <w:sz w:val="28"/>
        </w:rPr>
        <w:t>10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ของทุนจดทะเบียน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เงินสำรองตามกฎหมายนี้จะนำไปจ่ายเป็นเงินปันผลไม่ได้</w:t>
      </w:r>
    </w:p>
    <w:p w14:paraId="44A0BD36" w14:textId="77777777" w:rsidR="008F131C" w:rsidRPr="008F131C" w:rsidRDefault="008F131C" w:rsidP="008F131C">
      <w:pPr>
        <w:pStyle w:val="ListParagraph"/>
        <w:spacing w:before="240"/>
        <w:ind w:left="360"/>
        <w:jc w:val="thaiDistribute"/>
        <w:rPr>
          <w:rFonts w:asciiTheme="majorBidi" w:hAnsiTheme="majorBidi"/>
          <w:sz w:val="28"/>
        </w:rPr>
      </w:pPr>
      <w:r w:rsidRPr="008F131C">
        <w:rPr>
          <w:rFonts w:asciiTheme="majorBidi" w:hAnsiTheme="majorBidi" w:hint="cs"/>
          <w:spacing w:val="-4"/>
          <w:sz w:val="28"/>
          <w:cs/>
        </w:rPr>
        <w:t>เมื่อวันที่</w:t>
      </w:r>
      <w:r w:rsidRPr="008F131C">
        <w:rPr>
          <w:rFonts w:asciiTheme="majorBidi" w:hAnsiTheme="majorBidi"/>
          <w:spacing w:val="-4"/>
          <w:sz w:val="28"/>
          <w:cs/>
        </w:rPr>
        <w:t xml:space="preserve"> </w:t>
      </w:r>
      <w:r w:rsidRPr="008F131C">
        <w:rPr>
          <w:rFonts w:asciiTheme="majorBidi" w:hAnsiTheme="majorBidi"/>
          <w:spacing w:val="-4"/>
          <w:sz w:val="28"/>
        </w:rPr>
        <w:t>11</w:t>
      </w:r>
      <w:r w:rsidRPr="008F131C">
        <w:rPr>
          <w:rFonts w:asciiTheme="majorBidi" w:hAnsiTheme="majorBidi"/>
          <w:spacing w:val="-4"/>
          <w:sz w:val="28"/>
          <w:cs/>
        </w:rPr>
        <w:t xml:space="preserve"> </w:t>
      </w:r>
      <w:r w:rsidRPr="008F131C">
        <w:rPr>
          <w:rFonts w:asciiTheme="majorBidi" w:hAnsiTheme="majorBidi" w:hint="cs"/>
          <w:spacing w:val="-4"/>
          <w:sz w:val="28"/>
          <w:cs/>
        </w:rPr>
        <w:t>มีนาคม</w:t>
      </w:r>
      <w:r w:rsidRPr="008F131C">
        <w:rPr>
          <w:rFonts w:asciiTheme="majorBidi" w:hAnsiTheme="majorBidi"/>
          <w:spacing w:val="-4"/>
          <w:sz w:val="28"/>
          <w:cs/>
        </w:rPr>
        <w:t xml:space="preserve"> </w:t>
      </w:r>
      <w:r w:rsidRPr="008F131C">
        <w:rPr>
          <w:rFonts w:asciiTheme="majorBidi" w:hAnsiTheme="majorBidi"/>
          <w:spacing w:val="-4"/>
          <w:sz w:val="28"/>
        </w:rPr>
        <w:t>2565</w:t>
      </w:r>
      <w:r w:rsidRPr="008F131C">
        <w:rPr>
          <w:rFonts w:asciiTheme="majorBidi" w:hAnsiTheme="majorBidi"/>
          <w:spacing w:val="-4"/>
          <w:sz w:val="28"/>
          <w:cs/>
        </w:rPr>
        <w:t xml:space="preserve"> </w:t>
      </w:r>
      <w:r w:rsidRPr="008F131C">
        <w:rPr>
          <w:rFonts w:asciiTheme="majorBidi" w:hAnsiTheme="majorBidi" w:hint="cs"/>
          <w:spacing w:val="-4"/>
          <w:sz w:val="28"/>
          <w:cs/>
        </w:rPr>
        <w:t>ที่ประชุมคณะกรรมการบริษัท</w:t>
      </w:r>
      <w:r w:rsidRPr="008F131C">
        <w:rPr>
          <w:rFonts w:asciiTheme="majorBidi" w:hAnsiTheme="majorBidi"/>
          <w:spacing w:val="-4"/>
          <w:sz w:val="28"/>
          <w:cs/>
        </w:rPr>
        <w:t xml:space="preserve"> </w:t>
      </w:r>
      <w:r w:rsidRPr="008F131C">
        <w:rPr>
          <w:rFonts w:asciiTheme="majorBidi" w:hAnsiTheme="majorBidi" w:hint="cs"/>
          <w:spacing w:val="-4"/>
          <w:sz w:val="28"/>
          <w:cs/>
        </w:rPr>
        <w:t>ครั้งที่</w:t>
      </w:r>
      <w:r w:rsidRPr="008F131C">
        <w:rPr>
          <w:rFonts w:asciiTheme="majorBidi" w:hAnsiTheme="majorBidi"/>
          <w:spacing w:val="-4"/>
          <w:sz w:val="28"/>
          <w:cs/>
        </w:rPr>
        <w:t xml:space="preserve"> </w:t>
      </w:r>
      <w:r w:rsidRPr="008F131C">
        <w:rPr>
          <w:rFonts w:asciiTheme="majorBidi" w:hAnsiTheme="majorBidi"/>
          <w:spacing w:val="-4"/>
          <w:sz w:val="28"/>
        </w:rPr>
        <w:t>3/2565</w:t>
      </w:r>
      <w:r w:rsidRPr="008F131C">
        <w:rPr>
          <w:rFonts w:asciiTheme="majorBidi" w:hAnsiTheme="majorBidi"/>
          <w:spacing w:val="-4"/>
          <w:sz w:val="28"/>
          <w:cs/>
        </w:rPr>
        <w:t xml:space="preserve"> </w:t>
      </w:r>
      <w:r w:rsidRPr="008F131C">
        <w:rPr>
          <w:rFonts w:asciiTheme="majorBidi" w:hAnsiTheme="majorBidi" w:hint="cs"/>
          <w:spacing w:val="-4"/>
          <w:sz w:val="28"/>
          <w:cs/>
        </w:rPr>
        <w:t>ของบริษัท</w:t>
      </w:r>
      <w:r w:rsidRPr="008F131C">
        <w:rPr>
          <w:rFonts w:asciiTheme="majorBidi" w:hAnsiTheme="majorBidi"/>
          <w:spacing w:val="-4"/>
          <w:sz w:val="28"/>
          <w:cs/>
        </w:rPr>
        <w:t xml:space="preserve"> </w:t>
      </w:r>
      <w:r w:rsidRPr="008F131C">
        <w:rPr>
          <w:rFonts w:asciiTheme="majorBidi" w:hAnsiTheme="majorBidi" w:hint="cs"/>
          <w:spacing w:val="-4"/>
          <w:sz w:val="28"/>
          <w:cs/>
        </w:rPr>
        <w:t>เซเว่น</w:t>
      </w:r>
      <w:r w:rsidRPr="008F131C">
        <w:rPr>
          <w:rFonts w:asciiTheme="majorBidi" w:hAnsiTheme="majorBidi"/>
          <w:spacing w:val="-4"/>
          <w:sz w:val="28"/>
          <w:cs/>
        </w:rPr>
        <w:t xml:space="preserve"> </w:t>
      </w:r>
      <w:r w:rsidRPr="008F131C">
        <w:rPr>
          <w:rFonts w:asciiTheme="majorBidi" w:hAnsiTheme="majorBidi" w:hint="cs"/>
          <w:spacing w:val="-4"/>
          <w:sz w:val="28"/>
          <w:cs/>
        </w:rPr>
        <w:t>ยูทิลิตี้ส์</w:t>
      </w:r>
      <w:r w:rsidRPr="008F131C">
        <w:rPr>
          <w:rFonts w:asciiTheme="majorBidi" w:hAnsiTheme="majorBidi"/>
          <w:spacing w:val="-4"/>
          <w:sz w:val="28"/>
          <w:cs/>
        </w:rPr>
        <w:t xml:space="preserve"> </w:t>
      </w:r>
      <w:r w:rsidRPr="008F131C">
        <w:rPr>
          <w:rFonts w:asciiTheme="majorBidi" w:hAnsiTheme="majorBidi" w:hint="cs"/>
          <w:spacing w:val="-4"/>
          <w:sz w:val="28"/>
          <w:cs/>
        </w:rPr>
        <w:t>แอนด์</w:t>
      </w:r>
      <w:r w:rsidRPr="008F131C">
        <w:rPr>
          <w:rFonts w:asciiTheme="majorBidi" w:hAnsiTheme="majorBidi"/>
          <w:spacing w:val="-4"/>
          <w:sz w:val="28"/>
          <w:cs/>
        </w:rPr>
        <w:t xml:space="preserve"> </w:t>
      </w:r>
      <w:r w:rsidRPr="008F131C">
        <w:rPr>
          <w:rFonts w:asciiTheme="majorBidi" w:hAnsiTheme="majorBidi" w:hint="cs"/>
          <w:spacing w:val="-4"/>
          <w:sz w:val="28"/>
          <w:cs/>
        </w:rPr>
        <w:t>พาวเวอร์</w:t>
      </w:r>
      <w:r w:rsidRPr="008F131C">
        <w:rPr>
          <w:rFonts w:asciiTheme="majorBidi" w:hAnsiTheme="majorBidi"/>
          <w:spacing w:val="-4"/>
          <w:sz w:val="28"/>
          <w:cs/>
        </w:rPr>
        <w:t xml:space="preserve"> </w:t>
      </w:r>
      <w:r w:rsidRPr="008F131C">
        <w:rPr>
          <w:rFonts w:asciiTheme="majorBidi" w:hAnsiTheme="majorBidi" w:hint="cs"/>
          <w:spacing w:val="-4"/>
          <w:sz w:val="28"/>
          <w:cs/>
        </w:rPr>
        <w:t>จำกัด</w:t>
      </w:r>
      <w:r w:rsidRPr="008F131C">
        <w:rPr>
          <w:rFonts w:asciiTheme="majorBidi" w:hAnsiTheme="majorBidi"/>
          <w:spacing w:val="-4"/>
          <w:sz w:val="28"/>
          <w:cs/>
        </w:rPr>
        <w:t xml:space="preserve"> (</w:t>
      </w:r>
      <w:r w:rsidRPr="008F131C">
        <w:rPr>
          <w:rFonts w:asciiTheme="majorBidi" w:hAnsiTheme="majorBidi" w:hint="cs"/>
          <w:spacing w:val="-4"/>
          <w:sz w:val="28"/>
          <w:cs/>
        </w:rPr>
        <w:t>มหาชน</w:t>
      </w:r>
      <w:r w:rsidRPr="008F131C">
        <w:rPr>
          <w:rFonts w:asciiTheme="majorBidi" w:hAnsiTheme="majorBidi"/>
          <w:spacing w:val="-4"/>
          <w:sz w:val="28"/>
          <w:cs/>
        </w:rPr>
        <w:t>)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 xml:space="preserve">ได้มีมติเสนอต่อที่ประชุมผู้ถือหุ้นประจำปี </w:t>
      </w:r>
      <w:r w:rsidRPr="008F131C">
        <w:rPr>
          <w:rFonts w:asciiTheme="majorBidi" w:hAnsiTheme="majorBidi"/>
          <w:sz w:val="28"/>
        </w:rPr>
        <w:t>2565</w:t>
      </w:r>
      <w:r w:rsidRPr="008F131C">
        <w:rPr>
          <w:rFonts w:asciiTheme="majorBidi" w:hAnsiTheme="majorBidi" w:hint="cs"/>
          <w:sz w:val="28"/>
          <w:cs/>
        </w:rPr>
        <w:t xml:space="preserve"> เพื่อพิจารณาอนุมัติให้จัดสรรกำไรสะสม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จำนวน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/>
          <w:sz w:val="28"/>
        </w:rPr>
        <w:t>1.98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ล้านบาทเป็น           ทุนสำรองตามกฎหมาย</w:t>
      </w:r>
      <w:r w:rsidRPr="008F131C">
        <w:rPr>
          <w:rFonts w:asciiTheme="majorBidi" w:hAnsiTheme="majorBidi"/>
          <w:sz w:val="28"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 xml:space="preserve">ต่อมาเมื่อวันที่ </w:t>
      </w:r>
      <w:r w:rsidRPr="008F131C">
        <w:rPr>
          <w:rFonts w:asciiTheme="majorBidi" w:hAnsiTheme="majorBidi"/>
          <w:sz w:val="28"/>
        </w:rPr>
        <w:t>28</w:t>
      </w:r>
      <w:r w:rsidRPr="008F131C">
        <w:rPr>
          <w:rFonts w:asciiTheme="majorBidi" w:hAnsiTheme="majorBidi" w:hint="cs"/>
          <w:sz w:val="28"/>
          <w:cs/>
        </w:rPr>
        <w:t xml:space="preserve"> เมษายน </w:t>
      </w:r>
      <w:r w:rsidRPr="008F131C">
        <w:rPr>
          <w:rFonts w:asciiTheme="majorBidi" w:hAnsiTheme="majorBidi"/>
          <w:sz w:val="28"/>
        </w:rPr>
        <w:t>2565</w:t>
      </w:r>
      <w:r w:rsidRPr="008F131C">
        <w:rPr>
          <w:rFonts w:asciiTheme="majorBidi" w:hAnsiTheme="majorBidi" w:hint="cs"/>
          <w:sz w:val="28"/>
          <w:cs/>
        </w:rPr>
        <w:t xml:space="preserve"> ที่ประชุมสามัญผู้ถือหุ้น ครั้งที่ </w:t>
      </w:r>
      <w:r w:rsidRPr="008F131C">
        <w:rPr>
          <w:rFonts w:asciiTheme="majorBidi" w:hAnsiTheme="majorBidi"/>
          <w:sz w:val="28"/>
        </w:rPr>
        <w:t>1/2565</w:t>
      </w:r>
      <w:r w:rsidRPr="008F131C">
        <w:rPr>
          <w:rFonts w:asciiTheme="majorBidi" w:hAnsiTheme="majorBidi" w:hint="cs"/>
          <w:sz w:val="28"/>
          <w:cs/>
        </w:rPr>
        <w:t xml:space="preserve"> ของบริษัท เซเว่น ยูทิลิตี้ส์ แอนด์ พาวเวอร์ จำกัด (มหาชน) ได้มีมติอนุมัติเรื่องดังกล่าวแล้ว</w:t>
      </w:r>
    </w:p>
    <w:p w14:paraId="65878CAB" w14:textId="77777777" w:rsidR="008F131C" w:rsidRDefault="008F131C" w:rsidP="008F131C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</w:rPr>
      </w:pPr>
      <w:r w:rsidRPr="00EA426D">
        <w:rPr>
          <w:rFonts w:asciiTheme="majorBidi" w:hAnsiTheme="majorBidi" w:hint="cs"/>
          <w:spacing w:val="-4"/>
          <w:sz w:val="28"/>
          <w:cs/>
        </w:rPr>
        <w:t>เมื่อวันที่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/>
          <w:spacing w:val="-4"/>
          <w:sz w:val="28"/>
        </w:rPr>
        <w:t>27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 xml:space="preserve">กุมภาพันธ์ </w:t>
      </w:r>
      <w:r w:rsidRPr="00EA426D">
        <w:rPr>
          <w:rFonts w:asciiTheme="majorBidi" w:hAnsiTheme="majorBidi"/>
          <w:spacing w:val="-4"/>
          <w:sz w:val="28"/>
        </w:rPr>
        <w:t>2566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ที่ประชุมคณะกรรมการบริษัท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ครั้งที่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/>
          <w:spacing w:val="-4"/>
          <w:sz w:val="28"/>
        </w:rPr>
        <w:t>2/2566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ของบริษัท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เซเว่น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ยูทิลิตี้ส์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แอนด์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พาวเวอร์</w:t>
      </w:r>
      <w:r w:rsidRPr="00EA426D">
        <w:rPr>
          <w:rFonts w:asciiTheme="majorBidi" w:hAnsiTheme="majorBidi"/>
          <w:spacing w:val="-4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4"/>
          <w:sz w:val="28"/>
          <w:cs/>
        </w:rPr>
        <w:t>จำกัด</w:t>
      </w:r>
      <w:r w:rsidRPr="00EA426D">
        <w:rPr>
          <w:rFonts w:asciiTheme="majorBidi" w:hAnsiTheme="majorBidi"/>
          <w:spacing w:val="-4"/>
          <w:sz w:val="28"/>
          <w:cs/>
        </w:rPr>
        <w:t xml:space="preserve"> (</w:t>
      </w:r>
      <w:r w:rsidRPr="00EA426D">
        <w:rPr>
          <w:rFonts w:asciiTheme="majorBidi" w:hAnsiTheme="majorBidi" w:hint="cs"/>
          <w:spacing w:val="-4"/>
          <w:sz w:val="28"/>
          <w:cs/>
        </w:rPr>
        <w:t>มหาชน</w:t>
      </w:r>
      <w:r w:rsidRPr="00EA426D">
        <w:rPr>
          <w:rFonts w:asciiTheme="majorBidi" w:hAnsiTheme="majorBidi"/>
          <w:spacing w:val="-4"/>
          <w:sz w:val="28"/>
          <w:cs/>
        </w:rPr>
        <w:t>)</w:t>
      </w:r>
      <w:r w:rsidRPr="00EA426D">
        <w:rPr>
          <w:rFonts w:asciiTheme="majorBidi" w:hAnsiTheme="majorBidi"/>
          <w:sz w:val="28"/>
          <w:cs/>
        </w:rPr>
        <w:t xml:space="preserve"> </w:t>
      </w:r>
      <w:r w:rsidRPr="00EA426D">
        <w:rPr>
          <w:rFonts w:asciiTheme="majorBidi" w:hAnsiTheme="majorBidi" w:hint="cs"/>
          <w:sz w:val="28"/>
          <w:cs/>
        </w:rPr>
        <w:t xml:space="preserve">ได้มีมติเสนอต่อที่ประชุมผู้ถือหุ้นประจำปี </w:t>
      </w:r>
      <w:r w:rsidRPr="00EA426D">
        <w:rPr>
          <w:rFonts w:asciiTheme="majorBidi" w:hAnsiTheme="majorBidi"/>
          <w:sz w:val="28"/>
        </w:rPr>
        <w:t>2566</w:t>
      </w:r>
      <w:r w:rsidRPr="00EA426D">
        <w:rPr>
          <w:rFonts w:asciiTheme="majorBidi" w:hAnsiTheme="majorBidi" w:hint="cs"/>
          <w:sz w:val="28"/>
          <w:cs/>
        </w:rPr>
        <w:t xml:space="preserve"> เพื่อพิจ</w:t>
      </w:r>
      <w:r w:rsidRPr="00EA426D">
        <w:rPr>
          <w:rFonts w:asciiTheme="majorBidi" w:hAnsiTheme="majorBidi" w:hint="cs"/>
          <w:spacing w:val="-6"/>
          <w:sz w:val="28"/>
          <w:cs/>
        </w:rPr>
        <w:t>ารณาอนุมัติให้จัดสรรกำไรสะสม</w:t>
      </w:r>
      <w:r w:rsidRPr="00EA426D">
        <w:rPr>
          <w:rFonts w:asciiTheme="majorBidi" w:hAnsiTheme="majorBidi"/>
          <w:spacing w:val="-6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6"/>
          <w:sz w:val="28"/>
          <w:cs/>
        </w:rPr>
        <w:t>จำนวน</w:t>
      </w:r>
      <w:r w:rsidRPr="00EA426D">
        <w:rPr>
          <w:rFonts w:asciiTheme="majorBidi" w:hAnsiTheme="majorBidi"/>
          <w:spacing w:val="-6"/>
          <w:sz w:val="28"/>
          <w:cs/>
        </w:rPr>
        <w:t xml:space="preserve"> </w:t>
      </w:r>
      <w:r w:rsidRPr="00EA426D">
        <w:rPr>
          <w:rFonts w:asciiTheme="majorBidi" w:hAnsiTheme="majorBidi"/>
          <w:spacing w:val="-6"/>
          <w:sz w:val="28"/>
        </w:rPr>
        <w:t>2.32</w:t>
      </w:r>
      <w:r w:rsidRPr="00EA426D">
        <w:rPr>
          <w:rFonts w:asciiTheme="majorBidi" w:hAnsiTheme="majorBidi"/>
          <w:spacing w:val="-6"/>
          <w:sz w:val="28"/>
          <w:cs/>
        </w:rPr>
        <w:t xml:space="preserve"> </w:t>
      </w:r>
      <w:r w:rsidRPr="00EA426D">
        <w:rPr>
          <w:rFonts w:asciiTheme="majorBidi" w:hAnsiTheme="majorBidi" w:hint="cs"/>
          <w:spacing w:val="-6"/>
          <w:sz w:val="28"/>
          <w:cs/>
        </w:rPr>
        <w:t>ล้านบาทเป็น</w:t>
      </w:r>
      <w:r w:rsidRPr="00EA426D">
        <w:rPr>
          <w:rFonts w:asciiTheme="majorBidi" w:hAnsiTheme="majorBidi" w:hint="cs"/>
          <w:sz w:val="28"/>
          <w:cs/>
        </w:rPr>
        <w:t xml:space="preserve">           ทุนสำรองตามกฎหมาย</w:t>
      </w:r>
      <w:r>
        <w:rPr>
          <w:rFonts w:asciiTheme="majorBidi" w:hAnsiTheme="majorBidi"/>
          <w:sz w:val="28"/>
        </w:rPr>
        <w:t xml:space="preserve"> </w:t>
      </w:r>
      <w:r>
        <w:rPr>
          <w:rFonts w:asciiTheme="majorBidi" w:hAnsiTheme="majorBidi" w:hint="cs"/>
          <w:sz w:val="28"/>
          <w:cs/>
        </w:rPr>
        <w:t>ต่อมา</w:t>
      </w:r>
      <w:r w:rsidRPr="006F2590">
        <w:rPr>
          <w:rFonts w:asciiTheme="majorBidi" w:hAnsiTheme="majorBidi" w:hint="cs"/>
          <w:sz w:val="28"/>
          <w:cs/>
        </w:rPr>
        <w:t xml:space="preserve">เมื่อวันที่ </w:t>
      </w:r>
      <w:r>
        <w:rPr>
          <w:rFonts w:asciiTheme="majorBidi" w:hAnsiTheme="majorBidi"/>
          <w:sz w:val="28"/>
        </w:rPr>
        <w:t>26</w:t>
      </w:r>
      <w:r w:rsidRPr="006F2590">
        <w:rPr>
          <w:rFonts w:asciiTheme="majorBidi" w:hAnsiTheme="majorBidi" w:hint="cs"/>
          <w:sz w:val="28"/>
          <w:cs/>
        </w:rPr>
        <w:t xml:space="preserve"> </w:t>
      </w:r>
      <w:r>
        <w:rPr>
          <w:rFonts w:asciiTheme="majorBidi" w:hAnsiTheme="majorBidi" w:hint="cs"/>
          <w:sz w:val="28"/>
          <w:cs/>
        </w:rPr>
        <w:t>เมษายน</w:t>
      </w:r>
      <w:r w:rsidRPr="006F2590">
        <w:rPr>
          <w:rFonts w:asciiTheme="majorBidi" w:hAnsiTheme="majorBidi" w:hint="cs"/>
          <w:sz w:val="28"/>
          <w:cs/>
        </w:rPr>
        <w:t xml:space="preserve"> </w:t>
      </w:r>
      <w:r w:rsidRPr="006F2590">
        <w:rPr>
          <w:rFonts w:asciiTheme="majorBidi" w:hAnsiTheme="majorBidi"/>
          <w:sz w:val="28"/>
        </w:rPr>
        <w:t>256</w:t>
      </w:r>
      <w:r>
        <w:rPr>
          <w:rFonts w:asciiTheme="majorBidi" w:hAnsiTheme="majorBidi"/>
          <w:sz w:val="28"/>
        </w:rPr>
        <w:t>6</w:t>
      </w:r>
      <w:r>
        <w:rPr>
          <w:rFonts w:asciiTheme="majorBidi" w:hAnsiTheme="majorBidi" w:hint="cs"/>
          <w:sz w:val="28"/>
          <w:cs/>
        </w:rPr>
        <w:t xml:space="preserve"> </w:t>
      </w:r>
      <w:r w:rsidRPr="006F2590">
        <w:rPr>
          <w:rFonts w:asciiTheme="majorBidi" w:hAnsiTheme="majorBidi" w:hint="cs"/>
          <w:sz w:val="28"/>
          <w:cs/>
        </w:rPr>
        <w:t>ที่ประชุม</w:t>
      </w:r>
      <w:r>
        <w:rPr>
          <w:rFonts w:asciiTheme="majorBidi" w:hAnsiTheme="majorBidi" w:hint="cs"/>
          <w:sz w:val="28"/>
          <w:cs/>
        </w:rPr>
        <w:t>สามัญผู้ถือหุ้น</w:t>
      </w:r>
      <w:r w:rsidRPr="006F2590">
        <w:rPr>
          <w:rFonts w:asciiTheme="majorBidi" w:hAnsiTheme="majorBidi" w:hint="cs"/>
          <w:sz w:val="28"/>
          <w:cs/>
        </w:rPr>
        <w:t xml:space="preserve"> ครั้งที่ </w:t>
      </w:r>
      <w:r>
        <w:rPr>
          <w:rFonts w:asciiTheme="majorBidi" w:hAnsiTheme="majorBidi"/>
          <w:sz w:val="28"/>
        </w:rPr>
        <w:t>1</w:t>
      </w:r>
      <w:r w:rsidRPr="006F2590">
        <w:rPr>
          <w:rFonts w:asciiTheme="majorBidi" w:hAnsiTheme="majorBidi"/>
          <w:sz w:val="28"/>
        </w:rPr>
        <w:t>/256</w:t>
      </w:r>
      <w:r>
        <w:rPr>
          <w:rFonts w:asciiTheme="majorBidi" w:hAnsiTheme="majorBidi"/>
          <w:sz w:val="28"/>
        </w:rPr>
        <w:t>6</w:t>
      </w:r>
      <w:r w:rsidRPr="006F2590">
        <w:rPr>
          <w:rFonts w:asciiTheme="majorBidi" w:hAnsiTheme="majorBidi" w:hint="cs"/>
          <w:sz w:val="28"/>
          <w:cs/>
        </w:rPr>
        <w:t xml:space="preserve"> ของบริษัท เซเว่น ยูทิลิตี้ส์ แอนด์ พาวเวอร์ จำกัด (มหาชน) ได้มีมติอนุมัติ</w:t>
      </w:r>
      <w:r>
        <w:rPr>
          <w:rFonts w:asciiTheme="majorBidi" w:hAnsiTheme="majorBidi" w:hint="cs"/>
          <w:sz w:val="28"/>
          <w:cs/>
        </w:rPr>
        <w:t>เรื่องดังกล่าวแล้ว</w:t>
      </w:r>
    </w:p>
    <w:p w14:paraId="52849FF9" w14:textId="1A871A42" w:rsidR="007A2032" w:rsidRDefault="007A2032" w:rsidP="00D578B2">
      <w:pPr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/>
          <w:sz w:val="28"/>
          <w:cs/>
        </w:rPr>
      </w:pPr>
      <w:r>
        <w:rPr>
          <w:rFonts w:asciiTheme="majorBidi" w:hAnsiTheme="majorBidi"/>
          <w:sz w:val="28"/>
          <w:cs/>
        </w:rPr>
        <w:br w:type="page"/>
      </w:r>
    </w:p>
    <w:p w14:paraId="5D33959D" w14:textId="6497CFCA" w:rsidR="00470F39" w:rsidRDefault="00470F39" w:rsidP="00BE56FB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ภาษี</w:t>
      </w:r>
      <w:r w:rsidRPr="007579A9">
        <w:rPr>
          <w:rFonts w:asciiTheme="majorBidi" w:hAnsiTheme="majorBidi" w:hint="cs"/>
          <w:b/>
          <w:bCs/>
          <w:sz w:val="28"/>
          <w:cs/>
        </w:rPr>
        <w:t>เงิน</w:t>
      </w:r>
      <w:r>
        <w:rPr>
          <w:rFonts w:asciiTheme="majorBidi" w:hAnsiTheme="majorBidi" w:cstheme="majorBidi" w:hint="cs"/>
          <w:b/>
          <w:bCs/>
          <w:sz w:val="28"/>
          <w:cs/>
        </w:rPr>
        <w:t>ได้</w:t>
      </w:r>
    </w:p>
    <w:p w14:paraId="4E8E17FF" w14:textId="28FC3CC7" w:rsidR="009D4F63" w:rsidRPr="009D4F63" w:rsidRDefault="009D4F63" w:rsidP="00B51C6A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>ภาษีเงินได้นิติบุคคลระหว่างกาลคำนวณขึ้นจากกำไร (ขาดทุน) ก่อนภาษีเงินได้สำหรับงวดคูณด้วยอัตราภาษีเฉลี่ยทั้งปี</w:t>
      </w:r>
      <w:r w:rsidR="00C77E9F">
        <w:rPr>
          <w:rFonts w:asciiTheme="majorBidi" w:hAnsiTheme="majorBidi" w:cstheme="majorBidi"/>
          <w:color w:val="000000"/>
          <w:spacing w:val="-2"/>
          <w:sz w:val="28"/>
        </w:rPr>
        <w:t xml:space="preserve">     </w:t>
      </w: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>ที่ประมาณไว้ (รายได้) ค่าใช้จ่ายภาษีเงินได้สำหรับ</w:t>
      </w:r>
      <w:r w:rsidR="0011475B" w:rsidRPr="005F0F0C">
        <w:rPr>
          <w:rFonts w:asciiTheme="majorBidi" w:hAnsiTheme="majorBidi" w:cstheme="majorBidi"/>
          <w:color w:val="000000"/>
          <w:spacing w:val="-2"/>
          <w:sz w:val="28"/>
          <w:cs/>
        </w:rPr>
        <w:t>งวดสามเดือ</w:t>
      </w:r>
      <w:r w:rsidR="0011475B">
        <w:rPr>
          <w:rFonts w:asciiTheme="majorBidi" w:hAnsiTheme="majorBidi" w:cstheme="majorBidi" w:hint="cs"/>
          <w:color w:val="000000"/>
          <w:spacing w:val="-2"/>
          <w:sz w:val="28"/>
          <w:cs/>
        </w:rPr>
        <w:t>นและ</w:t>
      </w:r>
      <w:r w:rsidR="001832F3">
        <w:rPr>
          <w:rFonts w:asciiTheme="majorBidi" w:hAnsiTheme="majorBidi" w:cstheme="majorBidi" w:hint="cs"/>
          <w:color w:val="000000"/>
          <w:spacing w:val="-2"/>
          <w:sz w:val="28"/>
          <w:cs/>
        </w:rPr>
        <w:t>เก้า</w:t>
      </w:r>
      <w:r w:rsidR="0011475B">
        <w:rPr>
          <w:rFonts w:asciiTheme="majorBidi" w:hAnsiTheme="majorBidi" w:cstheme="majorBidi" w:hint="cs"/>
          <w:color w:val="000000"/>
          <w:spacing w:val="-2"/>
          <w:sz w:val="28"/>
          <w:cs/>
        </w:rPr>
        <w:t>เดือน</w:t>
      </w: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>สิ้นสุดวันที่</w:t>
      </w:r>
      <w:r w:rsidRPr="009D4F6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1832F3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Pr="009D4F63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9D4F63">
        <w:rPr>
          <w:rFonts w:asciiTheme="majorBidi" w:hAnsiTheme="majorBidi" w:cstheme="majorBidi"/>
          <w:color w:val="000000"/>
          <w:spacing w:val="-2"/>
          <w:sz w:val="28"/>
        </w:rPr>
        <w:t>2566</w:t>
      </w: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 </w:t>
      </w:r>
      <w:r w:rsidRPr="009D4F63">
        <w:rPr>
          <w:rFonts w:asciiTheme="majorBidi" w:hAnsiTheme="majorBidi" w:cstheme="majorBidi"/>
          <w:color w:val="000000"/>
          <w:spacing w:val="-2"/>
          <w:sz w:val="28"/>
        </w:rPr>
        <w:t>2565</w:t>
      </w: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C77E9F">
        <w:rPr>
          <w:rFonts w:asciiTheme="majorBidi" w:hAnsiTheme="majorBidi" w:cstheme="majorBidi"/>
          <w:color w:val="000000"/>
          <w:spacing w:val="-2"/>
          <w:sz w:val="28"/>
        </w:rPr>
        <w:t xml:space="preserve">   </w:t>
      </w: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470F39" w:rsidRPr="004517A7" w14:paraId="45D9F718" w14:textId="77777777" w:rsidTr="00613A3D">
        <w:tc>
          <w:tcPr>
            <w:tcW w:w="9090" w:type="dxa"/>
            <w:gridSpan w:val="5"/>
          </w:tcPr>
          <w:p w14:paraId="5025667F" w14:textId="77777777" w:rsidR="00470F39" w:rsidRPr="004517A7" w:rsidRDefault="00470F39" w:rsidP="00613A3D">
            <w:pPr>
              <w:ind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55429" w:rsidRPr="004517A7" w14:paraId="3AFC7ED0" w14:textId="77777777" w:rsidTr="008A6859">
        <w:tc>
          <w:tcPr>
            <w:tcW w:w="4410" w:type="dxa"/>
          </w:tcPr>
          <w:p w14:paraId="38BEBBEE" w14:textId="77777777" w:rsidR="00855429" w:rsidRPr="004517A7" w:rsidRDefault="00855429" w:rsidP="00613A3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680" w:type="dxa"/>
            <w:gridSpan w:val="4"/>
          </w:tcPr>
          <w:p w14:paraId="10F2503A" w14:textId="4627B134" w:rsidR="00855429" w:rsidRPr="004517A7" w:rsidRDefault="00DB0829" w:rsidP="00613A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934516">
              <w:rPr>
                <w:rFonts w:ascii="Angsana New" w:hAnsi="Angsana New" w:hint="cs"/>
                <w:sz w:val="28"/>
                <w:cs/>
              </w:rPr>
              <w:t>สาม</w:t>
            </w:r>
            <w:r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 w:rsidR="00E05ADD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855429" w:rsidRPr="004517A7" w14:paraId="18BFF8FA" w14:textId="77777777" w:rsidTr="00613A3D">
        <w:tc>
          <w:tcPr>
            <w:tcW w:w="4410" w:type="dxa"/>
          </w:tcPr>
          <w:p w14:paraId="07F4D4C5" w14:textId="77777777" w:rsidR="00855429" w:rsidRPr="004517A7" w:rsidRDefault="00855429" w:rsidP="008554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56932FB4" w14:textId="42BC9A2A" w:rsidR="00855429" w:rsidRPr="004517A7" w:rsidRDefault="00855429" w:rsidP="008554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799F7B0" w14:textId="6C57265B" w:rsidR="00855429" w:rsidRPr="004517A7" w:rsidRDefault="00855429" w:rsidP="008554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0752B" w:rsidRPr="004517A7" w14:paraId="584E1103" w14:textId="77777777" w:rsidTr="00613A3D">
        <w:tc>
          <w:tcPr>
            <w:tcW w:w="4410" w:type="dxa"/>
          </w:tcPr>
          <w:p w14:paraId="76007B5A" w14:textId="77777777" w:rsidR="0080752B" w:rsidRPr="004517A7" w:rsidRDefault="0080752B" w:rsidP="0080752B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892AC7" w14:textId="2105ED24" w:rsidR="0080752B" w:rsidRPr="00CB239F" w:rsidRDefault="0080752B" w:rsidP="008075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283ACA2B" w14:textId="4526553E" w:rsidR="0080752B" w:rsidRPr="00CB239F" w:rsidRDefault="0080752B" w:rsidP="008075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726A9E19" w14:textId="3FEFC018" w:rsidR="0080752B" w:rsidRPr="00CB239F" w:rsidRDefault="0080752B" w:rsidP="008075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7F40140C" w14:textId="537E7B35" w:rsidR="0080752B" w:rsidRPr="00CB239F" w:rsidRDefault="0080752B" w:rsidP="008075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855429" w:rsidRPr="004517A7" w14:paraId="3EA029E2" w14:textId="77777777" w:rsidTr="00613A3D">
        <w:tc>
          <w:tcPr>
            <w:tcW w:w="4410" w:type="dxa"/>
          </w:tcPr>
          <w:p w14:paraId="45EF7549" w14:textId="77777777" w:rsidR="00855429" w:rsidRPr="004517A7" w:rsidRDefault="00855429" w:rsidP="00855429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0E733928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5645984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5CB20AE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B17345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B51C6A" w:rsidRPr="004517A7" w14:paraId="1C8A54A1" w14:textId="77777777" w:rsidTr="00AB50D2">
        <w:tc>
          <w:tcPr>
            <w:tcW w:w="4410" w:type="dxa"/>
          </w:tcPr>
          <w:p w14:paraId="21739AD8" w14:textId="5DBC9ACE" w:rsidR="00B51C6A" w:rsidRPr="004517A7" w:rsidRDefault="004E51B0" w:rsidP="00B51C6A">
            <w:pPr>
              <w:ind w:left="312" w:right="-43" w:hanging="415"/>
              <w:jc w:val="both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ภาษีเงินได้นิติบุคคล</w:t>
            </w:r>
            <w:r>
              <w:rPr>
                <w:rFonts w:ascii="Angsana New" w:hAnsi="Angsana New" w:hint="cs"/>
                <w:sz w:val="28"/>
                <w:cs/>
              </w:rPr>
              <w:t>สำหรับงวด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(ระหว่างกาล)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081ED7" w14:textId="4E2FF4C5" w:rsidR="00B51C6A" w:rsidRPr="00AB50D2" w:rsidRDefault="006B1DBF" w:rsidP="00B51C6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(180)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941E29" w14:textId="70517B0C" w:rsidR="00B51C6A" w:rsidRPr="004517A7" w:rsidRDefault="00BA6BF2" w:rsidP="00B51C6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(166)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55CEB5" w14:textId="3B389A64" w:rsidR="00B51C6A" w:rsidRPr="004517A7" w:rsidRDefault="008B3771" w:rsidP="00B51C6A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E7B7FD" w14:textId="0A008B21" w:rsidR="00B51C6A" w:rsidRPr="004517A7" w:rsidRDefault="00BA6BF2" w:rsidP="00B51C6A">
            <w:pPr>
              <w:tabs>
                <w:tab w:val="decimal" w:pos="798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B51C6A" w:rsidRPr="004517A7" w14:paraId="042B5289" w14:textId="77777777" w:rsidTr="00AB50D2">
        <w:tc>
          <w:tcPr>
            <w:tcW w:w="4410" w:type="dxa"/>
          </w:tcPr>
          <w:p w14:paraId="01DD77AA" w14:textId="77777777" w:rsidR="00B51C6A" w:rsidRPr="004517A7" w:rsidRDefault="00B51C6A" w:rsidP="00B51C6A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4459B3" w14:textId="77777777" w:rsidR="00B51C6A" w:rsidRPr="00AB50D2" w:rsidRDefault="00B51C6A" w:rsidP="00B51C6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31F08F" w14:textId="77777777" w:rsidR="00B51C6A" w:rsidRPr="004517A7" w:rsidRDefault="00B51C6A" w:rsidP="00B51C6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E68832" w14:textId="77777777" w:rsidR="00B51C6A" w:rsidRPr="004517A7" w:rsidRDefault="00B51C6A" w:rsidP="00B51C6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E03D5BB" w14:textId="77777777" w:rsidR="00B51C6A" w:rsidRPr="004517A7" w:rsidRDefault="00B51C6A" w:rsidP="00B51C6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B51C6A" w:rsidRPr="004517A7" w14:paraId="19C12031" w14:textId="77777777" w:rsidTr="00AB50D2">
        <w:tc>
          <w:tcPr>
            <w:tcW w:w="4410" w:type="dxa"/>
          </w:tcPr>
          <w:p w14:paraId="0D09FEF4" w14:textId="1633DCDC" w:rsidR="00B51C6A" w:rsidRPr="004517A7" w:rsidRDefault="00000F13" w:rsidP="00B51C6A">
            <w:pPr>
              <w:ind w:left="222" w:right="-43" w:hanging="334"/>
              <w:jc w:val="both"/>
              <w:rPr>
                <w:rFonts w:ascii="Angsana New" w:hAnsi="Angsana New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869E6C" w14:textId="66D0BC5D" w:rsidR="00B51C6A" w:rsidRPr="00AB50D2" w:rsidRDefault="008077B8" w:rsidP="00B51C6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3,810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86F85" w14:textId="78C5000D" w:rsidR="00B51C6A" w:rsidRPr="004517A7" w:rsidRDefault="00BA6BF2" w:rsidP="00B51C6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4,288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5B3CCD" w14:textId="0587C207" w:rsidR="00B51C6A" w:rsidRPr="004517A7" w:rsidRDefault="008B3771" w:rsidP="00B51C6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0384523" w14:textId="50E17073" w:rsidR="00B51C6A" w:rsidRPr="004517A7" w:rsidRDefault="00BA6BF2" w:rsidP="00B51C6A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(42)</w:t>
            </w:r>
          </w:p>
        </w:tc>
      </w:tr>
      <w:tr w:rsidR="00B51C6A" w:rsidRPr="004517A7" w14:paraId="4717A3E1" w14:textId="77777777" w:rsidTr="00AB50D2">
        <w:tc>
          <w:tcPr>
            <w:tcW w:w="4410" w:type="dxa"/>
          </w:tcPr>
          <w:p w14:paraId="009DCF49" w14:textId="0258E2CC" w:rsidR="00B51C6A" w:rsidRDefault="00B51C6A" w:rsidP="00B51C6A">
            <w:pPr>
              <w:ind w:left="222" w:right="-43" w:hanging="334"/>
              <w:jc w:val="both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) 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ภาษีเงินได้ที่แสดงอยู่ใน</w:t>
            </w:r>
          </w:p>
          <w:p w14:paraId="20FCAE6D" w14:textId="51929CFF" w:rsidR="00B51C6A" w:rsidRPr="004517A7" w:rsidRDefault="00B51C6A" w:rsidP="00B51C6A">
            <w:pPr>
              <w:ind w:left="222" w:right="-43" w:hanging="6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BC4F09" w14:textId="210787EE" w:rsidR="00B51C6A" w:rsidRPr="00AB50D2" w:rsidRDefault="00222D29" w:rsidP="00B51C6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3,630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30D208" w14:textId="1D6A16FC" w:rsidR="00B51C6A" w:rsidRPr="004517A7" w:rsidRDefault="00BA6BF2" w:rsidP="00B51C6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4,122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F63480" w14:textId="442B35E6" w:rsidR="00B51C6A" w:rsidRPr="004517A7" w:rsidRDefault="008B3771" w:rsidP="00B51C6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490A2A" w14:textId="1DD29BC8" w:rsidR="00B51C6A" w:rsidRPr="004517A7" w:rsidRDefault="00BA6BF2" w:rsidP="00B51C6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(42)</w:t>
            </w:r>
          </w:p>
        </w:tc>
      </w:tr>
      <w:tr w:rsidR="00DB0829" w:rsidRPr="004517A7" w14:paraId="09BFC195" w14:textId="77777777" w:rsidTr="008A6859">
        <w:tc>
          <w:tcPr>
            <w:tcW w:w="9090" w:type="dxa"/>
            <w:gridSpan w:val="5"/>
          </w:tcPr>
          <w:p w14:paraId="195FC2C5" w14:textId="2A051708" w:rsidR="00DB0829" w:rsidRPr="004517A7" w:rsidRDefault="00DB0829" w:rsidP="008A6859">
            <w:pPr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B0829" w:rsidRPr="004517A7" w14:paraId="3C33AD94" w14:textId="77777777" w:rsidTr="008A6859">
        <w:tc>
          <w:tcPr>
            <w:tcW w:w="9090" w:type="dxa"/>
            <w:gridSpan w:val="5"/>
          </w:tcPr>
          <w:p w14:paraId="5875D9DC" w14:textId="205157DD" w:rsidR="00DB0829" w:rsidRPr="004517A7" w:rsidRDefault="00DB0829" w:rsidP="008A6859">
            <w:pPr>
              <w:ind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DB0829" w:rsidRPr="004517A7" w14:paraId="60B21A26" w14:textId="77777777" w:rsidTr="008A6859">
        <w:tc>
          <w:tcPr>
            <w:tcW w:w="4410" w:type="dxa"/>
          </w:tcPr>
          <w:p w14:paraId="1C722595" w14:textId="77777777" w:rsidR="00DB0829" w:rsidRPr="004517A7" w:rsidRDefault="00DB0829" w:rsidP="008A685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680" w:type="dxa"/>
            <w:gridSpan w:val="4"/>
          </w:tcPr>
          <w:p w14:paraId="62187E4C" w14:textId="606FA769" w:rsidR="00DB0829" w:rsidRPr="004517A7" w:rsidRDefault="00DB0829" w:rsidP="008A68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E05ADD">
              <w:rPr>
                <w:rFonts w:ascii="Angsana New" w:hAnsi="Angsana New" w:hint="cs"/>
                <w:sz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 w:rsidR="00E05ADD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DB0829" w:rsidRPr="004517A7" w14:paraId="794B4D63" w14:textId="77777777" w:rsidTr="008A6859">
        <w:tc>
          <w:tcPr>
            <w:tcW w:w="4410" w:type="dxa"/>
          </w:tcPr>
          <w:p w14:paraId="2BA21D44" w14:textId="77777777" w:rsidR="00DB0829" w:rsidRPr="004517A7" w:rsidRDefault="00DB0829" w:rsidP="008A685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05497E0B" w14:textId="77777777" w:rsidR="00DB0829" w:rsidRPr="004517A7" w:rsidRDefault="00DB0829" w:rsidP="008A68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F751248" w14:textId="77777777" w:rsidR="00DB0829" w:rsidRPr="004517A7" w:rsidRDefault="00DB0829" w:rsidP="008A68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03129" w:rsidRPr="004517A7" w14:paraId="3D68940C" w14:textId="77777777" w:rsidTr="008A6859">
        <w:tc>
          <w:tcPr>
            <w:tcW w:w="4410" w:type="dxa"/>
          </w:tcPr>
          <w:p w14:paraId="58E4CB45" w14:textId="77777777" w:rsidR="00C03129" w:rsidRPr="004517A7" w:rsidRDefault="00C03129" w:rsidP="00C03129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C56FD17" w14:textId="791EA235" w:rsidR="00C03129" w:rsidRPr="00CB239F" w:rsidRDefault="00C03129" w:rsidP="00C031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10385232" w14:textId="20414F2F" w:rsidR="00C03129" w:rsidRPr="00CB239F" w:rsidRDefault="00C03129" w:rsidP="00C031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5BB5FEC9" w14:textId="5E047E66" w:rsidR="00C03129" w:rsidRPr="00CB239F" w:rsidRDefault="00C03129" w:rsidP="00C031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6FFC4ED1" w14:textId="46F4BFDF" w:rsidR="00C03129" w:rsidRPr="00CB239F" w:rsidRDefault="00C03129" w:rsidP="00C031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DB0829" w:rsidRPr="004517A7" w14:paraId="3C576747" w14:textId="77777777" w:rsidTr="008A6859">
        <w:tc>
          <w:tcPr>
            <w:tcW w:w="4410" w:type="dxa"/>
          </w:tcPr>
          <w:p w14:paraId="70046E64" w14:textId="77777777" w:rsidR="00DB0829" w:rsidRPr="004517A7" w:rsidRDefault="00DB0829" w:rsidP="008A6859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750BF0F4" w14:textId="77777777" w:rsidR="00DB0829" w:rsidRPr="004517A7" w:rsidRDefault="00DB0829" w:rsidP="008A685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627BFF1" w14:textId="77777777" w:rsidR="00DB0829" w:rsidRPr="004517A7" w:rsidRDefault="00DB0829" w:rsidP="008A685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DFB71C5" w14:textId="77777777" w:rsidR="00DB0829" w:rsidRPr="004517A7" w:rsidRDefault="00DB0829" w:rsidP="008A685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24857A6" w14:textId="77777777" w:rsidR="00DB0829" w:rsidRPr="004517A7" w:rsidRDefault="00DB0829" w:rsidP="008A685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4E51B0" w:rsidRPr="004517A7" w14:paraId="4C2E793F" w14:textId="77777777" w:rsidTr="00AB50D2">
        <w:tc>
          <w:tcPr>
            <w:tcW w:w="4410" w:type="dxa"/>
          </w:tcPr>
          <w:p w14:paraId="0021DED2" w14:textId="5A0FA65B" w:rsidR="004E51B0" w:rsidRPr="004517A7" w:rsidRDefault="004E51B0" w:rsidP="004E51B0">
            <w:pPr>
              <w:ind w:left="312" w:right="-43" w:hanging="415"/>
              <w:jc w:val="both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ภาษีเงินได้นิติบุคคล</w:t>
            </w:r>
            <w:r>
              <w:rPr>
                <w:rFonts w:ascii="Angsana New" w:hAnsi="Angsana New" w:hint="cs"/>
                <w:sz w:val="28"/>
                <w:cs/>
              </w:rPr>
              <w:t>สำหรับงวด</w:t>
            </w:r>
            <w:r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(ระหว่างกาล)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6DD177" w14:textId="17E8CDDC" w:rsidR="004E51B0" w:rsidRPr="004517A7" w:rsidRDefault="00772C88" w:rsidP="004E51B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(67</w:t>
            </w:r>
            <w:r w:rsidR="000E0893">
              <w:rPr>
                <w:rFonts w:ascii="Angsana New" w:hAnsi="Angsana New"/>
                <w:spacing w:val="-4"/>
                <w:sz w:val="28"/>
              </w:rPr>
              <w:t>1</w:t>
            </w:r>
            <w:r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099E65" w14:textId="4F0DA02C" w:rsidR="004E51B0" w:rsidRPr="004517A7" w:rsidRDefault="0046414C" w:rsidP="004E51B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(829)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0E5A96" w14:textId="48BF8A9A" w:rsidR="004E51B0" w:rsidRPr="004517A7" w:rsidRDefault="008B3771" w:rsidP="004E51B0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3B61ACA" w14:textId="68A05D4C" w:rsidR="004E51B0" w:rsidRPr="004517A7" w:rsidRDefault="0046414C" w:rsidP="004E51B0">
            <w:pPr>
              <w:tabs>
                <w:tab w:val="decimal" w:pos="798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4E51B0" w:rsidRPr="004517A7" w14:paraId="770D3541" w14:textId="77777777" w:rsidTr="00AB50D2">
        <w:tc>
          <w:tcPr>
            <w:tcW w:w="4410" w:type="dxa"/>
          </w:tcPr>
          <w:p w14:paraId="2DEE32C4" w14:textId="016F3B53" w:rsidR="004E51B0" w:rsidRPr="004517A7" w:rsidRDefault="004E51B0" w:rsidP="004E51B0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1E4A9E" w14:textId="0521EE77" w:rsidR="004E51B0" w:rsidRPr="004517A7" w:rsidRDefault="004E51B0" w:rsidP="004E51B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2158D3" w14:textId="77777777" w:rsidR="004E51B0" w:rsidRPr="004517A7" w:rsidRDefault="004E51B0" w:rsidP="004E51B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599727" w14:textId="77777777" w:rsidR="004E51B0" w:rsidRPr="004517A7" w:rsidRDefault="004E51B0" w:rsidP="004E51B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508A0CA" w14:textId="77777777" w:rsidR="004E51B0" w:rsidRPr="004517A7" w:rsidRDefault="004E51B0" w:rsidP="004E51B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4E51B0" w:rsidRPr="004517A7" w14:paraId="68F287C9" w14:textId="77777777" w:rsidTr="00AB50D2">
        <w:tc>
          <w:tcPr>
            <w:tcW w:w="4410" w:type="dxa"/>
          </w:tcPr>
          <w:p w14:paraId="50C0F094" w14:textId="71126B08" w:rsidR="004E51B0" w:rsidRPr="004517A7" w:rsidRDefault="004E51B0" w:rsidP="004E51B0">
            <w:pPr>
              <w:ind w:left="222" w:right="-43" w:hanging="334"/>
              <w:jc w:val="both"/>
              <w:rPr>
                <w:rFonts w:ascii="Angsana New" w:hAnsi="Angsana New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DA423F" w14:textId="246803CB" w:rsidR="004E51B0" w:rsidRPr="004517A7" w:rsidRDefault="001E2F1E" w:rsidP="004E51B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12,</w:t>
            </w:r>
            <w:r w:rsidR="002F3A4C">
              <w:rPr>
                <w:rFonts w:ascii="Angsana New" w:hAnsi="Angsana New"/>
                <w:spacing w:val="-4"/>
                <w:sz w:val="28"/>
              </w:rPr>
              <w:t>507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2C349F" w14:textId="00EFCB0F" w:rsidR="004E51B0" w:rsidRPr="004517A7" w:rsidRDefault="0046414C" w:rsidP="004E51B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6,909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EB610B" w14:textId="77350BCF" w:rsidR="004E51B0" w:rsidRPr="004517A7" w:rsidRDefault="008B3771" w:rsidP="004E51B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6F6E66C" w14:textId="5B086EAA" w:rsidR="004E51B0" w:rsidRPr="004517A7" w:rsidRDefault="0046414C" w:rsidP="004E51B0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(127)</w:t>
            </w:r>
          </w:p>
        </w:tc>
      </w:tr>
      <w:tr w:rsidR="00B51C6A" w:rsidRPr="004517A7" w14:paraId="1677A2BB" w14:textId="77777777" w:rsidTr="00AB50D2">
        <w:tc>
          <w:tcPr>
            <w:tcW w:w="4410" w:type="dxa"/>
          </w:tcPr>
          <w:p w14:paraId="3B501FF5" w14:textId="6148CFE2" w:rsidR="00B51C6A" w:rsidRDefault="00B51C6A" w:rsidP="00B51C6A">
            <w:pPr>
              <w:ind w:left="222" w:right="-43" w:hanging="334"/>
              <w:jc w:val="both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) 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ภาษีเงินได้ที่แสดงอยู่ใน</w:t>
            </w:r>
          </w:p>
          <w:p w14:paraId="0BE6D01A" w14:textId="77777777" w:rsidR="00B51C6A" w:rsidRPr="004517A7" w:rsidRDefault="00B51C6A" w:rsidP="00B51C6A">
            <w:pPr>
              <w:ind w:left="222" w:right="-43" w:hanging="6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CA1D9C" w14:textId="3BD094AA" w:rsidR="00B51C6A" w:rsidRPr="004517A7" w:rsidRDefault="000E0893" w:rsidP="00B51C6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11,836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DEAAEF" w14:textId="651819BD" w:rsidR="00B51C6A" w:rsidRPr="004517A7" w:rsidRDefault="0046414C" w:rsidP="00B51C6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6,080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5074AD" w14:textId="49130A8C" w:rsidR="00B51C6A" w:rsidRPr="004517A7" w:rsidRDefault="008B3771" w:rsidP="00B51C6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2991998" w14:textId="130C45A5" w:rsidR="00B51C6A" w:rsidRPr="004517A7" w:rsidRDefault="0046414C" w:rsidP="00B51C6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(127)</w:t>
            </w:r>
          </w:p>
        </w:tc>
      </w:tr>
    </w:tbl>
    <w:p w14:paraId="7D2C9319" w14:textId="30731D89" w:rsidR="00D37084" w:rsidRDefault="00D37084" w:rsidP="00D3708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4B40E9B6" w14:textId="77777777" w:rsidR="00D37084" w:rsidRDefault="00D3708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621385B6" w14:textId="48F41763" w:rsidR="00F53166" w:rsidRPr="00E03B6F" w:rsidRDefault="0E075460" w:rsidP="00BE56FB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E03B6F">
        <w:rPr>
          <w:rFonts w:asciiTheme="majorBidi" w:hAnsiTheme="majorBidi" w:cstheme="majorBidi"/>
          <w:b/>
          <w:bCs/>
          <w:sz w:val="28"/>
          <w:cs/>
        </w:rPr>
        <w:lastRenderedPageBreak/>
        <w:t>กำไร</w:t>
      </w:r>
      <w:r w:rsidRPr="00E03B6F">
        <w:rPr>
          <w:rFonts w:asciiTheme="majorBidi" w:hAnsiTheme="majorBidi" w:cstheme="majorBidi"/>
          <w:b/>
          <w:bCs/>
          <w:sz w:val="28"/>
        </w:rPr>
        <w:t xml:space="preserve"> </w:t>
      </w:r>
      <w:r w:rsidRPr="00E03B6F">
        <w:rPr>
          <w:rFonts w:asciiTheme="majorBidi" w:hAnsiTheme="majorBidi" w:cstheme="majorBidi"/>
          <w:b/>
          <w:bCs/>
          <w:sz w:val="28"/>
          <w:cs/>
        </w:rPr>
        <w:t>(ขาดทุน)</w:t>
      </w:r>
      <w:r w:rsidRPr="00E03B6F">
        <w:rPr>
          <w:rFonts w:asciiTheme="majorBidi" w:hAnsiTheme="majorBidi" w:cstheme="majorBidi"/>
          <w:b/>
          <w:bCs/>
          <w:sz w:val="28"/>
        </w:rPr>
        <w:t xml:space="preserve"> </w:t>
      </w:r>
      <w:r w:rsidRPr="00E03B6F">
        <w:rPr>
          <w:rFonts w:asciiTheme="majorBidi" w:hAnsiTheme="majorBidi" w:cstheme="majorBidi"/>
          <w:b/>
          <w:bCs/>
          <w:sz w:val="28"/>
          <w:cs/>
        </w:rPr>
        <w:t>ต่อหุ้น</w:t>
      </w:r>
    </w:p>
    <w:p w14:paraId="0565399B" w14:textId="77777777" w:rsidR="00B25EF8" w:rsidRPr="00B25EF8" w:rsidRDefault="00B25EF8" w:rsidP="00B25EF8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25EF8">
        <w:rPr>
          <w:rFonts w:asciiTheme="majorBidi" w:hAnsiTheme="majorBidi" w:cstheme="majorBidi"/>
          <w:color w:val="000000"/>
          <w:spacing w:val="-2"/>
          <w:sz w:val="28"/>
          <w:cs/>
        </w:rPr>
        <w:t>กำไร (ขาดทุน) ต่อหุ้นขั้นพื้นฐานคำนวณโดยหารกำไร (ขาดทุน) 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175F9287" w14:textId="77777777" w:rsidR="00B25EF8" w:rsidRPr="00BF78BA" w:rsidRDefault="00B25EF8" w:rsidP="00B25EF8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BF78BA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สำหรับกำไร </w:t>
      </w:r>
      <w:r w:rsidRPr="00BF78BA">
        <w:rPr>
          <w:rFonts w:asciiTheme="majorBidi" w:eastAsia="Times New Roman" w:hAnsiTheme="majorBidi" w:cstheme="majorBidi"/>
          <w:color w:val="000000"/>
          <w:sz w:val="28"/>
        </w:rPr>
        <w:t>(</w:t>
      </w:r>
      <w:r w:rsidRPr="00BF78BA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ขาดทุน</w:t>
      </w:r>
      <w:r w:rsidRPr="00BF78BA">
        <w:rPr>
          <w:rFonts w:asciiTheme="majorBidi" w:eastAsia="Times New Roman" w:hAnsiTheme="majorBidi" w:cstheme="majorBidi"/>
          <w:color w:val="000000"/>
          <w:sz w:val="28"/>
        </w:rPr>
        <w:t>)</w:t>
      </w:r>
      <w:r w:rsidRPr="00BF78BA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 xml:space="preserve"> </w:t>
      </w:r>
      <w:r w:rsidRPr="00BF78BA">
        <w:rPr>
          <w:rFonts w:asciiTheme="majorBidi" w:hAnsiTheme="majorBidi" w:cstheme="majorBidi"/>
          <w:color w:val="000000"/>
          <w:sz w:val="28"/>
          <w:cs/>
          <w:lang w:val="en-GB"/>
        </w:rPr>
        <w:t>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 ซึ่งได้แก่ใบสำคัญแสดงสิทธิซื้อหุ้นสามัญตามรายละเอียดดังนี้</w:t>
      </w:r>
    </w:p>
    <w:p w14:paraId="488506C1" w14:textId="77777777" w:rsidR="00B25EF8" w:rsidRPr="00BB022D" w:rsidRDefault="00B25EF8" w:rsidP="00B25EF8">
      <w:pPr>
        <w:pStyle w:val="ListParagraph"/>
        <w:spacing w:before="120"/>
        <w:ind w:left="360"/>
        <w:jc w:val="thaiDistribute"/>
        <w:rPr>
          <w:rFonts w:asciiTheme="majorBidi" w:eastAsia="Times New Roman" w:hAnsiTheme="majorBidi" w:cstheme="majorBidi"/>
          <w:color w:val="000000"/>
          <w:spacing w:val="-4"/>
          <w:sz w:val="28"/>
          <w:cs/>
        </w:rPr>
      </w:pP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บริษัทได้ออกใบสำคัญแสดงสิทธิซื้อหุ้นสามัญ รุ่นที่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4 (“7UP-W4”)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ที่จัดสรรให้แก่ผู้ถือหุ้นที่มีรายชื่อในสมุดทะเบียน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               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ณ วันที่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10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มิถุนายน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2562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โดยเป็นใบสำคัญแสดงสิทธิจดทะเบียนไม่มีราคาเสนอขายและมีอายุไม่เกิน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>3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ปี นับตั้งแต่วันที่ออก (วันที่ออกใบสำคัญแสดงสิทธิซื้อหุ้นสามัญ วันที่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>9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สิงหาคม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>2562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lang w:val="en-GB"/>
        </w:rPr>
        <w:t xml:space="preserve">)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ในจำนวนไม่เกิน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605,919,620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หน่วย ราคาการใช้สิทธิต่อหุ้นจำนวน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0.05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บาทโดยอัตราการใช้สิทธิ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ใบสำคัญแสดงสิทธิ ต่อ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หุ้นสามัญ ซึ่งสามารถใช้สิทธิตามใบสำคัญแสดงสิทธิได้ </w:t>
      </w:r>
      <w:r w:rsidRPr="00BF78BA">
        <w:rPr>
          <w:rFonts w:asciiTheme="majorBidi" w:eastAsia="Times New Roman" w:hAnsiTheme="majorBidi" w:cstheme="majorBidi" w:hint="cs"/>
          <w:color w:val="000000"/>
          <w:spacing w:val="-4"/>
          <w:sz w:val="28"/>
          <w:cs/>
          <w:lang w:val="en-GB"/>
        </w:rPr>
        <w:t xml:space="preserve">       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3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ครั้ง โดยมีราคาการใช้สิทธิดังนี้ การใช้สิทธิครั้งที่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>1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ราคา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0.50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บาทต่อหุ้น การใช้สิทธิครั้งที่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>2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ราคา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1.25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บาทต่อหุ้นและการใช้สิทธิครั้งที่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>3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 ราคา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2.25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>บาทต่อหุ้น เริ่มใช้สิทธิครั้</w:t>
      </w:r>
      <w:r w:rsidRPr="00BF78BA">
        <w:rPr>
          <w:rFonts w:asciiTheme="majorBidi" w:eastAsia="Times New Roman" w:hAnsiTheme="majorBidi" w:cstheme="majorBidi" w:hint="cs"/>
          <w:color w:val="000000"/>
          <w:spacing w:val="-4"/>
          <w:sz w:val="28"/>
          <w:cs/>
          <w:lang w:val="en-GB"/>
        </w:rPr>
        <w:t>งที่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lang w:val="en-GB"/>
        </w:rPr>
        <w:t xml:space="preserve">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1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วันที่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30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  <w:cs/>
          <w:lang w:val="en-GB"/>
        </w:rPr>
        <w:t xml:space="preserve">มิถุนายน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2563 </w:t>
      </w:r>
      <w:r w:rsidRPr="00BF78BA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>ใช้สิทธิครั้งที่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 2</w:t>
      </w:r>
      <w:r w:rsidRPr="00BF78BA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 xml:space="preserve"> วันที่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>30</w:t>
      </w:r>
      <w:r w:rsidRPr="00BF78BA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 xml:space="preserve"> มิถุนายน </w:t>
      </w:r>
      <w:r w:rsidRPr="00BF78BA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2564 </w:t>
      </w:r>
      <w:r w:rsidRPr="00BF78BA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>และใช้</w:t>
      </w:r>
      <w:r w:rsidRPr="00BB022D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>สิทธิครั้งที่</w:t>
      </w:r>
      <w:r w:rsidRPr="00BB022D">
        <w:rPr>
          <w:rFonts w:asciiTheme="majorBidi" w:eastAsia="Times New Roman" w:hAnsiTheme="majorBidi" w:cstheme="majorBidi"/>
          <w:color w:val="000000"/>
          <w:spacing w:val="-4"/>
          <w:sz w:val="28"/>
        </w:rPr>
        <w:t xml:space="preserve"> 3</w:t>
      </w:r>
      <w:r w:rsidRPr="00BB022D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 xml:space="preserve"> วันที่ </w:t>
      </w:r>
      <w:r w:rsidRPr="00BB022D">
        <w:rPr>
          <w:rFonts w:asciiTheme="majorBidi" w:eastAsia="Times New Roman" w:hAnsiTheme="majorBidi" w:cstheme="majorBidi"/>
          <w:color w:val="000000"/>
          <w:spacing w:val="-4"/>
          <w:sz w:val="28"/>
        </w:rPr>
        <w:t>8</w:t>
      </w:r>
      <w:r w:rsidRPr="00BB022D">
        <w:rPr>
          <w:rFonts w:asciiTheme="majorBidi" w:eastAsia="Times New Roman" w:hAnsiTheme="majorBidi" w:cstheme="majorBidi" w:hint="cs"/>
          <w:color w:val="000000"/>
          <w:spacing w:val="-4"/>
          <w:sz w:val="28"/>
          <w:cs/>
        </w:rPr>
        <w:t xml:space="preserve"> สิงหาคม </w:t>
      </w:r>
      <w:r w:rsidRPr="00BB022D">
        <w:rPr>
          <w:rFonts w:asciiTheme="majorBidi" w:eastAsia="Times New Roman" w:hAnsiTheme="majorBidi" w:cstheme="majorBidi"/>
          <w:color w:val="000000"/>
          <w:spacing w:val="-4"/>
          <w:sz w:val="28"/>
        </w:rPr>
        <w:t>2565</w:t>
      </w:r>
    </w:p>
    <w:p w14:paraId="32EC8653" w14:textId="280CA0C4" w:rsidR="00962C5D" w:rsidRPr="009F1C79" w:rsidRDefault="00962C5D" w:rsidP="00962C5D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9F1C79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ใบสำคัญแสดงสิทธิซื้อหุ้นสามัญคงเหลือ ณ วันที่ </w:t>
      </w:r>
      <w:r w:rsidRPr="009F1C79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1252BB" w:rsidRPr="009F1C79">
        <w:rPr>
          <w:rFonts w:asciiTheme="majorBidi" w:hAnsiTheme="majorBidi" w:cstheme="majorBidi"/>
          <w:color w:val="000000"/>
          <w:spacing w:val="-2"/>
          <w:sz w:val="28"/>
          <w:cs/>
        </w:rPr>
        <w:t>กันยายน</w:t>
      </w:r>
      <w:r w:rsidRPr="009F1C79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9F1C79">
        <w:rPr>
          <w:rFonts w:asciiTheme="majorBidi" w:hAnsiTheme="majorBidi" w:cstheme="majorBidi"/>
          <w:color w:val="000000"/>
          <w:spacing w:val="-2"/>
          <w:sz w:val="28"/>
        </w:rPr>
        <w:t>2565</w:t>
      </w:r>
      <w:r w:rsidRPr="009F1C79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เป็นใบสำคัญแสดงสิทธิซื้อหุ้นสามัญที่จัดสรรให้แก่</w:t>
      </w:r>
      <w:r w:rsidR="00AA19DC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   </w:t>
      </w:r>
      <w:r w:rsidRPr="009F1C79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ผู้ถือหุ้นของบริษัทไม่ส่งผลต่อการคำนวณกำไร </w:t>
      </w:r>
      <w:r w:rsidRPr="009F1C79">
        <w:rPr>
          <w:rFonts w:asciiTheme="majorBidi" w:eastAsia="Times New Roman" w:hAnsiTheme="majorBidi" w:cstheme="majorBidi"/>
          <w:color w:val="000000"/>
          <w:spacing w:val="-2"/>
          <w:sz w:val="28"/>
        </w:rPr>
        <w:t>(</w:t>
      </w:r>
      <w:r w:rsidRPr="009F1C79">
        <w:rPr>
          <w:rFonts w:asciiTheme="majorBidi" w:eastAsia="Times New Roman" w:hAnsiTheme="majorBidi" w:cstheme="majorBidi"/>
          <w:color w:val="000000"/>
          <w:spacing w:val="-2"/>
          <w:sz w:val="28"/>
          <w:cs/>
          <w:lang w:val="en-GB"/>
        </w:rPr>
        <w:t>ขาดทุน</w:t>
      </w:r>
      <w:r w:rsidRPr="009F1C79">
        <w:rPr>
          <w:rFonts w:asciiTheme="majorBidi" w:eastAsia="Times New Roman" w:hAnsiTheme="majorBidi" w:cstheme="majorBidi"/>
          <w:color w:val="000000"/>
          <w:spacing w:val="-2"/>
          <w:sz w:val="28"/>
        </w:rPr>
        <w:t>)</w:t>
      </w:r>
      <w:r w:rsidRPr="009F1C79">
        <w:rPr>
          <w:rFonts w:asciiTheme="majorBidi" w:eastAsia="Times New Roman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9F1C79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ต่อหุ้นปรับลดเนื่องจาก</w:t>
      </w:r>
      <w:r w:rsidR="00D74514" w:rsidRPr="009F1C79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วันใช้สิทธิครั้งสุดท้ายตรงกับวันที่ </w:t>
      </w:r>
      <w:r w:rsidR="00527CB5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="00D74514" w:rsidRPr="009F1C79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สิงหาคม 2565</w:t>
      </w:r>
    </w:p>
    <w:p w14:paraId="2CE4935B" w14:textId="4C258974" w:rsidR="00271706" w:rsidRDefault="00C037D9" w:rsidP="00962C5D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D74514">
        <w:rPr>
          <w:rFonts w:asciiTheme="majorBidi" w:hAnsiTheme="majorBidi" w:hint="cs"/>
          <w:color w:val="000000"/>
          <w:spacing w:val="-2"/>
          <w:sz w:val="28"/>
          <w:cs/>
        </w:rPr>
        <w:t>ณ</w:t>
      </w:r>
      <w:r w:rsidRPr="00D74514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D74514">
        <w:rPr>
          <w:rFonts w:asciiTheme="majorBidi" w:hAnsiTheme="majorBidi" w:hint="cs"/>
          <w:color w:val="000000"/>
          <w:spacing w:val="-2"/>
          <w:sz w:val="28"/>
          <w:cs/>
        </w:rPr>
        <w:t>วันที่</w:t>
      </w:r>
      <w:r w:rsidRPr="00D74514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D74514"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 w:rsidR="00DA4483" w:rsidRPr="00D74514">
        <w:rPr>
          <w:rFonts w:asciiTheme="majorBidi" w:hAnsiTheme="majorBidi" w:hint="cs"/>
          <w:color w:val="000000"/>
          <w:spacing w:val="-2"/>
          <w:sz w:val="28"/>
          <w:cs/>
        </w:rPr>
        <w:t>กันยา</w:t>
      </w:r>
      <w:r w:rsidRPr="00D74514">
        <w:rPr>
          <w:rFonts w:asciiTheme="majorBidi" w:hAnsiTheme="majorBidi" w:hint="cs"/>
          <w:color w:val="000000"/>
          <w:spacing w:val="-2"/>
          <w:sz w:val="28"/>
          <w:cs/>
        </w:rPr>
        <w:t>ยน</w:t>
      </w:r>
      <w:r w:rsidRPr="00D74514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D74514">
        <w:rPr>
          <w:rFonts w:asciiTheme="majorBidi" w:hAnsiTheme="majorBidi" w:cstheme="majorBidi"/>
          <w:color w:val="000000"/>
          <w:spacing w:val="-2"/>
          <w:sz w:val="28"/>
        </w:rPr>
        <w:t xml:space="preserve">2566 </w:t>
      </w:r>
      <w:r w:rsidRPr="00D74514">
        <w:rPr>
          <w:rFonts w:asciiTheme="majorBidi" w:hAnsiTheme="majorBidi" w:hint="cs"/>
          <w:color w:val="000000"/>
          <w:spacing w:val="-2"/>
          <w:sz w:val="28"/>
          <w:cs/>
        </w:rPr>
        <w:t>ใบสำคัญแสดงสิทธิฯ</w:t>
      </w:r>
      <w:r w:rsidRPr="00D74514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D74514">
        <w:rPr>
          <w:rFonts w:asciiTheme="majorBidi" w:hAnsiTheme="majorBidi" w:hint="cs"/>
          <w:color w:val="000000"/>
          <w:spacing w:val="-2"/>
          <w:sz w:val="28"/>
          <w:cs/>
        </w:rPr>
        <w:t>ที่ออกและเสนอขาย</w:t>
      </w:r>
      <w:r w:rsidRPr="00D74514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D74514">
        <w:rPr>
          <w:rFonts w:asciiTheme="majorBidi" w:hAnsiTheme="majorBidi" w:hint="cs"/>
          <w:color w:val="000000"/>
          <w:spacing w:val="-2"/>
          <w:sz w:val="28"/>
          <w:cs/>
        </w:rPr>
        <w:t>วันที่</w:t>
      </w:r>
      <w:r w:rsidRPr="00D74514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D74514">
        <w:rPr>
          <w:rFonts w:asciiTheme="majorBidi" w:hAnsiTheme="majorBidi" w:cstheme="majorBidi"/>
          <w:color w:val="000000"/>
          <w:spacing w:val="-2"/>
          <w:sz w:val="28"/>
        </w:rPr>
        <w:t xml:space="preserve">10 </w:t>
      </w:r>
      <w:r w:rsidRPr="00D74514">
        <w:rPr>
          <w:rFonts w:asciiTheme="majorBidi" w:hAnsiTheme="majorBidi" w:hint="cs"/>
          <w:color w:val="000000"/>
          <w:spacing w:val="-2"/>
          <w:sz w:val="28"/>
          <w:cs/>
        </w:rPr>
        <w:t>มิถุนายน</w:t>
      </w:r>
      <w:r w:rsidRPr="00D74514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D74514">
        <w:rPr>
          <w:rFonts w:asciiTheme="majorBidi" w:hAnsiTheme="majorBidi" w:cstheme="majorBidi"/>
          <w:color w:val="000000"/>
          <w:spacing w:val="-2"/>
          <w:sz w:val="28"/>
        </w:rPr>
        <w:t xml:space="preserve">2562 </w:t>
      </w:r>
      <w:r w:rsidRPr="00D74514">
        <w:rPr>
          <w:rFonts w:asciiTheme="majorBidi" w:hAnsiTheme="majorBidi" w:hint="cs"/>
          <w:color w:val="000000"/>
          <w:spacing w:val="-2"/>
          <w:sz w:val="28"/>
          <w:cs/>
        </w:rPr>
        <w:t>ได้หมดอายุแล้ว</w:t>
      </w:r>
      <w:r w:rsidRPr="00D74514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C45DE9" w:rsidRPr="00D74514">
        <w:rPr>
          <w:rFonts w:asciiTheme="majorBidi" w:hAnsiTheme="majorBidi" w:hint="cs"/>
          <w:color w:val="000000"/>
          <w:spacing w:val="-2"/>
          <w:sz w:val="28"/>
          <w:cs/>
        </w:rPr>
        <w:t>จึง</w:t>
      </w:r>
      <w:r w:rsidR="009528C8" w:rsidRPr="00D74514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ไม่</w:t>
      </w:r>
      <w:r w:rsidR="009528C8" w:rsidRPr="00D74514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ส่งผลต่อ</w:t>
      </w:r>
      <w:r w:rsidR="009528C8" w:rsidRPr="00D74514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    </w:t>
      </w:r>
      <w:r w:rsidR="009528C8" w:rsidRPr="00D74514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การคำนวณกำไร </w:t>
      </w:r>
      <w:r w:rsidR="009528C8" w:rsidRPr="00D74514">
        <w:rPr>
          <w:rFonts w:asciiTheme="majorBidi" w:eastAsia="Times New Roman" w:hAnsiTheme="majorBidi" w:cstheme="majorBidi"/>
          <w:color w:val="000000"/>
          <w:spacing w:val="-2"/>
          <w:sz w:val="28"/>
        </w:rPr>
        <w:t>(</w:t>
      </w:r>
      <w:r w:rsidR="009528C8" w:rsidRPr="00D74514">
        <w:rPr>
          <w:rFonts w:asciiTheme="majorBidi" w:eastAsia="Times New Roman" w:hAnsiTheme="majorBidi" w:cstheme="majorBidi"/>
          <w:color w:val="000000"/>
          <w:spacing w:val="-2"/>
          <w:sz w:val="28"/>
          <w:cs/>
          <w:lang w:val="en-GB"/>
        </w:rPr>
        <w:t>ขาดทุน</w:t>
      </w:r>
      <w:r w:rsidR="009528C8" w:rsidRPr="00D74514">
        <w:rPr>
          <w:rFonts w:asciiTheme="majorBidi" w:eastAsia="Times New Roman" w:hAnsiTheme="majorBidi" w:cstheme="majorBidi"/>
          <w:color w:val="000000"/>
          <w:spacing w:val="-2"/>
          <w:sz w:val="28"/>
        </w:rPr>
        <w:t>)</w:t>
      </w:r>
      <w:r w:rsidR="009528C8" w:rsidRPr="00D74514">
        <w:rPr>
          <w:rFonts w:asciiTheme="majorBidi" w:eastAsia="Times New Roman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9528C8" w:rsidRPr="00D74514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ต่อหุ้น</w:t>
      </w:r>
      <w:r w:rsidR="009528C8" w:rsidRPr="00BB022D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ปรับลด</w:t>
      </w:r>
      <w:r w:rsidR="009528C8" w:rsidRPr="00BB022D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 </w:t>
      </w:r>
      <w:r w:rsidRPr="00BB022D">
        <w:rPr>
          <w:rFonts w:asciiTheme="majorBidi" w:hAnsiTheme="majorBidi" w:hint="cs"/>
          <w:color w:val="000000"/>
          <w:spacing w:val="-2"/>
          <w:sz w:val="28"/>
          <w:cs/>
        </w:rPr>
        <w:t>โดยมียอดคงเหลือใบสำคัญแสดงสิทธิฯ</w:t>
      </w:r>
      <w:r w:rsidRPr="00BB022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B022D">
        <w:rPr>
          <w:rFonts w:asciiTheme="majorBidi" w:hAnsiTheme="majorBidi" w:hint="cs"/>
          <w:color w:val="000000"/>
          <w:spacing w:val="-2"/>
          <w:sz w:val="28"/>
          <w:cs/>
        </w:rPr>
        <w:t>ที่ไม่สามารถใช้สิทธิได้แล้ว</w:t>
      </w:r>
      <w:r w:rsidRPr="00BB022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B022D">
        <w:rPr>
          <w:rFonts w:asciiTheme="majorBidi" w:hAnsiTheme="majorBidi" w:hint="cs"/>
          <w:color w:val="000000"/>
          <w:spacing w:val="-2"/>
          <w:sz w:val="28"/>
          <w:cs/>
        </w:rPr>
        <w:t>จำนวน</w:t>
      </w:r>
      <w:r w:rsidRPr="00BB022D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="00143D4B">
        <w:rPr>
          <w:rFonts w:asciiTheme="majorBidi" w:hAnsiTheme="majorBidi"/>
          <w:color w:val="000000"/>
          <w:spacing w:val="-2"/>
          <w:sz w:val="28"/>
        </w:rPr>
        <w:t xml:space="preserve">   </w:t>
      </w:r>
      <w:r w:rsidR="00A64133" w:rsidRPr="00BB022D">
        <w:rPr>
          <w:rFonts w:asciiTheme="majorBidi" w:hAnsiTheme="majorBidi" w:cstheme="majorBidi"/>
          <w:color w:val="000000"/>
          <w:spacing w:val="-2"/>
          <w:sz w:val="28"/>
        </w:rPr>
        <w:t>40</w:t>
      </w:r>
      <w:r w:rsidR="004A58D6" w:rsidRPr="00BB022D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BB022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B022D">
        <w:rPr>
          <w:rFonts w:asciiTheme="majorBidi" w:hAnsiTheme="majorBidi" w:hint="cs"/>
          <w:color w:val="000000"/>
          <w:spacing w:val="-2"/>
          <w:sz w:val="28"/>
          <w:cs/>
        </w:rPr>
        <w:t>ล้านหน่วย</w:t>
      </w:r>
    </w:p>
    <w:p w14:paraId="4B31283D" w14:textId="37E190CA" w:rsidR="008666B6" w:rsidRDefault="008666B6" w:rsidP="00B25EF8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</w:p>
    <w:p w14:paraId="637C6D0C" w14:textId="37705321" w:rsidR="008666B6" w:rsidRDefault="008666B6" w:rsidP="00B25EF8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B31F6CC" w14:textId="76D5D9D5" w:rsidR="008666B6" w:rsidRDefault="008666B6" w:rsidP="00B25EF8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512A59C" w14:textId="3768146F" w:rsidR="008666B6" w:rsidRDefault="008666B6" w:rsidP="00B25EF8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EE4BA18" w14:textId="17C40768" w:rsidR="008666B6" w:rsidRDefault="008666B6" w:rsidP="00B25EF8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65CEEB5" w14:textId="463E6BFF" w:rsidR="008666B6" w:rsidRDefault="008666B6" w:rsidP="00B25EF8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3C1F219" w14:textId="22718878" w:rsidR="008666B6" w:rsidRDefault="008666B6" w:rsidP="00B25EF8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88D1FD5" w14:textId="590B3014" w:rsidR="008666B6" w:rsidRDefault="008666B6" w:rsidP="00B25EF8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D40594B" w14:textId="48AE468C" w:rsidR="008666B6" w:rsidRDefault="008666B6" w:rsidP="00B25EF8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0D53A74" w14:textId="6F306CEC" w:rsidR="008666B6" w:rsidRDefault="008666B6" w:rsidP="00B25EF8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C67FF01" w14:textId="77777777" w:rsidR="001E02F8" w:rsidRDefault="001E02F8" w:rsidP="00B25EF8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1926E976" w14:textId="77777777" w:rsidR="001E02F8" w:rsidRDefault="001E02F8" w:rsidP="00B25EF8">
      <w:pPr>
        <w:pStyle w:val="ListParagraph"/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6AEDCE8" w14:textId="77DAA743" w:rsidR="0064130B" w:rsidRPr="00824B7D" w:rsidRDefault="004E40FA" w:rsidP="00BA6FEA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lastRenderedPageBreak/>
        <w:t>2</w:t>
      </w:r>
      <w:r w:rsidR="00EC0D97">
        <w:rPr>
          <w:rFonts w:asciiTheme="majorBidi" w:hAnsiTheme="majorBidi" w:cstheme="majorBidi"/>
          <w:color w:val="000000"/>
          <w:spacing w:val="-2"/>
          <w:sz w:val="28"/>
        </w:rPr>
        <w:t>8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.1 </w:t>
      </w:r>
      <w:r w:rsidR="009E4C64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บริษัทคำนวณกำไร</w:t>
      </w:r>
      <w:r w:rsidR="00E20387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(ขาดทุน) </w:t>
      </w:r>
      <w:r w:rsidR="009E4C64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>ต่อหุ้น</w:t>
      </w:r>
      <w:r w:rsidR="00DD2E80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>ขั้นพื้นฐาน</w:t>
      </w:r>
      <w:r w:rsidR="009E4C64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74B7F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สำหรับงวดสามเดือน</w:t>
      </w:r>
      <w:r w:rsidR="00757D2B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</w:t>
      </w:r>
      <w:r w:rsidR="00CC1953">
        <w:rPr>
          <w:rFonts w:asciiTheme="majorBidi" w:hAnsiTheme="majorBidi" w:cstheme="majorBidi" w:hint="cs"/>
          <w:color w:val="000000"/>
          <w:spacing w:val="-2"/>
          <w:sz w:val="28"/>
          <w:cs/>
        </w:rPr>
        <w:t>เก้า</w:t>
      </w:r>
      <w:r w:rsidR="00757D2B">
        <w:rPr>
          <w:rFonts w:asciiTheme="majorBidi" w:hAnsiTheme="majorBidi" w:cstheme="majorBidi" w:hint="cs"/>
          <w:color w:val="000000"/>
          <w:spacing w:val="-2"/>
          <w:sz w:val="28"/>
          <w:cs/>
        </w:rPr>
        <w:t>เดือน</w:t>
      </w:r>
      <w:r w:rsidR="00474B7F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474B7F" w:rsidRPr="007C40C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57D2B">
        <w:rPr>
          <w:rFonts w:asciiTheme="majorBidi" w:hAnsiTheme="majorBidi" w:cstheme="majorBidi"/>
          <w:color w:val="000000"/>
          <w:spacing w:val="-2"/>
          <w:sz w:val="28"/>
        </w:rPr>
        <w:t xml:space="preserve">0 </w:t>
      </w:r>
      <w:r w:rsidR="00CC1953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757D2B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474B7F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ดังนี้</w:t>
      </w:r>
    </w:p>
    <w:tbl>
      <w:tblPr>
        <w:tblW w:w="4764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1082"/>
        <w:gridCol w:w="89"/>
        <w:gridCol w:w="1082"/>
        <w:gridCol w:w="91"/>
        <w:gridCol w:w="1082"/>
        <w:gridCol w:w="89"/>
        <w:gridCol w:w="1076"/>
      </w:tblGrid>
      <w:tr w:rsidR="00B14EAF" w:rsidRPr="00EC08B1" w14:paraId="6972679B" w14:textId="77777777" w:rsidTr="001C02F8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5EB58" w14:textId="24B57A15" w:rsidR="00B14EAF" w:rsidRPr="00EC08B1" w:rsidRDefault="00B14EAF" w:rsidP="00B14EAF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C08B1">
              <w:rPr>
                <w:rFonts w:asciiTheme="majorBidi" w:hAnsiTheme="majorBidi" w:cstheme="majorBidi"/>
                <w:sz w:val="28"/>
              </w:rPr>
              <w:t>(</w:t>
            </w:r>
            <w:r w:rsidRPr="00EC08B1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F53166" w:rsidRPr="00F80137" w14:paraId="5C497E25" w14:textId="77777777" w:rsidTr="001C02F8">
        <w:trPr>
          <w:trHeight w:val="249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9B71D" w14:textId="77777777" w:rsidR="00F53166" w:rsidRPr="00273E96" w:rsidRDefault="00F53166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95368" w14:textId="77777777" w:rsidR="00F53166" w:rsidRPr="00273E96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2A388814" w14:textId="77777777" w:rsidR="00F53166" w:rsidRPr="00273E96" w:rsidRDefault="00F53166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BA603" w14:textId="77777777" w:rsidR="00F53166" w:rsidRPr="00273E96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E4E31" w:rsidRPr="00F80137" w14:paraId="473A7EA9" w14:textId="77777777" w:rsidTr="00381904">
        <w:trPr>
          <w:trHeight w:val="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0B785" w14:textId="77777777" w:rsidR="003E4E31" w:rsidRPr="00273E96" w:rsidRDefault="003E4E31" w:rsidP="003E4E31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D4748" w14:textId="28A577D5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BC6F77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C44017" w14:textId="77777777" w:rsidR="003E4E31" w:rsidRPr="00273E96" w:rsidRDefault="003E4E31" w:rsidP="003E4E31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DB8F43" w14:textId="78489973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BC6F77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0E140689" w14:textId="77777777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4B7FBA" w14:textId="1F922537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BC6F77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FC0C3" w14:textId="77777777" w:rsidR="003E4E31" w:rsidRPr="00273E96" w:rsidRDefault="003E4E31" w:rsidP="003E4E31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2C98A" w14:textId="575F1660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BC6F77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1C02F8" w:rsidRPr="00F80137" w14:paraId="30CD489C" w14:textId="77777777" w:rsidTr="006B1CD2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C8DB6" w14:textId="4582D906" w:rsidR="002A1CA9" w:rsidRPr="00E20387" w:rsidRDefault="002C0848" w:rsidP="00FC2E73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</w:t>
            </w:r>
            <w:r w:rsidR="00E20387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ขาดทุน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สำหรับงวดสามเดือน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0CADD7" w14:textId="77777777" w:rsidR="002A1CA9" w:rsidRPr="00273E96" w:rsidRDefault="002A1CA9" w:rsidP="002A1CA9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3324A" w14:textId="77777777" w:rsidR="002A1CA9" w:rsidRPr="00273E96" w:rsidRDefault="002A1CA9" w:rsidP="002A1CA9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2171F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16BB71F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FC886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7A31539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0C829" w14:textId="77777777" w:rsidR="002A1CA9" w:rsidRPr="00273E96" w:rsidRDefault="002A1CA9" w:rsidP="002A1CA9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AC1348" w:rsidRPr="00F80137" w14:paraId="17AA8472" w14:textId="77777777" w:rsidTr="00613A3D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EDE73" w14:textId="4DE1A3A1" w:rsidR="00AC1348" w:rsidRPr="00273E96" w:rsidRDefault="00AC1348" w:rsidP="00AC1348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ที่เป็นของผู้ถือหุ้น</w:t>
            </w:r>
            <w:r w:rsidRPr="00273E96">
              <w:rPr>
                <w:rFonts w:asciiTheme="majorBidi" w:hAnsiTheme="majorBidi" w:cstheme="majorBidi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2962A" w14:textId="293D52C8" w:rsidR="00AC1348" w:rsidRPr="00273E96" w:rsidRDefault="00FA52FE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CE31B6">
              <w:rPr>
                <w:rFonts w:asciiTheme="majorBidi" w:hAnsiTheme="majorBidi" w:cstheme="majorBidi"/>
                <w:sz w:val="28"/>
              </w:rPr>
              <w:t>37,383)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61F9A" w14:textId="77777777" w:rsidR="00AC1348" w:rsidRPr="00273E96" w:rsidRDefault="00AC1348" w:rsidP="00AC1348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8D61D" w14:textId="038B4D8E" w:rsidR="00AC1348" w:rsidRPr="00273E96" w:rsidRDefault="006C2B98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(27,603)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BF4E8" w14:textId="77777777" w:rsidR="00AC1348" w:rsidRPr="00273E96" w:rsidRDefault="00AC1348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78534" w14:textId="13DA23EC" w:rsidR="00AC1348" w:rsidRPr="00273E96" w:rsidRDefault="00D30E11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(5,629)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9F525" w14:textId="77777777" w:rsidR="00AC1348" w:rsidRPr="00273E96" w:rsidRDefault="00AC1348" w:rsidP="00AC1348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E5B99" w14:textId="14F683E2" w:rsidR="00AC1348" w:rsidRPr="00273E96" w:rsidRDefault="00116C24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(4,564)</w:t>
            </w:r>
          </w:p>
        </w:tc>
      </w:tr>
      <w:tr w:rsidR="00AC1348" w:rsidRPr="00F80137" w14:paraId="47F42698" w14:textId="77777777" w:rsidTr="00613A3D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6240F" w14:textId="2014A26A" w:rsidR="00AC1348" w:rsidRPr="00273E96" w:rsidRDefault="00AC1348" w:rsidP="00AC1348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224AB" w14:textId="77777777" w:rsidR="00AC1348" w:rsidRPr="00273E96" w:rsidRDefault="00AC1348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5B06D" w14:textId="77777777" w:rsidR="00AC1348" w:rsidRPr="00273E96" w:rsidRDefault="00AC1348" w:rsidP="00AC1348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E2C9F" w14:textId="77777777" w:rsidR="00AC1348" w:rsidRPr="00273E96" w:rsidRDefault="00AC1348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2C6AD" w14:textId="77777777" w:rsidR="00AC1348" w:rsidRPr="00273E96" w:rsidRDefault="00AC1348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C9870" w14:textId="77777777" w:rsidR="00AC1348" w:rsidRPr="00273E96" w:rsidRDefault="00AC1348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0E65E" w14:textId="77777777" w:rsidR="00AC1348" w:rsidRPr="00273E96" w:rsidRDefault="00AC1348" w:rsidP="00AC1348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26A49" w14:textId="77777777" w:rsidR="00AC1348" w:rsidRPr="00273E96" w:rsidRDefault="00AC1348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C1348" w:rsidRPr="00F80137" w14:paraId="1530EA9D" w14:textId="77777777" w:rsidTr="001C02F8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D52AD" w14:textId="52A78B1B" w:rsidR="00AC1348" w:rsidRPr="00273E96" w:rsidRDefault="00AC1348" w:rsidP="00AC1348">
            <w:pPr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ผู้ถือหุ้น (พันหุ้น)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FC3FE" w14:textId="173723B6" w:rsidR="00AC1348" w:rsidRPr="00273E96" w:rsidRDefault="002C6CB6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2C6CB6">
              <w:rPr>
                <w:rFonts w:asciiTheme="majorBidi" w:hAnsiTheme="majorBidi" w:cstheme="majorBidi" w:hint="eastAsia"/>
                <w:sz w:val="28"/>
              </w:rPr>
              <w:t>5,143,072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2FCB4" w14:textId="77777777" w:rsidR="00AC1348" w:rsidRPr="00273E96" w:rsidRDefault="00AC1348" w:rsidP="00AC1348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6A7EF" w14:textId="188DF1EA" w:rsidR="00AC1348" w:rsidRPr="00273E96" w:rsidRDefault="008B2E1F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5,143,061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8B5C6" w14:textId="77777777" w:rsidR="00AC1348" w:rsidRPr="00273E96" w:rsidRDefault="00AC1348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ABEC8" w14:textId="55F8179F" w:rsidR="00AC1348" w:rsidRPr="00273E96" w:rsidRDefault="002C6CB6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C6CB6">
              <w:rPr>
                <w:rFonts w:asciiTheme="majorBidi" w:hAnsiTheme="majorBidi" w:cstheme="majorBidi" w:hint="eastAsia"/>
                <w:sz w:val="28"/>
              </w:rPr>
              <w:t>5,143,072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1C21B" w14:textId="77777777" w:rsidR="00AC1348" w:rsidRPr="00273E96" w:rsidRDefault="00AC1348" w:rsidP="00AC1348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77874" w14:textId="4D7033C1" w:rsidR="00AC1348" w:rsidRPr="00273E96" w:rsidRDefault="00116C24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5,143,061</w:t>
            </w:r>
          </w:p>
        </w:tc>
      </w:tr>
      <w:tr w:rsidR="00AC1348" w:rsidRPr="00B118B0" w14:paraId="07B84DFB" w14:textId="77777777" w:rsidTr="00613A3D">
        <w:trPr>
          <w:trHeight w:val="2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ACA6E" w14:textId="4A4DCF1C" w:rsidR="00AC1348" w:rsidRPr="00273E96" w:rsidRDefault="00AC1348" w:rsidP="00AC1348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2038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28"/>
                <w:cs/>
              </w:rPr>
              <w:t>ขาดทุน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ต่อหุ้นขั้นพื้นฐาน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F73C53" w14:textId="5B9EA4D6" w:rsidR="00AC1348" w:rsidRPr="00273E96" w:rsidRDefault="00494E1B" w:rsidP="00AC1348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(0.0073)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83361" w14:textId="77777777" w:rsidR="00AC1348" w:rsidRPr="00273E96" w:rsidRDefault="00AC1348" w:rsidP="00AC1348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810CE3" w14:textId="1828FE1B" w:rsidR="00AC1348" w:rsidRPr="00273E96" w:rsidRDefault="008B2E1F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(0.0054)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E3EF7" w14:textId="77777777" w:rsidR="00AC1348" w:rsidRPr="00273E96" w:rsidRDefault="00AC1348" w:rsidP="00AC1348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C842C3" w14:textId="6A8E544D" w:rsidR="00AC1348" w:rsidRPr="00273E96" w:rsidRDefault="001B0F70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(0.0011)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371D0" w14:textId="77777777" w:rsidR="00AC1348" w:rsidRPr="00273E96" w:rsidRDefault="00AC1348" w:rsidP="00AC1348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F902DB" w14:textId="496C7DD5" w:rsidR="00AC1348" w:rsidRPr="00273E96" w:rsidRDefault="00116C24" w:rsidP="00AC1348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(0.0009)</w:t>
            </w:r>
          </w:p>
        </w:tc>
      </w:tr>
      <w:tr w:rsidR="00F34937" w:rsidRPr="00B118B0" w14:paraId="4B1F13DA" w14:textId="77777777" w:rsidTr="00DA73DB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5305B" w14:textId="35981168" w:rsidR="00F34937" w:rsidRPr="00273E96" w:rsidRDefault="00F34937" w:rsidP="00F34937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D1642" w14:textId="77777777" w:rsidR="00F34937" w:rsidRPr="00273E96" w:rsidRDefault="00F34937" w:rsidP="00F34937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BBDEA" w14:textId="77777777" w:rsidR="00F34937" w:rsidRPr="00273E96" w:rsidRDefault="00F34937" w:rsidP="00F34937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15F18EFB" w14:textId="518DC4C9" w:rsidR="00F34937" w:rsidRPr="00273E96" w:rsidRDefault="00F34937" w:rsidP="00F34937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F06E5E8" w14:textId="77777777" w:rsidR="00F34937" w:rsidRPr="00273E96" w:rsidRDefault="00F34937" w:rsidP="00F34937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76AEF45B" w14:textId="77777777" w:rsidR="00F34937" w:rsidRPr="00273E96" w:rsidRDefault="00F34937" w:rsidP="00F34937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0E149A9" w14:textId="77777777" w:rsidR="00F34937" w:rsidRPr="00273E96" w:rsidRDefault="00F34937" w:rsidP="00F34937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3A2F3" w14:textId="77777777" w:rsidR="00F34937" w:rsidRPr="00273E96" w:rsidRDefault="00F34937" w:rsidP="00F34937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DA73DB" w:rsidRPr="00F80137" w14:paraId="532E2243" w14:textId="77777777" w:rsidTr="00DA73DB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2F22F" w14:textId="290CC2F7" w:rsidR="00DA73DB" w:rsidRPr="00E20387" w:rsidRDefault="00DA73DB" w:rsidP="008A6859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ขาดทุน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สำหรับงวด</w:t>
            </w:r>
            <w:r w:rsidR="006C2B98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เก้า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เดือน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1D98D" w14:textId="77777777" w:rsidR="00DA73DB" w:rsidRPr="00273E96" w:rsidRDefault="00DA73DB" w:rsidP="008A6859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3E663" w14:textId="77777777" w:rsidR="00DA73DB" w:rsidRPr="00273E96" w:rsidRDefault="00DA73DB" w:rsidP="008A6859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34DA6105" w14:textId="77777777" w:rsidR="00DA73DB" w:rsidRPr="00273E96" w:rsidRDefault="00DA73DB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38C8DCCD" w14:textId="77777777" w:rsidR="00DA73DB" w:rsidRPr="00273E96" w:rsidRDefault="00DA73DB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0CCB721A" w14:textId="77777777" w:rsidR="00DA73DB" w:rsidRPr="00273E96" w:rsidRDefault="00DA73DB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73E509D0" w14:textId="77777777" w:rsidR="00DA73DB" w:rsidRPr="00273E96" w:rsidRDefault="00DA73DB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65D82" w14:textId="77777777" w:rsidR="00DA73DB" w:rsidRPr="00273E96" w:rsidRDefault="00DA73DB" w:rsidP="008A6859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DD55CB" w:rsidRPr="00F80137" w14:paraId="2CA57602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53C9B" w14:textId="77777777" w:rsidR="00DD55CB" w:rsidRPr="00273E96" w:rsidRDefault="00DD55CB" w:rsidP="00DD55CB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ที่เป็นของผู้ถือหุ้น</w:t>
            </w:r>
            <w:r w:rsidRPr="00273E96">
              <w:rPr>
                <w:rFonts w:asciiTheme="majorBidi" w:hAnsiTheme="majorBidi" w:cstheme="majorBidi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2DF1A" w14:textId="226E2A33" w:rsidR="00DD55CB" w:rsidRPr="00273E96" w:rsidRDefault="00346665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(115,761)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5A549" w14:textId="77777777" w:rsidR="00DD55CB" w:rsidRPr="00273E96" w:rsidRDefault="00DD55CB" w:rsidP="00DD55CB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2CE3D" w14:textId="583505BA" w:rsidR="00DD55CB" w:rsidRPr="00273E96" w:rsidRDefault="008B2E1F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(89,592)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EE981" w14:textId="77777777" w:rsidR="00DD55CB" w:rsidRPr="00273E96" w:rsidRDefault="00DD55CB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0D0B4" w14:textId="73895176" w:rsidR="00DD55CB" w:rsidRPr="00273E96" w:rsidRDefault="00B7550F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(13,7</w:t>
            </w:r>
            <w:r w:rsidR="00B26480">
              <w:rPr>
                <w:rFonts w:asciiTheme="majorBidi" w:hAnsiTheme="majorBidi" w:cstheme="majorBidi" w:hint="cs"/>
                <w:sz w:val="28"/>
                <w:cs/>
              </w:rPr>
              <w:t>36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3773D" w14:textId="77777777" w:rsidR="00DD55CB" w:rsidRPr="00273E96" w:rsidRDefault="00DD55CB" w:rsidP="00DD55C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21D93" w14:textId="187A7CF8" w:rsidR="00DD55CB" w:rsidRPr="00273E96" w:rsidRDefault="00B34031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(12,153)</w:t>
            </w:r>
          </w:p>
        </w:tc>
      </w:tr>
      <w:tr w:rsidR="00DD55CB" w:rsidRPr="00F80137" w14:paraId="3CEE6B97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CE9E4" w14:textId="77777777" w:rsidR="00DD55CB" w:rsidRPr="00273E96" w:rsidRDefault="00DD55CB" w:rsidP="00DD55CB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จำนวนหุ้นสามัญถัวเฉลี่ยถ่วงน้ำหนักที่ถือโดย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5AE64" w14:textId="77777777" w:rsidR="00DD55CB" w:rsidRPr="00273E96" w:rsidRDefault="00DD55CB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FEEA5" w14:textId="77777777" w:rsidR="00DD55CB" w:rsidRPr="00273E96" w:rsidRDefault="00DD55CB" w:rsidP="00DD55CB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3123F" w14:textId="77777777" w:rsidR="00DD55CB" w:rsidRPr="00273E96" w:rsidRDefault="00DD55CB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FE0B8" w14:textId="77777777" w:rsidR="00DD55CB" w:rsidRPr="00273E96" w:rsidRDefault="00DD55CB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CA08E" w14:textId="77777777" w:rsidR="00DD55CB" w:rsidRPr="00273E96" w:rsidRDefault="00DD55CB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8136C" w14:textId="77777777" w:rsidR="00DD55CB" w:rsidRPr="00273E96" w:rsidRDefault="00DD55CB" w:rsidP="00DD55C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DD3AC" w14:textId="77777777" w:rsidR="00DD55CB" w:rsidRPr="00273E96" w:rsidRDefault="00DD55CB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D55CB" w:rsidRPr="00F80137" w14:paraId="568CEC19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24E4F" w14:textId="77777777" w:rsidR="00DD55CB" w:rsidRPr="00273E96" w:rsidRDefault="00DD55CB" w:rsidP="00DD55CB">
            <w:pPr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ผู้ถือหุ้น (พันหุ้น)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2E6FE" w14:textId="420D61F1" w:rsidR="00DD55CB" w:rsidRPr="00273E96" w:rsidRDefault="000B35BA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2C6CB6">
              <w:rPr>
                <w:rFonts w:asciiTheme="majorBidi" w:hAnsiTheme="majorBidi" w:cstheme="majorBidi" w:hint="eastAsia"/>
                <w:sz w:val="28"/>
              </w:rPr>
              <w:t>5,143,072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48441" w14:textId="77777777" w:rsidR="00DD55CB" w:rsidRPr="00273E96" w:rsidRDefault="00DD55CB" w:rsidP="00DD55CB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26D42" w14:textId="117746C6" w:rsidR="00DD55CB" w:rsidRPr="00273E96" w:rsidRDefault="008B2E1F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5,143,050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646EE" w14:textId="77777777" w:rsidR="00DD55CB" w:rsidRPr="00273E96" w:rsidRDefault="00DD55CB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BFD03" w14:textId="16732D59" w:rsidR="00DD55CB" w:rsidRPr="00273E96" w:rsidRDefault="000B35BA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C6CB6">
              <w:rPr>
                <w:rFonts w:asciiTheme="majorBidi" w:hAnsiTheme="majorBidi" w:cstheme="majorBidi" w:hint="eastAsia"/>
                <w:sz w:val="28"/>
              </w:rPr>
              <w:t>5,143,072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65327" w14:textId="77777777" w:rsidR="00DD55CB" w:rsidRPr="00273E96" w:rsidRDefault="00DD55CB" w:rsidP="00DD55C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0CAB1" w14:textId="58593602" w:rsidR="00DD55CB" w:rsidRPr="00273E96" w:rsidRDefault="00B34031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5,143,050</w:t>
            </w:r>
          </w:p>
        </w:tc>
      </w:tr>
      <w:tr w:rsidR="00DD55CB" w:rsidRPr="00B118B0" w14:paraId="42667392" w14:textId="77777777" w:rsidTr="008A6859">
        <w:trPr>
          <w:trHeight w:val="2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A6866" w14:textId="6BB9BC6B" w:rsidR="00DD55CB" w:rsidRPr="00273E96" w:rsidRDefault="00DD55CB" w:rsidP="00DD55CB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2038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28"/>
                <w:cs/>
              </w:rPr>
              <w:t>ขาดทุน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ต่อหุ้นขั้นพื้นฐาน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9411C7" w14:textId="39FE5C63" w:rsidR="00DD55CB" w:rsidRPr="00273E96" w:rsidRDefault="000B35BA" w:rsidP="00DD55CB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(0.0225)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B01E4" w14:textId="77777777" w:rsidR="00DD55CB" w:rsidRPr="00273E96" w:rsidRDefault="00DD55CB" w:rsidP="00DD55CB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478BF" w14:textId="5E6EC975" w:rsidR="00DD55CB" w:rsidRPr="00273E96" w:rsidRDefault="008B2E1F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(0.0174)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906F6" w14:textId="77777777" w:rsidR="00DD55CB" w:rsidRPr="00273E96" w:rsidRDefault="00DD55CB" w:rsidP="00DD55CB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ACE177" w14:textId="2E7AF72C" w:rsidR="00DD55CB" w:rsidRPr="00273E96" w:rsidRDefault="007A7DAE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(0.0027)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23A64" w14:textId="77777777" w:rsidR="00DD55CB" w:rsidRPr="00273E96" w:rsidRDefault="00DD55CB" w:rsidP="00DD55CB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96F5F5" w14:textId="5A08DBCB" w:rsidR="00DD55CB" w:rsidRPr="00273E96" w:rsidRDefault="00B34031" w:rsidP="00DD55C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(0.0024)</w:t>
            </w:r>
          </w:p>
        </w:tc>
      </w:tr>
      <w:tr w:rsidR="00DA73DB" w:rsidRPr="00B118B0" w14:paraId="2349DB3C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C9163" w14:textId="77777777" w:rsidR="00DA73DB" w:rsidRPr="00273E96" w:rsidRDefault="00DA73DB" w:rsidP="008A6859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26BA4" w14:textId="77777777" w:rsidR="00DA73DB" w:rsidRPr="00273E96" w:rsidRDefault="00DA73DB" w:rsidP="008A6859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842F9" w14:textId="77777777" w:rsidR="00DA73DB" w:rsidRPr="00273E96" w:rsidRDefault="00DA73DB" w:rsidP="008A6859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0BEE46D7" w14:textId="77777777" w:rsidR="00DA73DB" w:rsidRPr="00273E96" w:rsidRDefault="00DA73DB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4F206DA9" w14:textId="77777777" w:rsidR="00DA73DB" w:rsidRPr="00273E96" w:rsidRDefault="00DA73DB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2A1BD825" w14:textId="77777777" w:rsidR="00DA73DB" w:rsidRPr="00273E96" w:rsidRDefault="00DA73DB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093FBE90" w14:textId="77777777" w:rsidR="00DA73DB" w:rsidRPr="00273E96" w:rsidRDefault="00DA73DB" w:rsidP="008A685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E59D9" w14:textId="77777777" w:rsidR="00DA73DB" w:rsidRPr="00273E96" w:rsidRDefault="00DA73DB" w:rsidP="008A6859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</w:tbl>
    <w:p w14:paraId="261AEDDA" w14:textId="77777777" w:rsidR="00531B41" w:rsidRDefault="00531B41" w:rsidP="00531B41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55DB1158" w14:textId="77777777" w:rsidR="00531B41" w:rsidRDefault="00531B4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1736AD8A" w14:textId="722378B8" w:rsidR="00A00055" w:rsidRPr="00BE56FB" w:rsidRDefault="00A00055" w:rsidP="00BE56FB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E56FB">
        <w:rPr>
          <w:rFonts w:asciiTheme="majorBidi" w:hAnsiTheme="majorBidi" w:cstheme="majorBidi" w:hint="cs"/>
          <w:b/>
          <w:bCs/>
          <w:sz w:val="28"/>
          <w:cs/>
        </w:rPr>
        <w:lastRenderedPageBreak/>
        <w:t>ข้อมูลทางการเงินจำแนกตามส่วนงานและการจำแนกรายได้</w:t>
      </w:r>
    </w:p>
    <w:p w14:paraId="27AC3C69" w14:textId="37D4ED0F" w:rsidR="00A00055" w:rsidRPr="004517A7" w:rsidRDefault="00A00055" w:rsidP="00A00055">
      <w:pPr>
        <w:spacing w:before="120"/>
        <w:ind w:left="360"/>
        <w:jc w:val="both"/>
        <w:rPr>
          <w:rFonts w:ascii="Angsana New" w:eastAsia="Times New Roman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สำหรับ</w:t>
      </w:r>
      <w:r w:rsidR="00BF20CC">
        <w:rPr>
          <w:rFonts w:ascii="Angsana New" w:hAnsi="Angsana New" w:hint="cs"/>
          <w:sz w:val="28"/>
          <w:cs/>
        </w:rPr>
        <w:t>งวดสามเดือน</w:t>
      </w:r>
      <w:r w:rsidR="00B336C7">
        <w:rPr>
          <w:rFonts w:ascii="Angsana New" w:hAnsi="Angsana New" w:hint="cs"/>
          <w:sz w:val="28"/>
          <w:cs/>
        </w:rPr>
        <w:t>และ</w:t>
      </w:r>
      <w:r w:rsidR="00784C37">
        <w:rPr>
          <w:rFonts w:ascii="Angsana New" w:hAnsi="Angsana New" w:hint="cs"/>
          <w:sz w:val="28"/>
          <w:cs/>
        </w:rPr>
        <w:t>เก้า</w:t>
      </w:r>
      <w:r w:rsidR="00B336C7">
        <w:rPr>
          <w:rFonts w:ascii="Angsana New" w:hAnsi="Angsana New" w:hint="cs"/>
          <w:sz w:val="28"/>
          <w:cs/>
        </w:rPr>
        <w:t>เดือน</w:t>
      </w:r>
      <w:r w:rsidRPr="004517A7">
        <w:rPr>
          <w:rFonts w:ascii="Angsana New" w:hAnsi="Angsana New" w:hint="cs"/>
          <w:sz w:val="28"/>
          <w:cs/>
        </w:rPr>
        <w:t xml:space="preserve">สิ้นสุดวันที่ </w:t>
      </w:r>
      <w:r>
        <w:rPr>
          <w:rFonts w:ascii="Angsana New" w:hAnsi="Angsana New"/>
          <w:sz w:val="28"/>
        </w:rPr>
        <w:t>3</w:t>
      </w:r>
      <w:r w:rsidR="00B336C7">
        <w:rPr>
          <w:rFonts w:ascii="Angsana New" w:hAnsi="Angsana New"/>
          <w:sz w:val="28"/>
        </w:rPr>
        <w:t>0</w:t>
      </w:r>
      <w:r>
        <w:rPr>
          <w:rFonts w:ascii="Angsana New" w:hAnsi="Angsana New"/>
          <w:sz w:val="28"/>
        </w:rPr>
        <w:t xml:space="preserve"> </w:t>
      </w:r>
      <w:r w:rsidR="00784C37">
        <w:rPr>
          <w:rFonts w:ascii="Angsana New" w:hAnsi="Angsana New" w:hint="cs"/>
          <w:sz w:val="28"/>
          <w:cs/>
        </w:rPr>
        <w:t>กันยายน</w:t>
      </w:r>
      <w:r w:rsidR="00B336C7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</w:t>
      </w:r>
      <w:r w:rsidR="00320B91">
        <w:rPr>
          <w:rFonts w:ascii="Angsana New" w:hAnsi="Angsana New"/>
          <w:sz w:val="28"/>
        </w:rPr>
        <w:t>6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และ </w:t>
      </w:r>
      <w:r w:rsidRPr="004517A7">
        <w:rPr>
          <w:rFonts w:ascii="Angsana New" w:hAnsi="Angsana New" w:hint="cs"/>
          <w:sz w:val="28"/>
        </w:rPr>
        <w:t>256</w:t>
      </w:r>
      <w:r w:rsidR="00320B91">
        <w:rPr>
          <w:rFonts w:ascii="Angsana New" w:hAnsi="Angsana New"/>
          <w:sz w:val="28"/>
        </w:rPr>
        <w:t>5</w:t>
      </w:r>
      <w:r w:rsidRPr="004517A7">
        <w:rPr>
          <w:rFonts w:ascii="Angsana New" w:eastAsia="Times New Roman" w:hAnsi="Angsana New" w:hint="cs"/>
          <w:sz w:val="28"/>
          <w:cs/>
        </w:rPr>
        <w:t xml:space="preserve"> กลุ่มบริษัทมี </w:t>
      </w:r>
      <w:r w:rsidR="007F0782">
        <w:rPr>
          <w:rFonts w:ascii="Angsana New" w:eastAsia="Times New Roman" w:hAnsi="Angsana New"/>
          <w:sz w:val="28"/>
        </w:rPr>
        <w:t>3</w:t>
      </w:r>
      <w:r w:rsidRPr="004517A7">
        <w:rPr>
          <w:rFonts w:ascii="Angsana New" w:eastAsia="Times New Roman" w:hAnsi="Angsana New" w:hint="cs"/>
          <w:sz w:val="28"/>
          <w:cs/>
        </w:rPr>
        <w:t xml:space="preserve"> ส่วนงานที่รายงาน ได้แก่ </w:t>
      </w:r>
    </w:p>
    <w:p w14:paraId="1596413E" w14:textId="2CAFF060" w:rsidR="00A00055" w:rsidRPr="00BF16EA" w:rsidRDefault="003E6379" w:rsidP="00A00055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z w:val="28"/>
        </w:rPr>
      </w:pPr>
      <w:r w:rsidRPr="00BF16EA">
        <w:rPr>
          <w:rFonts w:asciiTheme="majorBidi" w:eastAsia="Times New Roman" w:hAnsiTheme="majorBidi" w:cstheme="majorBidi"/>
          <w:sz w:val="28"/>
          <w:cs/>
        </w:rPr>
        <w:t>ธุรกิจ</w:t>
      </w:r>
      <w:r w:rsidRPr="00BF16EA">
        <w:rPr>
          <w:rFonts w:asciiTheme="majorBidi" w:eastAsia="Times New Roman" w:hAnsiTheme="majorBidi" w:cstheme="majorBidi" w:hint="cs"/>
          <w:sz w:val="28"/>
          <w:cs/>
        </w:rPr>
        <w:t>สถานีจำหน่ายแก</w:t>
      </w:r>
      <w:r w:rsidR="00A576B2">
        <w:rPr>
          <w:rFonts w:asciiTheme="majorBidi" w:eastAsia="Times New Roman" w:hAnsiTheme="majorBidi" w:cstheme="majorBidi" w:hint="cs"/>
          <w:sz w:val="28"/>
          <w:cs/>
        </w:rPr>
        <w:t>๊</w:t>
      </w:r>
      <w:r w:rsidRPr="00BF16EA">
        <w:rPr>
          <w:rFonts w:asciiTheme="majorBidi" w:eastAsia="Times New Roman" w:hAnsiTheme="majorBidi" w:cstheme="majorBidi" w:hint="cs"/>
          <w:sz w:val="28"/>
          <w:cs/>
        </w:rPr>
        <w:t>สและน้ำมัน</w:t>
      </w:r>
    </w:p>
    <w:p w14:paraId="4051AABC" w14:textId="40A2ED6F" w:rsidR="00A00055" w:rsidRPr="00BF16EA" w:rsidRDefault="00A00055" w:rsidP="00A00055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z w:val="28"/>
        </w:rPr>
      </w:pPr>
      <w:r w:rsidRPr="00BF16EA">
        <w:rPr>
          <w:rFonts w:ascii="Angsana New" w:eastAsia="Times New Roman" w:hAnsi="Angsana New" w:hint="cs"/>
          <w:sz w:val="28"/>
          <w:cs/>
        </w:rPr>
        <w:t>ธุรกิจพลังงาน</w:t>
      </w:r>
      <w:r w:rsidR="00C90A52" w:rsidRPr="00BF16EA">
        <w:rPr>
          <w:rFonts w:ascii="Angsana New" w:eastAsia="Times New Roman" w:hAnsi="Angsana New" w:hint="cs"/>
          <w:sz w:val="28"/>
          <w:cs/>
        </w:rPr>
        <w:t>ทดแทน</w:t>
      </w:r>
    </w:p>
    <w:p w14:paraId="63D524AE" w14:textId="77777777" w:rsidR="00E26920" w:rsidRPr="00B118B0" w:rsidRDefault="00E26920" w:rsidP="00E26920">
      <w:pPr>
        <w:pStyle w:val="ListParagraph"/>
        <w:numPr>
          <w:ilvl w:val="0"/>
          <w:numId w:val="3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BF16EA">
        <w:rPr>
          <w:rFonts w:asciiTheme="majorBidi" w:eastAsia="Times New Roman" w:hAnsiTheme="majorBidi" w:cstheme="majorBidi"/>
          <w:sz w:val="28"/>
          <w:cs/>
        </w:rPr>
        <w:t>ธุรกิจ</w:t>
      </w:r>
      <w:r w:rsidRPr="00BF16EA">
        <w:rPr>
          <w:rFonts w:asciiTheme="majorBidi" w:eastAsia="Times New Roman" w:hAnsiTheme="majorBidi" w:cstheme="majorBidi" w:hint="cs"/>
          <w:sz w:val="28"/>
          <w:cs/>
        </w:rPr>
        <w:t>สาธารณูปโภค</w:t>
      </w:r>
    </w:p>
    <w:p w14:paraId="4786E0F5" w14:textId="77777777" w:rsidR="002C66CB" w:rsidRPr="003E0BD8" w:rsidRDefault="002C66CB" w:rsidP="002C66CB">
      <w:pPr>
        <w:pStyle w:val="ListParagraph"/>
        <w:jc w:val="both"/>
        <w:rPr>
          <w:rFonts w:asciiTheme="majorBidi" w:eastAsia="Times New Roman" w:hAnsiTheme="majorBidi" w:cstheme="majorBidi"/>
          <w:spacing w:val="-6"/>
          <w:sz w:val="20"/>
          <w:szCs w:val="20"/>
        </w:rPr>
      </w:pPr>
    </w:p>
    <w:p w14:paraId="2E545465" w14:textId="77777777" w:rsidR="00E25553" w:rsidRPr="00ED3A2F" w:rsidRDefault="00E25553" w:rsidP="00E25553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ED3A2F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ส่วนงานภูมิศาสตร์</w:t>
      </w:r>
    </w:p>
    <w:p w14:paraId="7436663A" w14:textId="77777777" w:rsidR="00E25553" w:rsidRPr="00ED3A2F" w:rsidRDefault="00E25553" w:rsidP="00E25553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spacing w:val="-6"/>
          <w:sz w:val="28"/>
          <w:lang w:val="en-GB"/>
        </w:rPr>
      </w:pPr>
      <w:r w:rsidRPr="00ED3A2F">
        <w:rPr>
          <w:rFonts w:asciiTheme="majorBidi" w:hAnsiTheme="majorBidi" w:cstheme="majorBidi"/>
          <w:spacing w:val="-4"/>
          <w:sz w:val="28"/>
          <w:cs/>
          <w:lang w:val="en-GB"/>
        </w:rPr>
        <w:t>กลุ่มบริษัทดำเนินธุรกิจเฉพาะในประเทศเท่านั้น ไม่มีรายได้จากต่างประเทศ หรือสินทรัพย์ในต่างประเทศ</w:t>
      </w:r>
      <w:r w:rsidRPr="00ED3A2F">
        <w:rPr>
          <w:rFonts w:asciiTheme="majorBidi" w:hAnsiTheme="majorBidi" w:cstheme="majorBidi"/>
          <w:sz w:val="28"/>
          <w:cs/>
          <w:lang w:val="en-GB"/>
        </w:rPr>
        <w:t>ที่</w:t>
      </w:r>
      <w:r w:rsidRPr="00ED3A2F">
        <w:rPr>
          <w:rFonts w:asciiTheme="majorBidi" w:hAnsiTheme="majorBidi" w:cstheme="majorBidi"/>
          <w:spacing w:val="-6"/>
          <w:sz w:val="28"/>
          <w:cs/>
          <w:lang w:val="en-GB"/>
        </w:rPr>
        <w:t>มีสาระสำคัญ</w:t>
      </w:r>
      <w:r w:rsidRPr="00ED3A2F">
        <w:rPr>
          <w:rFonts w:asciiTheme="majorBidi" w:hAnsiTheme="majorBidi" w:cstheme="majorBidi"/>
          <w:spacing w:val="-6"/>
          <w:sz w:val="28"/>
          <w:lang w:val="en-GB"/>
        </w:rPr>
        <w:t xml:space="preserve"> </w:t>
      </w:r>
    </w:p>
    <w:p w14:paraId="65FCC078" w14:textId="77777777" w:rsidR="00E25553" w:rsidRPr="00E25553" w:rsidRDefault="00E25553" w:rsidP="00E25553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spacing w:val="-6"/>
          <w:sz w:val="20"/>
          <w:szCs w:val="20"/>
          <w:highlight w:val="yellow"/>
          <w:lang w:val="en-GB"/>
        </w:rPr>
      </w:pPr>
    </w:p>
    <w:p w14:paraId="2C70B01C" w14:textId="77777777" w:rsidR="00E25553" w:rsidRPr="00E242F0" w:rsidRDefault="00E25553" w:rsidP="00E25553">
      <w:pPr>
        <w:tabs>
          <w:tab w:val="right" w:pos="7200"/>
          <w:tab w:val="right" w:pos="9000"/>
        </w:tabs>
        <w:ind w:left="360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E242F0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ลูกค้ารายใหญ่</w:t>
      </w:r>
    </w:p>
    <w:p w14:paraId="70C75B1C" w14:textId="3C64B72A" w:rsidR="00133D3D" w:rsidRPr="00227AF7" w:rsidRDefault="00E242F0" w:rsidP="00133D3D">
      <w:pPr>
        <w:tabs>
          <w:tab w:val="right" w:pos="7200"/>
          <w:tab w:val="right" w:pos="9000"/>
        </w:tabs>
        <w:ind w:left="360"/>
        <w:jc w:val="thaiDistribute"/>
        <w:rPr>
          <w:rFonts w:ascii="Angsana New" w:eastAsia="Times New Roman" w:hAnsi="Angsana New"/>
          <w:sz w:val="28"/>
        </w:rPr>
      </w:pPr>
      <w:r w:rsidRPr="00227AF7">
        <w:rPr>
          <w:rFonts w:ascii="Angsana New" w:hAnsi="Angsana New" w:hint="cs"/>
          <w:sz w:val="28"/>
          <w:cs/>
        </w:rPr>
        <w:t xml:space="preserve">สำหรับงวดสามเดือนสิ้นสุดวันที่ </w:t>
      </w:r>
      <w:r w:rsidRPr="00227AF7">
        <w:rPr>
          <w:rFonts w:ascii="Angsana New" w:hAnsi="Angsana New"/>
          <w:sz w:val="28"/>
        </w:rPr>
        <w:t xml:space="preserve">30 </w:t>
      </w:r>
      <w:r w:rsidR="00784C37" w:rsidRPr="00227AF7">
        <w:rPr>
          <w:rFonts w:ascii="Angsana New" w:hAnsi="Angsana New" w:hint="cs"/>
          <w:sz w:val="28"/>
          <w:cs/>
        </w:rPr>
        <w:t>กันยายน</w:t>
      </w:r>
      <w:r w:rsidRPr="00227AF7">
        <w:rPr>
          <w:rFonts w:ascii="Angsana New" w:hAnsi="Angsana New" w:hint="cs"/>
          <w:sz w:val="28"/>
          <w:cs/>
        </w:rPr>
        <w:t xml:space="preserve"> </w:t>
      </w:r>
      <w:r w:rsidRPr="00227AF7">
        <w:rPr>
          <w:rFonts w:ascii="Angsana New" w:hAnsi="Angsana New"/>
          <w:sz w:val="28"/>
        </w:rPr>
        <w:t xml:space="preserve">2566 </w:t>
      </w:r>
      <w:r w:rsidRPr="00227AF7">
        <w:rPr>
          <w:rFonts w:ascii="Angsana New" w:eastAsia="Times New Roman" w:hAnsi="Angsana New" w:hint="cs"/>
          <w:sz w:val="28"/>
          <w:cs/>
        </w:rPr>
        <w:t>กลุ่มบริษัทมีรายได้จากลูกค้ารายใหญ่จำนวน</w:t>
      </w:r>
      <w:r w:rsidRPr="00227AF7">
        <w:rPr>
          <w:rFonts w:ascii="Angsana New" w:eastAsia="Times New Roman" w:hAnsi="Angsana New"/>
          <w:sz w:val="28"/>
          <w:cs/>
        </w:rPr>
        <w:t xml:space="preserve"> </w:t>
      </w:r>
      <w:r w:rsidR="00E32FCB" w:rsidRPr="00227AF7">
        <w:rPr>
          <w:rFonts w:ascii="Angsana New" w:eastAsia="Times New Roman" w:hAnsi="Angsana New"/>
          <w:sz w:val="28"/>
        </w:rPr>
        <w:t>2</w:t>
      </w:r>
      <w:r w:rsidRPr="00227AF7">
        <w:rPr>
          <w:rFonts w:ascii="Angsana New" w:eastAsia="Times New Roman" w:hAnsi="Angsana New"/>
          <w:sz w:val="28"/>
          <w:cs/>
        </w:rPr>
        <w:t xml:space="preserve"> </w:t>
      </w:r>
      <w:r w:rsidRPr="00227AF7">
        <w:rPr>
          <w:rFonts w:ascii="Angsana New" w:eastAsia="Times New Roman" w:hAnsi="Angsana New" w:hint="cs"/>
          <w:sz w:val="28"/>
          <w:cs/>
        </w:rPr>
        <w:t>ราย</w:t>
      </w:r>
      <w:r w:rsidRPr="00227AF7">
        <w:rPr>
          <w:rFonts w:ascii="Angsana New" w:eastAsia="Times New Roman" w:hAnsi="Angsana New"/>
          <w:sz w:val="28"/>
          <w:cs/>
        </w:rPr>
        <w:t xml:space="preserve"> </w:t>
      </w:r>
      <w:r w:rsidRPr="00227AF7">
        <w:rPr>
          <w:rFonts w:ascii="Angsana New" w:eastAsia="Times New Roman" w:hAnsi="Angsana New" w:hint="cs"/>
          <w:sz w:val="28"/>
          <w:cs/>
        </w:rPr>
        <w:t>เป็นจำนวนเงินรวม</w:t>
      </w:r>
      <w:r w:rsidRPr="00227AF7">
        <w:rPr>
          <w:rFonts w:ascii="Angsana New" w:eastAsia="Times New Roman" w:hAnsi="Angsana New"/>
          <w:sz w:val="28"/>
        </w:rPr>
        <w:t xml:space="preserve"> </w:t>
      </w:r>
      <w:r w:rsidR="00E32FCB" w:rsidRPr="00227AF7">
        <w:rPr>
          <w:rFonts w:ascii="Angsana New" w:eastAsia="Times New Roman" w:hAnsi="Angsana New"/>
          <w:sz w:val="28"/>
        </w:rPr>
        <w:t>2</w:t>
      </w:r>
      <w:r w:rsidR="008435C6" w:rsidRPr="00227AF7">
        <w:rPr>
          <w:rFonts w:ascii="Angsana New" w:eastAsia="Times New Roman" w:hAnsi="Angsana New"/>
          <w:sz w:val="28"/>
        </w:rPr>
        <w:t>2</w:t>
      </w:r>
      <w:r w:rsidRPr="00227AF7">
        <w:rPr>
          <w:rFonts w:ascii="Angsana New" w:eastAsia="Times New Roman" w:hAnsi="Angsana New"/>
          <w:sz w:val="28"/>
        </w:rPr>
        <w:t xml:space="preserve"> </w:t>
      </w:r>
      <w:r w:rsidRPr="00227AF7">
        <w:rPr>
          <w:rFonts w:ascii="Angsana New" w:eastAsia="Times New Roman" w:hAnsi="Angsana New" w:hint="cs"/>
          <w:sz w:val="28"/>
          <w:cs/>
        </w:rPr>
        <w:t>ล้านบาท</w:t>
      </w:r>
      <w:r w:rsidRPr="00227AF7">
        <w:rPr>
          <w:rFonts w:ascii="Angsana New" w:eastAsia="Times New Roman" w:hAnsi="Angsana New"/>
          <w:sz w:val="28"/>
          <w:cs/>
        </w:rPr>
        <w:t xml:space="preserve"> </w:t>
      </w:r>
      <w:r w:rsidRPr="00227AF7">
        <w:rPr>
          <w:rFonts w:ascii="Angsana New" w:eastAsia="Times New Roman" w:hAnsi="Angsana New" w:hint="cs"/>
          <w:sz w:val="28"/>
          <w:cs/>
        </w:rPr>
        <w:t>ซึ่งคิดเป็นร้อยละ</w:t>
      </w:r>
      <w:r w:rsidRPr="00227AF7">
        <w:rPr>
          <w:rFonts w:ascii="Angsana New" w:eastAsia="Times New Roman" w:hAnsi="Angsana New"/>
          <w:sz w:val="28"/>
          <w:cs/>
        </w:rPr>
        <w:t xml:space="preserve"> </w:t>
      </w:r>
      <w:r w:rsidR="008435C6" w:rsidRPr="00227AF7">
        <w:rPr>
          <w:rFonts w:ascii="Angsana New" w:eastAsia="Times New Roman" w:hAnsi="Angsana New"/>
          <w:sz w:val="28"/>
        </w:rPr>
        <w:t>63</w:t>
      </w:r>
      <w:r w:rsidRPr="00227AF7">
        <w:rPr>
          <w:rFonts w:ascii="Angsana New" w:eastAsia="Times New Roman" w:hAnsi="Angsana New"/>
          <w:sz w:val="28"/>
          <w:cs/>
        </w:rPr>
        <w:t xml:space="preserve"> </w:t>
      </w:r>
      <w:r w:rsidRPr="00227AF7">
        <w:rPr>
          <w:rFonts w:ascii="Angsana New" w:eastAsia="Times New Roman" w:hAnsi="Angsana New" w:hint="cs"/>
          <w:sz w:val="28"/>
          <w:cs/>
        </w:rPr>
        <w:t>ของรายได้จากการให้บริการของกลุ่มบริษัท</w:t>
      </w:r>
      <w:r w:rsidRPr="00227AF7">
        <w:rPr>
          <w:rFonts w:ascii="Angsana New" w:eastAsia="Times New Roman" w:hAnsi="Angsana New"/>
          <w:sz w:val="28"/>
          <w:cs/>
        </w:rPr>
        <w:t xml:space="preserve"> </w:t>
      </w:r>
      <w:r w:rsidRPr="00227AF7">
        <w:rPr>
          <w:rFonts w:ascii="Angsana New" w:eastAsia="Times New Roman" w:hAnsi="Angsana New"/>
          <w:sz w:val="28"/>
        </w:rPr>
        <w:t xml:space="preserve">(2565: </w:t>
      </w:r>
      <w:r w:rsidRPr="00227AF7">
        <w:rPr>
          <w:rFonts w:ascii="Angsana New" w:eastAsia="Times New Roman" w:hAnsi="Angsana New" w:hint="cs"/>
          <w:sz w:val="28"/>
          <w:cs/>
        </w:rPr>
        <w:t>กลุ่มบริษัทมีรายได้จากลูกค้ารายใหญ่จำนวน</w:t>
      </w:r>
      <w:r w:rsidRPr="00227AF7">
        <w:rPr>
          <w:rFonts w:ascii="Angsana New" w:eastAsia="Times New Roman" w:hAnsi="Angsana New"/>
          <w:sz w:val="28"/>
          <w:cs/>
        </w:rPr>
        <w:t xml:space="preserve"> </w:t>
      </w:r>
      <w:r w:rsidR="00143D4B">
        <w:rPr>
          <w:rFonts w:ascii="Angsana New" w:eastAsia="Times New Roman" w:hAnsi="Angsana New"/>
          <w:sz w:val="28"/>
        </w:rPr>
        <w:t>3</w:t>
      </w:r>
      <w:r w:rsidRPr="00227AF7">
        <w:rPr>
          <w:rFonts w:ascii="Angsana New" w:eastAsia="Times New Roman" w:hAnsi="Angsana New"/>
          <w:sz w:val="28"/>
        </w:rPr>
        <w:t xml:space="preserve"> </w:t>
      </w:r>
      <w:r w:rsidRPr="00227AF7">
        <w:rPr>
          <w:rFonts w:ascii="Angsana New" w:eastAsia="Times New Roman" w:hAnsi="Angsana New" w:hint="cs"/>
          <w:sz w:val="28"/>
          <w:cs/>
        </w:rPr>
        <w:t>ราย</w:t>
      </w:r>
      <w:r w:rsidRPr="00227AF7">
        <w:rPr>
          <w:rFonts w:ascii="Angsana New" w:eastAsia="Times New Roman" w:hAnsi="Angsana New"/>
          <w:sz w:val="28"/>
          <w:cs/>
        </w:rPr>
        <w:t xml:space="preserve"> </w:t>
      </w:r>
      <w:r w:rsidRPr="00227AF7">
        <w:rPr>
          <w:rFonts w:ascii="Angsana New" w:eastAsia="Times New Roman" w:hAnsi="Angsana New" w:hint="cs"/>
          <w:sz w:val="28"/>
          <w:cs/>
        </w:rPr>
        <w:t>เป็นจำนวนเงินรวม</w:t>
      </w:r>
      <w:r w:rsidRPr="00227AF7">
        <w:rPr>
          <w:rFonts w:ascii="Angsana New" w:eastAsia="Times New Roman" w:hAnsi="Angsana New"/>
          <w:sz w:val="28"/>
          <w:cs/>
        </w:rPr>
        <w:t xml:space="preserve"> </w:t>
      </w:r>
      <w:r w:rsidR="008435C6" w:rsidRPr="00227AF7">
        <w:rPr>
          <w:rFonts w:ascii="Angsana New" w:eastAsia="Times New Roman" w:hAnsi="Angsana New"/>
          <w:sz w:val="28"/>
        </w:rPr>
        <w:t>1</w:t>
      </w:r>
      <w:r w:rsidR="00143D4B">
        <w:rPr>
          <w:rFonts w:ascii="Angsana New" w:eastAsia="Times New Roman" w:hAnsi="Angsana New"/>
          <w:sz w:val="28"/>
        </w:rPr>
        <w:t>6</w:t>
      </w:r>
      <w:r w:rsidRPr="00227AF7">
        <w:rPr>
          <w:rFonts w:ascii="Angsana New" w:eastAsia="Times New Roman" w:hAnsi="Angsana New"/>
          <w:sz w:val="28"/>
        </w:rPr>
        <w:t xml:space="preserve"> </w:t>
      </w:r>
      <w:r w:rsidRPr="00227AF7">
        <w:rPr>
          <w:rFonts w:ascii="Angsana New" w:eastAsia="Times New Roman" w:hAnsi="Angsana New" w:hint="cs"/>
          <w:sz w:val="28"/>
          <w:cs/>
        </w:rPr>
        <w:t>ล้านบาท</w:t>
      </w:r>
      <w:r w:rsidRPr="00227AF7">
        <w:rPr>
          <w:rFonts w:ascii="Angsana New" w:eastAsia="Times New Roman" w:hAnsi="Angsana New"/>
          <w:sz w:val="28"/>
          <w:cs/>
        </w:rPr>
        <w:t xml:space="preserve"> </w:t>
      </w:r>
      <w:r w:rsidRPr="00227AF7">
        <w:rPr>
          <w:rFonts w:ascii="Angsana New" w:eastAsia="Times New Roman" w:hAnsi="Angsana New" w:hint="cs"/>
          <w:sz w:val="28"/>
          <w:cs/>
        </w:rPr>
        <w:t>ซึ่งคิดเป็นร้อยละ</w:t>
      </w:r>
      <w:r w:rsidRPr="00227AF7">
        <w:rPr>
          <w:rFonts w:ascii="Angsana New" w:eastAsia="Times New Roman" w:hAnsi="Angsana New"/>
          <w:sz w:val="28"/>
          <w:cs/>
        </w:rPr>
        <w:t xml:space="preserve"> </w:t>
      </w:r>
      <w:r w:rsidR="007E5A6E" w:rsidRPr="00227AF7">
        <w:rPr>
          <w:rFonts w:ascii="Angsana New" w:eastAsia="Times New Roman" w:hAnsi="Angsana New"/>
          <w:sz w:val="28"/>
        </w:rPr>
        <w:t>7</w:t>
      </w:r>
      <w:r w:rsidR="00143D4B">
        <w:rPr>
          <w:rFonts w:ascii="Angsana New" w:eastAsia="Times New Roman" w:hAnsi="Angsana New"/>
          <w:sz w:val="28"/>
        </w:rPr>
        <w:t>3</w:t>
      </w:r>
      <w:r w:rsidR="00E32FCB" w:rsidRPr="00227AF7">
        <w:rPr>
          <w:rFonts w:ascii="Angsana New" w:eastAsia="Times New Roman" w:hAnsi="Angsana New"/>
          <w:sz w:val="28"/>
        </w:rPr>
        <w:t xml:space="preserve"> </w:t>
      </w:r>
      <w:r w:rsidRPr="00227AF7">
        <w:rPr>
          <w:rFonts w:ascii="Angsana New" w:eastAsia="Times New Roman" w:hAnsi="Angsana New" w:hint="cs"/>
          <w:sz w:val="28"/>
          <w:cs/>
        </w:rPr>
        <w:t>ของรายได้จากการให้บริการของกลุ่มบริษัท</w:t>
      </w:r>
      <w:r w:rsidRPr="00227AF7">
        <w:rPr>
          <w:rFonts w:ascii="Angsana New" w:eastAsia="Times New Roman" w:hAnsi="Angsana New"/>
          <w:sz w:val="28"/>
        </w:rPr>
        <w:t>)</w:t>
      </w:r>
    </w:p>
    <w:p w14:paraId="6992D56A" w14:textId="77777777" w:rsidR="00E242F0" w:rsidRPr="00227AF7" w:rsidRDefault="00E242F0" w:rsidP="00133D3D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B217F67" w14:textId="39936130" w:rsidR="000860DC" w:rsidRPr="00B118B0" w:rsidRDefault="00E25553" w:rsidP="00E25553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sz w:val="28"/>
        </w:rPr>
        <w:sectPr w:rsidR="000860DC" w:rsidRPr="00B118B0" w:rsidSect="002B1725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29" w:bottom="720" w:left="1440" w:header="864" w:footer="432" w:gutter="0"/>
          <w:pgNumType w:start="35"/>
          <w:cols w:space="720"/>
          <w:docGrid w:linePitch="326"/>
        </w:sectPr>
      </w:pPr>
      <w:r w:rsidRPr="00227AF7">
        <w:rPr>
          <w:rFonts w:ascii="Angsana New" w:hAnsi="Angsana New" w:hint="cs"/>
          <w:sz w:val="28"/>
          <w:cs/>
        </w:rPr>
        <w:t>สำหรับงวด</w:t>
      </w:r>
      <w:r w:rsidR="00504479" w:rsidRPr="00227AF7">
        <w:rPr>
          <w:rFonts w:ascii="Angsana New" w:hAnsi="Angsana New" w:hint="cs"/>
          <w:sz w:val="28"/>
          <w:cs/>
        </w:rPr>
        <w:t>เก้า</w:t>
      </w:r>
      <w:r w:rsidRPr="00227AF7">
        <w:rPr>
          <w:rFonts w:ascii="Angsana New" w:hAnsi="Angsana New" w:hint="cs"/>
          <w:sz w:val="28"/>
          <w:cs/>
        </w:rPr>
        <w:t>เดือ</w:t>
      </w:r>
      <w:r w:rsidR="0056146D" w:rsidRPr="00227AF7">
        <w:rPr>
          <w:rFonts w:ascii="Angsana New" w:hAnsi="Angsana New" w:hint="cs"/>
          <w:sz w:val="28"/>
          <w:cs/>
        </w:rPr>
        <w:t>น</w:t>
      </w:r>
      <w:r w:rsidRPr="00227AF7">
        <w:rPr>
          <w:rFonts w:ascii="Angsana New" w:hAnsi="Angsana New" w:hint="cs"/>
          <w:sz w:val="28"/>
          <w:cs/>
        </w:rPr>
        <w:t xml:space="preserve">สิ้นสุดวันที่ </w:t>
      </w:r>
      <w:r w:rsidR="0056146D" w:rsidRPr="00227AF7">
        <w:rPr>
          <w:rFonts w:ascii="Angsana New" w:hAnsi="Angsana New"/>
          <w:sz w:val="28"/>
        </w:rPr>
        <w:t>30</w:t>
      </w:r>
      <w:r w:rsidRPr="00227AF7">
        <w:rPr>
          <w:rFonts w:ascii="Angsana New" w:hAnsi="Angsana New"/>
          <w:sz w:val="28"/>
        </w:rPr>
        <w:t xml:space="preserve"> </w:t>
      </w:r>
      <w:r w:rsidR="00504479" w:rsidRPr="00227AF7">
        <w:rPr>
          <w:rFonts w:ascii="Angsana New" w:hAnsi="Angsana New" w:hint="cs"/>
          <w:sz w:val="28"/>
          <w:cs/>
        </w:rPr>
        <w:t>กันยายน</w:t>
      </w:r>
      <w:r w:rsidRPr="00227AF7">
        <w:rPr>
          <w:rFonts w:ascii="Angsana New" w:hAnsi="Angsana New" w:hint="cs"/>
          <w:sz w:val="28"/>
          <w:cs/>
        </w:rPr>
        <w:t xml:space="preserve"> </w:t>
      </w:r>
      <w:r w:rsidRPr="00227AF7">
        <w:rPr>
          <w:rFonts w:ascii="Angsana New" w:hAnsi="Angsana New"/>
          <w:sz w:val="28"/>
        </w:rPr>
        <w:t xml:space="preserve">2566 </w:t>
      </w:r>
      <w:r w:rsidRPr="00227AF7">
        <w:rPr>
          <w:rFonts w:ascii="Angsana New" w:eastAsia="Times New Roman" w:hAnsi="Angsana New" w:hint="cs"/>
          <w:sz w:val="28"/>
          <w:cs/>
        </w:rPr>
        <w:t>กลุ่มบริษัทมีรายได้จากลูกค้ารายใหญ่จำนวน</w:t>
      </w:r>
      <w:r w:rsidRPr="00227AF7">
        <w:rPr>
          <w:rFonts w:ascii="Angsana New" w:eastAsia="Times New Roman" w:hAnsi="Angsana New"/>
          <w:sz w:val="28"/>
          <w:cs/>
        </w:rPr>
        <w:t xml:space="preserve"> </w:t>
      </w:r>
      <w:r w:rsidR="00E32FCB" w:rsidRPr="00227AF7">
        <w:rPr>
          <w:rFonts w:ascii="Angsana New" w:eastAsia="Times New Roman" w:hAnsi="Angsana New"/>
          <w:sz w:val="28"/>
        </w:rPr>
        <w:t>2</w:t>
      </w:r>
      <w:r w:rsidRPr="00227AF7">
        <w:rPr>
          <w:rFonts w:ascii="Angsana New" w:eastAsia="Times New Roman" w:hAnsi="Angsana New"/>
          <w:sz w:val="28"/>
          <w:cs/>
        </w:rPr>
        <w:t xml:space="preserve"> </w:t>
      </w:r>
      <w:r w:rsidRPr="00227AF7">
        <w:rPr>
          <w:rFonts w:ascii="Angsana New" w:eastAsia="Times New Roman" w:hAnsi="Angsana New" w:hint="cs"/>
          <w:sz w:val="28"/>
          <w:cs/>
        </w:rPr>
        <w:t>ราย</w:t>
      </w:r>
      <w:r w:rsidRPr="00227AF7">
        <w:rPr>
          <w:rFonts w:ascii="Angsana New" w:eastAsia="Times New Roman" w:hAnsi="Angsana New"/>
          <w:sz w:val="28"/>
          <w:cs/>
        </w:rPr>
        <w:t xml:space="preserve"> </w:t>
      </w:r>
      <w:r w:rsidRPr="00227AF7">
        <w:rPr>
          <w:rFonts w:ascii="Angsana New" w:eastAsia="Times New Roman" w:hAnsi="Angsana New" w:hint="cs"/>
          <w:sz w:val="28"/>
          <w:cs/>
        </w:rPr>
        <w:t>เป็นจำนวนเงินรวม</w:t>
      </w:r>
      <w:r w:rsidRPr="00227AF7">
        <w:rPr>
          <w:rFonts w:ascii="Angsana New" w:eastAsia="Times New Roman" w:hAnsi="Angsana New"/>
          <w:sz w:val="28"/>
        </w:rPr>
        <w:t xml:space="preserve"> </w:t>
      </w:r>
      <w:r w:rsidR="006109D5" w:rsidRPr="00227AF7">
        <w:rPr>
          <w:rFonts w:ascii="Angsana New" w:eastAsia="Times New Roman" w:hAnsi="Angsana New"/>
          <w:sz w:val="28"/>
        </w:rPr>
        <w:t xml:space="preserve"> </w:t>
      </w:r>
      <w:r w:rsidR="00AF5062" w:rsidRPr="00227AF7">
        <w:rPr>
          <w:rFonts w:ascii="Angsana New" w:eastAsia="Times New Roman" w:hAnsi="Angsana New"/>
          <w:sz w:val="28"/>
        </w:rPr>
        <w:t>7</w:t>
      </w:r>
      <w:r w:rsidR="00C96BF4">
        <w:rPr>
          <w:rFonts w:ascii="Angsana New" w:eastAsia="Times New Roman" w:hAnsi="Angsana New"/>
          <w:sz w:val="28"/>
        </w:rPr>
        <w:t>1</w:t>
      </w:r>
      <w:r w:rsidRPr="00227AF7">
        <w:rPr>
          <w:rFonts w:ascii="Angsana New" w:eastAsia="Times New Roman" w:hAnsi="Angsana New"/>
          <w:sz w:val="28"/>
        </w:rPr>
        <w:t xml:space="preserve"> </w:t>
      </w:r>
      <w:r w:rsidRPr="00227AF7">
        <w:rPr>
          <w:rFonts w:ascii="Angsana New" w:eastAsia="Times New Roman" w:hAnsi="Angsana New" w:hint="cs"/>
          <w:sz w:val="28"/>
          <w:cs/>
        </w:rPr>
        <w:t>ล้านบาท</w:t>
      </w:r>
      <w:r w:rsidRPr="00227AF7">
        <w:rPr>
          <w:rFonts w:ascii="Angsana New" w:eastAsia="Times New Roman" w:hAnsi="Angsana New"/>
          <w:sz w:val="28"/>
          <w:cs/>
        </w:rPr>
        <w:t xml:space="preserve"> </w:t>
      </w:r>
      <w:r w:rsidRPr="00227AF7">
        <w:rPr>
          <w:rFonts w:ascii="Angsana New" w:eastAsia="Times New Roman" w:hAnsi="Angsana New" w:hint="cs"/>
          <w:sz w:val="28"/>
          <w:cs/>
        </w:rPr>
        <w:t>ซึ่งคิดเป็นร้อยละ</w:t>
      </w:r>
      <w:r w:rsidRPr="00227AF7">
        <w:rPr>
          <w:rFonts w:ascii="Angsana New" w:eastAsia="Times New Roman" w:hAnsi="Angsana New"/>
          <w:sz w:val="28"/>
          <w:cs/>
        </w:rPr>
        <w:t xml:space="preserve"> </w:t>
      </w:r>
      <w:r w:rsidR="00C96BF4">
        <w:rPr>
          <w:rFonts w:ascii="Angsana New" w:eastAsia="Times New Roman" w:hAnsi="Angsana New"/>
          <w:sz w:val="28"/>
        </w:rPr>
        <w:t>65</w:t>
      </w:r>
      <w:r w:rsidRPr="00227AF7">
        <w:rPr>
          <w:rFonts w:ascii="Angsana New" w:eastAsia="Times New Roman" w:hAnsi="Angsana New"/>
          <w:sz w:val="28"/>
          <w:cs/>
        </w:rPr>
        <w:t xml:space="preserve"> </w:t>
      </w:r>
      <w:r w:rsidRPr="00227AF7">
        <w:rPr>
          <w:rFonts w:ascii="Angsana New" w:eastAsia="Times New Roman" w:hAnsi="Angsana New" w:hint="cs"/>
          <w:sz w:val="28"/>
          <w:cs/>
        </w:rPr>
        <w:t>ของรายได้จากการให้บริการของกลุ่มบริษัท</w:t>
      </w:r>
      <w:r w:rsidRPr="00227AF7">
        <w:rPr>
          <w:rFonts w:ascii="Angsana New" w:eastAsia="Times New Roman" w:hAnsi="Angsana New"/>
          <w:sz w:val="28"/>
          <w:cs/>
        </w:rPr>
        <w:t xml:space="preserve"> </w:t>
      </w:r>
      <w:r w:rsidRPr="00227AF7">
        <w:rPr>
          <w:rFonts w:ascii="Angsana New" w:eastAsia="Times New Roman" w:hAnsi="Angsana New"/>
          <w:sz w:val="28"/>
        </w:rPr>
        <w:t xml:space="preserve">(2565: </w:t>
      </w:r>
      <w:r w:rsidRPr="00227AF7">
        <w:rPr>
          <w:rFonts w:ascii="Angsana New" w:eastAsia="Times New Roman" w:hAnsi="Angsana New" w:hint="cs"/>
          <w:sz w:val="28"/>
          <w:cs/>
        </w:rPr>
        <w:t>กลุ่มบริษัทมีรายได้จากลูกค้ารายใหญ่จำนวน</w:t>
      </w:r>
      <w:r w:rsidRPr="00227AF7">
        <w:rPr>
          <w:rFonts w:ascii="Angsana New" w:eastAsia="Times New Roman" w:hAnsi="Angsana New"/>
          <w:sz w:val="28"/>
          <w:cs/>
        </w:rPr>
        <w:t xml:space="preserve"> </w:t>
      </w:r>
      <w:r w:rsidR="00E32FCB" w:rsidRPr="00227AF7">
        <w:rPr>
          <w:rFonts w:ascii="Angsana New" w:eastAsia="Times New Roman" w:hAnsi="Angsana New"/>
          <w:sz w:val="28"/>
        </w:rPr>
        <w:t>3</w:t>
      </w:r>
      <w:r w:rsidRPr="00227AF7">
        <w:rPr>
          <w:rFonts w:ascii="Angsana New" w:eastAsia="Times New Roman" w:hAnsi="Angsana New"/>
          <w:sz w:val="28"/>
        </w:rPr>
        <w:t xml:space="preserve"> </w:t>
      </w:r>
      <w:r w:rsidRPr="00227AF7">
        <w:rPr>
          <w:rFonts w:ascii="Angsana New" w:eastAsia="Times New Roman" w:hAnsi="Angsana New" w:hint="cs"/>
          <w:sz w:val="28"/>
          <w:cs/>
        </w:rPr>
        <w:t>ราย</w:t>
      </w:r>
      <w:r w:rsidRPr="00227AF7">
        <w:rPr>
          <w:rFonts w:ascii="Angsana New" w:eastAsia="Times New Roman" w:hAnsi="Angsana New"/>
          <w:sz w:val="28"/>
          <w:cs/>
        </w:rPr>
        <w:t xml:space="preserve"> </w:t>
      </w:r>
      <w:r w:rsidRPr="00227AF7">
        <w:rPr>
          <w:rFonts w:ascii="Angsana New" w:eastAsia="Times New Roman" w:hAnsi="Angsana New" w:hint="cs"/>
          <w:sz w:val="28"/>
          <w:cs/>
        </w:rPr>
        <w:t>เป็นจำนวนเงินรวม</w:t>
      </w:r>
      <w:r w:rsidRPr="00227AF7">
        <w:rPr>
          <w:rFonts w:ascii="Angsana New" w:eastAsia="Times New Roman" w:hAnsi="Angsana New"/>
          <w:sz w:val="28"/>
          <w:cs/>
        </w:rPr>
        <w:t xml:space="preserve"> </w:t>
      </w:r>
      <w:r w:rsidR="00AF5062" w:rsidRPr="00227AF7">
        <w:rPr>
          <w:rFonts w:ascii="Angsana New" w:eastAsia="Times New Roman" w:hAnsi="Angsana New"/>
          <w:sz w:val="28"/>
        </w:rPr>
        <w:t>5</w:t>
      </w:r>
      <w:r w:rsidR="00C96BF4">
        <w:rPr>
          <w:rFonts w:ascii="Angsana New" w:eastAsia="Times New Roman" w:hAnsi="Angsana New"/>
          <w:sz w:val="28"/>
        </w:rPr>
        <w:t>9</w:t>
      </w:r>
      <w:r w:rsidRPr="00227AF7">
        <w:rPr>
          <w:rFonts w:ascii="Angsana New" w:eastAsia="Times New Roman" w:hAnsi="Angsana New"/>
          <w:sz w:val="28"/>
        </w:rPr>
        <w:t xml:space="preserve"> </w:t>
      </w:r>
      <w:r w:rsidRPr="00227AF7">
        <w:rPr>
          <w:rFonts w:ascii="Angsana New" w:eastAsia="Times New Roman" w:hAnsi="Angsana New" w:hint="cs"/>
          <w:sz w:val="28"/>
          <w:cs/>
        </w:rPr>
        <w:t>ล้านบาท</w:t>
      </w:r>
      <w:r w:rsidRPr="00227AF7">
        <w:rPr>
          <w:rFonts w:ascii="Angsana New" w:eastAsia="Times New Roman" w:hAnsi="Angsana New"/>
          <w:sz w:val="28"/>
          <w:cs/>
        </w:rPr>
        <w:t xml:space="preserve"> </w:t>
      </w:r>
      <w:r w:rsidRPr="00227AF7">
        <w:rPr>
          <w:rFonts w:ascii="Angsana New" w:eastAsia="Times New Roman" w:hAnsi="Angsana New" w:hint="cs"/>
          <w:sz w:val="28"/>
          <w:cs/>
        </w:rPr>
        <w:t>ซึ่งคิดเป็นร้อยละ</w:t>
      </w:r>
      <w:r w:rsidRPr="00227AF7">
        <w:rPr>
          <w:rFonts w:ascii="Angsana New" w:eastAsia="Times New Roman" w:hAnsi="Angsana New"/>
          <w:sz w:val="28"/>
          <w:cs/>
        </w:rPr>
        <w:t xml:space="preserve"> </w:t>
      </w:r>
      <w:r w:rsidR="00AF5062" w:rsidRPr="00227AF7">
        <w:rPr>
          <w:rFonts w:ascii="Angsana New" w:eastAsia="Times New Roman" w:hAnsi="Angsana New"/>
          <w:sz w:val="28"/>
        </w:rPr>
        <w:t>76</w:t>
      </w:r>
      <w:r w:rsidRPr="00227AF7">
        <w:rPr>
          <w:rFonts w:ascii="Angsana New" w:eastAsia="Times New Roman" w:hAnsi="Angsana New"/>
          <w:sz w:val="28"/>
        </w:rPr>
        <w:t xml:space="preserve"> </w:t>
      </w:r>
      <w:r w:rsidRPr="00227AF7">
        <w:rPr>
          <w:rFonts w:ascii="Angsana New" w:eastAsia="Times New Roman" w:hAnsi="Angsana New" w:hint="cs"/>
          <w:sz w:val="28"/>
          <w:cs/>
        </w:rPr>
        <w:t>ของรายได้จากการให้บริการของกลุ่มบริษัท</w:t>
      </w:r>
      <w:r w:rsidRPr="00227AF7">
        <w:rPr>
          <w:rFonts w:ascii="Angsana New" w:eastAsia="Times New Roman" w:hAnsi="Angsana New"/>
          <w:sz w:val="28"/>
        </w:rPr>
        <w:t>)</w:t>
      </w:r>
    </w:p>
    <w:p w14:paraId="55B685EA" w14:textId="6A73CB75" w:rsidR="00825D0B" w:rsidRDefault="00825D0B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  <w:r w:rsidRPr="008306BB">
        <w:rPr>
          <w:rFonts w:asciiTheme="majorBidi" w:eastAsia="SimSun" w:hAnsiTheme="majorBidi" w:cstheme="majorBidi"/>
          <w:sz w:val="28"/>
          <w:cs/>
        </w:rPr>
        <w:lastRenderedPageBreak/>
        <w:t>ข้อมูลตามส่วนงานที่รายงานและการจำแนกรายได้สำหรับงวด</w:t>
      </w:r>
      <w:r w:rsidR="00335226" w:rsidRPr="008306BB">
        <w:rPr>
          <w:rFonts w:asciiTheme="majorBidi" w:eastAsia="SimSun" w:hAnsiTheme="majorBidi" w:cstheme="majorBidi" w:hint="cs"/>
          <w:sz w:val="28"/>
          <w:cs/>
        </w:rPr>
        <w:t>สาม</w:t>
      </w:r>
      <w:r w:rsidRPr="008306BB">
        <w:rPr>
          <w:rFonts w:asciiTheme="majorBidi" w:eastAsia="SimSun" w:hAnsiTheme="majorBidi" w:cstheme="majorBidi"/>
          <w:sz w:val="28"/>
          <w:cs/>
        </w:rPr>
        <w:t xml:space="preserve">เดือนสิ้นสุดวันที่ </w:t>
      </w:r>
      <w:r w:rsidRPr="008306BB">
        <w:rPr>
          <w:rFonts w:asciiTheme="majorBidi" w:eastAsia="SimSun" w:hAnsiTheme="majorBidi" w:cstheme="majorBidi"/>
          <w:sz w:val="28"/>
        </w:rPr>
        <w:t>3</w:t>
      </w:r>
      <w:r w:rsidR="00B336C7" w:rsidRPr="008306BB">
        <w:rPr>
          <w:rFonts w:asciiTheme="majorBidi" w:eastAsia="SimSun" w:hAnsiTheme="majorBidi" w:cstheme="majorBidi"/>
          <w:sz w:val="28"/>
        </w:rPr>
        <w:t>0</w:t>
      </w:r>
      <w:r w:rsidR="00273E96" w:rsidRPr="008306BB">
        <w:rPr>
          <w:rFonts w:asciiTheme="majorBidi" w:eastAsia="SimSun" w:hAnsiTheme="majorBidi" w:cstheme="majorBidi"/>
          <w:sz w:val="28"/>
        </w:rPr>
        <w:t xml:space="preserve"> </w:t>
      </w:r>
      <w:r w:rsidR="00FE0909" w:rsidRPr="008306BB">
        <w:rPr>
          <w:rFonts w:asciiTheme="majorBidi" w:eastAsia="SimSun" w:hAnsiTheme="majorBidi" w:cstheme="majorBidi" w:hint="cs"/>
          <w:sz w:val="28"/>
          <w:cs/>
        </w:rPr>
        <w:t>กันยายน</w:t>
      </w:r>
      <w:r w:rsidR="00B336C7" w:rsidRPr="008306BB">
        <w:rPr>
          <w:rFonts w:asciiTheme="majorBidi" w:eastAsia="SimSun" w:hAnsiTheme="majorBidi" w:cstheme="majorBidi" w:hint="cs"/>
          <w:sz w:val="28"/>
          <w:cs/>
        </w:rPr>
        <w:t xml:space="preserve"> </w:t>
      </w:r>
      <w:r w:rsidRPr="008306BB">
        <w:rPr>
          <w:rFonts w:asciiTheme="majorBidi" w:eastAsia="SimSun" w:hAnsiTheme="majorBidi" w:cstheme="majorBidi"/>
          <w:sz w:val="28"/>
        </w:rPr>
        <w:t>256</w:t>
      </w:r>
      <w:r w:rsidR="00D072E9" w:rsidRPr="008306BB">
        <w:rPr>
          <w:rFonts w:asciiTheme="majorBidi" w:eastAsia="SimSun" w:hAnsiTheme="majorBidi" w:cstheme="majorBidi"/>
          <w:sz w:val="28"/>
        </w:rPr>
        <w:t>6</w:t>
      </w:r>
      <w:r w:rsidRPr="008306BB">
        <w:rPr>
          <w:rFonts w:asciiTheme="majorBidi" w:eastAsia="SimSun" w:hAnsiTheme="majorBidi" w:cstheme="majorBidi"/>
          <w:sz w:val="28"/>
          <w:cs/>
        </w:rPr>
        <w:t xml:space="preserve"> และ </w:t>
      </w:r>
      <w:r w:rsidRPr="008306BB">
        <w:rPr>
          <w:rFonts w:asciiTheme="majorBidi" w:eastAsia="SimSun" w:hAnsiTheme="majorBidi" w:cstheme="majorBidi"/>
          <w:sz w:val="28"/>
        </w:rPr>
        <w:t>256</w:t>
      </w:r>
      <w:r w:rsidR="00D072E9" w:rsidRPr="008306BB">
        <w:rPr>
          <w:rFonts w:asciiTheme="majorBidi" w:eastAsia="SimSun" w:hAnsiTheme="majorBidi" w:cstheme="majorBidi"/>
          <w:sz w:val="28"/>
        </w:rPr>
        <w:t>5</w:t>
      </w:r>
      <w:r w:rsidRPr="008306BB">
        <w:rPr>
          <w:rFonts w:asciiTheme="majorBidi" w:eastAsia="SimSun" w:hAnsiTheme="majorBidi" w:cstheme="majorBidi"/>
          <w:sz w:val="28"/>
          <w:cs/>
        </w:rPr>
        <w:t xml:space="preserve"> มีดังนี้</w:t>
      </w:r>
    </w:p>
    <w:tbl>
      <w:tblPr>
        <w:tblW w:w="13688" w:type="dxa"/>
        <w:tblInd w:w="36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990"/>
        <w:gridCol w:w="90"/>
        <w:gridCol w:w="990"/>
        <w:gridCol w:w="90"/>
        <w:gridCol w:w="1080"/>
        <w:gridCol w:w="90"/>
        <w:gridCol w:w="1080"/>
        <w:gridCol w:w="90"/>
        <w:gridCol w:w="1088"/>
        <w:gridCol w:w="90"/>
        <w:gridCol w:w="1080"/>
        <w:gridCol w:w="90"/>
        <w:gridCol w:w="1080"/>
      </w:tblGrid>
      <w:tr w:rsidR="008A0642" w:rsidRPr="00273E96" w14:paraId="3C315CDF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769257AB" w14:textId="77777777" w:rsidR="008A0642" w:rsidRPr="00B118B0" w:rsidRDefault="008A0642" w:rsidP="00613A3D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098" w:type="dxa"/>
            <w:gridSpan w:val="15"/>
          </w:tcPr>
          <w:p w14:paraId="673A21D9" w14:textId="77777777" w:rsidR="008A0642" w:rsidRPr="00273E96" w:rsidRDefault="008A0642" w:rsidP="00613A3D">
            <w:pPr>
              <w:pStyle w:val="EnvelopeReturn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273E9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73E9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273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A0642" w:rsidRPr="00273E96" w14:paraId="664B6934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4CC4A516" w14:textId="77777777" w:rsidR="008A0642" w:rsidRPr="00273E96" w:rsidRDefault="008A0642" w:rsidP="00613A3D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098" w:type="dxa"/>
            <w:gridSpan w:val="15"/>
          </w:tcPr>
          <w:p w14:paraId="2EFE212C" w14:textId="4F1DC143" w:rsidR="008A0642" w:rsidRPr="00273E9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งบกำไรขาดทุนและกำไรขาดทุนเบ็ดเสร็จอื่นรวม</w:t>
            </w:r>
            <w:r w:rsidRPr="000A18D6">
              <w:rPr>
                <w:rFonts w:asciiTheme="majorBidi" w:hAnsiTheme="majorBidi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0A18D6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757D1C">
              <w:rPr>
                <w:rFonts w:asciiTheme="majorBidi" w:hAnsiTheme="majorBidi"/>
                <w:sz w:val="26"/>
                <w:szCs w:val="26"/>
              </w:rPr>
              <w:t>3</w:t>
            </w:r>
            <w:r w:rsidR="00B336C7">
              <w:rPr>
                <w:rFonts w:asciiTheme="majorBidi" w:hAnsiTheme="majorBidi"/>
                <w:sz w:val="26"/>
                <w:szCs w:val="26"/>
              </w:rPr>
              <w:t>0</w:t>
            </w:r>
            <w:r w:rsidRPr="000A18D6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FE0909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3A6CB8" w:rsidRPr="00273E96" w14:paraId="47376985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760FD005" w14:textId="77777777" w:rsidR="003A6CB8" w:rsidRPr="00273E96" w:rsidRDefault="003A6CB8" w:rsidP="00613A3D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2086B" w14:textId="77777777" w:rsidR="003A6CB8" w:rsidRDefault="003A6CB8" w:rsidP="00613A3D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ธุรกิจสถานีจำหน่าย</w:t>
            </w:r>
          </w:p>
          <w:p w14:paraId="57AC51BE" w14:textId="37AD4A37" w:rsidR="003A6CB8" w:rsidRPr="00273E96" w:rsidRDefault="003A6CB8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แก</w:t>
            </w:r>
            <w:r w:rsidR="00C37DB0">
              <w:rPr>
                <w:rFonts w:asciiTheme="majorBidi" w:hAnsiTheme="majorBidi" w:hint="cs"/>
                <w:sz w:val="28"/>
                <w:szCs w:val="28"/>
                <w:cs/>
              </w:rPr>
              <w:t>๊</w:t>
            </w: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สและน้ำมัน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8C8BEAB" w14:textId="77777777" w:rsidR="003A6CB8" w:rsidRPr="00273E96" w:rsidRDefault="003A6CB8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75507" w14:textId="77777777" w:rsidR="003A6CB8" w:rsidRPr="00273E96" w:rsidRDefault="003A6CB8" w:rsidP="00613A3D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cs/>
              </w:rPr>
              <w:t>ธุรกิจพลังงาน</w:t>
            </w:r>
            <w:r w:rsidRPr="00273E96">
              <w:rPr>
                <w:rFonts w:asciiTheme="majorBidi" w:eastAsia="Times New Roman" w:hAnsiTheme="majorBidi" w:cstheme="majorBidi" w:hint="cs"/>
                <w:spacing w:val="-10"/>
                <w:sz w:val="28"/>
                <w:cs/>
              </w:rPr>
              <w:t>ทดแทน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395BC26" w14:textId="77777777" w:rsidR="003A6CB8" w:rsidRPr="00273E96" w:rsidRDefault="003A6CB8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DB219" w14:textId="674A4F26" w:rsidR="003A6CB8" w:rsidRPr="00273E96" w:rsidRDefault="003A6CB8" w:rsidP="00613A3D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ธุรกิจสาธารณูปโภค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BD6525B" w14:textId="77777777" w:rsidR="003A6CB8" w:rsidRPr="00273E96" w:rsidRDefault="003A6CB8" w:rsidP="00613A3D">
            <w:pPr>
              <w:pStyle w:val="EnvelopeReturn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24ED7" w14:textId="77777777" w:rsidR="003A6CB8" w:rsidRPr="00273E96" w:rsidRDefault="003A6CB8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6CB8" w:rsidRPr="00273E96" w14:paraId="53B1FB04" w14:textId="77777777" w:rsidTr="005A2D0C">
        <w:trPr>
          <w:trHeight w:val="132"/>
        </w:trPr>
        <w:tc>
          <w:tcPr>
            <w:tcW w:w="4590" w:type="dxa"/>
            <w:vAlign w:val="bottom"/>
          </w:tcPr>
          <w:p w14:paraId="33D7DDDF" w14:textId="77777777" w:rsidR="003A6CB8" w:rsidRPr="00273E96" w:rsidRDefault="003A6CB8" w:rsidP="00D072E9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678395" w14:textId="6CD9C8A4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D2FE796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43418" w14:textId="00A5B7B9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04DF44F4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64FC04" w14:textId="5D6EE6BA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3124E1D9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EF904BE" w14:textId="5C88BE6F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6237CEBA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30CCC7" w14:textId="1ACEB868" w:rsidR="003A6CB8" w:rsidRPr="00273E96" w:rsidRDefault="003A6CB8" w:rsidP="00D072E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7D2CD41E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center"/>
          </w:tcPr>
          <w:p w14:paraId="3BD27D55" w14:textId="18C15981" w:rsidR="003A6CB8" w:rsidRPr="00273E96" w:rsidRDefault="003A6CB8" w:rsidP="00D072E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151EF83A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259472" w14:textId="1FCF8BD4" w:rsidR="003A6CB8" w:rsidRPr="00273E96" w:rsidRDefault="003A6CB8" w:rsidP="00D072E9">
            <w:pPr>
              <w:pStyle w:val="EnvelopeReturn"/>
              <w:ind w:right="5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1CBCCF47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268A5EC" w14:textId="7EBE3684" w:rsidR="003A6CB8" w:rsidRPr="00273E96" w:rsidRDefault="003A6CB8" w:rsidP="00D072E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071D2" w:rsidRPr="00273E96" w14:paraId="45DF2360" w14:textId="77777777" w:rsidTr="005A2D0C">
        <w:trPr>
          <w:trHeight w:val="132"/>
        </w:trPr>
        <w:tc>
          <w:tcPr>
            <w:tcW w:w="4590" w:type="dxa"/>
            <w:vAlign w:val="bottom"/>
          </w:tcPr>
          <w:p w14:paraId="6DF7AFB4" w14:textId="77777777" w:rsidR="007071D2" w:rsidRPr="00273E96" w:rsidRDefault="007071D2" w:rsidP="007071D2">
            <w:pPr>
              <w:ind w:left="-9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รายได้จากการขาย - ณ เวลาใดเวลาหนึ่ง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21C71C5" w14:textId="3002F6E4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eastAsia="PMingLiU" w:hAnsi="Angsana New"/>
                <w:color w:val="000000"/>
                <w:sz w:val="28"/>
              </w:rPr>
              <w:t>224</w:t>
            </w:r>
          </w:p>
        </w:tc>
        <w:tc>
          <w:tcPr>
            <w:tcW w:w="90" w:type="dxa"/>
          </w:tcPr>
          <w:p w14:paraId="28456344" w14:textId="77777777" w:rsidR="007071D2" w:rsidRPr="00F45734" w:rsidRDefault="007071D2" w:rsidP="007071D2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8FDF33C" w14:textId="138D67DC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195</w:t>
            </w:r>
          </w:p>
        </w:tc>
        <w:tc>
          <w:tcPr>
            <w:tcW w:w="90" w:type="dxa"/>
          </w:tcPr>
          <w:p w14:paraId="1168FBDF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9360E6" w14:textId="665A7628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0" w:type="dxa"/>
          </w:tcPr>
          <w:p w14:paraId="47F90496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731CEB3" w14:textId="2E52E96E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0CD38B90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081812E" w14:textId="47F86BC4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3457DF3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center"/>
          </w:tcPr>
          <w:p w14:paraId="4BFDD4FA" w14:textId="540CD512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3E064D8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98D22" w14:textId="7B84B6D3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230</w:t>
            </w:r>
          </w:p>
        </w:tc>
        <w:tc>
          <w:tcPr>
            <w:tcW w:w="90" w:type="dxa"/>
            <w:vAlign w:val="center"/>
          </w:tcPr>
          <w:p w14:paraId="61F822F2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076196B4" w14:textId="6BAAC450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200</w:t>
            </w:r>
          </w:p>
        </w:tc>
      </w:tr>
      <w:tr w:rsidR="007071D2" w:rsidRPr="00273E96" w14:paraId="4DEEC2B7" w14:textId="77777777" w:rsidTr="001C1D6F">
        <w:trPr>
          <w:trHeight w:val="132"/>
        </w:trPr>
        <w:tc>
          <w:tcPr>
            <w:tcW w:w="4590" w:type="dxa"/>
            <w:vAlign w:val="bottom"/>
          </w:tcPr>
          <w:p w14:paraId="1C5CE541" w14:textId="77777777" w:rsidR="007071D2" w:rsidRPr="00273E96" w:rsidRDefault="007071D2" w:rsidP="007071D2">
            <w:pPr>
              <w:ind w:left="-9" w:right="-465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1080" w:type="dxa"/>
            <w:shd w:val="clear" w:color="auto" w:fill="auto"/>
          </w:tcPr>
          <w:p w14:paraId="32D3BE1D" w14:textId="7CC663A3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0" w:type="dxa"/>
          </w:tcPr>
          <w:p w14:paraId="00312DAA" w14:textId="77777777" w:rsidR="007071D2" w:rsidRPr="00F45734" w:rsidRDefault="007071D2" w:rsidP="007071D2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B17F0A" w14:textId="32D62B3B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296389E3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AAD96DD" w14:textId="3773C3C9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20818E7A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543B145" w14:textId="0B0FA57D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0F45A77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EC25E8" w14:textId="204B2948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90" w:type="dxa"/>
            <w:vAlign w:val="center"/>
          </w:tcPr>
          <w:p w14:paraId="687734BB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vAlign w:val="center"/>
          </w:tcPr>
          <w:p w14:paraId="402EE916" w14:textId="2230A4A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90" w:type="dxa"/>
            <w:vAlign w:val="center"/>
          </w:tcPr>
          <w:p w14:paraId="62B0D432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C96EE3" w14:textId="2D66B06B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90" w:type="dxa"/>
            <w:vAlign w:val="center"/>
          </w:tcPr>
          <w:p w14:paraId="2EAFC372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27E9C31C" w14:textId="00920EAE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</w:t>
            </w:r>
          </w:p>
        </w:tc>
      </w:tr>
      <w:tr w:rsidR="007071D2" w:rsidRPr="00273E96" w14:paraId="4475CB01" w14:textId="77777777" w:rsidTr="001C1D6F">
        <w:trPr>
          <w:trHeight w:val="132"/>
        </w:trPr>
        <w:tc>
          <w:tcPr>
            <w:tcW w:w="4590" w:type="dxa"/>
            <w:vAlign w:val="bottom"/>
          </w:tcPr>
          <w:p w14:paraId="5BB0D380" w14:textId="0CFCA963" w:rsidR="007071D2" w:rsidRPr="00273E96" w:rsidRDefault="007071D2" w:rsidP="007071D2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จาก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การขาย</w:t>
            </w:r>
          </w:p>
        </w:tc>
        <w:tc>
          <w:tcPr>
            <w:tcW w:w="1080" w:type="dxa"/>
            <w:shd w:val="clear" w:color="auto" w:fill="auto"/>
          </w:tcPr>
          <w:p w14:paraId="29AEBA5B" w14:textId="61E96A1C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(208)</w:t>
            </w:r>
          </w:p>
        </w:tc>
        <w:tc>
          <w:tcPr>
            <w:tcW w:w="90" w:type="dxa"/>
          </w:tcPr>
          <w:p w14:paraId="2F2FFB45" w14:textId="77777777" w:rsidR="007071D2" w:rsidRPr="00F45734" w:rsidRDefault="007071D2" w:rsidP="007071D2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C7411C" w14:textId="2806A3D0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(180)</w:t>
            </w:r>
          </w:p>
        </w:tc>
        <w:tc>
          <w:tcPr>
            <w:tcW w:w="90" w:type="dxa"/>
          </w:tcPr>
          <w:p w14:paraId="1D19AE1C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7D3920F7" w14:textId="6F2AB508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(5)</w:t>
            </w:r>
          </w:p>
        </w:tc>
        <w:tc>
          <w:tcPr>
            <w:tcW w:w="90" w:type="dxa"/>
          </w:tcPr>
          <w:p w14:paraId="13B297CC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5762E86" w14:textId="01308EDD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(6)</w:t>
            </w:r>
          </w:p>
        </w:tc>
        <w:tc>
          <w:tcPr>
            <w:tcW w:w="90" w:type="dxa"/>
          </w:tcPr>
          <w:p w14:paraId="61E3941C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648768" w14:textId="7E7B68EC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1AB67D0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8" w:type="dxa"/>
            <w:vAlign w:val="center"/>
          </w:tcPr>
          <w:p w14:paraId="07BA77E6" w14:textId="3F295A22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17966429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8D35CF" w14:textId="578AC4C6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(213)</w:t>
            </w:r>
          </w:p>
        </w:tc>
        <w:tc>
          <w:tcPr>
            <w:tcW w:w="90" w:type="dxa"/>
            <w:vAlign w:val="center"/>
          </w:tcPr>
          <w:p w14:paraId="675639E3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F7A4AF" w14:textId="5A64D8B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(186)</w:t>
            </w:r>
          </w:p>
        </w:tc>
      </w:tr>
      <w:tr w:rsidR="007071D2" w:rsidRPr="00273E96" w14:paraId="183F6957" w14:textId="77777777" w:rsidTr="001C1D6F">
        <w:trPr>
          <w:trHeight w:val="132"/>
        </w:trPr>
        <w:tc>
          <w:tcPr>
            <w:tcW w:w="4590" w:type="dxa"/>
            <w:vAlign w:val="bottom"/>
          </w:tcPr>
          <w:p w14:paraId="75F9C1E6" w14:textId="5C49BA58" w:rsidR="007071D2" w:rsidRPr="00273E96" w:rsidRDefault="007071D2" w:rsidP="007071D2">
            <w:pPr>
              <w:ind w:left="-9" w:right="-17" w:firstLine="17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จาก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การให้บริการ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907AE9" w14:textId="5298A4CA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90" w:type="dxa"/>
          </w:tcPr>
          <w:p w14:paraId="06C7F4EB" w14:textId="77777777" w:rsidR="007071D2" w:rsidRPr="00F45734" w:rsidRDefault="007071D2" w:rsidP="007071D2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0B9EA8" w14:textId="4475402F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90" w:type="dxa"/>
          </w:tcPr>
          <w:p w14:paraId="18D27138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4E312E" w14:textId="546FEAE4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3EC1A89F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6EBFB8" w14:textId="270C3DBC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1BDB52A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943593" w14:textId="5F7527A9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(23)</w:t>
            </w:r>
          </w:p>
        </w:tc>
        <w:tc>
          <w:tcPr>
            <w:tcW w:w="90" w:type="dxa"/>
            <w:vAlign w:val="center"/>
          </w:tcPr>
          <w:p w14:paraId="2BD7F7FC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center"/>
          </w:tcPr>
          <w:p w14:paraId="17513F23" w14:textId="688AD292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(18)</w:t>
            </w:r>
          </w:p>
        </w:tc>
        <w:tc>
          <w:tcPr>
            <w:tcW w:w="90" w:type="dxa"/>
            <w:vAlign w:val="center"/>
          </w:tcPr>
          <w:p w14:paraId="22EFEB39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FA473" w14:textId="01ABB9D9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(25)</w:t>
            </w:r>
          </w:p>
        </w:tc>
        <w:tc>
          <w:tcPr>
            <w:tcW w:w="90" w:type="dxa"/>
            <w:vAlign w:val="center"/>
          </w:tcPr>
          <w:p w14:paraId="7DF4B933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1C92C" w14:textId="6A4C6074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(20)</w:t>
            </w:r>
          </w:p>
        </w:tc>
      </w:tr>
      <w:tr w:rsidR="007071D2" w:rsidRPr="00273E96" w14:paraId="481A2038" w14:textId="77777777" w:rsidTr="005A2D0C">
        <w:trPr>
          <w:trHeight w:val="132"/>
        </w:trPr>
        <w:tc>
          <w:tcPr>
            <w:tcW w:w="4590" w:type="dxa"/>
            <w:vAlign w:val="bottom"/>
          </w:tcPr>
          <w:p w14:paraId="53B8E59A" w14:textId="2E11C40E" w:rsidR="007071D2" w:rsidRPr="00273E96" w:rsidRDefault="007071D2" w:rsidP="007071D2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(ขาดทุน) 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ขั้นต้น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D2B38" w14:textId="44F6B372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90" w:type="dxa"/>
          </w:tcPr>
          <w:p w14:paraId="66800139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BBC78A" w14:textId="407046A4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90" w:type="dxa"/>
          </w:tcPr>
          <w:p w14:paraId="59E2DF2F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98F70C" w14:textId="649317C0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0" w:type="dxa"/>
          </w:tcPr>
          <w:p w14:paraId="5A4A738E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3FF383" w14:textId="26E90260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90" w:type="dxa"/>
          </w:tcPr>
          <w:p w14:paraId="316DDC21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CB107C" w14:textId="2C7F5709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0" w:type="dxa"/>
            <w:vAlign w:val="center"/>
          </w:tcPr>
          <w:p w14:paraId="52445FC7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1B435D" w14:textId="15F5DD26" w:rsidR="007071D2" w:rsidRPr="00F45734" w:rsidRDefault="00821075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7071D2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44F41A1B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A570C" w14:textId="34056C1C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90" w:type="dxa"/>
            <w:vAlign w:val="center"/>
          </w:tcPr>
          <w:p w14:paraId="330A4E03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5F9D16" w14:textId="6E8FF245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</w:t>
            </w:r>
          </w:p>
        </w:tc>
      </w:tr>
      <w:tr w:rsidR="007071D2" w:rsidRPr="00273E96" w14:paraId="42C983FA" w14:textId="77777777" w:rsidTr="005A2D0C">
        <w:trPr>
          <w:trHeight w:val="132"/>
        </w:trPr>
        <w:tc>
          <w:tcPr>
            <w:tcW w:w="4590" w:type="dxa"/>
            <w:vAlign w:val="bottom"/>
          </w:tcPr>
          <w:p w14:paraId="362F185E" w14:textId="77777777" w:rsidR="007071D2" w:rsidRPr="00273E96" w:rsidRDefault="007071D2" w:rsidP="007071D2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080" w:type="dxa"/>
          </w:tcPr>
          <w:p w14:paraId="47C69DA6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99AB86E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2FA2269C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AAFEF8E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4A862654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7793537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FFB4A83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6663AAA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2C27F741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4454053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3FC15D1C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81DD469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6AA6CC" w14:textId="38A7C16C" w:rsidR="007071D2" w:rsidRPr="00F45734" w:rsidRDefault="001C0B39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vAlign w:val="center"/>
          </w:tcPr>
          <w:p w14:paraId="358DB441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48FAC8" w14:textId="0AF173FD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</w:t>
            </w:r>
          </w:p>
        </w:tc>
      </w:tr>
      <w:tr w:rsidR="007071D2" w:rsidRPr="00273E96" w14:paraId="759A0D21" w14:textId="77777777" w:rsidTr="005A2D0C">
        <w:trPr>
          <w:trHeight w:val="132"/>
        </w:trPr>
        <w:tc>
          <w:tcPr>
            <w:tcW w:w="4590" w:type="dxa"/>
            <w:vAlign w:val="center"/>
          </w:tcPr>
          <w:p w14:paraId="47D8E5F0" w14:textId="77777777" w:rsidR="007071D2" w:rsidRPr="00273E96" w:rsidRDefault="007071D2" w:rsidP="007071D2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080" w:type="dxa"/>
          </w:tcPr>
          <w:p w14:paraId="66F9F30A" w14:textId="77777777" w:rsidR="007071D2" w:rsidRPr="00F45734" w:rsidRDefault="007071D2" w:rsidP="007071D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DEDB215" w14:textId="77777777" w:rsidR="007071D2" w:rsidRPr="00F45734" w:rsidRDefault="007071D2" w:rsidP="007071D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D5953D" w14:textId="77777777" w:rsidR="007071D2" w:rsidRPr="00F45734" w:rsidRDefault="007071D2" w:rsidP="007071D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6CB1530" w14:textId="77777777" w:rsidR="007071D2" w:rsidRPr="00F45734" w:rsidRDefault="007071D2" w:rsidP="007071D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F8859E" w14:textId="77777777" w:rsidR="007071D2" w:rsidRPr="00F45734" w:rsidRDefault="007071D2" w:rsidP="007071D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42AB432" w14:textId="77777777" w:rsidR="007071D2" w:rsidRPr="00F45734" w:rsidRDefault="007071D2" w:rsidP="007071D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4FCC09" w14:textId="77777777" w:rsidR="007071D2" w:rsidRPr="00F45734" w:rsidRDefault="007071D2" w:rsidP="007071D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153685B" w14:textId="77777777" w:rsidR="007071D2" w:rsidRPr="00F45734" w:rsidRDefault="007071D2" w:rsidP="007071D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88725AD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63BD2D45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center"/>
          </w:tcPr>
          <w:p w14:paraId="6B7E9E95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396B742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014600" w14:textId="1579575B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1C0B39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63E764E9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F1722AD" w14:textId="66B7484A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(5)</w:t>
            </w:r>
          </w:p>
        </w:tc>
      </w:tr>
      <w:tr w:rsidR="007071D2" w:rsidRPr="00273E96" w14:paraId="7EBC0673" w14:textId="77777777" w:rsidTr="005A2D0C">
        <w:trPr>
          <w:trHeight w:val="132"/>
        </w:trPr>
        <w:tc>
          <w:tcPr>
            <w:tcW w:w="4590" w:type="dxa"/>
            <w:vAlign w:val="center"/>
          </w:tcPr>
          <w:p w14:paraId="31F6935D" w14:textId="77777777" w:rsidR="007071D2" w:rsidRPr="00273E96" w:rsidRDefault="007071D2" w:rsidP="007071D2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5B8031AC" w14:textId="77777777" w:rsidR="007071D2" w:rsidRPr="00F45734" w:rsidRDefault="007071D2" w:rsidP="007071D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FFE79FC" w14:textId="77777777" w:rsidR="007071D2" w:rsidRPr="00F45734" w:rsidRDefault="007071D2" w:rsidP="007071D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9AA4F8" w14:textId="77777777" w:rsidR="007071D2" w:rsidRPr="00F45734" w:rsidRDefault="007071D2" w:rsidP="007071D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7B79191" w14:textId="77777777" w:rsidR="007071D2" w:rsidRPr="00F45734" w:rsidRDefault="007071D2" w:rsidP="007071D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58287E" w14:textId="77777777" w:rsidR="007071D2" w:rsidRPr="00F45734" w:rsidRDefault="007071D2" w:rsidP="007071D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91621D2" w14:textId="77777777" w:rsidR="007071D2" w:rsidRPr="00F45734" w:rsidRDefault="007071D2" w:rsidP="007071D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1C4A09" w14:textId="77777777" w:rsidR="007071D2" w:rsidRPr="00F45734" w:rsidRDefault="007071D2" w:rsidP="007071D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550FF74" w14:textId="77777777" w:rsidR="007071D2" w:rsidRPr="00F45734" w:rsidRDefault="007071D2" w:rsidP="007071D2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1CFD83E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DA7A294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center"/>
          </w:tcPr>
          <w:p w14:paraId="031502BA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8164FD1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00F23F" w14:textId="5F3A3DC2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(62)</w:t>
            </w:r>
          </w:p>
        </w:tc>
        <w:tc>
          <w:tcPr>
            <w:tcW w:w="90" w:type="dxa"/>
            <w:vAlign w:val="center"/>
          </w:tcPr>
          <w:p w14:paraId="1E5A4C41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2C2CB6" w14:textId="45980293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(57)</w:t>
            </w:r>
          </w:p>
        </w:tc>
      </w:tr>
      <w:tr w:rsidR="007071D2" w:rsidRPr="00273E96" w14:paraId="747B37CD" w14:textId="77777777" w:rsidTr="005A2D0C">
        <w:trPr>
          <w:trHeight w:val="132"/>
        </w:trPr>
        <w:tc>
          <w:tcPr>
            <w:tcW w:w="4590" w:type="dxa"/>
            <w:vAlign w:val="center"/>
          </w:tcPr>
          <w:p w14:paraId="0E505CCC" w14:textId="77777777" w:rsidR="007071D2" w:rsidRPr="00273E96" w:rsidRDefault="007071D2" w:rsidP="007071D2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</w:tcPr>
          <w:p w14:paraId="3C04AAB1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A152511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383BABB5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43710E0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2F8F3E36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552797B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80B31AF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07DE3CA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3EB851ED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02BD98C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center"/>
          </w:tcPr>
          <w:p w14:paraId="6D45B1A3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25BCBBFE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84C9D3" w14:textId="2023FCC3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(8)</w:t>
            </w:r>
          </w:p>
        </w:tc>
        <w:tc>
          <w:tcPr>
            <w:tcW w:w="90" w:type="dxa"/>
            <w:vAlign w:val="center"/>
          </w:tcPr>
          <w:p w14:paraId="053F9998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40BF2" w14:textId="2E83E40C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(6)</w:t>
            </w:r>
          </w:p>
        </w:tc>
      </w:tr>
      <w:tr w:rsidR="007071D2" w:rsidRPr="00273E96" w14:paraId="4D071B24" w14:textId="77777777" w:rsidTr="005A2D0C">
        <w:trPr>
          <w:trHeight w:val="132"/>
        </w:trPr>
        <w:tc>
          <w:tcPr>
            <w:tcW w:w="4590" w:type="dxa"/>
            <w:vAlign w:val="center"/>
          </w:tcPr>
          <w:p w14:paraId="36189B19" w14:textId="235661A9" w:rsidR="007071D2" w:rsidRPr="00273E96" w:rsidRDefault="007071D2" w:rsidP="007071D2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ขาดทุน</w:t>
            </w: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ก่อนรายได้ภาษีเงินได้</w:t>
            </w:r>
          </w:p>
        </w:tc>
        <w:tc>
          <w:tcPr>
            <w:tcW w:w="1080" w:type="dxa"/>
          </w:tcPr>
          <w:p w14:paraId="6902F003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0BE8C71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191E8D5D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421F91C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665E7638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0EA3462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3E87EF9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95BFB76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0F1E2C6D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39B16AF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center"/>
          </w:tcPr>
          <w:p w14:paraId="3FC1FD2F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01AC41A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E1CC9E" w14:textId="794CFCDE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(45)</w:t>
            </w:r>
          </w:p>
        </w:tc>
        <w:tc>
          <w:tcPr>
            <w:tcW w:w="90" w:type="dxa"/>
            <w:vAlign w:val="center"/>
          </w:tcPr>
          <w:p w14:paraId="0A73CBED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306C3" w14:textId="7408E31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(39)</w:t>
            </w:r>
          </w:p>
        </w:tc>
      </w:tr>
      <w:tr w:rsidR="007071D2" w:rsidRPr="00273E96" w14:paraId="7DD73561" w14:textId="77777777" w:rsidTr="005A2D0C">
        <w:trPr>
          <w:trHeight w:val="132"/>
        </w:trPr>
        <w:tc>
          <w:tcPr>
            <w:tcW w:w="4590" w:type="dxa"/>
            <w:vAlign w:val="center"/>
          </w:tcPr>
          <w:p w14:paraId="24A905AD" w14:textId="5B82105A" w:rsidR="007071D2" w:rsidRPr="00273E96" w:rsidRDefault="007071D2" w:rsidP="007071D2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>รายได้</w:t>
            </w:r>
            <w:r w:rsidRPr="00273E96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080" w:type="dxa"/>
          </w:tcPr>
          <w:p w14:paraId="034B9046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4EA796B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3240A2E4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4B5C4F4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7C51C82D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8794E6C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0C26A9E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D80D9A9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4F6858E3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126DD1F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7AFDD43C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6C40A3D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C9BD85" w14:textId="198DBFD8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vAlign w:val="center"/>
          </w:tcPr>
          <w:p w14:paraId="2B787ECB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A505AA" w14:textId="13FCE79D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7071D2" w:rsidRPr="00273E96" w14:paraId="330CB415" w14:textId="77777777" w:rsidTr="005A2D0C">
        <w:trPr>
          <w:trHeight w:val="132"/>
        </w:trPr>
        <w:tc>
          <w:tcPr>
            <w:tcW w:w="4590" w:type="dxa"/>
            <w:vAlign w:val="center"/>
          </w:tcPr>
          <w:p w14:paraId="293C6868" w14:textId="693DA17B" w:rsidR="007071D2" w:rsidRDefault="007071D2" w:rsidP="007071D2">
            <w:pPr>
              <w:ind w:left="-9" w:right="-17" w:firstLine="17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7071D2">
              <w:rPr>
                <w:rFonts w:asciiTheme="majorBidi" w:hAnsiTheme="majorBidi" w:hint="cs"/>
                <w:spacing w:val="-8"/>
                <w:sz w:val="28"/>
                <w:cs/>
              </w:rPr>
              <w:t>ส่วนแบ่ง</w:t>
            </w:r>
            <w:r>
              <w:rPr>
                <w:rFonts w:asciiTheme="majorBidi" w:hAnsiTheme="majorBidi" w:hint="cs"/>
                <w:spacing w:val="-8"/>
                <w:sz w:val="28"/>
                <w:cs/>
              </w:rPr>
              <w:t>ขาดทุน</w:t>
            </w:r>
            <w:r w:rsidRPr="007071D2">
              <w:rPr>
                <w:rFonts w:asciiTheme="majorBidi" w:hAnsiTheme="majorBidi" w:hint="cs"/>
                <w:spacing w:val="-8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1080" w:type="dxa"/>
          </w:tcPr>
          <w:p w14:paraId="0D7E23B1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B2C02D6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227594CD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3DA33C6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3500E85B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EDEB216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062FDB0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0AB20FB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301D0112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3BED8BE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2B8DDC9F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C55934E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01057A" w14:textId="0FA921C5" w:rsidR="007071D2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(4)</w:t>
            </w:r>
          </w:p>
        </w:tc>
        <w:tc>
          <w:tcPr>
            <w:tcW w:w="90" w:type="dxa"/>
            <w:vAlign w:val="center"/>
          </w:tcPr>
          <w:p w14:paraId="143C1A20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C2FA64" w14:textId="66813657" w:rsidR="007071D2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071D2" w:rsidRPr="00B118B0" w14:paraId="56AB008D" w14:textId="77777777" w:rsidTr="005A2D0C">
        <w:trPr>
          <w:trHeight w:val="132"/>
        </w:trPr>
        <w:tc>
          <w:tcPr>
            <w:tcW w:w="4590" w:type="dxa"/>
            <w:vAlign w:val="center"/>
          </w:tcPr>
          <w:p w14:paraId="1A5EE139" w14:textId="3C88FD0D" w:rsidR="007071D2" w:rsidRPr="00273E96" w:rsidRDefault="007071D2" w:rsidP="007071D2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ขาดทุนสุทธิ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สำหรับงวด</w:t>
            </w:r>
          </w:p>
        </w:tc>
        <w:tc>
          <w:tcPr>
            <w:tcW w:w="1080" w:type="dxa"/>
          </w:tcPr>
          <w:p w14:paraId="44F318B4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D0798CB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677D70B2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2594B68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46AEC074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919FCA8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4FE7CB1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2026CF7" w14:textId="77777777" w:rsidR="007071D2" w:rsidRPr="00F45734" w:rsidRDefault="007071D2" w:rsidP="007071D2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61E4422C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CCB835B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vAlign w:val="center"/>
          </w:tcPr>
          <w:p w14:paraId="767AE6B6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3F1DE35" w14:textId="77777777" w:rsidR="007071D2" w:rsidRPr="00F45734" w:rsidRDefault="007071D2" w:rsidP="007071D2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E68E77" w14:textId="35F33828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(45)</w:t>
            </w:r>
          </w:p>
        </w:tc>
        <w:tc>
          <w:tcPr>
            <w:tcW w:w="90" w:type="dxa"/>
            <w:vAlign w:val="center"/>
          </w:tcPr>
          <w:p w14:paraId="37F444B2" w14:textId="77777777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FC35DC" w14:textId="30A2E831" w:rsidR="007071D2" w:rsidRPr="00F45734" w:rsidRDefault="007071D2" w:rsidP="007071D2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(35)</w:t>
            </w:r>
          </w:p>
        </w:tc>
      </w:tr>
    </w:tbl>
    <w:p w14:paraId="6D6A0EE7" w14:textId="77777777" w:rsidR="00C20FE8" w:rsidRDefault="00C20FE8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</w:p>
    <w:p w14:paraId="301CE116" w14:textId="77777777" w:rsidR="00C20FE8" w:rsidRDefault="00C20FE8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</w:p>
    <w:p w14:paraId="36B5B6AE" w14:textId="77777777" w:rsidR="001B0DF0" w:rsidRDefault="001B0DF0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</w:p>
    <w:p w14:paraId="5425D146" w14:textId="77777777" w:rsidR="00F90642" w:rsidRPr="00B118B0" w:rsidRDefault="00F90642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</w:p>
    <w:p w14:paraId="58B5DB4D" w14:textId="0048CEEB" w:rsidR="00A36A29" w:rsidRDefault="00A36A29" w:rsidP="00A36A29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  <w:r w:rsidRPr="00B118B0">
        <w:rPr>
          <w:rFonts w:asciiTheme="majorBidi" w:eastAsia="SimSun" w:hAnsiTheme="majorBidi" w:cstheme="majorBidi"/>
          <w:sz w:val="28"/>
          <w:cs/>
        </w:rPr>
        <w:t>ข้อมูลตามส่วนงานที่รายงานและการจำแนกรายได้สำหรับงวด</w:t>
      </w:r>
      <w:r w:rsidR="008306BB">
        <w:rPr>
          <w:rFonts w:asciiTheme="majorBidi" w:eastAsia="SimSun" w:hAnsiTheme="majorBidi" w:cstheme="majorBidi" w:hint="cs"/>
          <w:sz w:val="28"/>
          <w:cs/>
        </w:rPr>
        <w:t>เก้า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เดือนสิ้นสุดวันที่ </w:t>
      </w:r>
      <w:r w:rsidRPr="00B118B0">
        <w:rPr>
          <w:rFonts w:asciiTheme="majorBidi" w:eastAsia="SimSun" w:hAnsiTheme="majorBidi" w:cstheme="majorBidi"/>
          <w:sz w:val="28"/>
        </w:rPr>
        <w:t>3</w:t>
      </w:r>
      <w:r>
        <w:rPr>
          <w:rFonts w:asciiTheme="majorBidi" w:eastAsia="SimSun" w:hAnsiTheme="majorBidi" w:cstheme="majorBidi"/>
          <w:sz w:val="28"/>
        </w:rPr>
        <w:t xml:space="preserve">0 </w:t>
      </w:r>
      <w:r w:rsidR="008306BB">
        <w:rPr>
          <w:rFonts w:asciiTheme="majorBidi" w:eastAsia="SimSun" w:hAnsiTheme="majorBidi" w:cstheme="majorBidi" w:hint="cs"/>
          <w:sz w:val="28"/>
          <w:cs/>
        </w:rPr>
        <w:t>กันยายน</w:t>
      </w:r>
      <w:r>
        <w:rPr>
          <w:rFonts w:asciiTheme="majorBidi" w:eastAsia="SimSun" w:hAnsiTheme="majorBidi" w:cstheme="majorBidi" w:hint="cs"/>
          <w:sz w:val="28"/>
          <w:cs/>
        </w:rPr>
        <w:t xml:space="preserve"> </w:t>
      </w:r>
      <w:r w:rsidRPr="00B118B0">
        <w:rPr>
          <w:rFonts w:asciiTheme="majorBidi" w:eastAsia="SimSun" w:hAnsiTheme="majorBidi" w:cstheme="majorBidi"/>
          <w:sz w:val="28"/>
        </w:rPr>
        <w:t>256</w:t>
      </w:r>
      <w:r w:rsidR="00D072E9">
        <w:rPr>
          <w:rFonts w:asciiTheme="majorBidi" w:eastAsia="SimSun" w:hAnsiTheme="majorBidi" w:cstheme="majorBidi"/>
          <w:sz w:val="28"/>
        </w:rPr>
        <w:t>6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และ </w:t>
      </w:r>
      <w:r w:rsidRPr="00B118B0">
        <w:rPr>
          <w:rFonts w:asciiTheme="majorBidi" w:eastAsia="SimSun" w:hAnsiTheme="majorBidi" w:cstheme="majorBidi"/>
          <w:sz w:val="28"/>
        </w:rPr>
        <w:t>256</w:t>
      </w:r>
      <w:r w:rsidR="00D072E9">
        <w:rPr>
          <w:rFonts w:asciiTheme="majorBidi" w:eastAsia="SimSun" w:hAnsiTheme="majorBidi" w:cstheme="majorBidi"/>
          <w:sz w:val="28"/>
        </w:rPr>
        <w:t>5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มีดังนี้</w:t>
      </w:r>
    </w:p>
    <w:tbl>
      <w:tblPr>
        <w:tblW w:w="13685" w:type="dxa"/>
        <w:tblInd w:w="36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990"/>
        <w:gridCol w:w="90"/>
        <w:gridCol w:w="990"/>
        <w:gridCol w:w="90"/>
        <w:gridCol w:w="1080"/>
        <w:gridCol w:w="90"/>
        <w:gridCol w:w="1080"/>
        <w:gridCol w:w="90"/>
        <w:gridCol w:w="1085"/>
        <w:gridCol w:w="90"/>
        <w:gridCol w:w="1080"/>
        <w:gridCol w:w="90"/>
        <w:gridCol w:w="1080"/>
      </w:tblGrid>
      <w:tr w:rsidR="00D37084" w:rsidRPr="00273E96" w14:paraId="1234C19E" w14:textId="77777777" w:rsidTr="00715C64">
        <w:trPr>
          <w:trHeight w:val="132"/>
        </w:trPr>
        <w:tc>
          <w:tcPr>
            <w:tcW w:w="4590" w:type="dxa"/>
            <w:vAlign w:val="bottom"/>
          </w:tcPr>
          <w:p w14:paraId="07570638" w14:textId="77777777" w:rsidR="00D37084" w:rsidRPr="00B118B0" w:rsidRDefault="00D37084" w:rsidP="008A6859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095" w:type="dxa"/>
            <w:gridSpan w:val="15"/>
          </w:tcPr>
          <w:p w14:paraId="30965482" w14:textId="77777777" w:rsidR="00D37084" w:rsidRPr="00273E96" w:rsidRDefault="00D37084" w:rsidP="008A6859">
            <w:pPr>
              <w:pStyle w:val="EnvelopeReturn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273E9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73E9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273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D37084" w:rsidRPr="00273E96" w14:paraId="277FB178" w14:textId="77777777" w:rsidTr="00715C64">
        <w:trPr>
          <w:trHeight w:val="132"/>
        </w:trPr>
        <w:tc>
          <w:tcPr>
            <w:tcW w:w="4590" w:type="dxa"/>
            <w:vAlign w:val="bottom"/>
          </w:tcPr>
          <w:p w14:paraId="0CF47B54" w14:textId="77777777" w:rsidR="00D37084" w:rsidRPr="00273E96" w:rsidRDefault="00D37084" w:rsidP="008A6859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095" w:type="dxa"/>
            <w:gridSpan w:val="15"/>
          </w:tcPr>
          <w:p w14:paraId="1A2C1072" w14:textId="20BDFF7F" w:rsidR="00D37084" w:rsidRPr="00273E96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งบกำไรขาดทุนและกำไรขาดทุนเบ็ดเสร็จอื่นรวม</w:t>
            </w:r>
            <w:r w:rsidRPr="000A18D6">
              <w:rPr>
                <w:rFonts w:asciiTheme="majorBidi" w:hAnsiTheme="majorBidi" w:hint="cs"/>
                <w:sz w:val="26"/>
                <w:szCs w:val="26"/>
                <w:cs/>
              </w:rPr>
              <w:t>สำหรับงวด</w:t>
            </w:r>
            <w:r w:rsidR="008306BB">
              <w:rPr>
                <w:rFonts w:asciiTheme="majorBidi" w:hAnsiTheme="majorBidi" w:hint="cs"/>
                <w:sz w:val="26"/>
                <w:szCs w:val="26"/>
                <w:cs/>
              </w:rPr>
              <w:t>เก้า</w:t>
            </w:r>
            <w:r w:rsidRPr="000A18D6">
              <w:rPr>
                <w:rFonts w:asciiTheme="majorBidi" w:hAnsiTheme="majorBidi" w:hint="cs"/>
                <w:sz w:val="26"/>
                <w:szCs w:val="26"/>
                <w:cs/>
              </w:rPr>
              <w:t>เดือนสิ้นสุดวันที่</w:t>
            </w:r>
            <w:r w:rsidRPr="000A18D6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/>
                <w:sz w:val="26"/>
                <w:szCs w:val="26"/>
              </w:rPr>
              <w:t>30</w:t>
            </w:r>
            <w:r w:rsidRPr="000A18D6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8306BB">
              <w:rPr>
                <w:rFonts w:asciiTheme="majorBidi" w:hAnsiTheme="majorBidi" w:hint="cs"/>
                <w:sz w:val="26"/>
                <w:szCs w:val="26"/>
                <w:cs/>
              </w:rPr>
              <w:t>กันยายน</w:t>
            </w:r>
          </w:p>
        </w:tc>
      </w:tr>
      <w:tr w:rsidR="003A6CB8" w:rsidRPr="00273E96" w14:paraId="7FCC0BB7" w14:textId="77777777" w:rsidTr="00715C64">
        <w:trPr>
          <w:trHeight w:val="132"/>
        </w:trPr>
        <w:tc>
          <w:tcPr>
            <w:tcW w:w="4590" w:type="dxa"/>
            <w:vAlign w:val="bottom"/>
          </w:tcPr>
          <w:p w14:paraId="68C80A14" w14:textId="77777777" w:rsidR="003A6CB8" w:rsidRPr="00273E96" w:rsidRDefault="003A6CB8" w:rsidP="008A6859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79807" w14:textId="77777777" w:rsidR="003A6CB8" w:rsidRDefault="003A6CB8" w:rsidP="008A6859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ธุรกิจสถานีจำหน่าย</w:t>
            </w:r>
          </w:p>
          <w:p w14:paraId="38D01A90" w14:textId="6C4A88FD" w:rsidR="003A6CB8" w:rsidRPr="00273E96" w:rsidRDefault="003A6CB8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แก</w:t>
            </w:r>
            <w:r w:rsidR="00C37DB0">
              <w:rPr>
                <w:rFonts w:asciiTheme="majorBidi" w:hAnsiTheme="majorBidi" w:hint="cs"/>
                <w:sz w:val="28"/>
                <w:szCs w:val="28"/>
                <w:cs/>
              </w:rPr>
              <w:t>๊</w:t>
            </w: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สและน้ำมัน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297CDDF" w14:textId="77777777" w:rsidR="003A6CB8" w:rsidRPr="00273E96" w:rsidRDefault="003A6CB8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1A965" w14:textId="77777777" w:rsidR="003A6CB8" w:rsidRPr="00273E96" w:rsidRDefault="003A6CB8" w:rsidP="008A6859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cs/>
              </w:rPr>
              <w:t>ธุรกิจพลังงาน</w:t>
            </w:r>
            <w:r w:rsidRPr="00273E96">
              <w:rPr>
                <w:rFonts w:asciiTheme="majorBidi" w:eastAsia="Times New Roman" w:hAnsiTheme="majorBidi" w:cstheme="majorBidi" w:hint="cs"/>
                <w:spacing w:val="-10"/>
                <w:sz w:val="28"/>
                <w:cs/>
              </w:rPr>
              <w:t>ทดแทน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48C692D" w14:textId="77777777" w:rsidR="003A6CB8" w:rsidRPr="00273E96" w:rsidRDefault="003A6CB8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3765E" w14:textId="77777777" w:rsidR="003A6CB8" w:rsidRPr="00273E96" w:rsidRDefault="003A6CB8" w:rsidP="008A6859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ธุรกิจสาธารณูปโภค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620C85E" w14:textId="77777777" w:rsidR="003A6CB8" w:rsidRPr="00273E96" w:rsidRDefault="003A6CB8" w:rsidP="008A6859">
            <w:pPr>
              <w:pStyle w:val="EnvelopeReturn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39E48" w14:textId="77777777" w:rsidR="003A6CB8" w:rsidRPr="00273E96" w:rsidRDefault="003A6CB8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6CB8" w:rsidRPr="00273E96" w14:paraId="4566BDB9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51EA6A55" w14:textId="77777777" w:rsidR="003A6CB8" w:rsidRPr="00273E96" w:rsidRDefault="003A6CB8" w:rsidP="00D072E9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8FE2CA7" w14:textId="089FF72C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03BA1E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7D442" w14:textId="77E40D02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1366CD22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D84D11" w14:textId="5607F685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2A117C77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BE09B4C" w14:textId="4C866750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72B2AA0B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4DAA75" w14:textId="43F01D79" w:rsidR="003A6CB8" w:rsidRPr="00273E96" w:rsidRDefault="003A6CB8" w:rsidP="00D072E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0D9109AC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102CC3AF" w14:textId="4C4B528D" w:rsidR="003A6CB8" w:rsidRPr="00273E96" w:rsidRDefault="003A6CB8" w:rsidP="00D072E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205BCCE5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D02921" w14:textId="7B9C45AF" w:rsidR="003A6CB8" w:rsidRPr="00273E96" w:rsidRDefault="003A6CB8" w:rsidP="00D072E9">
            <w:pPr>
              <w:pStyle w:val="EnvelopeReturn"/>
              <w:ind w:right="5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58C6E32E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1062FDB" w14:textId="34553117" w:rsidR="003A6CB8" w:rsidRPr="00273E96" w:rsidRDefault="003A6CB8" w:rsidP="00D072E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C576C" w:rsidRPr="00273E96" w14:paraId="2855CDA3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118941E5" w14:textId="0E72424F" w:rsidR="002C576C" w:rsidRPr="00273E96" w:rsidRDefault="002C576C" w:rsidP="002C576C">
            <w:pPr>
              <w:ind w:left="-9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รายได้จากการขาย - ณ เวลาใดเวลาหนึ่ง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B19FF1" w14:textId="6F9C654B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eastAsia="PMingLiU" w:hAnsi="Angsana New"/>
                <w:color w:val="000000"/>
                <w:sz w:val="28"/>
              </w:rPr>
              <w:t>679</w:t>
            </w:r>
          </w:p>
        </w:tc>
        <w:tc>
          <w:tcPr>
            <w:tcW w:w="90" w:type="dxa"/>
          </w:tcPr>
          <w:p w14:paraId="0E51D1C5" w14:textId="77777777" w:rsidR="002C576C" w:rsidRPr="00F45734" w:rsidRDefault="002C576C" w:rsidP="002C576C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E937A6" w14:textId="46D9EF73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572</w:t>
            </w:r>
          </w:p>
        </w:tc>
        <w:tc>
          <w:tcPr>
            <w:tcW w:w="90" w:type="dxa"/>
          </w:tcPr>
          <w:p w14:paraId="5508C747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D1BEE4" w14:textId="4FA955BB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90" w:type="dxa"/>
          </w:tcPr>
          <w:p w14:paraId="25951156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2C6E848" w14:textId="2CA1D50F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90" w:type="dxa"/>
          </w:tcPr>
          <w:p w14:paraId="03C9FC69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E67F0BD" w14:textId="0B1CD46F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0" w:type="dxa"/>
            <w:vAlign w:val="center"/>
          </w:tcPr>
          <w:p w14:paraId="348B65B7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center"/>
          </w:tcPr>
          <w:p w14:paraId="62C9FC43" w14:textId="7F4850D4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9DF8DEC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54930B" w14:textId="31164E33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694</w:t>
            </w:r>
          </w:p>
        </w:tc>
        <w:tc>
          <w:tcPr>
            <w:tcW w:w="90" w:type="dxa"/>
            <w:vAlign w:val="center"/>
          </w:tcPr>
          <w:p w14:paraId="1799CDA9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02739CDF" w14:textId="446B5154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589</w:t>
            </w:r>
          </w:p>
        </w:tc>
      </w:tr>
      <w:tr w:rsidR="002C576C" w:rsidRPr="00273E96" w14:paraId="7210FC59" w14:textId="77777777" w:rsidTr="001C1D6F">
        <w:trPr>
          <w:trHeight w:val="132"/>
        </w:trPr>
        <w:tc>
          <w:tcPr>
            <w:tcW w:w="4590" w:type="dxa"/>
            <w:vAlign w:val="bottom"/>
          </w:tcPr>
          <w:p w14:paraId="7EBEA9A6" w14:textId="096F0280" w:rsidR="002C576C" w:rsidRPr="00273E96" w:rsidRDefault="002C576C" w:rsidP="002C576C">
            <w:pPr>
              <w:ind w:left="-9" w:right="-465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1080" w:type="dxa"/>
          </w:tcPr>
          <w:p w14:paraId="737F486D" w14:textId="5DE6D6EB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90" w:type="dxa"/>
          </w:tcPr>
          <w:p w14:paraId="750A7900" w14:textId="77777777" w:rsidR="002C576C" w:rsidRPr="00F45734" w:rsidRDefault="002C576C" w:rsidP="002C576C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D0FB7F" w14:textId="449FFCFC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90" w:type="dxa"/>
          </w:tcPr>
          <w:p w14:paraId="454D12C6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38D61564" w14:textId="2E4AC1AC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07FF608B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B276559" w14:textId="6DCFC805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167F1A7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DAE54F" w14:textId="6C0E524E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90" w:type="dxa"/>
            <w:vAlign w:val="center"/>
          </w:tcPr>
          <w:p w14:paraId="369BCAD7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center"/>
          </w:tcPr>
          <w:p w14:paraId="11C15AFF" w14:textId="1FAD56DA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62</w:t>
            </w:r>
          </w:p>
        </w:tc>
        <w:tc>
          <w:tcPr>
            <w:tcW w:w="90" w:type="dxa"/>
            <w:vAlign w:val="center"/>
          </w:tcPr>
          <w:p w14:paraId="41CCA7A7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48824A" w14:textId="4BBE2639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109</w:t>
            </w:r>
          </w:p>
        </w:tc>
        <w:tc>
          <w:tcPr>
            <w:tcW w:w="90" w:type="dxa"/>
            <w:vAlign w:val="center"/>
          </w:tcPr>
          <w:p w14:paraId="6FBB3BCE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7CF22F64" w14:textId="195E7C62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</w:t>
            </w:r>
          </w:p>
        </w:tc>
      </w:tr>
      <w:tr w:rsidR="002C576C" w:rsidRPr="00273E96" w14:paraId="6220D8A8" w14:textId="77777777" w:rsidTr="001C1D6F">
        <w:trPr>
          <w:trHeight w:val="132"/>
        </w:trPr>
        <w:tc>
          <w:tcPr>
            <w:tcW w:w="4590" w:type="dxa"/>
            <w:vAlign w:val="bottom"/>
          </w:tcPr>
          <w:p w14:paraId="10ADC743" w14:textId="0B6AFC06" w:rsidR="002C576C" w:rsidRPr="00273E96" w:rsidRDefault="002C576C" w:rsidP="002C576C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จาก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การขาย</w:t>
            </w:r>
          </w:p>
        </w:tc>
        <w:tc>
          <w:tcPr>
            <w:tcW w:w="1080" w:type="dxa"/>
          </w:tcPr>
          <w:p w14:paraId="75C22297" w14:textId="7BCFEC21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(634)</w:t>
            </w:r>
          </w:p>
        </w:tc>
        <w:tc>
          <w:tcPr>
            <w:tcW w:w="90" w:type="dxa"/>
          </w:tcPr>
          <w:p w14:paraId="33B5DF1C" w14:textId="77777777" w:rsidR="002C576C" w:rsidRPr="00F45734" w:rsidRDefault="002C576C" w:rsidP="002C576C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3D1082" w14:textId="775DBA1B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(527)</w:t>
            </w:r>
          </w:p>
        </w:tc>
        <w:tc>
          <w:tcPr>
            <w:tcW w:w="90" w:type="dxa"/>
          </w:tcPr>
          <w:p w14:paraId="38AF352D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3497D30B" w14:textId="04F4BC0E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(14)</w:t>
            </w:r>
          </w:p>
        </w:tc>
        <w:tc>
          <w:tcPr>
            <w:tcW w:w="90" w:type="dxa"/>
          </w:tcPr>
          <w:p w14:paraId="3F8822B7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4A89886" w14:textId="34E6D9D6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(14)</w:t>
            </w:r>
          </w:p>
        </w:tc>
        <w:tc>
          <w:tcPr>
            <w:tcW w:w="90" w:type="dxa"/>
          </w:tcPr>
          <w:p w14:paraId="32F048E9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B94031" w14:textId="7C786C13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1E06220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vAlign w:val="center"/>
          </w:tcPr>
          <w:p w14:paraId="48216D05" w14:textId="57E9B65F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5603B59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D199B4" w14:textId="363AFF6C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(648)</w:t>
            </w:r>
          </w:p>
        </w:tc>
        <w:tc>
          <w:tcPr>
            <w:tcW w:w="90" w:type="dxa"/>
            <w:vAlign w:val="center"/>
          </w:tcPr>
          <w:p w14:paraId="5F025618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ADD066" w14:textId="2876B18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(541)</w:t>
            </w:r>
          </w:p>
        </w:tc>
      </w:tr>
      <w:tr w:rsidR="002C576C" w:rsidRPr="00273E96" w14:paraId="50E6982D" w14:textId="77777777" w:rsidTr="001C1D6F">
        <w:trPr>
          <w:trHeight w:val="132"/>
        </w:trPr>
        <w:tc>
          <w:tcPr>
            <w:tcW w:w="4590" w:type="dxa"/>
            <w:vAlign w:val="bottom"/>
          </w:tcPr>
          <w:p w14:paraId="21248BC3" w14:textId="6965B761" w:rsidR="002C576C" w:rsidRPr="00273E96" w:rsidRDefault="002C576C" w:rsidP="002C576C">
            <w:pPr>
              <w:ind w:left="-9" w:right="-17" w:firstLine="17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จาก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การให้บริการ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126C71" w14:textId="72A2AA5E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(7)</w:t>
            </w:r>
          </w:p>
        </w:tc>
        <w:tc>
          <w:tcPr>
            <w:tcW w:w="90" w:type="dxa"/>
          </w:tcPr>
          <w:p w14:paraId="67D6F228" w14:textId="77777777" w:rsidR="002C576C" w:rsidRPr="00F45734" w:rsidRDefault="002C576C" w:rsidP="002C576C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14D0D5" w14:textId="5668ED94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(7)</w:t>
            </w:r>
          </w:p>
        </w:tc>
        <w:tc>
          <w:tcPr>
            <w:tcW w:w="90" w:type="dxa"/>
          </w:tcPr>
          <w:p w14:paraId="059C4F3A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98215C" w14:textId="3BDF0D06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5F44B697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1D9578" w14:textId="173FBF3C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BFC1BE7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54AFD" w14:textId="32D70AEA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(71)</w:t>
            </w:r>
          </w:p>
        </w:tc>
        <w:tc>
          <w:tcPr>
            <w:tcW w:w="90" w:type="dxa"/>
            <w:vAlign w:val="center"/>
          </w:tcPr>
          <w:p w14:paraId="6FDA9650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2FC56310" w14:textId="5116FAAF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(58)</w:t>
            </w:r>
          </w:p>
        </w:tc>
        <w:tc>
          <w:tcPr>
            <w:tcW w:w="90" w:type="dxa"/>
            <w:vAlign w:val="center"/>
          </w:tcPr>
          <w:p w14:paraId="42763B26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7EE94" w14:textId="14C4740C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(78)</w:t>
            </w:r>
          </w:p>
        </w:tc>
        <w:tc>
          <w:tcPr>
            <w:tcW w:w="90" w:type="dxa"/>
            <w:vAlign w:val="center"/>
          </w:tcPr>
          <w:p w14:paraId="2D189270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69108" w14:textId="4278D452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(65)</w:t>
            </w:r>
          </w:p>
        </w:tc>
      </w:tr>
      <w:tr w:rsidR="002C576C" w:rsidRPr="00273E96" w14:paraId="18AB8541" w14:textId="77777777" w:rsidTr="001C1D6F">
        <w:trPr>
          <w:trHeight w:val="132"/>
        </w:trPr>
        <w:tc>
          <w:tcPr>
            <w:tcW w:w="4590" w:type="dxa"/>
            <w:vAlign w:val="bottom"/>
          </w:tcPr>
          <w:p w14:paraId="3968DFFF" w14:textId="4C969C3B" w:rsidR="002C576C" w:rsidRPr="00273E96" w:rsidRDefault="002C576C" w:rsidP="002C576C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6617D3" w14:textId="656EC611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90" w:type="dxa"/>
          </w:tcPr>
          <w:p w14:paraId="72ACB97D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54E752" w14:textId="4D2E6160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53</w:t>
            </w:r>
          </w:p>
        </w:tc>
        <w:tc>
          <w:tcPr>
            <w:tcW w:w="90" w:type="dxa"/>
          </w:tcPr>
          <w:p w14:paraId="3F3B18D2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33F692" w14:textId="770371E6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</w:tcPr>
          <w:p w14:paraId="3987276A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FFE853" w14:textId="03982822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</w:tcPr>
          <w:p w14:paraId="44807153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13B1F3" w14:textId="7ECA9024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90" w:type="dxa"/>
            <w:vAlign w:val="center"/>
          </w:tcPr>
          <w:p w14:paraId="749E66B4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D706C4" w14:textId="799BF525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vAlign w:val="center"/>
          </w:tcPr>
          <w:p w14:paraId="032B8551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A62E7F" w14:textId="7D501654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</w:t>
            </w:r>
          </w:p>
        </w:tc>
        <w:tc>
          <w:tcPr>
            <w:tcW w:w="90" w:type="dxa"/>
            <w:vAlign w:val="center"/>
          </w:tcPr>
          <w:p w14:paraId="7D528F35" w14:textId="77777777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4CE9A0" w14:textId="3F0C2679" w:rsidR="002C576C" w:rsidRPr="00F45734" w:rsidRDefault="002C576C" w:rsidP="002C576C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</w:t>
            </w:r>
          </w:p>
        </w:tc>
      </w:tr>
      <w:tr w:rsidR="00B301F6" w:rsidRPr="00273E96" w14:paraId="6EEDACEE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4164A1A5" w14:textId="485D399F" w:rsidR="00B301F6" w:rsidRPr="00273E96" w:rsidRDefault="00B301F6" w:rsidP="00B301F6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080" w:type="dxa"/>
          </w:tcPr>
          <w:p w14:paraId="4C9A19C5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EDB8ACF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576904C9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2E967D6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7F416E41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C2FBB03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E261E42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7639E59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4CD0553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8520C62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1EB1CD2B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6189BA0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171B06" w14:textId="144F18A6" w:rsidR="00B301F6" w:rsidRPr="00F45734" w:rsidRDefault="00B301F6" w:rsidP="00B301F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9950B3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0" w:type="dxa"/>
            <w:vAlign w:val="center"/>
          </w:tcPr>
          <w:p w14:paraId="26747D1D" w14:textId="77777777" w:rsidR="00B301F6" w:rsidRPr="00F45734" w:rsidRDefault="00B301F6" w:rsidP="00B301F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F08365" w14:textId="5FAE3B25" w:rsidR="00B301F6" w:rsidRPr="00F45734" w:rsidRDefault="00B301F6" w:rsidP="00B301F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</w:t>
            </w:r>
          </w:p>
        </w:tc>
      </w:tr>
      <w:tr w:rsidR="00B301F6" w:rsidRPr="00273E96" w14:paraId="35B55A6A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2F100E3D" w14:textId="1409C404" w:rsidR="00B301F6" w:rsidRPr="00273E96" w:rsidRDefault="00B301F6" w:rsidP="00B301F6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080" w:type="dxa"/>
          </w:tcPr>
          <w:p w14:paraId="15FF03AB" w14:textId="77777777" w:rsidR="00B301F6" w:rsidRPr="00F45734" w:rsidRDefault="00B301F6" w:rsidP="00B301F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33C71DD" w14:textId="77777777" w:rsidR="00B301F6" w:rsidRPr="00F45734" w:rsidRDefault="00B301F6" w:rsidP="00B301F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E914B5" w14:textId="77777777" w:rsidR="00B301F6" w:rsidRPr="00F45734" w:rsidRDefault="00B301F6" w:rsidP="00B301F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8CC5379" w14:textId="77777777" w:rsidR="00B301F6" w:rsidRPr="00F45734" w:rsidRDefault="00B301F6" w:rsidP="00B301F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AB1C35" w14:textId="77777777" w:rsidR="00B301F6" w:rsidRPr="00F45734" w:rsidRDefault="00B301F6" w:rsidP="00B301F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C65C929" w14:textId="77777777" w:rsidR="00B301F6" w:rsidRPr="00F45734" w:rsidRDefault="00B301F6" w:rsidP="00B301F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E314AC" w14:textId="77777777" w:rsidR="00B301F6" w:rsidRPr="00F45734" w:rsidRDefault="00B301F6" w:rsidP="00B301F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D9CB7D0" w14:textId="77777777" w:rsidR="00B301F6" w:rsidRPr="00F45734" w:rsidRDefault="00B301F6" w:rsidP="00B301F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792F297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B71539C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center"/>
          </w:tcPr>
          <w:p w14:paraId="55A16FD2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2D4BB790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CDD4D8" w14:textId="49A612A4" w:rsidR="00B301F6" w:rsidRPr="00F45734" w:rsidRDefault="00B301F6" w:rsidP="00B301F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</w:t>
            </w:r>
            <w:r w:rsidR="009950B3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0F6B51E4" w14:textId="77777777" w:rsidR="00B301F6" w:rsidRPr="00F45734" w:rsidRDefault="00B301F6" w:rsidP="00B301F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314F21" w14:textId="3708654C" w:rsidR="00B301F6" w:rsidRPr="00F45734" w:rsidRDefault="00B301F6" w:rsidP="00B301F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(15)</w:t>
            </w:r>
          </w:p>
        </w:tc>
      </w:tr>
      <w:tr w:rsidR="00B301F6" w:rsidRPr="00273E96" w14:paraId="6748B118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095A5B8B" w14:textId="195AD1B7" w:rsidR="00B301F6" w:rsidRPr="00273E96" w:rsidRDefault="00B301F6" w:rsidP="00B301F6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6A769E76" w14:textId="77777777" w:rsidR="00B301F6" w:rsidRPr="00F45734" w:rsidRDefault="00B301F6" w:rsidP="00B301F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3AA1332" w14:textId="77777777" w:rsidR="00B301F6" w:rsidRPr="00F45734" w:rsidRDefault="00B301F6" w:rsidP="00B301F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AF4873" w14:textId="77777777" w:rsidR="00B301F6" w:rsidRPr="00F45734" w:rsidRDefault="00B301F6" w:rsidP="00B301F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57B0ABD" w14:textId="77777777" w:rsidR="00B301F6" w:rsidRPr="00F45734" w:rsidRDefault="00B301F6" w:rsidP="00B301F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57DFE3" w14:textId="77777777" w:rsidR="00B301F6" w:rsidRPr="00F45734" w:rsidRDefault="00B301F6" w:rsidP="00B301F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234B83F" w14:textId="77777777" w:rsidR="00B301F6" w:rsidRPr="00F45734" w:rsidRDefault="00B301F6" w:rsidP="00B301F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8D05E1" w14:textId="77777777" w:rsidR="00B301F6" w:rsidRPr="00F45734" w:rsidRDefault="00B301F6" w:rsidP="00B301F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C275D08" w14:textId="77777777" w:rsidR="00B301F6" w:rsidRPr="00F45734" w:rsidRDefault="00B301F6" w:rsidP="00B301F6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13F90F1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2EA85D45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center"/>
          </w:tcPr>
          <w:p w14:paraId="0C0EF351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34991656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FAA5A6" w14:textId="2A8EB53A" w:rsidR="00B301F6" w:rsidRPr="00F45734" w:rsidRDefault="00B301F6" w:rsidP="00B301F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(192)</w:t>
            </w:r>
          </w:p>
        </w:tc>
        <w:tc>
          <w:tcPr>
            <w:tcW w:w="90" w:type="dxa"/>
            <w:vAlign w:val="center"/>
          </w:tcPr>
          <w:p w14:paraId="7DB1CB49" w14:textId="77777777" w:rsidR="00B301F6" w:rsidRPr="00F45734" w:rsidRDefault="00B301F6" w:rsidP="00B301F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D0A4A2" w14:textId="3701AD44" w:rsidR="00B301F6" w:rsidRPr="00F45734" w:rsidRDefault="00B301F6" w:rsidP="00B301F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(175)</w:t>
            </w:r>
          </w:p>
        </w:tc>
      </w:tr>
      <w:tr w:rsidR="00B301F6" w:rsidRPr="00273E96" w14:paraId="5AC30C32" w14:textId="77777777" w:rsidTr="001C1D6F">
        <w:trPr>
          <w:trHeight w:val="132"/>
        </w:trPr>
        <w:tc>
          <w:tcPr>
            <w:tcW w:w="4590" w:type="dxa"/>
            <w:vAlign w:val="center"/>
          </w:tcPr>
          <w:p w14:paraId="6ABEC22E" w14:textId="554F72C1" w:rsidR="00B301F6" w:rsidRPr="00273E96" w:rsidRDefault="00B301F6" w:rsidP="00B301F6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</w:tcPr>
          <w:p w14:paraId="332C3E19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3570153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7BDAA87D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E7EAD5D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2CCD7645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13EF25B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6E47D3A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6A4F0B0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2F61A2BC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FACE35B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center"/>
          </w:tcPr>
          <w:p w14:paraId="369B0AD4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4FB28A6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536D00" w14:textId="3FCB3009" w:rsidR="00B301F6" w:rsidRPr="00F45734" w:rsidRDefault="00B301F6" w:rsidP="00B301F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(23)</w:t>
            </w:r>
          </w:p>
        </w:tc>
        <w:tc>
          <w:tcPr>
            <w:tcW w:w="90" w:type="dxa"/>
            <w:vAlign w:val="center"/>
          </w:tcPr>
          <w:p w14:paraId="35898D37" w14:textId="77777777" w:rsidR="00B301F6" w:rsidRPr="00F45734" w:rsidRDefault="00B301F6" w:rsidP="00B301F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B4640" w14:textId="34125B92" w:rsidR="00B301F6" w:rsidRPr="00F45734" w:rsidRDefault="00B301F6" w:rsidP="00B301F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(19)</w:t>
            </w:r>
          </w:p>
        </w:tc>
      </w:tr>
      <w:tr w:rsidR="00B301F6" w:rsidRPr="00273E96" w14:paraId="529220DA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07B7B940" w14:textId="120895BA" w:rsidR="00B301F6" w:rsidRPr="00273E96" w:rsidRDefault="00B301F6" w:rsidP="00B301F6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ขาดทุน</w:t>
            </w: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ก่อนรายได้ภาษีเงินได้</w:t>
            </w:r>
          </w:p>
        </w:tc>
        <w:tc>
          <w:tcPr>
            <w:tcW w:w="1080" w:type="dxa"/>
          </w:tcPr>
          <w:p w14:paraId="2E4A92FC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DF59300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511575D0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F558E7F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5048611F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3C2CAF1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2F02982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27555A4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06156051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D1CBCBE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center"/>
          </w:tcPr>
          <w:p w14:paraId="5281C380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735F6B7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6B5ED" w14:textId="586BF188" w:rsidR="00B301F6" w:rsidRPr="00F45734" w:rsidRDefault="00B301F6" w:rsidP="00B301F6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(138)</w:t>
            </w:r>
          </w:p>
        </w:tc>
        <w:tc>
          <w:tcPr>
            <w:tcW w:w="90" w:type="dxa"/>
            <w:vAlign w:val="center"/>
          </w:tcPr>
          <w:p w14:paraId="4FBE3112" w14:textId="77777777" w:rsidR="00B301F6" w:rsidRPr="00F45734" w:rsidRDefault="00B301F6" w:rsidP="00B301F6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6D4F90" w14:textId="14D128C9" w:rsidR="00B301F6" w:rsidRPr="00F45734" w:rsidRDefault="00B301F6" w:rsidP="00B301F6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(118)</w:t>
            </w:r>
          </w:p>
        </w:tc>
      </w:tr>
      <w:tr w:rsidR="00B301F6" w:rsidRPr="00273E96" w14:paraId="59F584BA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4B03275B" w14:textId="59331650" w:rsidR="00B301F6" w:rsidRPr="00273E96" w:rsidRDefault="00B301F6" w:rsidP="00B301F6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>รายได้</w:t>
            </w:r>
            <w:r w:rsidRPr="00273E96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080" w:type="dxa"/>
          </w:tcPr>
          <w:p w14:paraId="5309B7EE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6E2188D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1AD4B310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CE63E7B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57F7F46F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E693AFC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608CEA3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AEBE4B6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50689952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7CECA76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3339EB62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007D243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71A2F01" w14:textId="401DE611" w:rsidR="00B301F6" w:rsidRPr="00F45734" w:rsidRDefault="00B301F6" w:rsidP="00B301F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90" w:type="dxa"/>
            <w:vAlign w:val="center"/>
          </w:tcPr>
          <w:p w14:paraId="228A0AF6" w14:textId="77777777" w:rsidR="00B301F6" w:rsidRPr="00F45734" w:rsidRDefault="00B301F6" w:rsidP="00B301F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D351CA" w14:textId="78664497" w:rsidR="00B301F6" w:rsidRPr="00F45734" w:rsidRDefault="00B301F6" w:rsidP="00B301F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B301F6" w:rsidRPr="00273E96" w14:paraId="72901E43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3AF1C550" w14:textId="4FD17AEF" w:rsidR="00B301F6" w:rsidRPr="00273E96" w:rsidRDefault="00B301F6" w:rsidP="00B301F6">
            <w:pPr>
              <w:ind w:left="-9" w:right="-17" w:firstLine="17"/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</w:tcPr>
          <w:p w14:paraId="682B5D8F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2B12C6F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42029755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8747F21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283DFA5E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CBAB8D8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252285C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4E32EDC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2526C18B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ADBB933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3A5CD336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61F97DC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119336" w14:textId="560FF716" w:rsidR="00B301F6" w:rsidRPr="00F45734" w:rsidRDefault="00B301F6" w:rsidP="00B301F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(12)</w:t>
            </w:r>
          </w:p>
        </w:tc>
        <w:tc>
          <w:tcPr>
            <w:tcW w:w="90" w:type="dxa"/>
            <w:vAlign w:val="center"/>
          </w:tcPr>
          <w:p w14:paraId="1E49529D" w14:textId="77777777" w:rsidR="00B301F6" w:rsidRPr="00F45734" w:rsidRDefault="00B301F6" w:rsidP="00B301F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F31C42" w14:textId="75FFDBDA" w:rsidR="00B301F6" w:rsidRPr="00F45734" w:rsidRDefault="00B301F6" w:rsidP="00B301F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(3)</w:t>
            </w:r>
          </w:p>
        </w:tc>
      </w:tr>
      <w:tr w:rsidR="00B301F6" w:rsidRPr="00B118B0" w14:paraId="5F27C593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1DE5EE26" w14:textId="4B6D19EA" w:rsidR="00B301F6" w:rsidRPr="00273E96" w:rsidRDefault="00B301F6" w:rsidP="00B301F6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ขาดทุนสุทธิ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สำหรับงวด</w:t>
            </w:r>
          </w:p>
        </w:tc>
        <w:tc>
          <w:tcPr>
            <w:tcW w:w="1080" w:type="dxa"/>
          </w:tcPr>
          <w:p w14:paraId="18EDDA62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7DFAC60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5AE4E9B7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AE701A7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2B3713EC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B041DAC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7F340A0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A031EC0" w14:textId="77777777" w:rsidR="00B301F6" w:rsidRPr="00F45734" w:rsidRDefault="00B301F6" w:rsidP="00B301F6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DDF179C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2997059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2377D469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71C7DF6" w14:textId="77777777" w:rsidR="00B301F6" w:rsidRPr="00F45734" w:rsidRDefault="00B301F6" w:rsidP="00B301F6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191A97" w14:textId="3D86E9D3" w:rsidR="00B301F6" w:rsidRPr="00F45734" w:rsidRDefault="00B301F6" w:rsidP="00B301F6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(138)</w:t>
            </w:r>
          </w:p>
        </w:tc>
        <w:tc>
          <w:tcPr>
            <w:tcW w:w="90" w:type="dxa"/>
            <w:vAlign w:val="center"/>
          </w:tcPr>
          <w:p w14:paraId="7D1DCC9F" w14:textId="77777777" w:rsidR="00B301F6" w:rsidRPr="00F45734" w:rsidRDefault="00B301F6" w:rsidP="00B301F6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3FF1AF" w14:textId="5EA71493" w:rsidR="00B301F6" w:rsidRPr="00F45734" w:rsidRDefault="00B301F6" w:rsidP="00B301F6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(115)</w:t>
            </w:r>
          </w:p>
        </w:tc>
      </w:tr>
    </w:tbl>
    <w:p w14:paraId="3BFD17E4" w14:textId="62163BC9" w:rsidR="00D37084" w:rsidRPr="00B118B0" w:rsidRDefault="00D37084" w:rsidP="00CE1460">
      <w:pPr>
        <w:rPr>
          <w:rFonts w:asciiTheme="majorBidi" w:hAnsiTheme="majorBidi" w:cstheme="majorBidi"/>
          <w:sz w:val="28"/>
        </w:rPr>
        <w:sectPr w:rsidR="00D37084" w:rsidRPr="00B118B0" w:rsidSect="0082560F">
          <w:headerReference w:type="default" r:id="rId14"/>
          <w:footerReference w:type="default" r:id="rId15"/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24" w:bottom="720" w:left="1440" w:header="864" w:footer="432" w:gutter="0"/>
          <w:pgNumType w:start="48" w:chapStyle="1"/>
          <w:cols w:space="720"/>
        </w:sectPr>
      </w:pPr>
    </w:p>
    <w:p w14:paraId="0B41FBFC" w14:textId="65049FED" w:rsidR="00F53166" w:rsidRPr="00B118B0" w:rsidRDefault="009E4C64" w:rsidP="00BE56FB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ภาระผูกพันและหนี้สินที่อาจเกิดขึ้น</w:t>
      </w:r>
    </w:p>
    <w:p w14:paraId="58A38352" w14:textId="1B045EB9" w:rsidR="00F53166" w:rsidRPr="00B118B0" w:rsidRDefault="002B6A24" w:rsidP="003266BC">
      <w:pPr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มีภาระผูกพันและหนี้สินที่อาจเกิดขึ้นนอกเหนือจากที่เปิดเผยในหมายเหตุประกอบงบการเงินอื่น</w:t>
      </w:r>
      <w:r w:rsidR="000A18B3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ดังนี</w:t>
      </w:r>
      <w:r w:rsidR="000A18B3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้</w:t>
      </w:r>
    </w:p>
    <w:p w14:paraId="4938C3FC" w14:textId="2CFECC56" w:rsidR="00F53166" w:rsidRPr="00DE6396" w:rsidRDefault="00EC0D97" w:rsidP="1838475C">
      <w:pPr>
        <w:spacing w:before="240"/>
        <w:ind w:left="540" w:right="-29" w:hanging="54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 w:rsidRPr="1838475C">
        <w:rPr>
          <w:rFonts w:asciiTheme="majorBidi" w:hAnsiTheme="majorBidi" w:cstheme="majorBidi"/>
          <w:b/>
          <w:bCs/>
          <w:color w:val="000000"/>
          <w:spacing w:val="-2"/>
          <w:sz w:val="28"/>
        </w:rPr>
        <w:t>30</w:t>
      </w:r>
      <w:r w:rsidR="009E4C64" w:rsidRPr="1838475C">
        <w:rPr>
          <w:rFonts w:asciiTheme="majorBidi" w:hAnsiTheme="majorBidi" w:cstheme="majorBidi"/>
          <w:b/>
          <w:bCs/>
          <w:color w:val="000000"/>
          <w:spacing w:val="-2"/>
          <w:sz w:val="28"/>
        </w:rPr>
        <w:t>.1</w:t>
      </w:r>
      <w:r w:rsidR="00297AC0" w:rsidRPr="1838475C">
        <w:rPr>
          <w:rFonts w:asciiTheme="majorBidi" w:hAnsiTheme="majorBidi" w:cstheme="majorBidi"/>
          <w:b/>
          <w:bCs/>
          <w:color w:val="000000"/>
          <w:spacing w:val="-2"/>
          <w:sz w:val="28"/>
        </w:rPr>
        <w:t xml:space="preserve"> </w:t>
      </w:r>
      <w:r w:rsidR="009E4C64" w:rsidRPr="1838475C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ภาระผูกพันเกี่ยวกับสัญญาเช่าดำเนินงาน</w:t>
      </w:r>
    </w:p>
    <w:p w14:paraId="641E8B21" w14:textId="5621ECEB" w:rsidR="00F17DEB" w:rsidRPr="004517A7" w:rsidRDefault="00F17DEB" w:rsidP="006946D0">
      <w:pPr>
        <w:tabs>
          <w:tab w:val="right" w:pos="7200"/>
          <w:tab w:val="right" w:pos="9000"/>
        </w:tabs>
        <w:spacing w:before="120"/>
        <w:ind w:left="360" w:right="270"/>
        <w:jc w:val="thaiDistribute"/>
        <w:rPr>
          <w:rFonts w:ascii="Angsana New" w:hAnsi="Angsana New"/>
          <w:spacing w:val="-4"/>
          <w:sz w:val="28"/>
        </w:rPr>
      </w:pPr>
      <w:r w:rsidRPr="1963CC6F">
        <w:rPr>
          <w:rFonts w:ascii="Angsana New" w:hAnsi="Angsana New"/>
          <w:spacing w:val="-4"/>
          <w:sz w:val="28"/>
          <w:cs/>
        </w:rPr>
        <w:t>กลุ่มบริษัทได้เข้าทำสัญญาเช่าดำเนินงานที่เกี่ยวข้องกับการเช่าพื้นที่ในอาคารและอุปกรณ์โดยอายุของสัญญามีระยะเวลา</w:t>
      </w:r>
      <w:r w:rsidR="00144D4C">
        <w:rPr>
          <w:rFonts w:ascii="Angsana New" w:hAnsi="Angsana New"/>
          <w:spacing w:val="-4"/>
          <w:sz w:val="28"/>
        </w:rPr>
        <w:t xml:space="preserve">  </w:t>
      </w:r>
      <w:r w:rsidR="540028C7" w:rsidRPr="1963CC6F">
        <w:rPr>
          <w:rFonts w:ascii="Angsana New" w:hAnsi="Angsana New"/>
          <w:spacing w:val="-4"/>
          <w:sz w:val="28"/>
          <w:cs/>
        </w:rPr>
        <w:t xml:space="preserve">ภายใน </w:t>
      </w:r>
      <w:r w:rsidR="006946D0">
        <w:rPr>
          <w:rFonts w:ascii="Angsana New" w:hAnsi="Angsana New"/>
          <w:spacing w:val="-4"/>
          <w:sz w:val="28"/>
        </w:rPr>
        <w:t>1</w:t>
      </w:r>
      <w:r w:rsidR="540028C7" w:rsidRPr="1963CC6F">
        <w:rPr>
          <w:rFonts w:ascii="Angsana New" w:hAnsi="Angsana New"/>
          <w:spacing w:val="-4"/>
          <w:sz w:val="28"/>
          <w:cs/>
        </w:rPr>
        <w:t xml:space="preserve"> </w:t>
      </w:r>
      <w:r w:rsidRPr="1963CC6F">
        <w:rPr>
          <w:rFonts w:ascii="Angsana New" w:hAnsi="Angsana New"/>
          <w:spacing w:val="-4"/>
          <w:sz w:val="28"/>
          <w:cs/>
        </w:rPr>
        <w:t>ปี</w:t>
      </w:r>
    </w:p>
    <w:p w14:paraId="31FAC5CF" w14:textId="2759E5BE" w:rsidR="00F53166" w:rsidRPr="00FF6D52" w:rsidRDefault="00F17DEB" w:rsidP="003266BC">
      <w:pPr>
        <w:tabs>
          <w:tab w:val="right" w:pos="7200"/>
          <w:tab w:val="right" w:pos="9000"/>
        </w:tabs>
        <w:spacing w:before="120"/>
        <w:ind w:left="360" w:right="27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 xml:space="preserve">กลุ่มบริษัทมีจำนวนเงินขั้นต่ำที่ต้องจ่ายในอนาคตทั้งสิ้นภายใต้สัญญาเช่าดำเนินงานระยะยาว </w:t>
      </w:r>
      <w:r w:rsidR="00AB1360" w:rsidRPr="00B118B0">
        <w:rPr>
          <w:rFonts w:asciiTheme="majorBidi" w:hAnsiTheme="majorBidi" w:cstheme="majorBidi"/>
          <w:sz w:val="28"/>
          <w:cs/>
        </w:rPr>
        <w:t xml:space="preserve">ณ วันที่ </w:t>
      </w:r>
      <w:r w:rsidR="00AB1360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DE26E6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AB1360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FB034F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DE26E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AB1360" w:rsidRPr="00B118B0">
        <w:rPr>
          <w:rFonts w:asciiTheme="majorBidi" w:hAnsiTheme="majorBidi" w:cstheme="majorBidi"/>
          <w:sz w:val="28"/>
        </w:rPr>
        <w:t>256</w:t>
      </w:r>
      <w:r w:rsidR="00BC0043">
        <w:rPr>
          <w:rFonts w:asciiTheme="majorBidi" w:hAnsiTheme="majorBidi" w:cstheme="majorBidi"/>
          <w:sz w:val="28"/>
        </w:rPr>
        <w:t>6</w:t>
      </w:r>
      <w:r w:rsidR="00AB1360" w:rsidRPr="00B118B0">
        <w:rPr>
          <w:rFonts w:asciiTheme="majorBidi" w:hAnsiTheme="majorBidi" w:cstheme="majorBidi"/>
          <w:sz w:val="28"/>
        </w:rPr>
        <w:t xml:space="preserve"> </w:t>
      </w:r>
      <w:r w:rsidR="00AB1360" w:rsidRPr="00B118B0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AB1360" w:rsidRPr="00B118B0">
        <w:rPr>
          <w:rFonts w:asciiTheme="majorBidi" w:hAnsiTheme="majorBidi" w:cstheme="majorBidi"/>
          <w:sz w:val="28"/>
        </w:rPr>
        <w:t>31</w:t>
      </w:r>
      <w:r w:rsidR="00AB1360"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="00AB1360" w:rsidRPr="00B118B0">
        <w:rPr>
          <w:rFonts w:asciiTheme="majorBidi" w:hAnsiTheme="majorBidi" w:cstheme="majorBidi"/>
          <w:sz w:val="28"/>
        </w:rPr>
        <w:t>256</w:t>
      </w:r>
      <w:r w:rsidR="00BC0043">
        <w:rPr>
          <w:rFonts w:asciiTheme="majorBidi" w:hAnsiTheme="majorBidi" w:cstheme="majorBidi"/>
          <w:sz w:val="28"/>
        </w:rPr>
        <w:t>5</w:t>
      </w:r>
      <w:r w:rsidR="00AB1360" w:rsidRPr="00B118B0">
        <w:rPr>
          <w:rFonts w:asciiTheme="majorBidi" w:hAnsiTheme="majorBidi" w:cstheme="majorBidi"/>
          <w:sz w:val="28"/>
        </w:rPr>
        <w:t xml:space="preserve"> </w:t>
      </w:r>
      <w:r w:rsidR="00AB1360" w:rsidRPr="00B118B0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8913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260"/>
        <w:gridCol w:w="90"/>
        <w:gridCol w:w="1260"/>
        <w:gridCol w:w="90"/>
        <w:gridCol w:w="1260"/>
        <w:gridCol w:w="90"/>
        <w:gridCol w:w="1263"/>
      </w:tblGrid>
      <w:tr w:rsidR="00081BC8" w:rsidRPr="00B118B0" w14:paraId="6D4CC261" w14:textId="77777777" w:rsidTr="00297AC0">
        <w:tc>
          <w:tcPr>
            <w:tcW w:w="8913" w:type="dxa"/>
            <w:gridSpan w:val="8"/>
          </w:tcPr>
          <w:p w14:paraId="3348074C" w14:textId="43FEF0AD" w:rsidR="00081BC8" w:rsidRPr="00B118B0" w:rsidRDefault="00081BC8" w:rsidP="00081BC8">
            <w:pPr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หน่วย: </w:t>
            </w:r>
            <w:r w:rsidR="008B2463" w:rsidRPr="00B118B0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53166" w:rsidRPr="00B118B0" w14:paraId="694DAC71" w14:textId="77777777" w:rsidTr="0095042F">
        <w:tc>
          <w:tcPr>
            <w:tcW w:w="3600" w:type="dxa"/>
          </w:tcPr>
          <w:p w14:paraId="60A0A943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6FF91DD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810EE51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</w:tcPr>
          <w:p w14:paraId="61FACAAD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B118B0" w14:paraId="3BF3C4D4" w14:textId="77777777" w:rsidTr="0095042F">
        <w:tc>
          <w:tcPr>
            <w:tcW w:w="3600" w:type="dxa"/>
          </w:tcPr>
          <w:p w14:paraId="567DE9A5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142F9B" w14:textId="78388CDF" w:rsidR="00F53166" w:rsidRPr="00B118B0" w:rsidRDefault="00F80137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FB034F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93BC9C2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6B2597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394D489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303BE3" w14:textId="20A21E66" w:rsidR="00F53166" w:rsidRPr="00B118B0" w:rsidRDefault="00F80137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FB034F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4AE7854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27B3ED3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53166" w:rsidRPr="00B118B0" w14:paraId="34B56D54" w14:textId="77777777" w:rsidTr="0095042F">
        <w:tc>
          <w:tcPr>
            <w:tcW w:w="3600" w:type="dxa"/>
          </w:tcPr>
          <w:p w14:paraId="7E119DE5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56A38F" w14:textId="3C77E62D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438F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51628353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A99103" w14:textId="73940705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438F5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2AC8820B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FDC6BF" w14:textId="38B1EA6E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438F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0880AAA4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B93C5C5" w14:textId="40E75C09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438F5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F53166" w:rsidRPr="00B118B0" w14:paraId="5AA2A1C8" w14:textId="77777777" w:rsidTr="0095042F">
        <w:trPr>
          <w:trHeight w:val="242"/>
        </w:trPr>
        <w:tc>
          <w:tcPr>
            <w:tcW w:w="3600" w:type="dxa"/>
          </w:tcPr>
          <w:p w14:paraId="322E1CE3" w14:textId="77777777" w:rsidR="00F53166" w:rsidRPr="00B118B0" w:rsidRDefault="009E4C64" w:rsidP="00081BC8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212CB4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9D47E3F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F17307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BBDCF09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7B62E1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CBD4B71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08F510B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D34D4B" w:rsidRPr="00B118B0" w14:paraId="1DBAEBD0" w14:textId="77777777" w:rsidTr="0095042F">
        <w:tc>
          <w:tcPr>
            <w:tcW w:w="3600" w:type="dxa"/>
          </w:tcPr>
          <w:p w14:paraId="251B9247" w14:textId="77777777" w:rsidR="00D34D4B" w:rsidRPr="00B118B0" w:rsidRDefault="00D34D4B" w:rsidP="00D34D4B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6503ABF6" w14:textId="78F9241B" w:rsidR="00D34D4B" w:rsidRPr="00ED6D91" w:rsidRDefault="00CC7D4E" w:rsidP="00D34D4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04E509E3" w14:textId="77777777" w:rsidR="00D34D4B" w:rsidRPr="00ED6D91" w:rsidRDefault="00D34D4B" w:rsidP="00D34D4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1C0AA51" w14:textId="143545DA" w:rsidR="00D34D4B" w:rsidRPr="00ED6D91" w:rsidRDefault="000631F6" w:rsidP="00D34D4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90" w:type="dxa"/>
            <w:shd w:val="clear" w:color="auto" w:fill="auto"/>
          </w:tcPr>
          <w:p w14:paraId="72C32216" w14:textId="77777777" w:rsidR="00D34D4B" w:rsidRPr="00ED6D91" w:rsidRDefault="00D34D4B" w:rsidP="00D34D4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0F0915A" w14:textId="3CD0C083" w:rsidR="00D34D4B" w:rsidRPr="00ED6D91" w:rsidRDefault="00CC7D4E" w:rsidP="00D34D4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</w:tcPr>
          <w:p w14:paraId="53B55F6E" w14:textId="77777777" w:rsidR="00D34D4B" w:rsidRPr="00ED6D91" w:rsidRDefault="00D34D4B" w:rsidP="00D34D4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</w:tcPr>
          <w:p w14:paraId="511F3AB7" w14:textId="2DB1D445" w:rsidR="00D34D4B" w:rsidRPr="00ED6D91" w:rsidRDefault="002E340D" w:rsidP="00D34D4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73966082" w14:textId="77777777" w:rsidR="00D17DE1" w:rsidRPr="00B118B0" w:rsidRDefault="00D17DE1" w:rsidP="00D17DE1">
      <w:pPr>
        <w:ind w:left="72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9D51F9C" w14:textId="057FD18C" w:rsidR="00D17DE1" w:rsidRPr="00DE6396" w:rsidRDefault="00EC0D97" w:rsidP="00B82E04">
      <w:pPr>
        <w:ind w:left="360" w:right="-29" w:hanging="36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>30</w:t>
      </w:r>
      <w:r w:rsidR="00030EAA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>.</w:t>
      </w:r>
      <w:r w:rsidR="00D17DE1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>2</w:t>
      </w:r>
      <w:r w:rsidR="00D17DE1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="00D17DE1" w:rsidRPr="00DE6396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ภาระผูกพันเกี่ยวกับสัญญาบริการ</w:t>
      </w:r>
    </w:p>
    <w:p w14:paraId="065DF63C" w14:textId="69B948EE" w:rsidR="00D17DE1" w:rsidRPr="00B118B0" w:rsidRDefault="00694B6A" w:rsidP="00B82E04">
      <w:pPr>
        <w:spacing w:after="120"/>
        <w:ind w:left="360" w:right="270"/>
        <w:jc w:val="thaiDistribute"/>
        <w:rPr>
          <w:rFonts w:asciiTheme="majorBidi" w:hAnsiTheme="majorBidi" w:cstheme="majorBidi"/>
          <w:sz w:val="28"/>
          <w:cs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D17DE1" w:rsidRPr="00B118B0">
        <w:rPr>
          <w:rFonts w:asciiTheme="majorBidi" w:hAnsiTheme="majorBidi" w:cstheme="majorBidi"/>
          <w:sz w:val="28"/>
          <w:cs/>
        </w:rPr>
        <w:t>มีจำนวนเงินที่ต้องจ่ายในอนาคตทั้งสิ้นภายใต้สัญญาบริการ</w:t>
      </w:r>
      <w:r w:rsidR="00D17DE1" w:rsidRPr="00B118B0">
        <w:rPr>
          <w:rFonts w:asciiTheme="majorBidi" w:hAnsiTheme="majorBidi" w:cstheme="majorBidi"/>
          <w:sz w:val="28"/>
        </w:rPr>
        <w:t xml:space="preserve"> </w:t>
      </w:r>
      <w:r w:rsidR="00D17DE1" w:rsidRPr="00B118B0">
        <w:rPr>
          <w:rFonts w:asciiTheme="majorBidi" w:hAnsiTheme="majorBidi" w:cstheme="majorBidi"/>
          <w:sz w:val="28"/>
          <w:cs/>
        </w:rPr>
        <w:t xml:space="preserve">ณ วันที่ </w:t>
      </w:r>
      <w:r w:rsidR="00F80137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DE26E6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80137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660D3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DE26E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D17DE1" w:rsidRPr="00B118B0">
        <w:rPr>
          <w:rFonts w:asciiTheme="majorBidi" w:hAnsiTheme="majorBidi" w:cstheme="majorBidi"/>
          <w:sz w:val="28"/>
        </w:rPr>
        <w:t>256</w:t>
      </w:r>
      <w:r w:rsidR="00A25FE0">
        <w:rPr>
          <w:rFonts w:asciiTheme="majorBidi" w:hAnsiTheme="majorBidi" w:cstheme="majorBidi"/>
          <w:sz w:val="28"/>
        </w:rPr>
        <w:t>6</w:t>
      </w:r>
      <w:r w:rsidR="00D17DE1" w:rsidRPr="00B118B0">
        <w:rPr>
          <w:rFonts w:asciiTheme="majorBidi" w:hAnsiTheme="majorBidi" w:cstheme="majorBidi"/>
          <w:sz w:val="28"/>
        </w:rPr>
        <w:t xml:space="preserve"> </w:t>
      </w:r>
      <w:r w:rsidR="00D17DE1" w:rsidRPr="00B118B0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D17DE1" w:rsidRPr="00B118B0">
        <w:rPr>
          <w:rFonts w:asciiTheme="majorBidi" w:hAnsiTheme="majorBidi" w:cstheme="majorBidi"/>
          <w:sz w:val="28"/>
        </w:rPr>
        <w:t>31</w:t>
      </w:r>
      <w:r w:rsidR="00D17DE1"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="00D17DE1" w:rsidRPr="00B118B0">
        <w:rPr>
          <w:rFonts w:asciiTheme="majorBidi" w:hAnsiTheme="majorBidi" w:cstheme="majorBidi"/>
          <w:sz w:val="28"/>
        </w:rPr>
        <w:t>256</w:t>
      </w:r>
      <w:r w:rsidR="00A25FE0">
        <w:rPr>
          <w:rFonts w:asciiTheme="majorBidi" w:hAnsiTheme="majorBidi" w:cstheme="majorBidi"/>
          <w:sz w:val="28"/>
        </w:rPr>
        <w:t>5</w:t>
      </w:r>
      <w:r w:rsidR="0024452E" w:rsidRPr="00B118B0">
        <w:rPr>
          <w:rFonts w:asciiTheme="majorBidi" w:hAnsiTheme="majorBidi" w:cstheme="majorBidi"/>
          <w:sz w:val="28"/>
        </w:rPr>
        <w:t xml:space="preserve"> </w:t>
      </w:r>
      <w:r w:rsidR="0024452E" w:rsidRPr="00B118B0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8913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260"/>
        <w:gridCol w:w="90"/>
        <w:gridCol w:w="1260"/>
        <w:gridCol w:w="90"/>
        <w:gridCol w:w="1260"/>
        <w:gridCol w:w="90"/>
        <w:gridCol w:w="1263"/>
      </w:tblGrid>
      <w:tr w:rsidR="00CB4A6E" w:rsidRPr="00B118B0" w14:paraId="693ACA39" w14:textId="77777777" w:rsidTr="00ED6D91">
        <w:tc>
          <w:tcPr>
            <w:tcW w:w="8913" w:type="dxa"/>
            <w:gridSpan w:val="8"/>
          </w:tcPr>
          <w:p w14:paraId="444369B3" w14:textId="77777777" w:rsidR="00CB4A6E" w:rsidRPr="00B118B0" w:rsidRDefault="00CB4A6E" w:rsidP="0072317B">
            <w:pPr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D17DE1" w:rsidRPr="00B118B0" w14:paraId="73CFB1BB" w14:textId="77777777" w:rsidTr="00B82E04">
        <w:tc>
          <w:tcPr>
            <w:tcW w:w="3600" w:type="dxa"/>
          </w:tcPr>
          <w:p w14:paraId="75C816FA" w14:textId="77777777" w:rsidR="00D17DE1" w:rsidRPr="00B118B0" w:rsidRDefault="00D17DE1" w:rsidP="00401A1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8265AE0" w14:textId="77777777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2790624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</w:tcPr>
          <w:p w14:paraId="47ED407C" w14:textId="77777777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34F92" w:rsidRPr="00B118B0" w14:paraId="2786CFE7" w14:textId="77777777" w:rsidTr="00B82E04">
        <w:tc>
          <w:tcPr>
            <w:tcW w:w="3600" w:type="dxa"/>
          </w:tcPr>
          <w:p w14:paraId="7D5457F9" w14:textId="77777777" w:rsidR="00E34F92" w:rsidRPr="00B118B0" w:rsidRDefault="00E34F92" w:rsidP="00401A1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5A0944" w14:textId="5CFE12BB" w:rsidR="00E34F92" w:rsidRPr="00B118B0" w:rsidRDefault="00F80137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660D3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226F8A" w14:textId="77777777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BFEEA9" w14:textId="45B77856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835DCF"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09337EF9" w14:textId="77777777" w:rsidR="00E34F92" w:rsidRPr="00B118B0" w:rsidRDefault="00E34F92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6DC497" w14:textId="755D20F6" w:rsidR="00E34F92" w:rsidRPr="00B118B0" w:rsidRDefault="00F80137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660D3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1B876F" w14:textId="77777777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79AC511" w14:textId="00479F58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835DCF"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D17DE1" w:rsidRPr="00B118B0" w14:paraId="68A3F7BA" w14:textId="77777777" w:rsidTr="00B82E04">
        <w:tc>
          <w:tcPr>
            <w:tcW w:w="3600" w:type="dxa"/>
          </w:tcPr>
          <w:p w14:paraId="01E2473A" w14:textId="77777777" w:rsidR="00D17DE1" w:rsidRPr="00B118B0" w:rsidRDefault="00D17DE1" w:rsidP="00401A1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D32BF3" w14:textId="7361A6B6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438F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2049E5BE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FF7A0C" w14:textId="7BA8877F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438F5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5CF9F7E6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A80EB7" w14:textId="725CE8C3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438F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56496C5A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9CEABDC" w14:textId="35DF0E4C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438F5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D17DE1" w:rsidRPr="00B118B0" w14:paraId="6FC2748F" w14:textId="77777777" w:rsidTr="00B82E04">
        <w:tc>
          <w:tcPr>
            <w:tcW w:w="3600" w:type="dxa"/>
          </w:tcPr>
          <w:p w14:paraId="75638E7B" w14:textId="77777777" w:rsidR="00D17DE1" w:rsidRPr="00B118B0" w:rsidRDefault="00D17DE1" w:rsidP="00D17DE1">
            <w:pPr>
              <w:ind w:left="132" w:right="-29" w:hanging="13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5E04D1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CEB6A6B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5E4FF5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32E2F9C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E56A0F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5229AFC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BA0B812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ED6D91" w:rsidRPr="00B118B0" w14:paraId="4C8F2DC1" w14:textId="77777777" w:rsidTr="00B82E04">
        <w:tc>
          <w:tcPr>
            <w:tcW w:w="3600" w:type="dxa"/>
          </w:tcPr>
          <w:p w14:paraId="11FE92FB" w14:textId="77777777" w:rsidR="00ED6D91" w:rsidRPr="00B118B0" w:rsidRDefault="00ED6D91" w:rsidP="00ED6D91">
            <w:pPr>
              <w:ind w:left="492" w:right="-29" w:hanging="13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6E595291" w14:textId="192199EF" w:rsidR="00ED6D91" w:rsidRPr="00ED6D91" w:rsidRDefault="00D34D4B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1,280</w:t>
            </w:r>
          </w:p>
        </w:tc>
        <w:tc>
          <w:tcPr>
            <w:tcW w:w="90" w:type="dxa"/>
            <w:shd w:val="clear" w:color="auto" w:fill="auto"/>
          </w:tcPr>
          <w:p w14:paraId="73C16508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4DD486" w14:textId="076BA571" w:rsidR="00ED6D91" w:rsidRPr="00ED6D91" w:rsidRDefault="002E340D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465</w:t>
            </w:r>
          </w:p>
        </w:tc>
        <w:tc>
          <w:tcPr>
            <w:tcW w:w="90" w:type="dxa"/>
            <w:shd w:val="clear" w:color="auto" w:fill="auto"/>
          </w:tcPr>
          <w:p w14:paraId="0DDEF2D2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162979" w14:textId="1DAD72CC" w:rsidR="00ED6D91" w:rsidRPr="00ED6D91" w:rsidRDefault="00D34D4B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1,200</w:t>
            </w:r>
          </w:p>
        </w:tc>
        <w:tc>
          <w:tcPr>
            <w:tcW w:w="90" w:type="dxa"/>
          </w:tcPr>
          <w:p w14:paraId="1641CFDD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</w:tcPr>
          <w:p w14:paraId="75D02102" w14:textId="7A484C43" w:rsidR="00ED6D91" w:rsidRPr="00ED6D91" w:rsidRDefault="00FC7F5B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250</w:t>
            </w:r>
          </w:p>
        </w:tc>
      </w:tr>
    </w:tbl>
    <w:p w14:paraId="10C87772" w14:textId="77777777" w:rsidR="00D17DE1" w:rsidRPr="00B118B0" w:rsidRDefault="00D17DE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26E7FF9E" w14:textId="5A1A0A32" w:rsidR="00F53166" w:rsidRPr="001A22C4" w:rsidRDefault="00EC0D97" w:rsidP="00E27714">
      <w:pPr>
        <w:spacing w:line="240" w:lineRule="atLeast"/>
        <w:ind w:left="360" w:hanging="360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lastRenderedPageBreak/>
        <w:t>30</w:t>
      </w:r>
      <w:r w:rsidR="009E4C64" w:rsidRPr="001A22C4">
        <w:rPr>
          <w:rFonts w:asciiTheme="majorBidi" w:hAnsiTheme="majorBidi" w:cstheme="majorBidi"/>
          <w:b/>
          <w:bCs/>
          <w:color w:val="000000"/>
          <w:spacing w:val="-2"/>
          <w:sz w:val="28"/>
        </w:rPr>
        <w:t>.</w:t>
      </w:r>
      <w:r w:rsidR="001A22C4" w:rsidRPr="001A22C4">
        <w:rPr>
          <w:rFonts w:asciiTheme="majorBidi" w:hAnsiTheme="majorBidi" w:cstheme="majorBidi"/>
          <w:b/>
          <w:bCs/>
          <w:color w:val="000000"/>
          <w:spacing w:val="-2"/>
          <w:sz w:val="28"/>
        </w:rPr>
        <w:t>3</w:t>
      </w:r>
      <w:r w:rsidR="009E4C64" w:rsidRPr="001A22C4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="009E4C64" w:rsidRPr="001A22C4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การค้ำประกัน</w:t>
      </w:r>
    </w:p>
    <w:p w14:paraId="265CB76A" w14:textId="34ADC615" w:rsidR="00F53166" w:rsidRPr="001A22C4" w:rsidRDefault="00EC0D97" w:rsidP="001A22C4">
      <w:pPr>
        <w:spacing w:before="120" w:after="120"/>
        <w:ind w:left="547" w:right="-29" w:hanging="18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3328B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1A22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หนังสือค้ำประกันธนาคาร </w:t>
      </w:r>
    </w:p>
    <w:p w14:paraId="22B65F28" w14:textId="5E1F0363" w:rsidR="00F53166" w:rsidRPr="00B118B0" w:rsidRDefault="009E4C64" w:rsidP="001A22C4">
      <w:pPr>
        <w:spacing w:before="120" w:after="120"/>
        <w:ind w:left="893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 xml:space="preserve">ณ วันที่ </w:t>
      </w:r>
      <w:r w:rsidR="00F80137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DE26E6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80137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B2E5E">
        <w:rPr>
          <w:rFonts w:asciiTheme="majorBidi" w:hAnsiTheme="majorBidi" w:cstheme="majorBidi" w:hint="cs"/>
          <w:color w:val="000000"/>
          <w:spacing w:val="-2"/>
          <w:sz w:val="28"/>
          <w:cs/>
        </w:rPr>
        <w:t>กันยายน</w:t>
      </w:r>
      <w:r w:rsidR="00DE26E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sz w:val="28"/>
        </w:rPr>
        <w:t>256</w:t>
      </w:r>
      <w:r w:rsidR="00E50348">
        <w:rPr>
          <w:rFonts w:asciiTheme="majorBidi" w:hAnsiTheme="majorBidi" w:cstheme="majorBidi"/>
          <w:sz w:val="28"/>
        </w:rPr>
        <w:t>6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sz w:val="28"/>
        </w:rPr>
        <w:t>31</w:t>
      </w:r>
      <w:r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sz w:val="28"/>
        </w:rPr>
        <w:t>25</w:t>
      </w:r>
      <w:r w:rsidR="003B365F">
        <w:rPr>
          <w:rFonts w:asciiTheme="majorBidi" w:hAnsiTheme="majorBidi" w:cstheme="majorBidi"/>
          <w:sz w:val="28"/>
        </w:rPr>
        <w:t>6</w:t>
      </w:r>
      <w:r w:rsidR="00E50348">
        <w:rPr>
          <w:rFonts w:asciiTheme="majorBidi" w:hAnsiTheme="majorBidi" w:cstheme="majorBidi"/>
          <w:sz w:val="28"/>
        </w:rPr>
        <w:t>5</w:t>
      </w:r>
      <w:r w:rsidRPr="00B118B0">
        <w:rPr>
          <w:rFonts w:asciiTheme="majorBidi" w:hAnsiTheme="majorBidi" w:cstheme="majorBidi"/>
          <w:sz w:val="28"/>
          <w:cs/>
        </w:rPr>
        <w:t xml:space="preserve"> 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B118B0">
        <w:rPr>
          <w:rFonts w:asciiTheme="majorBidi" w:hAnsiTheme="majorBidi" w:cstheme="majorBidi"/>
          <w:sz w:val="28"/>
          <w:cs/>
        </w:rPr>
        <w:t xml:space="preserve"> มีหนังสือค้ำประกันซึ่งออกโดยธนาคารในนาม</w:t>
      </w:r>
      <w:r w:rsidR="00D21B59">
        <w:rPr>
          <w:rFonts w:asciiTheme="majorBidi" w:hAnsiTheme="majorBidi" w:cstheme="majorBidi"/>
          <w:sz w:val="28"/>
        </w:rPr>
        <w:t xml:space="preserve">  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B118B0">
        <w:rPr>
          <w:rFonts w:asciiTheme="majorBidi" w:hAnsiTheme="majorBidi" w:cstheme="majorBidi"/>
          <w:sz w:val="28"/>
          <w:cs/>
        </w:rPr>
        <w:t xml:space="preserve"> ดังนี้</w:t>
      </w:r>
    </w:p>
    <w:tbl>
      <w:tblPr>
        <w:tblW w:w="8640" w:type="dxa"/>
        <w:tblInd w:w="9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350"/>
        <w:gridCol w:w="90"/>
        <w:gridCol w:w="1278"/>
        <w:gridCol w:w="144"/>
        <w:gridCol w:w="1278"/>
        <w:gridCol w:w="180"/>
        <w:gridCol w:w="1260"/>
      </w:tblGrid>
      <w:tr w:rsidR="000D3940" w:rsidRPr="00B118B0" w14:paraId="70580FAA" w14:textId="77777777" w:rsidTr="6CE5C607">
        <w:tc>
          <w:tcPr>
            <w:tcW w:w="3060" w:type="dxa"/>
          </w:tcPr>
          <w:p w14:paraId="3927D1E8" w14:textId="77777777" w:rsidR="000D3940" w:rsidRPr="00B118B0" w:rsidRDefault="000D3940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</w:tcPr>
          <w:p w14:paraId="47AC8CC5" w14:textId="77777777" w:rsidR="000D3940" w:rsidRPr="00B118B0" w:rsidRDefault="000D3940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" w:type="dxa"/>
          </w:tcPr>
          <w:p w14:paraId="41A13317" w14:textId="77777777" w:rsidR="000D3940" w:rsidRPr="00B118B0" w:rsidRDefault="000D3940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</w:tcPr>
          <w:p w14:paraId="6031C4CE" w14:textId="33FA3B36" w:rsidR="000D3940" w:rsidRPr="00B118B0" w:rsidRDefault="000D3940" w:rsidP="000D3940">
            <w:pPr>
              <w:tabs>
                <w:tab w:val="left" w:pos="360"/>
                <w:tab w:val="left" w:pos="900"/>
                <w:tab w:val="left" w:pos="2160"/>
              </w:tabs>
              <w:spacing w:line="320" w:lineRule="exact"/>
              <w:ind w:left="907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="00F67429" w:rsidRPr="00B118B0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53166" w:rsidRPr="00B118B0" w14:paraId="3BE971C7" w14:textId="77777777" w:rsidTr="6CE5C607">
        <w:tc>
          <w:tcPr>
            <w:tcW w:w="3060" w:type="dxa"/>
          </w:tcPr>
          <w:p w14:paraId="2FFC8352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</w:tcPr>
          <w:p w14:paraId="19C52118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2324A3E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</w:tcPr>
          <w:p w14:paraId="674415E1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F69D1" w:rsidRPr="00B118B0" w14:paraId="2FD463B6" w14:textId="77777777" w:rsidTr="6CE5C607">
        <w:tc>
          <w:tcPr>
            <w:tcW w:w="3060" w:type="dxa"/>
          </w:tcPr>
          <w:p w14:paraId="40BA1B64" w14:textId="77777777" w:rsidR="004F69D1" w:rsidRPr="00B118B0" w:rsidRDefault="004F69D1" w:rsidP="004F69D1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26C2EA30" w14:textId="619B0F1B" w:rsidR="004F69D1" w:rsidRPr="00B118B0" w:rsidRDefault="00F80137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B2E5E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90" w:type="dxa"/>
          </w:tcPr>
          <w:p w14:paraId="0A0D6CDA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</w:tcPr>
          <w:p w14:paraId="2CE7D2C2" w14:textId="77777777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2E6226F1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</w:tcPr>
          <w:p w14:paraId="28EF2459" w14:textId="01E2DE4D" w:rsidR="004F69D1" w:rsidRPr="00B118B0" w:rsidRDefault="00F80137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B2E5E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กันยายน</w:t>
            </w:r>
          </w:p>
        </w:tc>
        <w:tc>
          <w:tcPr>
            <w:tcW w:w="180" w:type="dxa"/>
          </w:tcPr>
          <w:p w14:paraId="021937DE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C266CFE" w14:textId="77777777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4F69D1" w:rsidRPr="00B118B0" w14:paraId="3B23EBE3" w14:textId="77777777" w:rsidTr="6CE5C607">
        <w:tc>
          <w:tcPr>
            <w:tcW w:w="3060" w:type="dxa"/>
          </w:tcPr>
          <w:p w14:paraId="388B1853" w14:textId="77777777" w:rsidR="004F69D1" w:rsidRPr="00B118B0" w:rsidRDefault="004F69D1" w:rsidP="004F69D1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CC965E" w14:textId="143A9ABA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034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4697D328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8107A84" w14:textId="0DD6A68E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0348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4" w:type="dxa"/>
          </w:tcPr>
          <w:p w14:paraId="74F3B501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EB2C28C" w14:textId="33D9444D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034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</w:tcPr>
          <w:p w14:paraId="18143468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6E7432" w14:textId="69F49EB3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50348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D34D4B" w:rsidRPr="00B118B0" w14:paraId="3EB9FC4C" w14:textId="77777777" w:rsidTr="6CE5C607">
        <w:tc>
          <w:tcPr>
            <w:tcW w:w="3060" w:type="dxa"/>
          </w:tcPr>
          <w:p w14:paraId="5614627E" w14:textId="77777777" w:rsidR="00D34D4B" w:rsidRPr="00B118B0" w:rsidRDefault="00D34D4B" w:rsidP="00D34D4B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ประกันการปฏิบัติงานตามสัญญา</w:t>
            </w:r>
          </w:p>
        </w:tc>
        <w:tc>
          <w:tcPr>
            <w:tcW w:w="1350" w:type="dxa"/>
          </w:tcPr>
          <w:p w14:paraId="4D182B17" w14:textId="0EC95C74" w:rsidR="00D34D4B" w:rsidRPr="00ED6D91" w:rsidRDefault="00E37B12" w:rsidP="6CE5C607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6CE5C607">
              <w:rPr>
                <w:rFonts w:asciiTheme="majorBidi" w:hAnsiTheme="majorBidi" w:cstheme="majorBidi"/>
                <w:sz w:val="28"/>
              </w:rPr>
              <w:t>5,2</w:t>
            </w:r>
            <w:r w:rsidR="70AF014E" w:rsidRPr="6CE5C607">
              <w:rPr>
                <w:rFonts w:asciiTheme="majorBidi" w:hAnsiTheme="majorBidi" w:cstheme="majorBidi"/>
                <w:sz w:val="28"/>
              </w:rPr>
              <w:t>4</w:t>
            </w:r>
            <w:r w:rsidR="4BC3CCD2" w:rsidRPr="6CE5C607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13E65818" w14:textId="77777777" w:rsidR="00D34D4B" w:rsidRPr="00ED6D91" w:rsidRDefault="00D34D4B" w:rsidP="00D34D4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2E4F76D" w14:textId="4E118739" w:rsidR="00D34D4B" w:rsidRPr="00ED6D91" w:rsidRDefault="00D34D4B" w:rsidP="00D34D4B">
            <w:pPr>
              <w:tabs>
                <w:tab w:val="decimal" w:pos="1073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23,663</w:t>
            </w:r>
          </w:p>
        </w:tc>
        <w:tc>
          <w:tcPr>
            <w:tcW w:w="144" w:type="dxa"/>
            <w:shd w:val="clear" w:color="auto" w:fill="auto"/>
          </w:tcPr>
          <w:p w14:paraId="05EEC821" w14:textId="77777777" w:rsidR="00D34D4B" w:rsidRPr="00ED6D91" w:rsidRDefault="00D34D4B" w:rsidP="00D34D4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</w:tcPr>
          <w:p w14:paraId="346E8674" w14:textId="5ED8A441" w:rsidR="00D34D4B" w:rsidRPr="00ED6D91" w:rsidRDefault="00E37B12" w:rsidP="00D34D4B">
            <w:pPr>
              <w:tabs>
                <w:tab w:val="decimal" w:pos="110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</w:t>
            </w:r>
            <w:r w:rsidR="00E655BB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80" w:type="dxa"/>
          </w:tcPr>
          <w:p w14:paraId="3F2DC143" w14:textId="77777777" w:rsidR="00D34D4B" w:rsidRPr="00ED6D91" w:rsidRDefault="00D34D4B" w:rsidP="00D34D4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A79C848" w14:textId="681FDF64" w:rsidR="00D34D4B" w:rsidRPr="00ED6D91" w:rsidRDefault="00D34D4B" w:rsidP="00D34D4B">
            <w:pPr>
              <w:tabs>
                <w:tab w:val="decimal" w:pos="1078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21,963</w:t>
            </w:r>
          </w:p>
        </w:tc>
      </w:tr>
      <w:tr w:rsidR="00D34D4B" w:rsidRPr="00B118B0" w14:paraId="2EAF5B8B" w14:textId="77777777" w:rsidTr="6CE5C607">
        <w:tc>
          <w:tcPr>
            <w:tcW w:w="3060" w:type="dxa"/>
          </w:tcPr>
          <w:p w14:paraId="30353E1B" w14:textId="77777777" w:rsidR="00D34D4B" w:rsidRPr="00B118B0" w:rsidRDefault="00D34D4B" w:rsidP="00D34D4B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ประกันการใช้ไฟฟ้าและอื่น ๆ</w:t>
            </w:r>
          </w:p>
        </w:tc>
        <w:tc>
          <w:tcPr>
            <w:tcW w:w="1350" w:type="dxa"/>
          </w:tcPr>
          <w:p w14:paraId="5F2DC05F" w14:textId="1798898F" w:rsidR="00D34D4B" w:rsidRPr="00ED6D91" w:rsidRDefault="00D34D4B" w:rsidP="00D34D4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830</w:t>
            </w:r>
          </w:p>
        </w:tc>
        <w:tc>
          <w:tcPr>
            <w:tcW w:w="90" w:type="dxa"/>
            <w:shd w:val="clear" w:color="auto" w:fill="auto"/>
          </w:tcPr>
          <w:p w14:paraId="7187F8CF" w14:textId="77777777" w:rsidR="00D34D4B" w:rsidRPr="00ED6D91" w:rsidRDefault="00D34D4B" w:rsidP="00D34D4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0295336A" w14:textId="15805046" w:rsidR="00D34D4B" w:rsidRPr="00ED6D91" w:rsidRDefault="00D34D4B" w:rsidP="00D34D4B">
            <w:pPr>
              <w:tabs>
                <w:tab w:val="decimal" w:pos="1073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1,630</w:t>
            </w:r>
          </w:p>
        </w:tc>
        <w:tc>
          <w:tcPr>
            <w:tcW w:w="144" w:type="dxa"/>
            <w:shd w:val="clear" w:color="auto" w:fill="auto"/>
          </w:tcPr>
          <w:p w14:paraId="6C7E520B" w14:textId="77777777" w:rsidR="00D34D4B" w:rsidRPr="00ED6D91" w:rsidRDefault="00D34D4B" w:rsidP="00D34D4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</w:tcPr>
          <w:p w14:paraId="71CBABF6" w14:textId="4A4DF36C" w:rsidR="00D34D4B" w:rsidRPr="00ED6D91" w:rsidRDefault="00D34D4B" w:rsidP="00D34D4B">
            <w:pPr>
              <w:tabs>
                <w:tab w:val="decimal" w:pos="110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80" w:type="dxa"/>
          </w:tcPr>
          <w:p w14:paraId="13E6A424" w14:textId="77777777" w:rsidR="00D34D4B" w:rsidRPr="00ED6D91" w:rsidRDefault="00D34D4B" w:rsidP="00D34D4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A80843" w14:textId="44CA3CAC" w:rsidR="00D34D4B" w:rsidRPr="00ED6D91" w:rsidRDefault="00D34D4B" w:rsidP="00D34D4B">
            <w:pPr>
              <w:tabs>
                <w:tab w:val="decimal" w:pos="1078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810</w:t>
            </w:r>
          </w:p>
        </w:tc>
      </w:tr>
      <w:tr w:rsidR="00D34D4B" w:rsidRPr="00B118B0" w14:paraId="4B889085" w14:textId="77777777" w:rsidTr="6CE5C607">
        <w:tc>
          <w:tcPr>
            <w:tcW w:w="3060" w:type="dxa"/>
          </w:tcPr>
          <w:p w14:paraId="6768A7FE" w14:textId="7D002F00" w:rsidR="00D34D4B" w:rsidRPr="00B118B0" w:rsidRDefault="00D34D4B" w:rsidP="00D34D4B">
            <w:pPr>
              <w:ind w:right="-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88FBC58" w14:textId="4E8BE146" w:rsidR="00D34D4B" w:rsidRPr="00ED6D91" w:rsidRDefault="00E37B12" w:rsidP="6CE5C607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6CE5C607">
              <w:rPr>
                <w:rFonts w:asciiTheme="majorBidi" w:hAnsiTheme="majorBidi" w:cstheme="majorBidi"/>
                <w:b/>
                <w:bCs/>
                <w:sz w:val="28"/>
              </w:rPr>
              <w:t>6,0</w:t>
            </w:r>
            <w:r w:rsidR="2DD2525B" w:rsidRPr="6CE5C607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="2F0469F9" w:rsidRPr="6CE5C607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2B00DF39" w14:textId="77777777" w:rsidR="00D34D4B" w:rsidRPr="00ED6D91" w:rsidRDefault="00D34D4B" w:rsidP="00D34D4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EB8EE" w14:textId="3256C143" w:rsidR="00D34D4B" w:rsidRPr="00ED6D91" w:rsidRDefault="00D34D4B" w:rsidP="00D34D4B">
            <w:pPr>
              <w:tabs>
                <w:tab w:val="decimal" w:pos="1073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25,293</w:t>
            </w:r>
          </w:p>
        </w:tc>
        <w:tc>
          <w:tcPr>
            <w:tcW w:w="144" w:type="dxa"/>
            <w:shd w:val="clear" w:color="auto" w:fill="auto"/>
          </w:tcPr>
          <w:p w14:paraId="6DD0306E" w14:textId="77777777" w:rsidR="00D34D4B" w:rsidRPr="00ED6D91" w:rsidRDefault="00D34D4B" w:rsidP="00D34D4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AA4FC67" w14:textId="1173BF6E" w:rsidR="00D34D4B" w:rsidRPr="00ED6D91" w:rsidRDefault="00E37B12" w:rsidP="00D34D4B">
            <w:pPr>
              <w:tabs>
                <w:tab w:val="decimal" w:pos="110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3,8</w:t>
            </w:r>
            <w:r w:rsidR="00E655BB">
              <w:rPr>
                <w:rFonts w:asciiTheme="majorBidi" w:hAnsiTheme="majorBidi" w:cstheme="majorBidi"/>
                <w:b/>
                <w:bCs/>
                <w:sz w:val="28"/>
              </w:rPr>
              <w:t>59</w:t>
            </w:r>
          </w:p>
        </w:tc>
        <w:tc>
          <w:tcPr>
            <w:tcW w:w="180" w:type="dxa"/>
          </w:tcPr>
          <w:p w14:paraId="2C477231" w14:textId="77777777" w:rsidR="00D34D4B" w:rsidRPr="00ED6D91" w:rsidRDefault="00D34D4B" w:rsidP="00D34D4B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723FB0" w14:textId="4BA57EEA" w:rsidR="00D34D4B" w:rsidRPr="00ED6D91" w:rsidRDefault="00D34D4B" w:rsidP="00D34D4B">
            <w:pPr>
              <w:tabs>
                <w:tab w:val="decimal" w:pos="1078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22,773</w:t>
            </w:r>
          </w:p>
        </w:tc>
      </w:tr>
    </w:tbl>
    <w:p w14:paraId="038225D2" w14:textId="33B66F1C" w:rsidR="00F53166" w:rsidRPr="00B118B0" w:rsidRDefault="00EC0D97" w:rsidP="00251C24">
      <w:pPr>
        <w:spacing w:before="480" w:after="240"/>
        <w:ind w:left="360" w:right="-29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30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3328B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251C2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การค้ำประกันระหว่างกิจการที่เกี่ยวข้องกัน</w:t>
      </w:r>
    </w:p>
    <w:p w14:paraId="01294DFE" w14:textId="3B250765" w:rsidR="00CE6E3B" w:rsidRPr="00ED6D91" w:rsidRDefault="00CE6E3B" w:rsidP="00CE6E3B">
      <w:pPr>
        <w:tabs>
          <w:tab w:val="left" w:pos="900"/>
        </w:tabs>
        <w:spacing w:after="240"/>
        <w:ind w:left="900"/>
        <w:jc w:val="thaiDistribute"/>
        <w:rPr>
          <w:rFonts w:asciiTheme="majorBidi" w:hAnsiTheme="majorBidi" w:cstheme="majorBidi"/>
          <w:sz w:val="28"/>
        </w:rPr>
      </w:pPr>
      <w:r w:rsidRPr="00D34D4B">
        <w:rPr>
          <w:rFonts w:asciiTheme="majorBidi" w:hAnsiTheme="majorBidi" w:cstheme="majorBidi"/>
          <w:sz w:val="28"/>
          <w:cs/>
        </w:rPr>
        <w:t>ณ</w:t>
      </w:r>
      <w:r w:rsidRPr="00D34D4B">
        <w:rPr>
          <w:rFonts w:asciiTheme="majorBidi" w:hAnsiTheme="majorBidi" w:cstheme="majorBidi"/>
          <w:sz w:val="28"/>
        </w:rPr>
        <w:t xml:space="preserve"> </w:t>
      </w:r>
      <w:r w:rsidRPr="00D34D4B">
        <w:rPr>
          <w:rFonts w:asciiTheme="majorBidi" w:hAnsiTheme="majorBidi" w:cstheme="majorBidi"/>
          <w:sz w:val="28"/>
          <w:cs/>
        </w:rPr>
        <w:t xml:space="preserve">วันที่ </w:t>
      </w:r>
      <w:r w:rsidR="00784D6C" w:rsidRPr="00D34D4B">
        <w:rPr>
          <w:rFonts w:asciiTheme="majorBidi" w:hAnsiTheme="majorBidi" w:cstheme="majorBidi"/>
          <w:sz w:val="28"/>
        </w:rPr>
        <w:t xml:space="preserve">30 </w:t>
      </w:r>
      <w:r w:rsidR="0004070B" w:rsidRPr="00D34D4B">
        <w:rPr>
          <w:rFonts w:asciiTheme="majorBidi" w:hAnsiTheme="majorBidi" w:cstheme="majorBidi" w:hint="cs"/>
          <w:sz w:val="28"/>
          <w:cs/>
        </w:rPr>
        <w:t>กันยายน</w:t>
      </w:r>
      <w:r w:rsidRPr="00D34D4B">
        <w:rPr>
          <w:rFonts w:asciiTheme="majorBidi" w:hAnsiTheme="majorBidi" w:cstheme="majorBidi" w:hint="cs"/>
          <w:sz w:val="28"/>
          <w:cs/>
        </w:rPr>
        <w:t xml:space="preserve"> </w:t>
      </w:r>
      <w:r w:rsidRPr="00D34D4B">
        <w:rPr>
          <w:rFonts w:asciiTheme="majorBidi" w:hAnsiTheme="majorBidi" w:cstheme="majorBidi"/>
          <w:sz w:val="28"/>
        </w:rPr>
        <w:t>2566</w:t>
      </w:r>
      <w:r w:rsidRPr="00ED6D91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ED6D91">
        <w:rPr>
          <w:rFonts w:asciiTheme="majorBidi" w:hAnsiTheme="majorBidi" w:cstheme="majorBidi"/>
          <w:sz w:val="28"/>
          <w:cs/>
        </w:rPr>
        <w:t>บริษัทและกรรมการของกลุ่มบริษัทมีภาระผูกพันต่อธนาคารในการค้ำประกันวงเงินสินเชื่อให้แก่</w:t>
      </w:r>
      <w:r w:rsidRPr="00ED6D91">
        <w:rPr>
          <w:rFonts w:asciiTheme="majorBidi" w:hAnsiTheme="majorBidi" w:hint="cs"/>
          <w:sz w:val="28"/>
          <w:cs/>
        </w:rPr>
        <w:t>บริษัท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แซม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วอเตอร์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ซัพพลาย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จำกัด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บริษัท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พระแสงกรีน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พาวเวอร์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จำกัด</w:t>
      </w:r>
      <w:r>
        <w:rPr>
          <w:rFonts w:asciiTheme="majorBidi" w:hAnsiTheme="majorBidi" w:hint="cs"/>
          <w:sz w:val="28"/>
          <w:cs/>
        </w:rPr>
        <w:t xml:space="preserve"> และ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บริษัท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สตาร์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แก๊ส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hint="cs"/>
          <w:sz w:val="28"/>
          <w:cs/>
        </w:rPr>
        <w:t>จำกัด</w:t>
      </w:r>
      <w:r w:rsidRPr="00ED6D91">
        <w:rPr>
          <w:rFonts w:asciiTheme="majorBidi" w:hAnsiTheme="majorBidi"/>
          <w:sz w:val="28"/>
          <w:cs/>
        </w:rPr>
        <w:t xml:space="preserve"> </w:t>
      </w:r>
      <w:r w:rsidRPr="00ED6D91">
        <w:rPr>
          <w:rFonts w:asciiTheme="majorBidi" w:hAnsiTheme="majorBidi" w:cstheme="majorBidi"/>
          <w:sz w:val="28"/>
          <w:cs/>
        </w:rPr>
        <w:t>ซึ่งเป็น</w:t>
      </w:r>
      <w:r w:rsidRPr="00D34D4B">
        <w:rPr>
          <w:rFonts w:asciiTheme="majorBidi" w:hAnsiTheme="majorBidi" w:cstheme="majorBidi"/>
          <w:sz w:val="28"/>
          <w:cs/>
        </w:rPr>
        <w:t xml:space="preserve">บริษัทย่อยจำนวนเงินรวม </w:t>
      </w:r>
      <w:r w:rsidR="00C32A20" w:rsidRPr="00D34D4B">
        <w:rPr>
          <w:rFonts w:asciiTheme="majorBidi" w:hAnsiTheme="majorBidi" w:cstheme="majorBidi"/>
          <w:sz w:val="28"/>
        </w:rPr>
        <w:t>26</w:t>
      </w:r>
      <w:r w:rsidR="006109D5" w:rsidRPr="00D34D4B">
        <w:rPr>
          <w:rFonts w:asciiTheme="majorBidi" w:hAnsiTheme="majorBidi" w:cstheme="majorBidi"/>
          <w:sz w:val="28"/>
        </w:rPr>
        <w:t>5</w:t>
      </w:r>
      <w:r w:rsidRPr="00D34D4B">
        <w:rPr>
          <w:rFonts w:asciiTheme="majorBidi" w:hAnsiTheme="majorBidi" w:cstheme="majorBidi"/>
          <w:sz w:val="28"/>
        </w:rPr>
        <w:t xml:space="preserve"> </w:t>
      </w:r>
      <w:r w:rsidRPr="00D34D4B">
        <w:rPr>
          <w:rFonts w:asciiTheme="majorBidi" w:hAnsiTheme="majorBidi" w:cstheme="majorBidi"/>
          <w:sz w:val="28"/>
          <w:cs/>
        </w:rPr>
        <w:t>ล้านบาท</w:t>
      </w:r>
      <w:r w:rsidRPr="006D3873">
        <w:rPr>
          <w:rFonts w:asciiTheme="majorBidi" w:hAnsiTheme="majorBidi" w:cstheme="majorBidi"/>
          <w:sz w:val="28"/>
          <w:cs/>
        </w:rPr>
        <w:t xml:space="preserve"> (</w:t>
      </w:r>
      <w:r w:rsidRPr="005C1E72">
        <w:rPr>
          <w:rFonts w:asciiTheme="majorBidi" w:hAnsiTheme="majorBidi" w:cstheme="majorBidi"/>
          <w:sz w:val="28"/>
        </w:rPr>
        <w:t>31</w:t>
      </w:r>
      <w:r w:rsidRPr="00ED6D91">
        <w:rPr>
          <w:rFonts w:asciiTheme="majorBidi" w:hAnsiTheme="majorBidi" w:cstheme="majorBidi"/>
          <w:sz w:val="28"/>
        </w:rPr>
        <w:t xml:space="preserve"> </w:t>
      </w:r>
      <w:r w:rsidRPr="00ED6D91">
        <w:rPr>
          <w:rFonts w:asciiTheme="majorBidi" w:hAnsiTheme="majorBidi" w:cstheme="majorBidi"/>
          <w:sz w:val="28"/>
          <w:cs/>
        </w:rPr>
        <w:t xml:space="preserve">ธันวาคม </w:t>
      </w:r>
      <w:r w:rsidRPr="00ED6D91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5</w:t>
      </w:r>
      <w:r w:rsidRPr="00ED6D91">
        <w:rPr>
          <w:rFonts w:asciiTheme="majorBidi" w:hAnsiTheme="majorBidi" w:cstheme="majorBidi"/>
          <w:sz w:val="28"/>
        </w:rPr>
        <w:t xml:space="preserve">: </w:t>
      </w:r>
      <w:r w:rsidRPr="00ED6D91">
        <w:rPr>
          <w:rFonts w:asciiTheme="majorBidi" w:hAnsiTheme="majorBidi" w:cstheme="majorBidi"/>
          <w:sz w:val="28"/>
          <w:cs/>
        </w:rPr>
        <w:t xml:space="preserve">จำนวน </w:t>
      </w:r>
      <w:r w:rsidRPr="00ED6D91">
        <w:rPr>
          <w:rFonts w:ascii="Angsana New" w:hAnsi="Angsana New"/>
          <w:sz w:val="28"/>
        </w:rPr>
        <w:t>4</w:t>
      </w:r>
      <w:r>
        <w:rPr>
          <w:rFonts w:ascii="Angsana New" w:hAnsi="Angsana New"/>
          <w:sz w:val="28"/>
        </w:rPr>
        <w:t>8</w:t>
      </w:r>
      <w:r w:rsidRPr="00ED6D91">
        <w:rPr>
          <w:rFonts w:ascii="Angsana New" w:hAnsi="Angsana New"/>
          <w:sz w:val="28"/>
        </w:rPr>
        <w:t>3</w:t>
      </w:r>
      <w:r w:rsidRPr="00ED6D91">
        <w:rPr>
          <w:rFonts w:asciiTheme="majorBidi" w:hAnsiTheme="majorBidi" w:cstheme="majorBidi"/>
          <w:sz w:val="28"/>
        </w:rPr>
        <w:t xml:space="preserve"> </w:t>
      </w:r>
      <w:r w:rsidRPr="00ED6D91">
        <w:rPr>
          <w:rFonts w:asciiTheme="majorBidi" w:hAnsiTheme="majorBidi" w:cstheme="majorBidi"/>
          <w:sz w:val="28"/>
          <w:cs/>
        </w:rPr>
        <w:t>ล้านบาท)</w:t>
      </w:r>
      <w:r w:rsidRPr="00ED6D91">
        <w:rPr>
          <w:rFonts w:asciiTheme="majorBidi" w:hAnsiTheme="majorBidi" w:cstheme="majorBidi" w:hint="cs"/>
          <w:sz w:val="28"/>
          <w:cs/>
        </w:rPr>
        <w:t xml:space="preserve"> </w:t>
      </w:r>
    </w:p>
    <w:p w14:paraId="28A1B2B6" w14:textId="576CB2BE" w:rsidR="00CE6E3B" w:rsidRDefault="00CE6E3B" w:rsidP="00CE6E3B">
      <w:pPr>
        <w:tabs>
          <w:tab w:val="left" w:pos="900"/>
        </w:tabs>
        <w:spacing w:after="240"/>
        <w:ind w:left="900"/>
        <w:jc w:val="thaiDistribute"/>
        <w:rPr>
          <w:rFonts w:asciiTheme="majorBidi" w:hAnsiTheme="majorBidi" w:cstheme="majorBidi"/>
          <w:sz w:val="28"/>
        </w:rPr>
      </w:pPr>
      <w:r w:rsidRPr="005A6F6F">
        <w:rPr>
          <w:rFonts w:asciiTheme="majorBidi" w:hAnsiTheme="majorBidi" w:cstheme="majorBidi"/>
          <w:spacing w:val="10"/>
          <w:sz w:val="28"/>
          <w:cs/>
        </w:rPr>
        <w:t>โดยทั่วไปการค้ำประกันนี้มีผลผูกพันต่อผู้ค้ำประกันนานเท่าที่ภาระหนี้สินยังไม่ได้ชำระโดยบริษัทผู้ได้รับ</w:t>
      </w:r>
      <w:r w:rsidRPr="00B118B0">
        <w:rPr>
          <w:rFonts w:asciiTheme="majorBidi" w:hAnsiTheme="majorBidi" w:cstheme="majorBidi"/>
          <w:sz w:val="28"/>
          <w:cs/>
        </w:rPr>
        <w:t>การค้ำประกัน</w:t>
      </w:r>
    </w:p>
    <w:p w14:paraId="0943316F" w14:textId="03D58332" w:rsidR="00155F10" w:rsidRPr="00B730A6" w:rsidRDefault="00EC0D97" w:rsidP="00155F10">
      <w:pPr>
        <w:spacing w:before="480" w:after="240"/>
        <w:ind w:left="360" w:right="-29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sz w:val="28"/>
        </w:rPr>
        <w:t>30</w:t>
      </w:r>
      <w:r w:rsidR="00450A4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450A44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450A4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450A44">
        <w:rPr>
          <w:rFonts w:asciiTheme="majorBidi" w:hAnsiTheme="majorBidi" w:cstheme="majorBidi" w:hint="cs"/>
          <w:color w:val="000000"/>
          <w:spacing w:val="-2"/>
          <w:sz w:val="28"/>
          <w:cs/>
        </w:rPr>
        <w:t>3</w:t>
      </w:r>
      <w:r w:rsidR="00155F1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155F10" w:rsidRPr="00B730A6">
        <w:rPr>
          <w:rFonts w:asciiTheme="majorBidi" w:hAnsiTheme="majorBidi" w:cstheme="majorBidi"/>
          <w:color w:val="000000"/>
          <w:spacing w:val="-2"/>
          <w:sz w:val="28"/>
          <w:cs/>
        </w:rPr>
        <w:t>การค้ำประกันระหว่างกิจการที่</w:t>
      </w:r>
      <w:r w:rsidR="00155F10" w:rsidRPr="00B730A6">
        <w:rPr>
          <w:rFonts w:asciiTheme="majorBidi" w:hAnsiTheme="majorBidi" w:cstheme="majorBidi" w:hint="cs"/>
          <w:color w:val="000000"/>
          <w:spacing w:val="-2"/>
          <w:sz w:val="28"/>
          <w:cs/>
        </w:rPr>
        <w:t>ไม่</w:t>
      </w:r>
      <w:r w:rsidR="00155F10" w:rsidRPr="00B730A6">
        <w:rPr>
          <w:rFonts w:asciiTheme="majorBidi" w:hAnsiTheme="majorBidi" w:cstheme="majorBidi"/>
          <w:color w:val="000000"/>
          <w:spacing w:val="-2"/>
          <w:sz w:val="28"/>
          <w:cs/>
        </w:rPr>
        <w:t>เกี่ยวข้องกัน</w:t>
      </w:r>
      <w:r w:rsidR="00155F10" w:rsidRPr="00B730A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</w:p>
    <w:p w14:paraId="71CC13F6" w14:textId="4ED20654" w:rsidR="00155F10" w:rsidRPr="00B730A6" w:rsidRDefault="00155F10" w:rsidP="00155F10">
      <w:pPr>
        <w:spacing w:after="240"/>
        <w:ind w:left="90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B730A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เมื่อวันที่ </w:t>
      </w:r>
      <w:r w:rsidRPr="00B730A6">
        <w:rPr>
          <w:rFonts w:asciiTheme="majorBidi" w:hAnsiTheme="majorBidi" w:cstheme="majorBidi"/>
          <w:color w:val="000000"/>
          <w:spacing w:val="-2"/>
          <w:sz w:val="28"/>
        </w:rPr>
        <w:t>10</w:t>
      </w:r>
      <w:r w:rsidRPr="00B730A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สิงหาคม </w:t>
      </w:r>
      <w:r w:rsidRPr="00B730A6">
        <w:rPr>
          <w:rFonts w:asciiTheme="majorBidi" w:hAnsiTheme="majorBidi" w:cstheme="majorBidi"/>
          <w:color w:val="000000"/>
          <w:spacing w:val="-2"/>
          <w:sz w:val="28"/>
        </w:rPr>
        <w:t xml:space="preserve">2565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บร</w:t>
      </w:r>
      <w:r>
        <w:rPr>
          <w:rFonts w:asciiTheme="majorBidi" w:hAnsiTheme="majorBidi" w:hint="cs"/>
          <w:color w:val="000000"/>
          <w:spacing w:val="-2"/>
          <w:sz w:val="28"/>
          <w:cs/>
        </w:rPr>
        <w:t>ร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ษัทประกันสินเชื่อแห่งหนึ่งมีภาระผูกพันต่อธนาคารในการค้ำประกันวงเงินสินเชื่อให้แก่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บริษัท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สตาร์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แก๊ส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จำกัด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ซึ่งเป็นบริษัทย่อยจำนวนเงิน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F1668">
        <w:rPr>
          <w:rFonts w:asciiTheme="majorBidi" w:hAnsiTheme="majorBidi"/>
          <w:color w:val="000000"/>
          <w:spacing w:val="-2"/>
          <w:sz w:val="28"/>
        </w:rPr>
        <w:t>20</w:t>
      </w:r>
      <w:r w:rsidRPr="006F1668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6F1668">
        <w:rPr>
          <w:rFonts w:asciiTheme="majorBidi" w:hAnsiTheme="majorBidi" w:hint="cs"/>
          <w:color w:val="000000"/>
          <w:spacing w:val="-2"/>
          <w:sz w:val="28"/>
          <w:cs/>
        </w:rPr>
        <w:t>ล้านบาท</w:t>
      </w:r>
    </w:p>
    <w:p w14:paraId="59D47C09" w14:textId="2A06A04D" w:rsidR="008C79AD" w:rsidRDefault="00155F10" w:rsidP="00155F10">
      <w:pPr>
        <w:spacing w:after="240"/>
        <w:ind w:left="90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B730A6">
        <w:rPr>
          <w:rFonts w:asciiTheme="majorBidi" w:hAnsiTheme="majorBidi" w:cstheme="majorBidi"/>
          <w:spacing w:val="10"/>
          <w:sz w:val="28"/>
          <w:cs/>
        </w:rPr>
        <w:t>โดยทั่วไปการ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ค้ำประกันนี้มีผลผูกพันต่อ</w:t>
      </w:r>
      <w:r w:rsidRPr="00B730A6">
        <w:rPr>
          <w:rFonts w:asciiTheme="majorBidi" w:hAnsiTheme="majorBidi" w:cstheme="majorBidi"/>
          <w:spacing w:val="10"/>
          <w:sz w:val="28"/>
          <w:cs/>
        </w:rPr>
        <w:t>ผู้ค้ำประกันนานเท่าที่ภาระหนี้สินยังไม่ได้ชำระโดยบริษัทผู้ได้รับ</w:t>
      </w:r>
      <w:r>
        <w:rPr>
          <w:rFonts w:asciiTheme="majorBidi" w:hAnsiTheme="majorBidi" w:cstheme="majorBidi" w:hint="cs"/>
          <w:spacing w:val="10"/>
          <w:sz w:val="28"/>
          <w:cs/>
        </w:rPr>
        <w:t xml:space="preserve">  </w:t>
      </w:r>
      <w:r w:rsidRPr="00B730A6">
        <w:rPr>
          <w:rFonts w:asciiTheme="majorBidi" w:hAnsiTheme="majorBidi" w:cstheme="majorBidi"/>
          <w:sz w:val="28"/>
          <w:cs/>
        </w:rPr>
        <w:t>การค้ำประกัน</w:t>
      </w:r>
      <w:r w:rsidRPr="00B730A6">
        <w:rPr>
          <w:rFonts w:asciiTheme="majorBidi" w:hAnsiTheme="majorBidi" w:cstheme="majorBidi" w:hint="cs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ซึ่งจะไม่มีค่าใช้จ่ายสำหรับปีที่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/>
          <w:color w:val="000000"/>
          <w:spacing w:val="-2"/>
          <w:sz w:val="28"/>
        </w:rPr>
        <w:t>1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และ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/>
          <w:color w:val="000000"/>
          <w:spacing w:val="-2"/>
          <w:sz w:val="28"/>
        </w:rPr>
        <w:t>2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อย่างไรก็ตาม</w:t>
      </w:r>
      <w:r>
        <w:rPr>
          <w:rFonts w:asciiTheme="majorBidi" w:hAnsiTheme="majorBidi" w:hint="cs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บริษัท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สตาร์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แก๊ส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จำกัด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ซึ่งเป็นบริษัทย่อยจะมีภาระผูกพันในการจ่ายค่าธรรมเนียมค้ำประกันสินเชื่อเริ่มตั้งแต่ปีที่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/>
          <w:color w:val="000000"/>
          <w:spacing w:val="-2"/>
          <w:sz w:val="28"/>
        </w:rPr>
        <w:t>3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เป็นต้นไป</w:t>
      </w:r>
    </w:p>
    <w:p w14:paraId="2609A16A" w14:textId="77777777" w:rsidR="00155F10" w:rsidRDefault="00155F10" w:rsidP="00155F10">
      <w:pPr>
        <w:spacing w:after="240"/>
        <w:ind w:left="90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500186F6" w14:textId="77777777" w:rsidR="00155F10" w:rsidRPr="00155F10" w:rsidRDefault="00155F10" w:rsidP="00155F10">
      <w:pPr>
        <w:spacing w:after="240"/>
        <w:ind w:left="900"/>
        <w:jc w:val="thaiDistribute"/>
        <w:rPr>
          <w:rFonts w:asciiTheme="majorBidi" w:hAnsiTheme="majorBidi"/>
          <w:color w:val="000000"/>
          <w:spacing w:val="-2"/>
          <w:sz w:val="28"/>
        </w:rPr>
      </w:pPr>
    </w:p>
    <w:p w14:paraId="77A8BC72" w14:textId="62BDB1CA" w:rsidR="00450A44" w:rsidRDefault="00EC0D97" w:rsidP="00450A44">
      <w:pPr>
        <w:spacing w:before="120" w:after="120"/>
        <w:ind w:left="360" w:right="-29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lastRenderedPageBreak/>
        <w:t>30</w:t>
      </w:r>
      <w:r w:rsidR="003E7976">
        <w:rPr>
          <w:rFonts w:asciiTheme="majorBidi" w:hAnsiTheme="majorBidi" w:cstheme="majorBidi"/>
          <w:sz w:val="28"/>
        </w:rPr>
        <w:t xml:space="preserve">.3.4 </w:t>
      </w:r>
      <w:r w:rsidR="00450A44" w:rsidRPr="00E357AA">
        <w:rPr>
          <w:rFonts w:asciiTheme="majorBidi" w:hAnsiTheme="majorBidi" w:cstheme="majorBidi"/>
          <w:sz w:val="28"/>
          <w:cs/>
        </w:rPr>
        <w:t>การจำนำหุ้นบริษัทย่อย</w:t>
      </w:r>
    </w:p>
    <w:p w14:paraId="5EAAA924" w14:textId="77777777" w:rsidR="006D563B" w:rsidRPr="00C11260" w:rsidRDefault="006D563B" w:rsidP="006D563B">
      <w:pPr>
        <w:spacing w:after="240"/>
        <w:ind w:left="90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>
        <w:rPr>
          <w:rFonts w:ascii="Angsana New" w:hAnsi="Angsana New"/>
          <w:spacing w:val="-4"/>
          <w:sz w:val="28"/>
        </w:rPr>
        <w:t>3</w:t>
      </w:r>
      <w:r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>
        <w:rPr>
          <w:rFonts w:ascii="Angsana New" w:hAnsi="Angsana New"/>
          <w:spacing w:val="-4"/>
          <w:sz w:val="28"/>
        </w:rPr>
        <w:t>2563</w:t>
      </w:r>
      <w:r>
        <w:rPr>
          <w:rFonts w:ascii="Angsana New" w:hAnsi="Angsana New" w:hint="cs"/>
          <w:spacing w:val="-4"/>
          <w:sz w:val="28"/>
          <w:cs/>
        </w:rPr>
        <w:t xml:space="preserve"> ที่ประชุมคณะกรรมการของบริษัทครั้งที่ </w:t>
      </w:r>
      <w:r>
        <w:rPr>
          <w:rFonts w:ascii="Angsana New" w:hAnsi="Angsana New"/>
          <w:spacing w:val="-4"/>
          <w:sz w:val="28"/>
        </w:rPr>
        <w:t>18/2563</w:t>
      </w:r>
      <w:r>
        <w:rPr>
          <w:rFonts w:ascii="Angsana New" w:hAnsi="Angsana New" w:hint="cs"/>
          <w:spacing w:val="-4"/>
          <w:sz w:val="28"/>
          <w:cs/>
        </w:rPr>
        <w:t xml:space="preserve"> มีมติอนุมัติให้บริษัทขายหุ้นสามัญของ</w:t>
      </w:r>
      <w:r>
        <w:rPr>
          <w:rFonts w:ascii="Angsana New" w:hAnsi="Angsana New"/>
          <w:spacing w:val="-4"/>
          <w:sz w:val="28"/>
        </w:rPr>
        <w:t xml:space="preserve">  </w:t>
      </w:r>
      <w:r>
        <w:rPr>
          <w:rFonts w:ascii="Angsana New" w:hAnsi="Angsana New" w:hint="cs"/>
          <w:spacing w:val="-4"/>
          <w:sz w:val="28"/>
          <w:cs/>
        </w:rPr>
        <w:t xml:space="preserve">บริษัท แซม วอเตอร์ ซัพพลาย จำกัด จำนวน </w:t>
      </w:r>
      <w:r>
        <w:rPr>
          <w:rFonts w:ascii="Angsana New" w:hAnsi="Angsana New"/>
          <w:spacing w:val="-4"/>
          <w:sz w:val="28"/>
        </w:rPr>
        <w:t>476,552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43.52</w:t>
      </w:r>
      <w:r>
        <w:rPr>
          <w:rFonts w:ascii="Angsana New" w:hAnsi="Angsana New" w:hint="cs"/>
          <w:spacing w:val="-4"/>
          <w:sz w:val="28"/>
          <w:cs/>
        </w:rPr>
        <w:t xml:space="preserve"> จากจำนวนหุ้นสามัญทั้งหมด </w:t>
      </w:r>
      <w:r>
        <w:rPr>
          <w:rFonts w:ascii="Angsana New" w:hAnsi="Angsana New"/>
          <w:spacing w:val="-4"/>
          <w:sz w:val="28"/>
        </w:rPr>
        <w:t>1,034,996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94.52</w:t>
      </w:r>
      <w:r>
        <w:rPr>
          <w:rFonts w:ascii="Angsana New" w:hAnsi="Angsana New" w:hint="cs"/>
          <w:spacing w:val="-4"/>
          <w:sz w:val="28"/>
          <w:cs/>
        </w:rPr>
        <w:t xml:space="preserve"> ในมูลค่า </w:t>
      </w:r>
      <w:r>
        <w:rPr>
          <w:rFonts w:ascii="Angsana New" w:hAnsi="Angsana New"/>
          <w:spacing w:val="-4"/>
          <w:sz w:val="28"/>
        </w:rPr>
        <w:t>47.65</w:t>
      </w:r>
      <w:r>
        <w:rPr>
          <w:rFonts w:ascii="Angsana New" w:hAnsi="Angsana New" w:hint="cs"/>
          <w:spacing w:val="-4"/>
          <w:sz w:val="28"/>
          <w:cs/>
        </w:rPr>
        <w:t xml:space="preserve"> ล้านบาท เป็นผลทำให้ ณ วันที่ </w:t>
      </w:r>
      <w:r>
        <w:rPr>
          <w:rFonts w:ascii="Angsana New" w:hAnsi="Angsana New"/>
          <w:spacing w:val="-4"/>
          <w:sz w:val="28"/>
        </w:rPr>
        <w:t>31</w:t>
      </w:r>
      <w:r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>
        <w:rPr>
          <w:rFonts w:ascii="Angsana New" w:hAnsi="Angsana New"/>
          <w:spacing w:val="-4"/>
          <w:sz w:val="28"/>
        </w:rPr>
        <w:t>2563</w:t>
      </w:r>
      <w:r>
        <w:rPr>
          <w:rFonts w:ascii="Angsana New" w:hAnsi="Angsana New" w:hint="cs"/>
          <w:spacing w:val="-4"/>
          <w:sz w:val="28"/>
          <w:cs/>
        </w:rPr>
        <w:t xml:space="preserve"> บริษัทยังคงเหลือเงินลงทุนในบริษัท แซม วอเตอร์ ซัพพลาย จำกัด จำนวน </w:t>
      </w:r>
      <w:r>
        <w:rPr>
          <w:rFonts w:ascii="Angsana New" w:hAnsi="Angsana New"/>
          <w:spacing w:val="-4"/>
          <w:sz w:val="28"/>
        </w:rPr>
        <w:t>558,444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51.00</w:t>
      </w:r>
      <w:r>
        <w:rPr>
          <w:rFonts w:ascii="Angsana New" w:hAnsi="Angsana New" w:hint="cs"/>
          <w:spacing w:val="-4"/>
          <w:sz w:val="28"/>
          <w:cs/>
        </w:rPr>
        <w:t xml:space="preserve"> ต่อมาบริษัทได้ซื้อหุ้นจากผู้ถือหุ้นรายอื่นของบริษัท </w:t>
      </w:r>
      <w:r w:rsidRPr="007C4BB1">
        <w:rPr>
          <w:rFonts w:ascii="Angsana New" w:hAnsi="Angsana New" w:hint="cs"/>
          <w:spacing w:val="-10"/>
          <w:sz w:val="28"/>
          <w:cs/>
        </w:rPr>
        <w:t xml:space="preserve">แซม วอเตอร์ ซัพพลาย จำกัด จำนวน </w:t>
      </w:r>
      <w:r w:rsidRPr="007C4BB1">
        <w:rPr>
          <w:rFonts w:ascii="Angsana New" w:hAnsi="Angsana New"/>
          <w:spacing w:val="-10"/>
          <w:sz w:val="28"/>
        </w:rPr>
        <w:t>6</w:t>
      </w:r>
      <w:r w:rsidRPr="007C4BB1">
        <w:rPr>
          <w:rFonts w:ascii="Angsana New" w:hAnsi="Angsana New" w:hint="cs"/>
          <w:spacing w:val="-10"/>
          <w:sz w:val="28"/>
          <w:cs/>
        </w:rPr>
        <w:t xml:space="preserve"> หุ้น ในมูลค่า </w:t>
      </w:r>
      <w:r w:rsidRPr="007C4BB1">
        <w:rPr>
          <w:rFonts w:ascii="Angsana New" w:hAnsi="Angsana New"/>
          <w:spacing w:val="-10"/>
          <w:sz w:val="28"/>
        </w:rPr>
        <w:t>600</w:t>
      </w:r>
      <w:r w:rsidRPr="007C4BB1">
        <w:rPr>
          <w:rFonts w:ascii="Angsana New" w:hAnsi="Angsana New" w:hint="cs"/>
          <w:spacing w:val="-10"/>
          <w:sz w:val="28"/>
          <w:cs/>
        </w:rPr>
        <w:t xml:space="preserve"> บาท ดังนั้น จำนวนหุ้นทั้งหมดที่บริษัทถือหุ้นในบริษัท แซม วอเตอร์</w:t>
      </w:r>
      <w:r w:rsidRPr="007C4BB1">
        <w:rPr>
          <w:rFonts w:ascii="Angsana New" w:hAnsi="Angsana New" w:hint="cs"/>
          <w:spacing w:val="-4"/>
          <w:sz w:val="28"/>
          <w:cs/>
        </w:rPr>
        <w:t xml:space="preserve"> ซัพพลาย จำกัด เป็นจำนวน </w:t>
      </w:r>
      <w:r w:rsidRPr="007C4BB1">
        <w:rPr>
          <w:rFonts w:ascii="Angsana New" w:hAnsi="Angsana New"/>
          <w:spacing w:val="-4"/>
          <w:sz w:val="28"/>
        </w:rPr>
        <w:t>558,450</w:t>
      </w:r>
      <w:r w:rsidRPr="007C4BB1"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 w:rsidRPr="007C4BB1">
        <w:rPr>
          <w:rFonts w:ascii="Angsana New" w:hAnsi="Angsana New"/>
          <w:spacing w:val="-4"/>
          <w:sz w:val="28"/>
        </w:rPr>
        <w:t>51.00</w:t>
      </w:r>
    </w:p>
    <w:p w14:paraId="5427ABA2" w14:textId="77777777" w:rsidR="006D563B" w:rsidRDefault="006D563B" w:rsidP="006D563B">
      <w:pPr>
        <w:tabs>
          <w:tab w:val="left" w:pos="900"/>
        </w:tabs>
        <w:ind w:left="900"/>
        <w:jc w:val="thaiDistribute"/>
        <w:rPr>
          <w:rFonts w:ascii="Angsana New" w:hAnsi="Angsana New"/>
          <w:spacing w:val="-4"/>
          <w:sz w:val="28"/>
        </w:rPr>
      </w:pPr>
      <w:r>
        <w:rPr>
          <w:rFonts w:ascii="Angsana New" w:hAnsi="Angsana New"/>
          <w:spacing w:val="-4"/>
          <w:sz w:val="28"/>
          <w:cs/>
        </w:rPr>
        <w:t xml:space="preserve">บริษัทได้ทำสัญญาจำนำหุ้นกับผู้ถือหุ้นรายใหม่เป็นจำนวนหุ้นทั้งสิ้น </w:t>
      </w:r>
      <w:r>
        <w:rPr>
          <w:rFonts w:ascii="Angsana New" w:hAnsi="Angsana New"/>
          <w:spacing w:val="-4"/>
          <w:sz w:val="28"/>
        </w:rPr>
        <w:t xml:space="preserve">558,450 </w:t>
      </w:r>
      <w:r>
        <w:rPr>
          <w:rFonts w:ascii="Angsana New" w:hAnsi="Angsana New" w:hint="cs"/>
          <w:spacing w:val="-4"/>
          <w:sz w:val="28"/>
          <w:cs/>
        </w:rPr>
        <w:t>หุ้นในส่วนของบริษัทที่บริษัทเป็นเจ้าของเพื่อเป็นหลักประกันในการลงทุน</w:t>
      </w:r>
    </w:p>
    <w:p w14:paraId="4AC20FCA" w14:textId="61D65C88" w:rsidR="00AA4B6C" w:rsidRDefault="00AA4B6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</w:rPr>
      </w:pPr>
    </w:p>
    <w:p w14:paraId="338EBE06" w14:textId="27B47290" w:rsidR="00896CC2" w:rsidRPr="0013543F" w:rsidRDefault="00EC0D97" w:rsidP="00896CC2">
      <w:pPr>
        <w:spacing w:after="120"/>
        <w:ind w:left="360" w:right="-29" w:hanging="360"/>
        <w:jc w:val="thaiDistribute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</w:rPr>
        <w:t>30</w:t>
      </w:r>
      <w:r w:rsidR="008E3BE0" w:rsidRPr="0013543F">
        <w:rPr>
          <w:rFonts w:asciiTheme="majorBidi" w:hAnsiTheme="majorBidi" w:cstheme="majorBidi"/>
          <w:b/>
          <w:bCs/>
          <w:sz w:val="28"/>
          <w:cs/>
        </w:rPr>
        <w:t>.</w:t>
      </w:r>
      <w:r w:rsidR="008E3BE0" w:rsidRPr="0013543F">
        <w:rPr>
          <w:rFonts w:asciiTheme="majorBidi" w:hAnsiTheme="majorBidi" w:cstheme="majorBidi"/>
          <w:b/>
          <w:bCs/>
          <w:sz w:val="28"/>
        </w:rPr>
        <w:t>4</w:t>
      </w:r>
      <w:r w:rsidR="008E3BE0" w:rsidRPr="0013543F">
        <w:rPr>
          <w:rFonts w:asciiTheme="majorBidi" w:hAnsiTheme="majorBidi" w:cstheme="majorBidi"/>
          <w:b/>
          <w:bCs/>
          <w:sz w:val="28"/>
        </w:rPr>
        <w:tab/>
      </w:r>
      <w:r w:rsidR="00896CC2" w:rsidRPr="0013543F">
        <w:rPr>
          <w:rFonts w:asciiTheme="majorBidi" w:hAnsiTheme="majorBidi" w:cstheme="majorBidi" w:hint="cs"/>
          <w:b/>
          <w:bCs/>
          <w:sz w:val="28"/>
          <w:cs/>
        </w:rPr>
        <w:t>คดีความฟ้องร้อง</w:t>
      </w:r>
    </w:p>
    <w:p w14:paraId="061CB2D7" w14:textId="1A22EAC5" w:rsidR="00896CC2" w:rsidRPr="0013543F" w:rsidRDefault="00EC0D97" w:rsidP="00896CC2">
      <w:pPr>
        <w:spacing w:after="240"/>
        <w:ind w:left="900" w:hanging="540"/>
        <w:jc w:val="thaiDistribute"/>
        <w:rPr>
          <w:rFonts w:ascii="Angsana New" w:eastAsia="Times New Roman" w:hAnsi="Angsana New"/>
          <w:sz w:val="28"/>
          <w:cs/>
        </w:rPr>
      </w:pPr>
      <w:r>
        <w:rPr>
          <w:rFonts w:asciiTheme="majorBidi" w:hAnsiTheme="majorBidi" w:cstheme="majorBidi"/>
          <w:sz w:val="28"/>
        </w:rPr>
        <w:t>30</w:t>
      </w:r>
      <w:r w:rsidR="00896CC2" w:rsidRPr="0013543F">
        <w:rPr>
          <w:rFonts w:asciiTheme="majorBidi" w:hAnsiTheme="majorBidi" w:cstheme="majorBidi"/>
          <w:sz w:val="28"/>
        </w:rPr>
        <w:t xml:space="preserve">.4.1 </w:t>
      </w:r>
      <w:r w:rsidR="00896CC2" w:rsidRPr="00762314">
        <w:rPr>
          <w:rFonts w:ascii="Angsana New" w:eastAsia="Times New Roman" w:hAnsi="Angsana New" w:hint="cs"/>
          <w:sz w:val="28"/>
          <w:cs/>
        </w:rPr>
        <w:t>เมื่อวันที่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675E00">
        <w:rPr>
          <w:rFonts w:ascii="Angsana New" w:eastAsia="Times New Roman" w:hAnsi="Angsana New"/>
          <w:sz w:val="28"/>
        </w:rPr>
        <w:t>24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มีนาคม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675E00">
        <w:rPr>
          <w:rFonts w:ascii="Angsana New" w:eastAsia="Times New Roman" w:hAnsi="Angsana New"/>
          <w:sz w:val="28"/>
        </w:rPr>
        <w:t>2564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บริษัทแห่งหนึ่ง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(</w:t>
      </w:r>
      <w:r w:rsidR="00896CC2" w:rsidRPr="00762314">
        <w:rPr>
          <w:rFonts w:ascii="Angsana New" w:eastAsia="Times New Roman" w:hAnsi="Angsana New" w:hint="eastAsia"/>
          <w:sz w:val="28"/>
          <w:cs/>
        </w:rPr>
        <w:t>“</w:t>
      </w:r>
      <w:r w:rsidR="00896CC2" w:rsidRPr="00762314">
        <w:rPr>
          <w:rFonts w:ascii="Angsana New" w:eastAsia="Times New Roman" w:hAnsi="Angsana New" w:hint="cs"/>
          <w:sz w:val="28"/>
          <w:cs/>
        </w:rPr>
        <w:t>โจทก์</w:t>
      </w:r>
      <w:r w:rsidR="00896CC2" w:rsidRPr="00762314">
        <w:rPr>
          <w:rFonts w:ascii="Angsana New" w:eastAsia="Times New Roman" w:hAnsi="Angsana New" w:hint="eastAsia"/>
          <w:sz w:val="28"/>
          <w:cs/>
        </w:rPr>
        <w:t>”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) </w:t>
      </w:r>
      <w:r w:rsidR="00896CC2" w:rsidRPr="00762314">
        <w:rPr>
          <w:rFonts w:ascii="Angsana New" w:eastAsia="Times New Roman" w:hAnsi="Angsana New" w:hint="cs"/>
          <w:sz w:val="28"/>
          <w:cs/>
        </w:rPr>
        <w:t>ได้ยื่นฟ้องดำเนินคดีเรียกค่าเสียหายกับ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บริษัท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โกลด์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ชอร์ส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จำกัด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(</w:t>
      </w:r>
      <w:r w:rsidR="00896CC2" w:rsidRPr="00762314">
        <w:rPr>
          <w:rFonts w:ascii="Angsana New" w:eastAsia="Times New Roman" w:hAnsi="Angsana New" w:hint="eastAsia"/>
          <w:sz w:val="28"/>
          <w:cs/>
        </w:rPr>
        <w:t>“</w:t>
      </w:r>
      <w:r w:rsidR="00896CC2" w:rsidRPr="00762314">
        <w:rPr>
          <w:rFonts w:ascii="Angsana New" w:eastAsia="Times New Roman" w:hAnsi="Angsana New" w:hint="cs"/>
          <w:sz w:val="28"/>
          <w:cs/>
        </w:rPr>
        <w:t>บริษัท</w:t>
      </w:r>
      <w:r w:rsidR="00896CC2" w:rsidRPr="00762314">
        <w:rPr>
          <w:rFonts w:ascii="Angsana New" w:eastAsia="Times New Roman" w:hAnsi="Angsana New" w:hint="eastAsia"/>
          <w:sz w:val="28"/>
          <w:cs/>
        </w:rPr>
        <w:t>”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) </w:t>
      </w:r>
      <w:r w:rsidR="00896CC2" w:rsidRPr="00762314">
        <w:rPr>
          <w:rFonts w:ascii="Angsana New" w:eastAsia="Times New Roman" w:hAnsi="Angsana New" w:hint="cs"/>
          <w:sz w:val="28"/>
          <w:cs/>
        </w:rPr>
        <w:t>ซึ่งเป็นบริษัทย่อย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ต่อศาลแพ่ง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เป็นคดีสืบเนื่องมาจากสัญญาจ้างทำของ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โดยฟ้องเรียกเงินประกันผลงานคืนจากบริษัท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ทุนทรัพย์ที่ฟ้องจำนวนประมาณ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/>
          <w:sz w:val="28"/>
        </w:rPr>
        <w:t>2.49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ล้านบาท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พร้อมดอกเบี้ยในอัตราร้อยละ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/>
          <w:sz w:val="28"/>
        </w:rPr>
        <w:t>7.50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ต่อปี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ต่อมาบริษัทได้ฟ้องแย้งคดีต่อโจทก์จากคดีดังกล่าวและเรียกค่าเสียหายคืน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โดยทุนทรัพย์ที่ฟ้องจำนวนประมาณ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/>
          <w:sz w:val="28"/>
        </w:rPr>
        <w:t>3.55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ล้านบาท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พร้อมดอกเบี้ยในอัตราร้อยละ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/>
          <w:sz w:val="28"/>
        </w:rPr>
        <w:t xml:space="preserve">7.50 </w:t>
      </w:r>
      <w:r w:rsidR="00896CC2" w:rsidRPr="00762314">
        <w:rPr>
          <w:rFonts w:ascii="Angsana New" w:eastAsia="Times New Roman" w:hAnsi="Angsana New" w:hint="cs"/>
          <w:sz w:val="28"/>
          <w:cs/>
        </w:rPr>
        <w:t>ต่อปี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และในวันเดียวกันโจทก์ได้ฟ้องร้องเรียกค่าเสียหาย</w:t>
      </w:r>
      <w:r w:rsidR="00896CC2" w:rsidRPr="00762314">
        <w:rPr>
          <w:rFonts w:ascii="Angsana New" w:eastAsia="Times New Roman" w:hAnsi="Angsana New"/>
          <w:sz w:val="28"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ซึ่งเป็นคดีสืบเนื่องมาจากสัญญาจ้างทำของข้างต้น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โดยฟ้องร้องเฉพาะดอกเบี้ยที่บริษัทได้ชำระค่าสินค้าล่าช้า</w:t>
      </w:r>
      <w:r w:rsidR="00896CC2" w:rsidRPr="00762314">
        <w:rPr>
          <w:rFonts w:ascii="Angsana New" w:eastAsia="Times New Roman" w:hAnsi="Angsana New"/>
          <w:sz w:val="28"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ทุนทรัพย์ที่ฟ้องจำนวนประมาณ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/>
          <w:sz w:val="28"/>
        </w:rPr>
        <w:t>3.64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ล้านบาท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พร้อมดอกเบี้ยในอัตราร้อยละ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/>
          <w:sz w:val="28"/>
        </w:rPr>
        <w:t>7.50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ต่อปี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ของจำนวนเงินต้นดังกล่าวนับแต่วันฟ้องจนถึงวันที่ชำระ</w:t>
      </w:r>
      <w:r w:rsidR="004F0168">
        <w:rPr>
          <w:rFonts w:ascii="Angsana New" w:eastAsia="Times New Roman" w:hAnsi="Angsana New"/>
          <w:sz w:val="28"/>
        </w:rPr>
        <w:t xml:space="preserve">   </w:t>
      </w:r>
      <w:r w:rsidR="00896CC2" w:rsidRPr="00762314">
        <w:rPr>
          <w:rFonts w:ascii="Angsana New" w:eastAsia="Times New Roman" w:hAnsi="Angsana New" w:hint="cs"/>
          <w:sz w:val="28"/>
          <w:cs/>
        </w:rPr>
        <w:t>เสร็จสิ้น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ต่อมาวันที่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/>
          <w:sz w:val="28"/>
        </w:rPr>
        <w:t>26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มกราคม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/>
          <w:sz w:val="28"/>
        </w:rPr>
        <w:t>2566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โจทก์และบริษัทได้ทำสัญญาประนีประนอมยอมความยื่นต่อศาลแพ่ง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ซึ่งได้</w:t>
      </w:r>
      <w:r w:rsidR="004F0168">
        <w:rPr>
          <w:rFonts w:ascii="Angsana New" w:eastAsia="Times New Roman" w:hAnsi="Angsana New"/>
          <w:sz w:val="28"/>
        </w:rPr>
        <w:t xml:space="preserve">   </w:t>
      </w:r>
      <w:r w:rsidR="00896CC2" w:rsidRPr="00762314">
        <w:rPr>
          <w:rFonts w:ascii="Angsana New" w:eastAsia="Times New Roman" w:hAnsi="Angsana New" w:hint="cs"/>
          <w:sz w:val="28"/>
          <w:cs/>
        </w:rPr>
        <w:t>ตกลงร่วมกัน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โดยบริษัทขอชำระหนี้แก่โจทก์เป็นจำนวน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/>
          <w:sz w:val="28"/>
        </w:rPr>
        <w:t>2.4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ล้านบาท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ภายใน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/>
          <w:sz w:val="28"/>
        </w:rPr>
        <w:t>30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วัน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นับแต่วันที่ทำสัญญาประนีประนอมยอมความ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ทั้งนี้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เมื่อวันที่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/>
          <w:sz w:val="28"/>
        </w:rPr>
        <w:t>22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กุมภาพันธ์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/>
          <w:sz w:val="28"/>
        </w:rPr>
        <w:t>2566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บริษัทได้ชำระหนี้ให้แก่โจทก์เรียบร้อยแล้ว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โจทก์และบริษัทได้ยื่นคำร้องขอถอนฟ้อง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และถอนฟ้องแย้งให้แก่กัน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โดยทั้งสองฝ่ายไม่ติดใจเรียกร้องเงินใด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ๆ</w:t>
      </w:r>
      <w:r w:rsidR="00896CC2" w:rsidRPr="00762314">
        <w:rPr>
          <w:rFonts w:ascii="Angsana New" w:eastAsia="Times New Roman" w:hAnsi="Angsana New"/>
          <w:sz w:val="28"/>
          <w:cs/>
        </w:rPr>
        <w:t xml:space="preserve"> </w:t>
      </w:r>
      <w:r w:rsidR="00896CC2" w:rsidRPr="00762314">
        <w:rPr>
          <w:rFonts w:ascii="Angsana New" w:eastAsia="Times New Roman" w:hAnsi="Angsana New" w:hint="cs"/>
          <w:sz w:val="28"/>
          <w:cs/>
        </w:rPr>
        <w:t>ภายหลัง</w:t>
      </w:r>
    </w:p>
    <w:p w14:paraId="1605A099" w14:textId="25AB8CFE" w:rsidR="00896CC2" w:rsidRDefault="00EC0D97" w:rsidP="00896CC2">
      <w:pPr>
        <w:spacing w:after="240"/>
        <w:ind w:left="900" w:hanging="540"/>
        <w:jc w:val="thaiDistribute"/>
        <w:rPr>
          <w:rFonts w:ascii="Angsana New" w:eastAsia="Times New Roman" w:hAnsi="Angsana New"/>
          <w:sz w:val="28"/>
        </w:rPr>
      </w:pPr>
      <w:r>
        <w:rPr>
          <w:rFonts w:asciiTheme="majorBidi" w:hAnsiTheme="majorBidi" w:cstheme="majorBidi"/>
          <w:sz w:val="28"/>
        </w:rPr>
        <w:t>30</w:t>
      </w:r>
      <w:r w:rsidR="00896CC2" w:rsidRPr="0013543F">
        <w:rPr>
          <w:rFonts w:asciiTheme="majorBidi" w:hAnsiTheme="majorBidi" w:cstheme="majorBidi"/>
          <w:sz w:val="28"/>
        </w:rPr>
        <w:t xml:space="preserve">.4.2 </w:t>
      </w:r>
      <w:r w:rsidR="00896CC2" w:rsidRPr="00671DF5">
        <w:rPr>
          <w:rFonts w:ascii="Angsana New" w:eastAsia="Times New Roman" w:hAnsi="Angsana New" w:hint="cs"/>
          <w:sz w:val="28"/>
          <w:cs/>
        </w:rPr>
        <w:t>เมื่อวันที่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/>
          <w:sz w:val="28"/>
        </w:rPr>
        <w:t>18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>ตุลาคม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/>
          <w:sz w:val="28"/>
        </w:rPr>
        <w:t>2565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>บริษัท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>สตาร์แก๊ส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>จำกัด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(</w:t>
      </w:r>
      <w:r w:rsidR="00896CC2" w:rsidRPr="00671DF5">
        <w:rPr>
          <w:rFonts w:ascii="Angsana New" w:eastAsia="Times New Roman" w:hAnsi="Angsana New" w:hint="eastAsia"/>
          <w:sz w:val="28"/>
          <w:cs/>
        </w:rPr>
        <w:t>“</w:t>
      </w:r>
      <w:r w:rsidR="00896CC2" w:rsidRPr="00671DF5">
        <w:rPr>
          <w:rFonts w:ascii="Angsana New" w:eastAsia="Times New Roman" w:hAnsi="Angsana New" w:hint="cs"/>
          <w:sz w:val="28"/>
          <w:cs/>
        </w:rPr>
        <w:t>โจทก์</w:t>
      </w:r>
      <w:r w:rsidR="00896CC2" w:rsidRPr="00671DF5">
        <w:rPr>
          <w:rFonts w:ascii="Angsana New" w:eastAsia="Times New Roman" w:hAnsi="Angsana New" w:hint="eastAsia"/>
          <w:sz w:val="28"/>
          <w:cs/>
        </w:rPr>
        <w:t>”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) </w:t>
      </w:r>
      <w:r w:rsidR="00896CC2" w:rsidRPr="00671DF5">
        <w:rPr>
          <w:rFonts w:ascii="Angsana New" w:eastAsia="Times New Roman" w:hAnsi="Angsana New" w:hint="cs"/>
          <w:sz w:val="28"/>
          <w:cs/>
        </w:rPr>
        <w:t>ซึ่งเป็นบริษัทย่อย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>ได้ยื่นฟ้องดำเนินคดีเรื่องเงินศึกษาโครงการ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>กับบุคคลภายนอก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(</w:t>
      </w:r>
      <w:r w:rsidR="00896CC2" w:rsidRPr="00671DF5">
        <w:rPr>
          <w:rFonts w:ascii="Angsana New" w:eastAsia="Times New Roman" w:hAnsi="Angsana New" w:hint="eastAsia"/>
          <w:sz w:val="28"/>
          <w:cs/>
        </w:rPr>
        <w:t>“</w:t>
      </w:r>
      <w:r w:rsidR="00896CC2" w:rsidRPr="00671DF5">
        <w:rPr>
          <w:rFonts w:ascii="Angsana New" w:eastAsia="Times New Roman" w:hAnsi="Angsana New" w:hint="cs"/>
          <w:sz w:val="28"/>
          <w:cs/>
        </w:rPr>
        <w:t>จำเลย</w:t>
      </w:r>
      <w:r w:rsidR="00896CC2" w:rsidRPr="00671DF5">
        <w:rPr>
          <w:rFonts w:ascii="Angsana New" w:eastAsia="Times New Roman" w:hAnsi="Angsana New" w:hint="eastAsia"/>
          <w:sz w:val="28"/>
          <w:cs/>
        </w:rPr>
        <w:t>”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) </w:t>
      </w:r>
      <w:r w:rsidR="00896CC2" w:rsidRPr="00671DF5">
        <w:rPr>
          <w:rFonts w:ascii="Angsana New" w:eastAsia="Times New Roman" w:hAnsi="Angsana New" w:hint="cs"/>
          <w:sz w:val="28"/>
          <w:cs/>
        </w:rPr>
        <w:t>ต่อศาลอาญา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>จำนวน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/>
          <w:sz w:val="28"/>
        </w:rPr>
        <w:t>2</w:t>
      </w:r>
      <w:r w:rsidR="00B46C29">
        <w:rPr>
          <w:rFonts w:ascii="Angsana New" w:eastAsia="Times New Roman" w:hAnsi="Angsana New"/>
          <w:sz w:val="28"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>โครงการ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>โดยฟ้องเรียกเงินศึกษาโครงการคืนจากจำเลย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>ทุนทรัพย์ที่ฟ้องจำนวน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/>
          <w:sz w:val="28"/>
        </w:rPr>
        <w:t>1.5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>ล้านบาท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>และจำนวน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/>
          <w:sz w:val="28"/>
        </w:rPr>
        <w:t>21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>ล้านบาท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>ตามลำดับ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 xml:space="preserve">และเมื่อวันที่ </w:t>
      </w:r>
      <w:r w:rsidR="00896CC2" w:rsidRPr="00671DF5">
        <w:rPr>
          <w:rFonts w:ascii="Angsana New" w:eastAsia="Times New Roman" w:hAnsi="Angsana New"/>
          <w:sz w:val="28"/>
        </w:rPr>
        <w:t xml:space="preserve">10 </w:t>
      </w:r>
      <w:r w:rsidR="00896CC2" w:rsidRPr="00671DF5">
        <w:rPr>
          <w:rFonts w:ascii="Angsana New" w:eastAsia="Times New Roman" w:hAnsi="Angsana New" w:hint="cs"/>
          <w:sz w:val="28"/>
          <w:cs/>
        </w:rPr>
        <w:t xml:space="preserve">เมษายน </w:t>
      </w:r>
      <w:r w:rsidR="00896CC2" w:rsidRPr="00671DF5">
        <w:rPr>
          <w:rFonts w:ascii="Angsana New" w:eastAsia="Times New Roman" w:hAnsi="Angsana New"/>
          <w:sz w:val="28"/>
        </w:rPr>
        <w:t xml:space="preserve">2566 </w:t>
      </w:r>
      <w:r w:rsidR="00896CC2" w:rsidRPr="00671DF5">
        <w:rPr>
          <w:rFonts w:ascii="Angsana New" w:eastAsia="Times New Roman" w:hAnsi="Angsana New" w:hint="cs"/>
          <w:sz w:val="28"/>
          <w:cs/>
        </w:rPr>
        <w:t xml:space="preserve">จำเลยได้ชำระเงินคืนให้แก่ โจทก์ จำนวน </w:t>
      </w:r>
      <w:r w:rsidR="00896CC2" w:rsidRPr="00671DF5">
        <w:rPr>
          <w:rFonts w:ascii="Angsana New" w:eastAsia="Times New Roman" w:hAnsi="Angsana New"/>
          <w:sz w:val="28"/>
        </w:rPr>
        <w:t>1.5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>ล้านบาท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>และจำนวน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/>
          <w:sz w:val="28"/>
        </w:rPr>
        <w:t>21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>ล้านบาท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>ตามลำดับ</w:t>
      </w:r>
      <w:r w:rsidR="00896CC2" w:rsidRPr="00671DF5">
        <w:rPr>
          <w:rFonts w:ascii="Angsana New" w:eastAsia="Times New Roman" w:hAnsi="Angsana New"/>
          <w:sz w:val="28"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>โดยที่โจทก์ไม่ติดใจในการเรียกร้อง และดำเนินการถอนฟ้อง</w:t>
      </w:r>
      <w:r w:rsidR="00896CC2">
        <w:rPr>
          <w:rFonts w:ascii="Angsana New" w:eastAsia="Times New Roman" w:hAnsi="Angsana New" w:hint="cs"/>
          <w:sz w:val="28"/>
          <w:cs/>
        </w:rPr>
        <w:t>แล้ว</w:t>
      </w:r>
    </w:p>
    <w:p w14:paraId="70EED3CA" w14:textId="77777777" w:rsidR="00896CC2" w:rsidRDefault="00896CC2" w:rsidP="00896CC2">
      <w:pPr>
        <w:spacing w:after="240"/>
        <w:ind w:left="900" w:hanging="540"/>
        <w:jc w:val="thaiDistribute"/>
        <w:rPr>
          <w:rFonts w:ascii="Angsana New" w:eastAsia="Times New Roman" w:hAnsi="Angsana New"/>
          <w:sz w:val="28"/>
        </w:rPr>
      </w:pPr>
    </w:p>
    <w:p w14:paraId="153FCDCB" w14:textId="77777777" w:rsidR="00896CC2" w:rsidRDefault="00896CC2" w:rsidP="00896CC2">
      <w:pPr>
        <w:spacing w:after="240"/>
        <w:ind w:left="900" w:hanging="540"/>
        <w:jc w:val="thaiDistribute"/>
        <w:rPr>
          <w:rFonts w:ascii="Angsana New" w:eastAsia="Times New Roman" w:hAnsi="Angsana New"/>
          <w:sz w:val="28"/>
        </w:rPr>
      </w:pPr>
    </w:p>
    <w:p w14:paraId="4BC69D51" w14:textId="1A376DD4" w:rsidR="00896CC2" w:rsidRDefault="00EC0D97" w:rsidP="00896CC2">
      <w:pPr>
        <w:spacing w:after="240"/>
        <w:ind w:left="900" w:hanging="540"/>
        <w:jc w:val="thaiDistribute"/>
        <w:rPr>
          <w:rFonts w:ascii="Angsana New" w:eastAsia="Times New Roman" w:hAnsi="Angsana New"/>
          <w:sz w:val="28"/>
        </w:rPr>
      </w:pPr>
      <w:r>
        <w:rPr>
          <w:rFonts w:ascii="Angsana New" w:eastAsia="Times New Roman" w:hAnsi="Angsana New"/>
          <w:sz w:val="28"/>
        </w:rPr>
        <w:lastRenderedPageBreak/>
        <w:t>30</w:t>
      </w:r>
      <w:r w:rsidR="00896CC2">
        <w:rPr>
          <w:rFonts w:ascii="Angsana New" w:eastAsia="Times New Roman" w:hAnsi="Angsana New"/>
          <w:sz w:val="28"/>
        </w:rPr>
        <w:t xml:space="preserve">.4.3 </w:t>
      </w:r>
      <w:r w:rsidR="00896CC2" w:rsidRPr="00671DF5">
        <w:rPr>
          <w:rFonts w:ascii="Angsana New" w:eastAsia="Times New Roman" w:hAnsi="Angsana New" w:hint="cs"/>
          <w:sz w:val="28"/>
          <w:cs/>
        </w:rPr>
        <w:t>เมื่อวันที่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/>
          <w:sz w:val="28"/>
        </w:rPr>
        <w:t xml:space="preserve">18 </w:t>
      </w:r>
      <w:r w:rsidR="00896CC2" w:rsidRPr="00671DF5">
        <w:rPr>
          <w:rFonts w:ascii="Angsana New" w:eastAsia="Times New Roman" w:hAnsi="Angsana New" w:hint="cs"/>
          <w:sz w:val="28"/>
          <w:cs/>
        </w:rPr>
        <w:t>ตุลาคม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/>
          <w:sz w:val="28"/>
        </w:rPr>
        <w:t xml:space="preserve">2565 </w:t>
      </w:r>
      <w:r w:rsidR="00896CC2" w:rsidRPr="00671DF5">
        <w:rPr>
          <w:rFonts w:ascii="Angsana New" w:eastAsia="Times New Roman" w:hAnsi="Angsana New" w:hint="cs"/>
          <w:sz w:val="28"/>
          <w:cs/>
        </w:rPr>
        <w:t>บริษัท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>เอ็นเนอร์ยี่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>ฟอร์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>โซไซตี้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>จำกัด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(</w:t>
      </w:r>
      <w:r w:rsidR="00896CC2" w:rsidRPr="00671DF5">
        <w:rPr>
          <w:rFonts w:ascii="Angsana New" w:eastAsia="Times New Roman" w:hAnsi="Angsana New" w:hint="eastAsia"/>
          <w:sz w:val="28"/>
          <w:cs/>
        </w:rPr>
        <w:t>“</w:t>
      </w:r>
      <w:r w:rsidR="00896CC2" w:rsidRPr="00671DF5">
        <w:rPr>
          <w:rFonts w:ascii="Angsana New" w:eastAsia="Times New Roman" w:hAnsi="Angsana New" w:hint="cs"/>
          <w:sz w:val="28"/>
          <w:cs/>
        </w:rPr>
        <w:t>โจทก์</w:t>
      </w:r>
      <w:r w:rsidR="00896CC2" w:rsidRPr="00671DF5">
        <w:rPr>
          <w:rFonts w:ascii="Angsana New" w:eastAsia="Times New Roman" w:hAnsi="Angsana New" w:hint="eastAsia"/>
          <w:sz w:val="28"/>
          <w:cs/>
        </w:rPr>
        <w:t>”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) </w:t>
      </w:r>
      <w:r w:rsidR="00896CC2" w:rsidRPr="00671DF5">
        <w:rPr>
          <w:rFonts w:ascii="Angsana New" w:eastAsia="Times New Roman" w:hAnsi="Angsana New" w:hint="cs"/>
          <w:sz w:val="28"/>
          <w:cs/>
        </w:rPr>
        <w:t>ซึ่งเป็นบริษัทย่อย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>ได้ยื่นฟ้องดำเนินคดีเรื่องเงินศึกษาโครงการ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>กับบุคคลภายนอก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(</w:t>
      </w:r>
      <w:r w:rsidR="00896CC2" w:rsidRPr="00671DF5">
        <w:rPr>
          <w:rFonts w:ascii="Angsana New" w:eastAsia="Times New Roman" w:hAnsi="Angsana New" w:hint="eastAsia"/>
          <w:sz w:val="28"/>
          <w:cs/>
        </w:rPr>
        <w:t>“</w:t>
      </w:r>
      <w:r w:rsidR="00896CC2" w:rsidRPr="00671DF5">
        <w:rPr>
          <w:rFonts w:ascii="Angsana New" w:eastAsia="Times New Roman" w:hAnsi="Angsana New" w:hint="cs"/>
          <w:sz w:val="28"/>
          <w:cs/>
        </w:rPr>
        <w:t>จำเลย</w:t>
      </w:r>
      <w:r w:rsidR="00896CC2" w:rsidRPr="00671DF5">
        <w:rPr>
          <w:rFonts w:ascii="Angsana New" w:eastAsia="Times New Roman" w:hAnsi="Angsana New" w:hint="eastAsia"/>
          <w:sz w:val="28"/>
          <w:cs/>
        </w:rPr>
        <w:t>”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) </w:t>
      </w:r>
      <w:r w:rsidR="00896CC2" w:rsidRPr="00671DF5">
        <w:rPr>
          <w:rFonts w:ascii="Angsana New" w:eastAsia="Times New Roman" w:hAnsi="Angsana New" w:hint="cs"/>
          <w:sz w:val="28"/>
          <w:cs/>
        </w:rPr>
        <w:t>ต่อศาลอาญา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>โดยฟ้องเรียกเงินศึกษาโครงการคืนจากจำเลย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>ทุนทรัพย์ที่ฟ้องจำนวน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/>
          <w:sz w:val="28"/>
        </w:rPr>
        <w:t xml:space="preserve">26 </w:t>
      </w:r>
      <w:r w:rsidR="00896CC2" w:rsidRPr="00671DF5">
        <w:rPr>
          <w:rFonts w:ascii="Angsana New" w:eastAsia="Times New Roman" w:hAnsi="Angsana New" w:hint="cs"/>
          <w:sz w:val="28"/>
          <w:cs/>
        </w:rPr>
        <w:t>ล้านบาท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 xml:space="preserve">และเมื่อวันที่ </w:t>
      </w:r>
      <w:r w:rsidR="00896CC2" w:rsidRPr="00671DF5">
        <w:rPr>
          <w:rFonts w:ascii="Angsana New" w:eastAsia="Times New Roman" w:hAnsi="Angsana New"/>
          <w:sz w:val="28"/>
        </w:rPr>
        <w:t xml:space="preserve">17 </w:t>
      </w:r>
      <w:r w:rsidR="00896CC2" w:rsidRPr="00671DF5">
        <w:rPr>
          <w:rFonts w:ascii="Angsana New" w:eastAsia="Times New Roman" w:hAnsi="Angsana New" w:hint="cs"/>
          <w:sz w:val="28"/>
          <w:cs/>
        </w:rPr>
        <w:t xml:space="preserve">เมษายน </w:t>
      </w:r>
      <w:r w:rsidR="00896CC2" w:rsidRPr="00671DF5">
        <w:rPr>
          <w:rFonts w:ascii="Angsana New" w:eastAsia="Times New Roman" w:hAnsi="Angsana New"/>
          <w:sz w:val="28"/>
        </w:rPr>
        <w:t xml:space="preserve">2566 </w:t>
      </w:r>
      <w:r w:rsidR="00896CC2" w:rsidRPr="00671DF5">
        <w:rPr>
          <w:rFonts w:ascii="Angsana New" w:eastAsia="Times New Roman" w:hAnsi="Angsana New" w:hint="cs"/>
          <w:sz w:val="28"/>
          <w:cs/>
        </w:rPr>
        <w:t xml:space="preserve">จำเลยได้ชำระเงินคืนให้แก่โจทก์ จำนวน </w:t>
      </w:r>
      <w:r w:rsidR="00896CC2" w:rsidRPr="00671DF5">
        <w:rPr>
          <w:rFonts w:ascii="Angsana New" w:eastAsia="Times New Roman" w:hAnsi="Angsana New"/>
          <w:sz w:val="28"/>
        </w:rPr>
        <w:t>26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 xml:space="preserve">ล้านบาท    </w:t>
      </w:r>
      <w:r w:rsidR="00D21B59">
        <w:rPr>
          <w:rFonts w:ascii="Angsana New" w:eastAsia="Times New Roman" w:hAnsi="Angsana New"/>
          <w:sz w:val="28"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>โดยที่โจทก์ไม่ติดใจในการเรียกร้อง และดำเนินการถอนฟ้อง</w:t>
      </w:r>
      <w:r w:rsidR="00896CC2">
        <w:rPr>
          <w:rFonts w:ascii="Angsana New" w:eastAsia="Times New Roman" w:hAnsi="Angsana New" w:hint="cs"/>
          <w:sz w:val="28"/>
          <w:cs/>
        </w:rPr>
        <w:t>แล้ว</w:t>
      </w:r>
    </w:p>
    <w:p w14:paraId="1D8E0B96" w14:textId="58C0BB09" w:rsidR="00896CC2" w:rsidRDefault="00EC0D97" w:rsidP="00896CC2">
      <w:pPr>
        <w:spacing w:after="240"/>
        <w:ind w:left="900" w:hanging="540"/>
        <w:jc w:val="thaiDistribute"/>
        <w:rPr>
          <w:rFonts w:ascii="Angsana New" w:eastAsia="Times New Roman" w:hAnsi="Angsana New"/>
          <w:sz w:val="28"/>
        </w:rPr>
      </w:pPr>
      <w:r>
        <w:rPr>
          <w:rFonts w:ascii="Angsana New" w:eastAsia="Times New Roman" w:hAnsi="Angsana New"/>
          <w:sz w:val="28"/>
        </w:rPr>
        <w:t>30</w:t>
      </w:r>
      <w:r w:rsidR="00896CC2">
        <w:rPr>
          <w:rFonts w:ascii="Angsana New" w:eastAsia="Times New Roman" w:hAnsi="Angsana New"/>
          <w:sz w:val="28"/>
        </w:rPr>
        <w:t xml:space="preserve">.4.4 </w:t>
      </w:r>
      <w:r w:rsidR="00896CC2" w:rsidRPr="00671DF5">
        <w:rPr>
          <w:rFonts w:asciiTheme="majorBidi" w:hAnsiTheme="majorBidi" w:hint="cs"/>
          <w:sz w:val="28"/>
          <w:cs/>
        </w:rPr>
        <w:t>เมื่อวันที่</w:t>
      </w:r>
      <w:r w:rsidR="00896CC2" w:rsidRPr="00671DF5">
        <w:rPr>
          <w:rFonts w:asciiTheme="majorBidi" w:hAnsiTheme="majorBidi"/>
          <w:sz w:val="28"/>
          <w:cs/>
        </w:rPr>
        <w:t xml:space="preserve"> </w:t>
      </w:r>
      <w:r w:rsidR="00896CC2" w:rsidRPr="00671DF5">
        <w:rPr>
          <w:rFonts w:asciiTheme="majorBidi" w:hAnsiTheme="majorBidi"/>
          <w:sz w:val="28"/>
        </w:rPr>
        <w:t>18</w:t>
      </w:r>
      <w:r w:rsidR="00896CC2" w:rsidRPr="00671DF5">
        <w:rPr>
          <w:rFonts w:asciiTheme="majorBidi" w:hAnsiTheme="majorBidi"/>
          <w:sz w:val="28"/>
          <w:cs/>
        </w:rPr>
        <w:t xml:space="preserve"> </w:t>
      </w:r>
      <w:r w:rsidR="00896CC2" w:rsidRPr="00671DF5">
        <w:rPr>
          <w:rFonts w:asciiTheme="majorBidi" w:hAnsiTheme="majorBidi" w:hint="cs"/>
          <w:sz w:val="28"/>
          <w:cs/>
        </w:rPr>
        <w:t>ตุลาคม</w:t>
      </w:r>
      <w:r w:rsidR="00896CC2" w:rsidRPr="00671DF5">
        <w:rPr>
          <w:rFonts w:asciiTheme="majorBidi" w:hAnsiTheme="majorBidi"/>
          <w:sz w:val="28"/>
          <w:cs/>
        </w:rPr>
        <w:t xml:space="preserve"> </w:t>
      </w:r>
      <w:r w:rsidR="00896CC2" w:rsidRPr="00671DF5">
        <w:rPr>
          <w:rFonts w:asciiTheme="majorBidi" w:hAnsiTheme="majorBidi"/>
          <w:sz w:val="28"/>
        </w:rPr>
        <w:t>2565</w:t>
      </w:r>
      <w:r w:rsidR="00896CC2" w:rsidRPr="00671DF5">
        <w:rPr>
          <w:rFonts w:asciiTheme="majorBidi" w:hAnsiTheme="majorBidi"/>
          <w:sz w:val="28"/>
          <w:cs/>
        </w:rPr>
        <w:t xml:space="preserve"> </w:t>
      </w:r>
      <w:r w:rsidR="00896CC2" w:rsidRPr="00671DF5">
        <w:rPr>
          <w:rFonts w:asciiTheme="majorBidi" w:hAnsiTheme="majorBidi" w:hint="cs"/>
          <w:sz w:val="28"/>
          <w:cs/>
        </w:rPr>
        <w:t>บริษัท</w:t>
      </w:r>
      <w:r w:rsidR="00896CC2" w:rsidRPr="00671DF5">
        <w:rPr>
          <w:rFonts w:asciiTheme="majorBidi" w:hAnsiTheme="majorBidi"/>
          <w:sz w:val="28"/>
          <w:cs/>
        </w:rPr>
        <w:t xml:space="preserve"> </w:t>
      </w:r>
      <w:r w:rsidR="00896CC2" w:rsidRPr="00671DF5">
        <w:rPr>
          <w:rFonts w:asciiTheme="majorBidi" w:hAnsiTheme="majorBidi" w:hint="cs"/>
          <w:sz w:val="28"/>
          <w:cs/>
        </w:rPr>
        <w:t>เฟอร์รั่ม</w:t>
      </w:r>
      <w:r w:rsidR="00896CC2" w:rsidRPr="00671DF5">
        <w:rPr>
          <w:rFonts w:asciiTheme="majorBidi" w:hAnsiTheme="majorBidi"/>
          <w:sz w:val="28"/>
          <w:cs/>
        </w:rPr>
        <w:t xml:space="preserve"> </w:t>
      </w:r>
      <w:r w:rsidR="00896CC2" w:rsidRPr="00671DF5">
        <w:rPr>
          <w:rFonts w:asciiTheme="majorBidi" w:hAnsiTheme="majorBidi" w:hint="cs"/>
          <w:sz w:val="28"/>
          <w:cs/>
        </w:rPr>
        <w:t>เอ็นเนอร์ยี่</w:t>
      </w:r>
      <w:r w:rsidR="00896CC2" w:rsidRPr="00671DF5">
        <w:rPr>
          <w:rFonts w:asciiTheme="majorBidi" w:hAnsiTheme="majorBidi"/>
          <w:sz w:val="28"/>
          <w:cs/>
        </w:rPr>
        <w:t xml:space="preserve"> </w:t>
      </w:r>
      <w:r w:rsidR="00896CC2" w:rsidRPr="00671DF5">
        <w:rPr>
          <w:rFonts w:asciiTheme="majorBidi" w:hAnsiTheme="majorBidi" w:hint="cs"/>
          <w:sz w:val="28"/>
          <w:cs/>
        </w:rPr>
        <w:t>จำกัด</w:t>
      </w:r>
      <w:r w:rsidR="00896CC2" w:rsidRPr="00671DF5">
        <w:rPr>
          <w:rFonts w:asciiTheme="majorBidi" w:hAnsiTheme="majorBidi"/>
          <w:sz w:val="28"/>
          <w:cs/>
        </w:rPr>
        <w:t xml:space="preserve"> (</w:t>
      </w:r>
      <w:r w:rsidR="00896CC2" w:rsidRPr="00671DF5">
        <w:rPr>
          <w:rFonts w:asciiTheme="majorBidi" w:hAnsiTheme="majorBidi" w:hint="eastAsia"/>
          <w:sz w:val="28"/>
          <w:cs/>
        </w:rPr>
        <w:t>“</w:t>
      </w:r>
      <w:r w:rsidR="00896CC2" w:rsidRPr="00671DF5">
        <w:rPr>
          <w:rFonts w:asciiTheme="majorBidi" w:hAnsiTheme="majorBidi" w:hint="cs"/>
          <w:sz w:val="28"/>
          <w:cs/>
        </w:rPr>
        <w:t>โจทก์</w:t>
      </w:r>
      <w:r w:rsidR="00896CC2" w:rsidRPr="00671DF5">
        <w:rPr>
          <w:rFonts w:asciiTheme="majorBidi" w:hAnsiTheme="majorBidi" w:hint="eastAsia"/>
          <w:sz w:val="28"/>
          <w:cs/>
        </w:rPr>
        <w:t>”</w:t>
      </w:r>
      <w:r w:rsidR="00896CC2" w:rsidRPr="00671DF5">
        <w:rPr>
          <w:rFonts w:asciiTheme="majorBidi" w:hAnsiTheme="majorBidi"/>
          <w:sz w:val="28"/>
          <w:cs/>
        </w:rPr>
        <w:t xml:space="preserve">) </w:t>
      </w:r>
      <w:r w:rsidR="00896CC2" w:rsidRPr="00671DF5">
        <w:rPr>
          <w:rFonts w:asciiTheme="majorBidi" w:hAnsiTheme="majorBidi" w:hint="cs"/>
          <w:sz w:val="28"/>
          <w:cs/>
        </w:rPr>
        <w:t>ซึ่งเป็นบริษัทย่อย</w:t>
      </w:r>
      <w:r w:rsidR="00896CC2" w:rsidRPr="00671DF5">
        <w:rPr>
          <w:rFonts w:asciiTheme="majorBidi" w:hAnsiTheme="majorBidi"/>
          <w:sz w:val="28"/>
          <w:cs/>
        </w:rPr>
        <w:t xml:space="preserve"> </w:t>
      </w:r>
      <w:r w:rsidR="00896CC2" w:rsidRPr="00671DF5">
        <w:rPr>
          <w:rFonts w:asciiTheme="majorBidi" w:hAnsiTheme="majorBidi" w:hint="cs"/>
          <w:sz w:val="28"/>
          <w:cs/>
        </w:rPr>
        <w:t>ได้ยื่นฟ้องดำเนินคดีเรื่องเงินศึกษาโครงการ</w:t>
      </w:r>
      <w:r w:rsidR="00896CC2" w:rsidRPr="00671DF5">
        <w:rPr>
          <w:rFonts w:asciiTheme="majorBidi" w:hAnsiTheme="majorBidi"/>
          <w:sz w:val="28"/>
          <w:cs/>
        </w:rPr>
        <w:t xml:space="preserve"> </w:t>
      </w:r>
      <w:r w:rsidR="00896CC2" w:rsidRPr="00671DF5">
        <w:rPr>
          <w:rFonts w:asciiTheme="majorBidi" w:hAnsiTheme="majorBidi" w:hint="cs"/>
          <w:sz w:val="28"/>
          <w:cs/>
        </w:rPr>
        <w:t>กับบุคคลภายนอก</w:t>
      </w:r>
      <w:r w:rsidR="00896CC2" w:rsidRPr="00671DF5">
        <w:rPr>
          <w:rFonts w:asciiTheme="majorBidi" w:hAnsiTheme="majorBidi"/>
          <w:sz w:val="28"/>
          <w:cs/>
        </w:rPr>
        <w:t xml:space="preserve"> (</w:t>
      </w:r>
      <w:r w:rsidR="00896CC2" w:rsidRPr="00671DF5">
        <w:rPr>
          <w:rFonts w:asciiTheme="majorBidi" w:hAnsiTheme="majorBidi" w:hint="eastAsia"/>
          <w:sz w:val="28"/>
          <w:cs/>
        </w:rPr>
        <w:t>“</w:t>
      </w:r>
      <w:r w:rsidR="00896CC2" w:rsidRPr="00671DF5">
        <w:rPr>
          <w:rFonts w:asciiTheme="majorBidi" w:hAnsiTheme="majorBidi" w:hint="cs"/>
          <w:sz w:val="28"/>
          <w:cs/>
        </w:rPr>
        <w:t>จำเลย</w:t>
      </w:r>
      <w:r w:rsidR="00896CC2" w:rsidRPr="00671DF5">
        <w:rPr>
          <w:rFonts w:asciiTheme="majorBidi" w:hAnsiTheme="majorBidi" w:hint="eastAsia"/>
          <w:sz w:val="28"/>
          <w:cs/>
        </w:rPr>
        <w:t>”</w:t>
      </w:r>
      <w:r w:rsidR="00896CC2" w:rsidRPr="00671DF5">
        <w:rPr>
          <w:rFonts w:asciiTheme="majorBidi" w:hAnsiTheme="majorBidi"/>
          <w:sz w:val="28"/>
          <w:cs/>
        </w:rPr>
        <w:t xml:space="preserve">) </w:t>
      </w:r>
      <w:r w:rsidR="00896CC2" w:rsidRPr="00671DF5">
        <w:rPr>
          <w:rFonts w:asciiTheme="majorBidi" w:hAnsiTheme="majorBidi" w:hint="cs"/>
          <w:sz w:val="28"/>
          <w:cs/>
        </w:rPr>
        <w:t>ต่อศาลอาญา</w:t>
      </w:r>
      <w:r w:rsidR="00896CC2" w:rsidRPr="00671DF5">
        <w:rPr>
          <w:rFonts w:asciiTheme="majorBidi" w:hAnsiTheme="majorBidi"/>
          <w:sz w:val="28"/>
          <w:cs/>
        </w:rPr>
        <w:t xml:space="preserve"> </w:t>
      </w:r>
      <w:r w:rsidR="00896CC2" w:rsidRPr="00671DF5">
        <w:rPr>
          <w:rFonts w:asciiTheme="majorBidi" w:hAnsiTheme="majorBidi" w:hint="cs"/>
          <w:sz w:val="28"/>
          <w:cs/>
        </w:rPr>
        <w:t>โดยฟ้องเรียกเงินศึกษาโครงการคืนจากจำเลย</w:t>
      </w:r>
      <w:r w:rsidR="00896CC2" w:rsidRPr="00671DF5">
        <w:rPr>
          <w:rFonts w:asciiTheme="majorBidi" w:hAnsiTheme="majorBidi"/>
          <w:sz w:val="28"/>
          <w:cs/>
        </w:rPr>
        <w:t xml:space="preserve"> </w:t>
      </w:r>
      <w:r w:rsidR="00896CC2" w:rsidRPr="00671DF5">
        <w:rPr>
          <w:rFonts w:asciiTheme="majorBidi" w:hAnsiTheme="majorBidi" w:hint="cs"/>
          <w:sz w:val="28"/>
          <w:cs/>
        </w:rPr>
        <w:t>ทุนทรัพย์ที่ฟ้องจำนวน</w:t>
      </w:r>
      <w:r w:rsidR="00896CC2" w:rsidRPr="00671DF5">
        <w:rPr>
          <w:rFonts w:asciiTheme="majorBidi" w:hAnsiTheme="majorBidi"/>
          <w:sz w:val="28"/>
          <w:cs/>
        </w:rPr>
        <w:t xml:space="preserve"> </w:t>
      </w:r>
      <w:r w:rsidR="00896CC2" w:rsidRPr="00671DF5">
        <w:rPr>
          <w:rFonts w:asciiTheme="majorBidi" w:hAnsiTheme="majorBidi"/>
          <w:sz w:val="28"/>
        </w:rPr>
        <w:t>15</w:t>
      </w:r>
      <w:r w:rsidR="00896CC2" w:rsidRPr="00671DF5">
        <w:rPr>
          <w:rFonts w:asciiTheme="majorBidi" w:hAnsiTheme="majorBidi"/>
          <w:sz w:val="28"/>
          <w:cs/>
        </w:rPr>
        <w:t xml:space="preserve"> </w:t>
      </w:r>
      <w:r w:rsidR="00896CC2" w:rsidRPr="00671DF5">
        <w:rPr>
          <w:rFonts w:asciiTheme="majorBidi" w:hAnsiTheme="majorBidi" w:hint="cs"/>
          <w:sz w:val="28"/>
          <w:cs/>
        </w:rPr>
        <w:t>ล้านบาท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 xml:space="preserve">และเมื่อวันที่ </w:t>
      </w:r>
      <w:r w:rsidR="00896CC2" w:rsidRPr="00671DF5">
        <w:rPr>
          <w:rFonts w:ascii="Angsana New" w:eastAsia="Times New Roman" w:hAnsi="Angsana New"/>
          <w:sz w:val="28"/>
        </w:rPr>
        <w:t xml:space="preserve">25 </w:t>
      </w:r>
      <w:r w:rsidR="00896CC2" w:rsidRPr="00671DF5">
        <w:rPr>
          <w:rFonts w:ascii="Angsana New" w:eastAsia="Times New Roman" w:hAnsi="Angsana New" w:hint="cs"/>
          <w:sz w:val="28"/>
          <w:cs/>
        </w:rPr>
        <w:t xml:space="preserve">เมษายน </w:t>
      </w:r>
      <w:r w:rsidR="00896CC2" w:rsidRPr="00671DF5">
        <w:rPr>
          <w:rFonts w:ascii="Angsana New" w:eastAsia="Times New Roman" w:hAnsi="Angsana New"/>
          <w:sz w:val="28"/>
        </w:rPr>
        <w:t xml:space="preserve">2566 </w:t>
      </w:r>
      <w:r w:rsidR="00896CC2" w:rsidRPr="00671DF5">
        <w:rPr>
          <w:rFonts w:ascii="Angsana New" w:eastAsia="Times New Roman" w:hAnsi="Angsana New" w:hint="cs"/>
          <w:sz w:val="28"/>
          <w:cs/>
        </w:rPr>
        <w:t xml:space="preserve">จำเลยได้ชำระเงินคืนให้แก่โจทก์ จำนวน </w:t>
      </w:r>
      <w:r w:rsidR="00896CC2" w:rsidRPr="00671DF5">
        <w:rPr>
          <w:rFonts w:ascii="Angsana New" w:eastAsia="Times New Roman" w:hAnsi="Angsana New"/>
          <w:sz w:val="28"/>
        </w:rPr>
        <w:t>15</w:t>
      </w:r>
      <w:r w:rsidR="00896CC2" w:rsidRPr="00671DF5">
        <w:rPr>
          <w:rFonts w:ascii="Angsana New" w:eastAsia="Times New Roman" w:hAnsi="Angsana New"/>
          <w:sz w:val="28"/>
          <w:cs/>
        </w:rPr>
        <w:t xml:space="preserve"> </w:t>
      </w:r>
      <w:r w:rsidR="00896CC2" w:rsidRPr="00671DF5">
        <w:rPr>
          <w:rFonts w:ascii="Angsana New" w:eastAsia="Times New Roman" w:hAnsi="Angsana New" w:hint="cs"/>
          <w:sz w:val="28"/>
          <w:cs/>
        </w:rPr>
        <w:t>ล้านบาท</w:t>
      </w:r>
      <w:r w:rsidR="00B5260D">
        <w:rPr>
          <w:rFonts w:ascii="Angsana New" w:eastAsia="Times New Roman" w:hAnsi="Angsana New" w:hint="cs"/>
          <w:sz w:val="28"/>
          <w:cs/>
        </w:rPr>
        <w:t xml:space="preserve">         </w:t>
      </w:r>
      <w:r w:rsidR="00896CC2" w:rsidRPr="00671DF5">
        <w:rPr>
          <w:rFonts w:ascii="Angsana New" w:eastAsia="Times New Roman" w:hAnsi="Angsana New" w:hint="cs"/>
          <w:sz w:val="28"/>
          <w:cs/>
        </w:rPr>
        <w:t>โดยที่โจทก์ไม่ติดใจในการเรียกร้อง และดำเนินการถอนฟ้อง</w:t>
      </w:r>
      <w:r w:rsidR="00896CC2">
        <w:rPr>
          <w:rFonts w:ascii="Angsana New" w:eastAsia="Times New Roman" w:hAnsi="Angsana New" w:hint="cs"/>
          <w:sz w:val="28"/>
          <w:cs/>
        </w:rPr>
        <w:t>แล้ว</w:t>
      </w:r>
    </w:p>
    <w:p w14:paraId="6D5F4731" w14:textId="3DD62B7E" w:rsidR="00896CC2" w:rsidRDefault="00EC0D97" w:rsidP="00896CC2">
      <w:pPr>
        <w:spacing w:after="240"/>
        <w:ind w:left="900" w:hanging="540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</w:rPr>
        <w:t>30</w:t>
      </w:r>
      <w:r w:rsidR="00896CC2">
        <w:rPr>
          <w:rFonts w:asciiTheme="majorBidi" w:hAnsiTheme="majorBidi" w:cstheme="majorBidi"/>
          <w:sz w:val="28"/>
        </w:rPr>
        <w:t xml:space="preserve">.4.5 </w:t>
      </w:r>
      <w:r w:rsidR="00896CC2" w:rsidRPr="00671DF5">
        <w:rPr>
          <w:rFonts w:asciiTheme="majorBidi" w:hAnsiTheme="majorBidi" w:hint="cs"/>
          <w:sz w:val="28"/>
          <w:cs/>
        </w:rPr>
        <w:t>เมื่อวันที่</w:t>
      </w:r>
      <w:r w:rsidR="00896CC2" w:rsidRPr="00671DF5">
        <w:rPr>
          <w:rFonts w:asciiTheme="majorBidi" w:hAnsiTheme="majorBidi"/>
          <w:sz w:val="28"/>
          <w:cs/>
        </w:rPr>
        <w:t xml:space="preserve"> </w:t>
      </w:r>
      <w:r w:rsidR="00896CC2" w:rsidRPr="00671DF5">
        <w:rPr>
          <w:rFonts w:asciiTheme="majorBidi" w:hAnsiTheme="majorBidi"/>
          <w:sz w:val="28"/>
        </w:rPr>
        <w:t xml:space="preserve">13 </w:t>
      </w:r>
      <w:r w:rsidR="00896CC2" w:rsidRPr="00671DF5">
        <w:rPr>
          <w:rFonts w:asciiTheme="majorBidi" w:hAnsiTheme="majorBidi" w:hint="cs"/>
          <w:sz w:val="28"/>
          <w:cs/>
        </w:rPr>
        <w:t>ธันวาคม</w:t>
      </w:r>
      <w:r w:rsidR="00896CC2" w:rsidRPr="00671DF5">
        <w:rPr>
          <w:rFonts w:asciiTheme="majorBidi" w:hAnsiTheme="majorBidi"/>
          <w:sz w:val="28"/>
          <w:cs/>
        </w:rPr>
        <w:t xml:space="preserve"> </w:t>
      </w:r>
      <w:r w:rsidR="00896CC2" w:rsidRPr="00671DF5">
        <w:rPr>
          <w:rFonts w:asciiTheme="majorBidi" w:hAnsiTheme="majorBidi"/>
          <w:sz w:val="28"/>
        </w:rPr>
        <w:t xml:space="preserve">2565 </w:t>
      </w:r>
      <w:r w:rsidR="00896CC2" w:rsidRPr="00671DF5">
        <w:rPr>
          <w:rFonts w:asciiTheme="majorBidi" w:hAnsiTheme="majorBidi" w:hint="cs"/>
          <w:sz w:val="28"/>
          <w:cs/>
        </w:rPr>
        <w:t>บริษัท</w:t>
      </w:r>
      <w:r w:rsidR="00896CC2" w:rsidRPr="00671DF5">
        <w:rPr>
          <w:rFonts w:asciiTheme="majorBidi" w:hAnsiTheme="majorBidi"/>
          <w:sz w:val="28"/>
          <w:cs/>
        </w:rPr>
        <w:t xml:space="preserve"> </w:t>
      </w:r>
      <w:r w:rsidR="00896CC2" w:rsidRPr="00671DF5">
        <w:rPr>
          <w:rFonts w:asciiTheme="majorBidi" w:hAnsiTheme="majorBidi" w:hint="cs"/>
          <w:sz w:val="28"/>
          <w:cs/>
        </w:rPr>
        <w:t>เฟอร์รั่ม</w:t>
      </w:r>
      <w:r w:rsidR="00896CC2" w:rsidRPr="00671DF5">
        <w:rPr>
          <w:rFonts w:asciiTheme="majorBidi" w:hAnsiTheme="majorBidi"/>
          <w:sz w:val="28"/>
          <w:cs/>
        </w:rPr>
        <w:t xml:space="preserve"> </w:t>
      </w:r>
      <w:r w:rsidR="00896CC2" w:rsidRPr="00671DF5">
        <w:rPr>
          <w:rFonts w:asciiTheme="majorBidi" w:hAnsiTheme="majorBidi" w:hint="cs"/>
          <w:sz w:val="28"/>
          <w:cs/>
        </w:rPr>
        <w:t>เอ็นเนอร์ยี่</w:t>
      </w:r>
      <w:r w:rsidR="00896CC2" w:rsidRPr="00671DF5">
        <w:rPr>
          <w:rFonts w:asciiTheme="majorBidi" w:hAnsiTheme="majorBidi"/>
          <w:sz w:val="28"/>
          <w:cs/>
        </w:rPr>
        <w:t xml:space="preserve"> </w:t>
      </w:r>
      <w:r w:rsidR="00896CC2" w:rsidRPr="00671DF5">
        <w:rPr>
          <w:rFonts w:asciiTheme="majorBidi" w:hAnsiTheme="majorBidi" w:hint="cs"/>
          <w:sz w:val="28"/>
          <w:cs/>
        </w:rPr>
        <w:t>จำกัด</w:t>
      </w:r>
      <w:r w:rsidR="00896CC2" w:rsidRPr="00671DF5">
        <w:rPr>
          <w:rFonts w:asciiTheme="majorBidi" w:hAnsiTheme="majorBidi"/>
          <w:sz w:val="28"/>
          <w:cs/>
        </w:rPr>
        <w:t xml:space="preserve"> (</w:t>
      </w:r>
      <w:r w:rsidR="00896CC2" w:rsidRPr="00671DF5">
        <w:rPr>
          <w:rFonts w:asciiTheme="majorBidi" w:hAnsiTheme="majorBidi" w:hint="eastAsia"/>
          <w:sz w:val="28"/>
          <w:cs/>
        </w:rPr>
        <w:t>“</w:t>
      </w:r>
      <w:r w:rsidR="00896CC2" w:rsidRPr="00671DF5">
        <w:rPr>
          <w:rFonts w:asciiTheme="majorBidi" w:hAnsiTheme="majorBidi" w:hint="cs"/>
          <w:sz w:val="28"/>
          <w:cs/>
        </w:rPr>
        <w:t>โจทก์</w:t>
      </w:r>
      <w:r w:rsidR="00896CC2" w:rsidRPr="00671DF5">
        <w:rPr>
          <w:rFonts w:asciiTheme="majorBidi" w:hAnsiTheme="majorBidi" w:hint="eastAsia"/>
          <w:sz w:val="28"/>
          <w:cs/>
        </w:rPr>
        <w:t>”</w:t>
      </w:r>
      <w:r w:rsidR="00896CC2" w:rsidRPr="00671DF5">
        <w:rPr>
          <w:rFonts w:asciiTheme="majorBidi" w:hAnsiTheme="majorBidi"/>
          <w:sz w:val="28"/>
          <w:cs/>
        </w:rPr>
        <w:t xml:space="preserve">) </w:t>
      </w:r>
      <w:r w:rsidR="00896CC2" w:rsidRPr="00671DF5">
        <w:rPr>
          <w:rFonts w:asciiTheme="majorBidi" w:hAnsiTheme="majorBidi" w:hint="cs"/>
          <w:sz w:val="28"/>
          <w:cs/>
        </w:rPr>
        <w:t>ซึ่งเป็นบริษัทย่อย</w:t>
      </w:r>
      <w:r w:rsidR="00896CC2" w:rsidRPr="00671DF5">
        <w:rPr>
          <w:rFonts w:asciiTheme="majorBidi" w:hAnsiTheme="majorBidi"/>
          <w:sz w:val="28"/>
          <w:cs/>
        </w:rPr>
        <w:t xml:space="preserve"> </w:t>
      </w:r>
      <w:r w:rsidR="00896CC2" w:rsidRPr="00671DF5">
        <w:rPr>
          <w:rFonts w:asciiTheme="majorBidi" w:hAnsiTheme="majorBidi" w:hint="cs"/>
          <w:sz w:val="28"/>
          <w:cs/>
        </w:rPr>
        <w:t>ได้ยื่นฟ้องดำเนินคดีผิดสัญญา</w:t>
      </w:r>
      <w:r w:rsidR="00896CC2" w:rsidRPr="00671DF5">
        <w:rPr>
          <w:rFonts w:asciiTheme="majorBidi" w:hAnsiTheme="majorBidi"/>
          <w:sz w:val="28"/>
          <w:cs/>
        </w:rPr>
        <w:t xml:space="preserve"> </w:t>
      </w:r>
      <w:r w:rsidR="00896CC2" w:rsidRPr="00671DF5">
        <w:rPr>
          <w:rFonts w:asciiTheme="majorBidi" w:hAnsiTheme="majorBidi" w:hint="cs"/>
          <w:sz w:val="28"/>
          <w:cs/>
        </w:rPr>
        <w:t>ค้ำประกัน</w:t>
      </w:r>
      <w:r w:rsidR="00896CC2" w:rsidRPr="00671DF5">
        <w:rPr>
          <w:rFonts w:asciiTheme="majorBidi" w:hAnsiTheme="majorBidi"/>
          <w:sz w:val="28"/>
          <w:cs/>
        </w:rPr>
        <w:t xml:space="preserve"> </w:t>
      </w:r>
      <w:r w:rsidR="00896CC2" w:rsidRPr="00671DF5">
        <w:rPr>
          <w:rFonts w:asciiTheme="majorBidi" w:hAnsiTheme="majorBidi" w:hint="cs"/>
          <w:sz w:val="28"/>
          <w:cs/>
        </w:rPr>
        <w:t>เรียกเงินมัดจำคืน</w:t>
      </w:r>
      <w:r w:rsidR="00896CC2" w:rsidRPr="00671DF5">
        <w:rPr>
          <w:rFonts w:asciiTheme="majorBidi" w:hAnsiTheme="majorBidi"/>
          <w:sz w:val="28"/>
          <w:cs/>
        </w:rPr>
        <w:t xml:space="preserve"> </w:t>
      </w:r>
      <w:r w:rsidR="00896CC2" w:rsidRPr="00671DF5">
        <w:rPr>
          <w:rFonts w:asciiTheme="majorBidi" w:hAnsiTheme="majorBidi" w:hint="cs"/>
          <w:sz w:val="28"/>
          <w:cs/>
        </w:rPr>
        <w:t>และค่าเสียหาย</w:t>
      </w:r>
      <w:r w:rsidR="00896CC2" w:rsidRPr="00671DF5">
        <w:rPr>
          <w:rFonts w:asciiTheme="majorBidi" w:hAnsiTheme="majorBidi"/>
          <w:sz w:val="28"/>
          <w:cs/>
        </w:rPr>
        <w:t xml:space="preserve"> </w:t>
      </w:r>
      <w:r w:rsidR="00896CC2" w:rsidRPr="00671DF5">
        <w:rPr>
          <w:rFonts w:asciiTheme="majorBidi" w:hAnsiTheme="majorBidi" w:hint="cs"/>
          <w:sz w:val="28"/>
          <w:cs/>
        </w:rPr>
        <w:t>กับบริษัทแห่งหนึ่ง</w:t>
      </w:r>
      <w:r w:rsidR="00896CC2" w:rsidRPr="00671DF5">
        <w:rPr>
          <w:rFonts w:asciiTheme="majorBidi" w:hAnsiTheme="majorBidi"/>
          <w:sz w:val="28"/>
          <w:cs/>
        </w:rPr>
        <w:t xml:space="preserve"> (</w:t>
      </w:r>
      <w:r w:rsidR="00896CC2" w:rsidRPr="00671DF5">
        <w:rPr>
          <w:rFonts w:asciiTheme="majorBidi" w:hAnsiTheme="majorBidi" w:hint="eastAsia"/>
          <w:sz w:val="28"/>
          <w:cs/>
        </w:rPr>
        <w:t>“</w:t>
      </w:r>
      <w:r w:rsidR="00896CC2" w:rsidRPr="00671DF5">
        <w:rPr>
          <w:rFonts w:asciiTheme="majorBidi" w:hAnsiTheme="majorBidi" w:hint="cs"/>
          <w:sz w:val="28"/>
          <w:cs/>
        </w:rPr>
        <w:t>จำเลย</w:t>
      </w:r>
      <w:r w:rsidR="00896CC2" w:rsidRPr="00671DF5">
        <w:rPr>
          <w:rFonts w:asciiTheme="majorBidi" w:hAnsiTheme="majorBidi" w:hint="eastAsia"/>
          <w:sz w:val="28"/>
          <w:cs/>
        </w:rPr>
        <w:t>”</w:t>
      </w:r>
      <w:r w:rsidR="00896CC2" w:rsidRPr="00671DF5">
        <w:rPr>
          <w:rFonts w:asciiTheme="majorBidi" w:hAnsiTheme="majorBidi"/>
          <w:sz w:val="28"/>
          <w:cs/>
        </w:rPr>
        <w:t xml:space="preserve">) </w:t>
      </w:r>
      <w:r w:rsidR="00896CC2" w:rsidRPr="00671DF5">
        <w:rPr>
          <w:rFonts w:asciiTheme="majorBidi" w:hAnsiTheme="majorBidi" w:hint="cs"/>
          <w:sz w:val="28"/>
          <w:cs/>
        </w:rPr>
        <w:t>ต่อศาลแพ่ง</w:t>
      </w:r>
      <w:r w:rsidR="00896CC2" w:rsidRPr="00671DF5">
        <w:rPr>
          <w:rFonts w:asciiTheme="majorBidi" w:hAnsiTheme="majorBidi"/>
          <w:sz w:val="28"/>
          <w:cs/>
        </w:rPr>
        <w:t xml:space="preserve"> </w:t>
      </w:r>
      <w:r w:rsidR="00896CC2" w:rsidRPr="00671DF5">
        <w:rPr>
          <w:rFonts w:asciiTheme="majorBidi" w:hAnsiTheme="majorBidi" w:hint="cs"/>
          <w:sz w:val="28"/>
          <w:cs/>
        </w:rPr>
        <w:t>เป็นคดีสืบเนื่องมาจากสัญญาว่าจ้างที่ปรึกษา</w:t>
      </w:r>
      <w:r w:rsidR="00896CC2" w:rsidRPr="00671DF5">
        <w:rPr>
          <w:rFonts w:asciiTheme="majorBidi" w:hAnsiTheme="majorBidi"/>
          <w:sz w:val="28"/>
          <w:cs/>
        </w:rPr>
        <w:t xml:space="preserve"> </w:t>
      </w:r>
      <w:r w:rsidR="00896CC2" w:rsidRPr="00671DF5">
        <w:rPr>
          <w:rFonts w:asciiTheme="majorBidi" w:hAnsiTheme="majorBidi" w:hint="cs"/>
          <w:sz w:val="28"/>
          <w:cs/>
        </w:rPr>
        <w:t>โดยฟ้องเรียกเงินมัดจำคืนจากจำเลย</w:t>
      </w:r>
      <w:r w:rsidR="00896CC2" w:rsidRPr="00671DF5">
        <w:rPr>
          <w:rFonts w:asciiTheme="majorBidi" w:hAnsiTheme="majorBidi"/>
          <w:sz w:val="28"/>
          <w:cs/>
        </w:rPr>
        <w:t xml:space="preserve"> </w:t>
      </w:r>
      <w:r w:rsidR="00896CC2" w:rsidRPr="00671DF5">
        <w:rPr>
          <w:rFonts w:asciiTheme="majorBidi" w:hAnsiTheme="majorBidi" w:hint="cs"/>
          <w:sz w:val="28"/>
          <w:cs/>
        </w:rPr>
        <w:t>ทุนทรัพย์ที่ฟ้องจำนวน</w:t>
      </w:r>
      <w:r w:rsidR="00896CC2" w:rsidRPr="00671DF5">
        <w:rPr>
          <w:rFonts w:asciiTheme="majorBidi" w:hAnsiTheme="majorBidi"/>
          <w:sz w:val="28"/>
          <w:cs/>
        </w:rPr>
        <w:t xml:space="preserve"> </w:t>
      </w:r>
      <w:r w:rsidR="00896CC2" w:rsidRPr="00671DF5">
        <w:rPr>
          <w:rFonts w:asciiTheme="majorBidi" w:hAnsiTheme="majorBidi"/>
          <w:sz w:val="28"/>
        </w:rPr>
        <w:t xml:space="preserve">4.39 </w:t>
      </w:r>
      <w:r w:rsidR="00896CC2" w:rsidRPr="00671DF5">
        <w:rPr>
          <w:rFonts w:asciiTheme="majorBidi" w:hAnsiTheme="majorBidi" w:hint="cs"/>
          <w:sz w:val="28"/>
          <w:cs/>
        </w:rPr>
        <w:t>ล้านบาท</w:t>
      </w:r>
      <w:r w:rsidR="00896CC2" w:rsidRPr="00671DF5">
        <w:rPr>
          <w:rFonts w:asciiTheme="majorBidi" w:hAnsiTheme="majorBidi"/>
          <w:sz w:val="28"/>
          <w:cs/>
        </w:rPr>
        <w:t xml:space="preserve"> (</w:t>
      </w:r>
      <w:r w:rsidR="00896CC2" w:rsidRPr="00671DF5">
        <w:rPr>
          <w:rFonts w:asciiTheme="majorBidi" w:hAnsiTheme="majorBidi" w:hint="cs"/>
          <w:sz w:val="28"/>
          <w:cs/>
        </w:rPr>
        <w:t>เป็นเงินต้นจำนวน</w:t>
      </w:r>
      <w:r w:rsidR="00896CC2" w:rsidRPr="00671DF5">
        <w:rPr>
          <w:rFonts w:asciiTheme="majorBidi" w:hAnsiTheme="majorBidi"/>
          <w:sz w:val="28"/>
          <w:cs/>
        </w:rPr>
        <w:t xml:space="preserve"> </w:t>
      </w:r>
      <w:r w:rsidR="00896CC2" w:rsidRPr="00671DF5">
        <w:rPr>
          <w:rFonts w:asciiTheme="majorBidi" w:hAnsiTheme="majorBidi"/>
          <w:sz w:val="28"/>
        </w:rPr>
        <w:t xml:space="preserve">2.5 </w:t>
      </w:r>
      <w:r w:rsidR="00896CC2" w:rsidRPr="00671DF5">
        <w:rPr>
          <w:rFonts w:asciiTheme="majorBidi" w:hAnsiTheme="majorBidi" w:hint="cs"/>
          <w:sz w:val="28"/>
          <w:cs/>
        </w:rPr>
        <w:t>ล้านบาท</w:t>
      </w:r>
      <w:r w:rsidR="00896CC2" w:rsidRPr="00671DF5">
        <w:rPr>
          <w:rFonts w:asciiTheme="majorBidi" w:hAnsiTheme="majorBidi"/>
          <w:sz w:val="28"/>
          <w:cs/>
        </w:rPr>
        <w:t xml:space="preserve"> </w:t>
      </w:r>
      <w:r w:rsidR="00896CC2" w:rsidRPr="00671DF5">
        <w:rPr>
          <w:rFonts w:asciiTheme="majorBidi" w:hAnsiTheme="majorBidi" w:hint="cs"/>
          <w:sz w:val="28"/>
          <w:cs/>
        </w:rPr>
        <w:t>และดอกเบี้ยจำนวน</w:t>
      </w:r>
      <w:r w:rsidR="00896CC2" w:rsidRPr="00671DF5">
        <w:rPr>
          <w:rFonts w:asciiTheme="majorBidi" w:hAnsiTheme="majorBidi"/>
          <w:sz w:val="28"/>
          <w:cs/>
        </w:rPr>
        <w:t xml:space="preserve"> </w:t>
      </w:r>
      <w:r w:rsidR="00896CC2" w:rsidRPr="00671DF5">
        <w:rPr>
          <w:rFonts w:asciiTheme="majorBidi" w:hAnsiTheme="majorBidi"/>
          <w:sz w:val="28"/>
        </w:rPr>
        <w:t xml:space="preserve">1.89 </w:t>
      </w:r>
      <w:r w:rsidR="00896CC2" w:rsidRPr="00671DF5">
        <w:rPr>
          <w:rFonts w:asciiTheme="majorBidi" w:hAnsiTheme="majorBidi" w:hint="cs"/>
          <w:sz w:val="28"/>
          <w:cs/>
        </w:rPr>
        <w:t>ล้านบาท</w:t>
      </w:r>
      <w:r w:rsidR="00896CC2" w:rsidRPr="00671DF5">
        <w:rPr>
          <w:rFonts w:asciiTheme="majorBidi" w:hAnsiTheme="majorBidi"/>
          <w:sz w:val="28"/>
          <w:cs/>
        </w:rPr>
        <w:t xml:space="preserve">) </w:t>
      </w:r>
      <w:r w:rsidR="005B751E">
        <w:rPr>
          <w:rFonts w:asciiTheme="majorBidi" w:hAnsiTheme="majorBidi" w:hint="cs"/>
          <w:sz w:val="28"/>
          <w:cs/>
        </w:rPr>
        <w:t>และเมื่อวันที่</w:t>
      </w:r>
      <w:r w:rsidR="007F5682">
        <w:rPr>
          <w:rFonts w:asciiTheme="majorBidi" w:hAnsiTheme="majorBidi" w:hint="cs"/>
          <w:sz w:val="28"/>
          <w:cs/>
        </w:rPr>
        <w:t xml:space="preserve"> </w:t>
      </w:r>
      <w:r w:rsidR="007F5682">
        <w:rPr>
          <w:rFonts w:asciiTheme="majorBidi" w:hAnsiTheme="majorBidi"/>
          <w:sz w:val="28"/>
        </w:rPr>
        <w:t>17</w:t>
      </w:r>
      <w:r w:rsidR="001121AE">
        <w:rPr>
          <w:rFonts w:asciiTheme="majorBidi" w:hAnsiTheme="majorBidi"/>
          <w:sz w:val="28"/>
        </w:rPr>
        <w:t xml:space="preserve"> </w:t>
      </w:r>
      <w:r w:rsidR="001121AE">
        <w:rPr>
          <w:rFonts w:asciiTheme="majorBidi" w:hAnsiTheme="majorBidi" w:hint="cs"/>
          <w:sz w:val="28"/>
          <w:cs/>
        </w:rPr>
        <w:t xml:space="preserve">ตุลาคม </w:t>
      </w:r>
      <w:r w:rsidR="001121AE">
        <w:rPr>
          <w:rFonts w:asciiTheme="majorBidi" w:hAnsiTheme="majorBidi"/>
          <w:sz w:val="28"/>
        </w:rPr>
        <w:t xml:space="preserve">2566 </w:t>
      </w:r>
      <w:r w:rsidR="001121AE">
        <w:rPr>
          <w:rFonts w:asciiTheme="majorBidi" w:hAnsiTheme="majorBidi" w:hint="cs"/>
          <w:sz w:val="28"/>
          <w:cs/>
        </w:rPr>
        <w:t>จำเลยได้ชำระเงินคืน</w:t>
      </w:r>
      <w:r w:rsidR="00D9648C">
        <w:rPr>
          <w:rFonts w:asciiTheme="majorBidi" w:hAnsiTheme="majorBidi" w:hint="cs"/>
          <w:sz w:val="28"/>
          <w:cs/>
        </w:rPr>
        <w:t xml:space="preserve">ให้แก่โจทก์ จำนวน </w:t>
      </w:r>
      <w:r w:rsidR="00F60616">
        <w:rPr>
          <w:rFonts w:asciiTheme="majorBidi" w:hAnsiTheme="majorBidi"/>
          <w:sz w:val="28"/>
        </w:rPr>
        <w:t xml:space="preserve">2.25 </w:t>
      </w:r>
      <w:r w:rsidR="00F60616">
        <w:rPr>
          <w:rFonts w:asciiTheme="majorBidi" w:hAnsiTheme="majorBidi" w:hint="cs"/>
          <w:sz w:val="28"/>
          <w:cs/>
        </w:rPr>
        <w:t xml:space="preserve">ล้านบาท </w:t>
      </w:r>
      <w:r w:rsidR="00436448" w:rsidRPr="00671DF5">
        <w:rPr>
          <w:rFonts w:ascii="Angsana New" w:eastAsia="Times New Roman" w:hAnsi="Angsana New" w:hint="cs"/>
          <w:sz w:val="28"/>
          <w:cs/>
        </w:rPr>
        <w:t>โดยที่โจทก์ไม่ติดใจในการเรียกร้อง และดำเนินการถอนฟ้อง</w:t>
      </w:r>
      <w:r w:rsidR="00436448">
        <w:rPr>
          <w:rFonts w:ascii="Angsana New" w:eastAsia="Times New Roman" w:hAnsi="Angsana New" w:hint="cs"/>
          <w:sz w:val="28"/>
          <w:cs/>
        </w:rPr>
        <w:t>แล้ว</w:t>
      </w:r>
    </w:p>
    <w:p w14:paraId="4ABCAB5A" w14:textId="77777777" w:rsidR="006F412F" w:rsidRDefault="006F412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576C4346" w14:textId="63A84DC7" w:rsidR="00F53166" w:rsidRPr="0033328B" w:rsidRDefault="00EC0D97" w:rsidP="00896CC2">
      <w:pPr>
        <w:spacing w:after="120"/>
        <w:ind w:left="360" w:right="-29" w:hanging="36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lastRenderedPageBreak/>
        <w:t>30</w:t>
      </w:r>
      <w:r w:rsidR="009E4C64" w:rsidRPr="0033328B">
        <w:rPr>
          <w:rFonts w:asciiTheme="majorBidi" w:hAnsiTheme="majorBidi" w:cstheme="majorBidi"/>
          <w:b/>
          <w:bCs/>
          <w:sz w:val="28"/>
          <w:cs/>
        </w:rPr>
        <w:t>.</w:t>
      </w:r>
      <w:r w:rsidR="008E3BE0">
        <w:rPr>
          <w:rFonts w:asciiTheme="majorBidi" w:hAnsiTheme="majorBidi" w:cstheme="majorBidi"/>
          <w:b/>
          <w:bCs/>
          <w:sz w:val="28"/>
        </w:rPr>
        <w:t>5</w:t>
      </w:r>
      <w:r w:rsidR="00CB4A6E" w:rsidRPr="0033328B">
        <w:rPr>
          <w:rFonts w:asciiTheme="majorBidi" w:hAnsiTheme="majorBidi" w:cstheme="majorBidi"/>
          <w:b/>
          <w:bCs/>
          <w:sz w:val="28"/>
        </w:rPr>
        <w:tab/>
      </w:r>
      <w:r w:rsidR="009E4C64" w:rsidRPr="0033328B">
        <w:rPr>
          <w:rFonts w:asciiTheme="majorBidi" w:hAnsiTheme="majorBidi" w:cstheme="majorBidi"/>
          <w:b/>
          <w:bCs/>
          <w:sz w:val="28"/>
          <w:cs/>
        </w:rPr>
        <w:t>ภาระผูกพันอื่น</w:t>
      </w:r>
    </w:p>
    <w:p w14:paraId="6A92008C" w14:textId="5AFCF990" w:rsidR="00C2047C" w:rsidRDefault="00EC0D97" w:rsidP="00E357AA">
      <w:pPr>
        <w:spacing w:after="240"/>
        <w:ind w:left="900" w:hanging="540"/>
        <w:jc w:val="thaiDistribute"/>
        <w:rPr>
          <w:rFonts w:ascii="Angsana New" w:hAnsi="Angsana New"/>
          <w:sz w:val="28"/>
        </w:rPr>
      </w:pPr>
      <w:bookmarkStart w:id="8" w:name="_Hlk95491130"/>
      <w:r>
        <w:rPr>
          <w:rFonts w:ascii="Angsana New" w:hAnsi="Angsana New"/>
          <w:sz w:val="28"/>
        </w:rPr>
        <w:t>30</w:t>
      </w:r>
      <w:r w:rsidR="00A00055">
        <w:rPr>
          <w:rFonts w:ascii="Angsana New" w:hAnsi="Angsana New"/>
          <w:sz w:val="28"/>
        </w:rPr>
        <w:t>.</w:t>
      </w:r>
      <w:r w:rsidR="008E3BE0">
        <w:rPr>
          <w:rFonts w:ascii="Angsana New" w:hAnsi="Angsana New"/>
          <w:sz w:val="28"/>
        </w:rPr>
        <w:t>5</w:t>
      </w:r>
      <w:r w:rsidR="00A00055">
        <w:rPr>
          <w:rFonts w:ascii="Angsana New" w:hAnsi="Angsana New"/>
          <w:sz w:val="28"/>
        </w:rPr>
        <w:t>.1</w:t>
      </w:r>
      <w:r w:rsidR="00A00055" w:rsidRPr="004517A7">
        <w:rPr>
          <w:rFonts w:ascii="Angsana New" w:hAnsi="Angsana New" w:hint="cs"/>
          <w:sz w:val="28"/>
        </w:rPr>
        <w:tab/>
      </w:r>
      <w:r w:rsidR="00323D32" w:rsidRPr="004154F6">
        <w:rPr>
          <w:rFonts w:ascii="Angsana New" w:hAnsi="Angsana New" w:hint="cs"/>
          <w:sz w:val="28"/>
          <w:cs/>
        </w:rPr>
        <w:t xml:space="preserve">เมื่อวันที่ </w:t>
      </w:r>
      <w:r w:rsidR="00323D32" w:rsidRPr="004154F6">
        <w:rPr>
          <w:rFonts w:ascii="Angsana New" w:hAnsi="Angsana New" w:hint="cs"/>
          <w:sz w:val="28"/>
        </w:rPr>
        <w:t>1</w:t>
      </w:r>
      <w:r w:rsidR="00323D32" w:rsidRPr="004154F6">
        <w:rPr>
          <w:rFonts w:ascii="Angsana New" w:hAnsi="Angsana New" w:hint="cs"/>
          <w:sz w:val="28"/>
          <w:cs/>
        </w:rPr>
        <w:t xml:space="preserve"> </w:t>
      </w:r>
      <w:r w:rsidR="00323D32">
        <w:rPr>
          <w:rFonts w:ascii="Angsana New" w:hAnsi="Angsana New" w:hint="cs"/>
          <w:sz w:val="28"/>
          <w:cs/>
        </w:rPr>
        <w:t>เมษายน</w:t>
      </w:r>
      <w:r w:rsidR="00323D32" w:rsidRPr="004154F6">
        <w:rPr>
          <w:rFonts w:ascii="Angsana New" w:hAnsi="Angsana New" w:hint="cs"/>
          <w:sz w:val="28"/>
        </w:rPr>
        <w:t xml:space="preserve"> 25</w:t>
      </w:r>
      <w:r w:rsidR="00323D32">
        <w:rPr>
          <w:rFonts w:ascii="Angsana New" w:hAnsi="Angsana New"/>
          <w:sz w:val="28"/>
        </w:rPr>
        <w:t>66</w:t>
      </w:r>
      <w:r w:rsidR="00323D32" w:rsidRPr="004154F6">
        <w:rPr>
          <w:rFonts w:ascii="Angsana New" w:hAnsi="Angsana New" w:hint="cs"/>
          <w:sz w:val="28"/>
          <w:cs/>
        </w:rPr>
        <w:t xml:space="preserve"> บริษัท พระแสงกรีน พาวเวอร์ จำกัด ซึ่งเป็นบริษัทย่อย ได้ลงนามในสัญญาว่าจ้างควบคุมและบำรุงรักษาระบบผลิตไฟฟ้าจากก๊าซชีวภาพกับบริษัทที่เกี่ยวข้องกันแห่งหนึ่ง เพื่อบำรุงรักษาระบบผลิตก๊าซ อุปกรณ์นำก๊าซไปใช้ประโยชน์ เครื่องกำเนิดไฟฟ้า รวมทั้งจัดหาบุคลากรควบคุมและดูแลระบบผลิตไฟฟ้าจาก</w:t>
      </w:r>
      <w:r w:rsidR="00323D32" w:rsidRPr="004154F6">
        <w:rPr>
          <w:rFonts w:ascii="Angsana New" w:hAnsi="Angsana New"/>
          <w:sz w:val="28"/>
        </w:rPr>
        <w:t xml:space="preserve">   </w:t>
      </w:r>
      <w:r w:rsidR="00323D32" w:rsidRPr="004154F6">
        <w:rPr>
          <w:rFonts w:ascii="Angsana New" w:hAnsi="Angsana New" w:hint="cs"/>
          <w:sz w:val="28"/>
          <w:cs/>
        </w:rPr>
        <w:t xml:space="preserve">ก๊าซชีวภาพ โดยมีค่าใช้จ่ายทั้งสิ้น </w:t>
      </w:r>
      <w:r w:rsidR="00323D32">
        <w:rPr>
          <w:rFonts w:ascii="Angsana New" w:hAnsi="Angsana New"/>
          <w:sz w:val="28"/>
        </w:rPr>
        <w:t>9</w:t>
      </w:r>
      <w:r w:rsidR="00323D32" w:rsidRPr="004154F6">
        <w:rPr>
          <w:rFonts w:ascii="Angsana New" w:hAnsi="Angsana New" w:hint="cs"/>
          <w:sz w:val="28"/>
          <w:cs/>
        </w:rPr>
        <w:t xml:space="preserve"> ล้านบาท ภายใต้เงื่อนไขของสัญญาดังกล่าว บริษัทย่อยมีภาระผูกพันที่ต้องจ่ายค่าจ้างควบคุมและบำรุงรักษาเป็นรายเดือน ตามอัตราที่ระบุในสัญญา สัญญาดังกล่าวมีผลบังคับใช้ตั้งแต่</w:t>
      </w:r>
      <w:r w:rsidR="00323D32" w:rsidRPr="004154F6">
        <w:rPr>
          <w:rFonts w:ascii="Angsana New" w:hAnsi="Angsana New"/>
          <w:sz w:val="28"/>
        </w:rPr>
        <w:t xml:space="preserve">      </w:t>
      </w:r>
      <w:r w:rsidR="00323D32" w:rsidRPr="004154F6">
        <w:rPr>
          <w:rFonts w:ascii="Angsana New" w:hAnsi="Angsana New" w:hint="cs"/>
          <w:sz w:val="28"/>
          <w:cs/>
        </w:rPr>
        <w:t xml:space="preserve">วันที่ </w:t>
      </w:r>
      <w:r w:rsidR="00323D32" w:rsidRPr="004154F6">
        <w:rPr>
          <w:rFonts w:ascii="Angsana New" w:hAnsi="Angsana New" w:hint="cs"/>
          <w:sz w:val="28"/>
        </w:rPr>
        <w:t>1</w:t>
      </w:r>
      <w:r w:rsidR="00323D32" w:rsidRPr="004154F6">
        <w:rPr>
          <w:rFonts w:ascii="Angsana New" w:hAnsi="Angsana New" w:hint="cs"/>
          <w:sz w:val="28"/>
          <w:cs/>
        </w:rPr>
        <w:t xml:space="preserve"> </w:t>
      </w:r>
      <w:r w:rsidR="00323D32">
        <w:rPr>
          <w:rFonts w:ascii="Angsana New" w:hAnsi="Angsana New" w:hint="cs"/>
          <w:sz w:val="28"/>
          <w:cs/>
        </w:rPr>
        <w:t>เมษายน</w:t>
      </w:r>
      <w:r w:rsidR="00323D32" w:rsidRPr="004154F6">
        <w:rPr>
          <w:rFonts w:ascii="Angsana New" w:hAnsi="Angsana New" w:hint="cs"/>
          <w:sz w:val="28"/>
          <w:cs/>
        </w:rPr>
        <w:t xml:space="preserve"> </w:t>
      </w:r>
      <w:r w:rsidR="00323D32" w:rsidRPr="004154F6">
        <w:rPr>
          <w:rFonts w:ascii="Angsana New" w:hAnsi="Angsana New" w:hint="cs"/>
          <w:sz w:val="28"/>
        </w:rPr>
        <w:t>25</w:t>
      </w:r>
      <w:r w:rsidR="00323D32">
        <w:rPr>
          <w:rFonts w:ascii="Angsana New" w:hAnsi="Angsana New"/>
          <w:sz w:val="28"/>
        </w:rPr>
        <w:t>66</w:t>
      </w:r>
      <w:r w:rsidR="00323D32" w:rsidRPr="004154F6">
        <w:rPr>
          <w:rFonts w:ascii="Angsana New" w:hAnsi="Angsana New" w:hint="cs"/>
          <w:sz w:val="28"/>
          <w:cs/>
        </w:rPr>
        <w:t xml:space="preserve"> สิ้นสุดวันที่ </w:t>
      </w:r>
      <w:r w:rsidR="00323D32" w:rsidRPr="004154F6">
        <w:rPr>
          <w:rFonts w:ascii="Angsana New" w:hAnsi="Angsana New" w:hint="cs"/>
          <w:sz w:val="28"/>
        </w:rPr>
        <w:t>31</w:t>
      </w:r>
      <w:r w:rsidR="00323D32" w:rsidRPr="004154F6">
        <w:rPr>
          <w:rFonts w:ascii="Angsana New" w:hAnsi="Angsana New" w:hint="cs"/>
          <w:sz w:val="28"/>
          <w:cs/>
        </w:rPr>
        <w:t xml:space="preserve"> </w:t>
      </w:r>
      <w:r w:rsidR="00323D32">
        <w:rPr>
          <w:rFonts w:ascii="Angsana New" w:hAnsi="Angsana New" w:hint="cs"/>
          <w:sz w:val="28"/>
          <w:cs/>
        </w:rPr>
        <w:t>มีนาคม</w:t>
      </w:r>
      <w:r w:rsidR="00323D32" w:rsidRPr="004154F6">
        <w:rPr>
          <w:rFonts w:ascii="Angsana New" w:hAnsi="Angsana New" w:hint="cs"/>
          <w:sz w:val="28"/>
          <w:cs/>
        </w:rPr>
        <w:t xml:space="preserve"> </w:t>
      </w:r>
      <w:r w:rsidR="00323D32" w:rsidRPr="004154F6">
        <w:rPr>
          <w:rFonts w:ascii="Angsana New" w:hAnsi="Angsana New" w:hint="cs"/>
          <w:sz w:val="28"/>
        </w:rPr>
        <w:t>256</w:t>
      </w:r>
      <w:r w:rsidR="00323D32">
        <w:rPr>
          <w:rFonts w:ascii="Angsana New" w:hAnsi="Angsana New"/>
          <w:sz w:val="28"/>
        </w:rPr>
        <w:t>8</w:t>
      </w:r>
      <w:r w:rsidR="00323D32" w:rsidRPr="004154F6">
        <w:rPr>
          <w:rFonts w:ascii="Angsana New" w:hAnsi="Angsana New" w:hint="cs"/>
          <w:sz w:val="28"/>
          <w:cs/>
        </w:rPr>
        <w:t xml:space="preserve"> และสามารถต่อสัญญาได้ตามระยะเวลาของสัญญาขายไฟฟ้า</w:t>
      </w:r>
      <w:r w:rsidR="0049139F">
        <w:rPr>
          <w:rFonts w:ascii="Angsana New" w:hAnsi="Angsana New"/>
          <w:sz w:val="28"/>
        </w:rPr>
        <w:t xml:space="preserve">  </w:t>
      </w:r>
      <w:r w:rsidR="00323D32" w:rsidRPr="004154F6">
        <w:rPr>
          <w:rFonts w:ascii="Angsana New" w:hAnsi="Angsana New" w:hint="cs"/>
          <w:sz w:val="28"/>
          <w:cs/>
        </w:rPr>
        <w:t xml:space="preserve">โดยจะทำการตกลงค่าจ้างใหม่ในทุก ๆ รอบ </w:t>
      </w:r>
      <w:r w:rsidR="00323D32">
        <w:rPr>
          <w:rFonts w:ascii="Angsana New" w:hAnsi="Angsana New"/>
          <w:sz w:val="28"/>
        </w:rPr>
        <w:t>2</w:t>
      </w:r>
      <w:r w:rsidR="00323D32" w:rsidRPr="004154F6">
        <w:rPr>
          <w:rFonts w:ascii="Angsana New" w:hAnsi="Angsana New" w:hint="cs"/>
          <w:sz w:val="28"/>
          <w:cs/>
        </w:rPr>
        <w:t xml:space="preserve"> ปี</w:t>
      </w:r>
    </w:p>
    <w:p w14:paraId="359DF160" w14:textId="3B969C03" w:rsidR="00577A9E" w:rsidRPr="00C11260" w:rsidRDefault="004E4D80" w:rsidP="00577A9E">
      <w:pPr>
        <w:spacing w:after="240"/>
        <w:ind w:left="900" w:hanging="54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ab/>
      </w:r>
      <w:r w:rsidR="00657C42" w:rsidRPr="004154F6">
        <w:rPr>
          <w:rFonts w:ascii="Angsana New" w:hAnsi="Angsana New" w:hint="cs"/>
          <w:sz w:val="28"/>
          <w:cs/>
        </w:rPr>
        <w:t>จำนวนเงินขั้นต่ำที่บริษัทย่อยดังกล่าวต้องจ่ายในอนาคตทั้งสิ้นภายใต้สัญญาบริการ</w:t>
      </w:r>
      <w:r w:rsidR="00657C42" w:rsidRPr="004154F6">
        <w:rPr>
          <w:rFonts w:ascii="Angsana New" w:hAnsi="Angsana New"/>
          <w:sz w:val="28"/>
          <w:cs/>
        </w:rPr>
        <w:t xml:space="preserve"> </w:t>
      </w:r>
      <w:r w:rsidR="00657C42" w:rsidRPr="004154F6">
        <w:rPr>
          <w:rFonts w:ascii="Angsana New" w:hAnsi="Angsana New" w:hint="cs"/>
          <w:sz w:val="28"/>
          <w:cs/>
        </w:rPr>
        <w:t>มีรายละเอียดดังนี้</w:t>
      </w:r>
    </w:p>
    <w:tbl>
      <w:tblPr>
        <w:tblW w:w="8642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5310"/>
        <w:gridCol w:w="1530"/>
        <w:gridCol w:w="270"/>
        <w:gridCol w:w="1532"/>
      </w:tblGrid>
      <w:tr w:rsidR="00577A9E" w:rsidRPr="00301815" w14:paraId="013D8AA8" w14:textId="77777777">
        <w:trPr>
          <w:trHeight w:val="409"/>
        </w:trPr>
        <w:tc>
          <w:tcPr>
            <w:tcW w:w="8642" w:type="dxa"/>
            <w:gridSpan w:val="4"/>
            <w:vAlign w:val="bottom"/>
          </w:tcPr>
          <w:p w14:paraId="0741C55F" w14:textId="77777777" w:rsidR="00577A9E" w:rsidRPr="005D5559" w:rsidRDefault="00577A9E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/>
                <w:sz w:val="28"/>
              </w:rPr>
              <w:t>(</w:t>
            </w:r>
            <w:r w:rsidRPr="005D555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5D555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D5559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577A9E" w:rsidRPr="00301815" w14:paraId="039393B0" w14:textId="77777777" w:rsidTr="00D34D4B">
        <w:trPr>
          <w:trHeight w:val="409"/>
        </w:trPr>
        <w:tc>
          <w:tcPr>
            <w:tcW w:w="5310" w:type="dxa"/>
            <w:vAlign w:val="bottom"/>
          </w:tcPr>
          <w:p w14:paraId="30FD0AE6" w14:textId="77777777" w:rsidR="00577A9E" w:rsidRPr="00301815" w:rsidRDefault="00577A9E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697F869" w14:textId="27570C2C" w:rsidR="00577A9E" w:rsidRPr="005D5559" w:rsidRDefault="00577A9E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/>
                <w:sz w:val="28"/>
              </w:rPr>
              <w:t>3</w:t>
            </w:r>
            <w:r w:rsidR="0007364D">
              <w:rPr>
                <w:rFonts w:asciiTheme="majorBidi" w:hAnsiTheme="majorBidi" w:cstheme="majorBidi"/>
                <w:sz w:val="28"/>
              </w:rPr>
              <w:t>0</w:t>
            </w:r>
            <w:r w:rsidRPr="005D5559">
              <w:rPr>
                <w:rFonts w:asciiTheme="majorBidi" w:hAnsiTheme="majorBidi" w:cstheme="majorBidi"/>
                <w:sz w:val="28"/>
              </w:rPr>
              <w:t xml:space="preserve"> </w:t>
            </w:r>
            <w:r w:rsidR="005D7593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  <w:p w14:paraId="3F21DE33" w14:textId="77777777" w:rsidR="00577A9E" w:rsidRPr="005D5559" w:rsidRDefault="00577A9E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5D5559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70" w:type="dxa"/>
          </w:tcPr>
          <w:p w14:paraId="11562B1D" w14:textId="77777777" w:rsidR="00577A9E" w:rsidRPr="005D5559" w:rsidRDefault="00577A9E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31C0B02F" w14:textId="77777777" w:rsidR="00577A9E" w:rsidRPr="005D5559" w:rsidRDefault="00577A9E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555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</w:p>
          <w:p w14:paraId="4833BAD7" w14:textId="77777777" w:rsidR="00577A9E" w:rsidRPr="005D5559" w:rsidRDefault="00577A9E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577A9E" w:rsidRPr="00301815" w14:paraId="1B3DBD80" w14:textId="77777777" w:rsidTr="00D34D4B">
        <w:trPr>
          <w:trHeight w:val="395"/>
        </w:trPr>
        <w:tc>
          <w:tcPr>
            <w:tcW w:w="5310" w:type="dxa"/>
          </w:tcPr>
          <w:p w14:paraId="4F9588A6" w14:textId="77777777" w:rsidR="00577A9E" w:rsidRPr="005D5559" w:rsidRDefault="00577A9E">
            <w:pPr>
              <w:ind w:left="50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D5559">
              <w:rPr>
                <w:rFonts w:asciiTheme="majorBidi" w:hAnsiTheme="majorBidi" w:cstheme="majorBidi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6A82D9C" w14:textId="77777777" w:rsidR="00577A9E" w:rsidRPr="005D5559" w:rsidRDefault="00577A9E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CEA8353" w14:textId="77777777" w:rsidR="00577A9E" w:rsidRPr="005D5559" w:rsidRDefault="00577A9E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7BBCF631" w14:textId="77777777" w:rsidR="00577A9E" w:rsidRPr="005D5559" w:rsidRDefault="00577A9E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D34D4B" w:rsidRPr="00301815" w14:paraId="2B6729F2" w14:textId="77777777" w:rsidTr="00D34D4B">
        <w:trPr>
          <w:trHeight w:val="409"/>
        </w:trPr>
        <w:tc>
          <w:tcPr>
            <w:tcW w:w="5310" w:type="dxa"/>
          </w:tcPr>
          <w:p w14:paraId="2A9B892E" w14:textId="77777777" w:rsidR="00D34D4B" w:rsidRPr="005D5559" w:rsidRDefault="00D34D4B" w:rsidP="00D34D4B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D55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ภายใน </w:t>
            </w:r>
            <w:r w:rsidRPr="005D555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5D55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EA6D99" w14:textId="259BD1F5" w:rsidR="00D34D4B" w:rsidRPr="00987865" w:rsidRDefault="00D34D4B" w:rsidP="00D34D4B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eastAsia="Cordia New" w:hAnsiTheme="majorBidi" w:cstheme="majorBidi"/>
                <w:bCs/>
                <w:sz w:val="28"/>
              </w:rPr>
              <w:t>4,557</w:t>
            </w:r>
          </w:p>
        </w:tc>
        <w:tc>
          <w:tcPr>
            <w:tcW w:w="270" w:type="dxa"/>
            <w:vAlign w:val="bottom"/>
          </w:tcPr>
          <w:p w14:paraId="5B7B4FC9" w14:textId="77777777" w:rsidR="00D34D4B" w:rsidRPr="005D5559" w:rsidRDefault="00D34D4B" w:rsidP="00D34D4B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24B0BD9E" w14:textId="77777777" w:rsidR="00D34D4B" w:rsidRPr="005D5559" w:rsidRDefault="00D34D4B" w:rsidP="00D34D4B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1,139</w:t>
            </w:r>
          </w:p>
        </w:tc>
      </w:tr>
      <w:tr w:rsidR="00D34D4B" w:rsidRPr="00301815" w14:paraId="58387556" w14:textId="77777777" w:rsidTr="00D34D4B">
        <w:trPr>
          <w:trHeight w:val="409"/>
        </w:trPr>
        <w:tc>
          <w:tcPr>
            <w:tcW w:w="5310" w:type="dxa"/>
          </w:tcPr>
          <w:p w14:paraId="2FC0F0B2" w14:textId="77777777" w:rsidR="00D34D4B" w:rsidRPr="005D5559" w:rsidRDefault="00D34D4B" w:rsidP="00D34D4B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D0C40">
              <w:rPr>
                <w:rFonts w:asciiTheme="majorBidi" w:hAnsiTheme="majorBidi" w:hint="cs"/>
                <w:color w:val="000000"/>
                <w:sz w:val="28"/>
                <w:cs/>
              </w:rPr>
              <w:t>มากกว่า</w:t>
            </w:r>
            <w:r w:rsidRPr="006D0C40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6D0C40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6D0C40">
              <w:rPr>
                <w:rFonts w:asciiTheme="majorBidi" w:hAnsiTheme="majorBidi" w:hint="cs"/>
                <w:color w:val="000000"/>
                <w:sz w:val="28"/>
                <w:cs/>
              </w:rPr>
              <w:t>ปี</w:t>
            </w:r>
            <w:r w:rsidRPr="006D0C40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6D0C40">
              <w:rPr>
                <w:rFonts w:asciiTheme="majorBidi" w:hAnsiTheme="majorBidi" w:hint="cs"/>
                <w:color w:val="000000"/>
                <w:sz w:val="28"/>
                <w:cs/>
              </w:rPr>
              <w:t>แต่ไม่เกิน</w:t>
            </w:r>
            <w:r w:rsidRPr="006D0C40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6D0C40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6D0C40">
              <w:rPr>
                <w:rFonts w:asciiTheme="majorBidi" w:hAnsiTheme="majorBidi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DEB6F5" w14:textId="65D26C28" w:rsidR="00D34D4B" w:rsidRPr="00987865" w:rsidRDefault="00D34D4B" w:rsidP="00D34D4B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bCs/>
                <w:sz w:val="28"/>
              </w:rPr>
              <w:t>2,278</w:t>
            </w:r>
          </w:p>
        </w:tc>
        <w:tc>
          <w:tcPr>
            <w:tcW w:w="270" w:type="dxa"/>
            <w:vAlign w:val="bottom"/>
          </w:tcPr>
          <w:p w14:paraId="561D83C2" w14:textId="77777777" w:rsidR="00D34D4B" w:rsidRPr="005D5559" w:rsidRDefault="00D34D4B" w:rsidP="00D34D4B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49081" w14:textId="77777777" w:rsidR="00D34D4B" w:rsidRDefault="00D34D4B" w:rsidP="00D34D4B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34D4B" w:rsidRPr="00301815" w14:paraId="7F1EC67D" w14:textId="77777777" w:rsidTr="00D34D4B">
        <w:trPr>
          <w:trHeight w:val="409"/>
        </w:trPr>
        <w:tc>
          <w:tcPr>
            <w:tcW w:w="5310" w:type="dxa"/>
          </w:tcPr>
          <w:p w14:paraId="08FA413B" w14:textId="77777777" w:rsidR="00D34D4B" w:rsidRPr="00153548" w:rsidRDefault="00D34D4B" w:rsidP="00D34D4B">
            <w:pPr>
              <w:ind w:right="-29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15354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537E0" w14:textId="548C37A9" w:rsidR="00D34D4B" w:rsidRPr="00987865" w:rsidRDefault="00D34D4B" w:rsidP="00D34D4B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</w:rPr>
              <w:t>6,835</w:t>
            </w:r>
          </w:p>
        </w:tc>
        <w:tc>
          <w:tcPr>
            <w:tcW w:w="270" w:type="dxa"/>
            <w:vAlign w:val="bottom"/>
          </w:tcPr>
          <w:p w14:paraId="745D2BC4" w14:textId="77777777" w:rsidR="00D34D4B" w:rsidRPr="00CF17AD" w:rsidRDefault="00D34D4B" w:rsidP="00D34D4B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650287" w14:textId="77777777" w:rsidR="00D34D4B" w:rsidRPr="00CF17AD" w:rsidRDefault="00D34D4B" w:rsidP="00D34D4B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F17AD">
              <w:rPr>
                <w:rFonts w:ascii="Angsana New" w:hAnsi="Angsana New" w:hint="cs"/>
                <w:b/>
                <w:bCs/>
                <w:sz w:val="28"/>
                <w:cs/>
              </w:rPr>
              <w:t>1</w:t>
            </w:r>
            <w:r w:rsidRPr="00CF17AD">
              <w:rPr>
                <w:rFonts w:ascii="Angsana New" w:hAnsi="Angsana New"/>
                <w:b/>
                <w:bCs/>
                <w:sz w:val="28"/>
              </w:rPr>
              <w:t>,139</w:t>
            </w:r>
          </w:p>
        </w:tc>
      </w:tr>
      <w:bookmarkEnd w:id="8"/>
    </w:tbl>
    <w:p w14:paraId="2D9739C4" w14:textId="77777777" w:rsidR="00E50A67" w:rsidRDefault="00E50A67" w:rsidP="00E50A67">
      <w:pPr>
        <w:ind w:left="900" w:hanging="540"/>
        <w:jc w:val="thaiDistribute"/>
        <w:rPr>
          <w:rFonts w:asciiTheme="majorBidi" w:hAnsiTheme="majorBidi" w:cstheme="majorBidi"/>
          <w:sz w:val="28"/>
        </w:rPr>
      </w:pPr>
    </w:p>
    <w:p w14:paraId="1433AE9C" w14:textId="6068BFE9" w:rsidR="00422E75" w:rsidRPr="00AB59EA" w:rsidRDefault="00EC0D97" w:rsidP="00BD263C">
      <w:pPr>
        <w:spacing w:after="240"/>
        <w:ind w:left="900" w:hanging="540"/>
        <w:jc w:val="thaiDistribute"/>
        <w:rPr>
          <w:rFonts w:ascii="Angsana New" w:hAnsi="Angsana New"/>
          <w:sz w:val="28"/>
        </w:rPr>
      </w:pPr>
      <w:r>
        <w:rPr>
          <w:rFonts w:asciiTheme="majorBidi" w:hAnsiTheme="majorBidi" w:cstheme="majorBidi"/>
          <w:sz w:val="28"/>
        </w:rPr>
        <w:t>30</w:t>
      </w:r>
      <w:r w:rsidR="00FA1CAF" w:rsidRPr="00620EBA">
        <w:rPr>
          <w:rFonts w:asciiTheme="majorBidi" w:hAnsiTheme="majorBidi" w:cstheme="majorBidi"/>
          <w:sz w:val="28"/>
        </w:rPr>
        <w:t>.</w:t>
      </w:r>
      <w:r w:rsidR="008E3BE0">
        <w:rPr>
          <w:rFonts w:asciiTheme="majorBidi" w:hAnsiTheme="majorBidi" w:cstheme="majorBidi"/>
          <w:sz w:val="28"/>
        </w:rPr>
        <w:t>5</w:t>
      </w:r>
      <w:r w:rsidR="00FA1CAF" w:rsidRPr="00620EBA">
        <w:rPr>
          <w:rFonts w:asciiTheme="majorBidi" w:hAnsiTheme="majorBidi" w:cstheme="majorBidi"/>
          <w:sz w:val="28"/>
        </w:rPr>
        <w:t>.</w:t>
      </w:r>
      <w:r w:rsidR="00E357AA">
        <w:rPr>
          <w:rFonts w:asciiTheme="majorBidi" w:hAnsiTheme="majorBidi" w:cstheme="majorBidi" w:hint="cs"/>
          <w:sz w:val="28"/>
        </w:rPr>
        <w:t>2</w:t>
      </w:r>
      <w:r w:rsidR="004415F7">
        <w:rPr>
          <w:rFonts w:asciiTheme="majorBidi" w:hAnsiTheme="majorBidi" w:cstheme="majorBidi"/>
          <w:sz w:val="28"/>
        </w:rPr>
        <w:tab/>
      </w:r>
      <w:r w:rsidR="00331783" w:rsidRPr="000B1550">
        <w:rPr>
          <w:rFonts w:ascii="Angsana New" w:hAnsi="Angsana New" w:hint="cs"/>
          <w:sz w:val="28"/>
          <w:cs/>
        </w:rPr>
        <w:t>บริษัท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พระแสงกรีน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พาวเวอร์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จำกัด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ซึ่งเป็นบริษัทย่อยมีภาระผูกพันที่จะต้องจ่ายเงินภายใต้สัญญาซื้อขายน้ำเสียกับบริษัทที่เกี่ยวข้องกันแห่งหนึ่งโดยสัญญามีอายุ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/>
          <w:sz w:val="28"/>
        </w:rPr>
        <w:t>15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ปี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และสามารถต่อสัญญาเพิ่มคราวละ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/>
          <w:sz w:val="28"/>
        </w:rPr>
        <w:t>10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ปี</w:t>
      </w:r>
    </w:p>
    <w:p w14:paraId="690EA37E" w14:textId="77777777" w:rsidR="006F412F" w:rsidRDefault="006F412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49482EF0" w14:textId="4306704A" w:rsidR="00347765" w:rsidRPr="00BE55F6" w:rsidRDefault="00347765" w:rsidP="00BE55F6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E55F6">
        <w:rPr>
          <w:rFonts w:asciiTheme="majorBidi" w:hAnsiTheme="majorBidi" w:cstheme="majorBidi" w:hint="cs"/>
          <w:b/>
          <w:bCs/>
          <w:sz w:val="28"/>
          <w:cs/>
        </w:rPr>
        <w:lastRenderedPageBreak/>
        <w:t>ลำดับชั้นของมูลค่ายุติธรรม</w:t>
      </w:r>
    </w:p>
    <w:p w14:paraId="5801DBF0" w14:textId="6D5F54D5" w:rsidR="004441E8" w:rsidRDefault="00303437" w:rsidP="0041798F">
      <w:pPr>
        <w:tabs>
          <w:tab w:val="right" w:pos="7200"/>
          <w:tab w:val="right" w:pos="9000"/>
        </w:tabs>
        <w:ind w:left="360"/>
        <w:jc w:val="thaiDistribute"/>
        <w:rPr>
          <w:rFonts w:ascii="Angsana New" w:hAnsi="Angsana New"/>
          <w:spacing w:val="-4"/>
          <w:sz w:val="28"/>
        </w:rPr>
      </w:pPr>
      <w:r w:rsidRPr="001B57E7">
        <w:rPr>
          <w:rFonts w:asciiTheme="majorBidi" w:hAnsiTheme="majorBidi" w:cstheme="majorBidi" w:hint="cs"/>
          <w:sz w:val="28"/>
          <w:cs/>
        </w:rPr>
        <w:t>ณ</w:t>
      </w:r>
      <w:r w:rsidRPr="001B57E7">
        <w:rPr>
          <w:rFonts w:asciiTheme="majorBidi" w:hAnsiTheme="majorBidi" w:cstheme="majorBidi"/>
          <w:sz w:val="28"/>
          <w:cs/>
        </w:rPr>
        <w:t xml:space="preserve"> วันที่ </w:t>
      </w:r>
      <w:r w:rsidRPr="001B57E7">
        <w:rPr>
          <w:rFonts w:asciiTheme="majorBidi" w:hAnsiTheme="majorBidi" w:cstheme="majorBidi"/>
          <w:sz w:val="28"/>
        </w:rPr>
        <w:t>3</w:t>
      </w:r>
      <w:r w:rsidR="00C142AF">
        <w:rPr>
          <w:rFonts w:asciiTheme="majorBidi" w:hAnsiTheme="majorBidi" w:cstheme="majorBidi"/>
          <w:sz w:val="28"/>
        </w:rPr>
        <w:t>0</w:t>
      </w:r>
      <w:r w:rsidRPr="001B57E7">
        <w:rPr>
          <w:rFonts w:asciiTheme="majorBidi" w:hAnsiTheme="majorBidi" w:cstheme="majorBidi"/>
          <w:sz w:val="28"/>
        </w:rPr>
        <w:t xml:space="preserve"> </w:t>
      </w:r>
      <w:r w:rsidR="002C4B0C">
        <w:rPr>
          <w:rFonts w:asciiTheme="majorBidi" w:hAnsiTheme="majorBidi" w:cstheme="majorBidi" w:hint="cs"/>
          <w:sz w:val="28"/>
          <w:cs/>
        </w:rPr>
        <w:t>กันยายน</w:t>
      </w:r>
      <w:r w:rsidR="00C142AF">
        <w:rPr>
          <w:rFonts w:asciiTheme="majorBidi" w:hAnsiTheme="majorBidi" w:cstheme="majorBidi" w:hint="cs"/>
          <w:sz w:val="28"/>
          <w:cs/>
        </w:rPr>
        <w:t xml:space="preserve"> </w:t>
      </w:r>
      <w:r w:rsidRPr="001B57E7">
        <w:rPr>
          <w:rFonts w:asciiTheme="majorBidi" w:hAnsiTheme="majorBidi" w:cstheme="majorBidi"/>
          <w:sz w:val="28"/>
        </w:rPr>
        <w:t>256</w:t>
      </w:r>
      <w:r w:rsidR="00FE431E">
        <w:rPr>
          <w:rFonts w:asciiTheme="majorBidi" w:hAnsiTheme="majorBidi" w:cstheme="majorBidi"/>
          <w:sz w:val="28"/>
        </w:rPr>
        <w:t>6</w:t>
      </w:r>
      <w:r w:rsidRPr="001B57E7">
        <w:rPr>
          <w:rFonts w:asciiTheme="majorBidi" w:hAnsiTheme="majorBidi" w:cstheme="majorBidi"/>
          <w:sz w:val="28"/>
        </w:rPr>
        <w:t xml:space="preserve"> </w:t>
      </w:r>
      <w:r w:rsidRPr="001B57E7">
        <w:rPr>
          <w:rFonts w:asciiTheme="majorBidi" w:hAnsiTheme="majorBidi" w:cstheme="majorBidi"/>
          <w:sz w:val="28"/>
          <w:cs/>
        </w:rPr>
        <w:t>และ</w:t>
      </w:r>
      <w:r w:rsidRPr="001B57E7">
        <w:rPr>
          <w:rFonts w:asciiTheme="majorBidi" w:hAnsiTheme="majorBidi" w:cstheme="majorBidi" w:hint="cs"/>
          <w:sz w:val="28"/>
          <w:cs/>
        </w:rPr>
        <w:t xml:space="preserve"> </w:t>
      </w:r>
      <w:r w:rsidRPr="001B57E7">
        <w:rPr>
          <w:rFonts w:asciiTheme="majorBidi" w:hAnsiTheme="majorBidi" w:cstheme="majorBidi"/>
          <w:sz w:val="28"/>
          <w:cs/>
        </w:rPr>
        <w:t xml:space="preserve">วันที่ </w:t>
      </w:r>
      <w:r w:rsidRPr="001B57E7">
        <w:rPr>
          <w:rFonts w:asciiTheme="majorBidi" w:hAnsiTheme="majorBidi" w:cstheme="majorBidi"/>
          <w:sz w:val="28"/>
        </w:rPr>
        <w:t>31</w:t>
      </w:r>
      <w:r w:rsidRPr="001B57E7">
        <w:rPr>
          <w:rFonts w:asciiTheme="majorBidi" w:hAnsiTheme="majorBidi" w:cstheme="majorBidi"/>
          <w:sz w:val="28"/>
          <w:cs/>
        </w:rPr>
        <w:t xml:space="preserve"> ธันวาคม </w:t>
      </w:r>
      <w:r w:rsidRPr="001B57E7">
        <w:rPr>
          <w:rFonts w:asciiTheme="majorBidi" w:hAnsiTheme="majorBidi" w:cstheme="majorBidi"/>
          <w:sz w:val="28"/>
        </w:rPr>
        <w:t>256</w:t>
      </w:r>
      <w:r w:rsidR="00FE431E">
        <w:rPr>
          <w:rFonts w:asciiTheme="majorBidi" w:hAnsiTheme="majorBidi" w:cstheme="majorBidi"/>
          <w:sz w:val="28"/>
        </w:rPr>
        <w:t>5</w:t>
      </w:r>
      <w:r w:rsidR="00347765" w:rsidRPr="004517A7">
        <w:rPr>
          <w:rFonts w:ascii="Angsana New" w:hAnsi="Angsana New" w:hint="cs"/>
          <w:spacing w:val="-4"/>
          <w:sz w:val="28"/>
          <w:cs/>
        </w:rPr>
        <w:t xml:space="preserve"> บริษัทมีสินทรัพย์ที่วัดมูลค่าด้วยมูลค่ายุติธรรมแยกแสดงตามลำดับชั้น</w:t>
      </w:r>
      <w:r w:rsidR="00347765" w:rsidRPr="004517A7">
        <w:rPr>
          <w:rFonts w:ascii="Angsana New" w:hAnsi="Angsana New" w:hint="cs"/>
          <w:spacing w:val="-4"/>
          <w:sz w:val="28"/>
        </w:rPr>
        <w:t xml:space="preserve"> </w:t>
      </w:r>
      <w:r w:rsidR="00347765" w:rsidRPr="004517A7">
        <w:rPr>
          <w:rFonts w:ascii="Angsana New" w:hAnsi="Angsana New" w:hint="cs"/>
          <w:spacing w:val="-4"/>
          <w:sz w:val="28"/>
          <w:cs/>
        </w:rPr>
        <w:t>ของมูลค่ายุติธรรม ดังนี้</w:t>
      </w:r>
      <w:r w:rsidR="00EE10E7">
        <w:rPr>
          <w:rFonts w:ascii="Angsana New" w:hAnsi="Angsana New"/>
          <w:spacing w:val="-4"/>
          <w:sz w:val="28"/>
        </w:rPr>
        <w:t xml:space="preserve"> </w:t>
      </w:r>
      <w:r w:rsidR="00EE10E7" w:rsidRPr="00B118B0">
        <w:rPr>
          <w:rFonts w:asciiTheme="majorBidi" w:hAnsiTheme="majorBidi" w:cstheme="majorBidi"/>
          <w:color w:val="000000"/>
          <w:spacing w:val="-2"/>
          <w:sz w:val="28"/>
        </w:rPr>
        <w:t>(</w:t>
      </w:r>
      <w:r w:rsidR="00EE10E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งบการเงินเฉพาะกิจการ</w:t>
      </w:r>
      <w:r w:rsidR="00EE10E7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="00EE10E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ไม่มี</w:t>
      </w:r>
      <w:r w:rsidR="00EE10E7" w:rsidRPr="00B118B0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tbl>
      <w:tblPr>
        <w:tblW w:w="924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609"/>
        <w:gridCol w:w="810"/>
        <w:gridCol w:w="831"/>
        <w:gridCol w:w="788"/>
        <w:gridCol w:w="810"/>
        <w:gridCol w:w="809"/>
        <w:gridCol w:w="870"/>
        <w:gridCol w:w="838"/>
        <w:gridCol w:w="883"/>
      </w:tblGrid>
      <w:tr w:rsidR="00956835" w:rsidRPr="004517A7" w14:paraId="43E06A53" w14:textId="77777777" w:rsidTr="00595D5E">
        <w:trPr>
          <w:tblHeader/>
        </w:trPr>
        <w:tc>
          <w:tcPr>
            <w:tcW w:w="9239" w:type="dxa"/>
            <w:gridSpan w:val="9"/>
            <w:vAlign w:val="bottom"/>
          </w:tcPr>
          <w:p w14:paraId="0B6F3211" w14:textId="77777777" w:rsidR="00956835" w:rsidRPr="004517A7" w:rsidRDefault="00956835" w:rsidP="00595D5E">
            <w:pPr>
              <w:pStyle w:val="BodyTextIndent3"/>
              <w:spacing w:before="0" w:after="0" w:line="276" w:lineRule="auto"/>
              <w:ind w:left="0" w:firstLine="0"/>
              <w:jc w:val="right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</w:rPr>
              <w:t>(</w:t>
            </w: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4517A7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ล้านบาท</w:t>
            </w:r>
            <w:r w:rsidRPr="004517A7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956835" w:rsidRPr="004517A7" w14:paraId="026D95B1" w14:textId="77777777" w:rsidTr="00595D5E">
        <w:trPr>
          <w:tblHeader/>
        </w:trPr>
        <w:tc>
          <w:tcPr>
            <w:tcW w:w="2609" w:type="dxa"/>
            <w:vAlign w:val="bottom"/>
          </w:tcPr>
          <w:p w14:paraId="135BDC2E" w14:textId="77777777" w:rsidR="00956835" w:rsidRPr="004517A7" w:rsidRDefault="00956835" w:rsidP="00613A3D">
            <w:pPr>
              <w:pStyle w:val="BodyTextIndent3"/>
              <w:spacing w:before="0" w:after="0" w:line="276" w:lineRule="auto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6639" w:type="dxa"/>
            <w:gridSpan w:val="8"/>
            <w:vAlign w:val="bottom"/>
          </w:tcPr>
          <w:p w14:paraId="461A8503" w14:textId="77777777" w:rsidR="00956835" w:rsidRPr="004517A7" w:rsidRDefault="0095683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56835" w:rsidRPr="004517A7" w14:paraId="3F1871BF" w14:textId="77777777" w:rsidTr="00595D5E">
        <w:trPr>
          <w:tblHeader/>
        </w:trPr>
        <w:tc>
          <w:tcPr>
            <w:tcW w:w="2609" w:type="dxa"/>
            <w:vAlign w:val="bottom"/>
          </w:tcPr>
          <w:p w14:paraId="4114535C" w14:textId="77777777" w:rsidR="00956835" w:rsidRPr="004517A7" w:rsidRDefault="00956835" w:rsidP="00613A3D">
            <w:pPr>
              <w:pStyle w:val="BodyTextIndent3"/>
              <w:spacing w:before="0" w:after="0" w:line="276" w:lineRule="auto"/>
              <w:ind w:left="0" w:hanging="180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641" w:type="dxa"/>
            <w:gridSpan w:val="2"/>
            <w:vAlign w:val="bottom"/>
          </w:tcPr>
          <w:p w14:paraId="43CEC2C5" w14:textId="77777777" w:rsidR="00956835" w:rsidRPr="004517A7" w:rsidRDefault="0095683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598" w:type="dxa"/>
            <w:gridSpan w:val="2"/>
            <w:vAlign w:val="bottom"/>
          </w:tcPr>
          <w:p w14:paraId="6E12E1F2" w14:textId="77777777" w:rsidR="00956835" w:rsidRPr="004517A7" w:rsidRDefault="0095683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679" w:type="dxa"/>
            <w:gridSpan w:val="2"/>
            <w:vAlign w:val="bottom"/>
          </w:tcPr>
          <w:p w14:paraId="6572EDB5" w14:textId="77777777" w:rsidR="00956835" w:rsidRPr="004517A7" w:rsidRDefault="0095683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4517A7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712" w:type="dxa"/>
            <w:gridSpan w:val="2"/>
            <w:vAlign w:val="bottom"/>
          </w:tcPr>
          <w:p w14:paraId="05162F12" w14:textId="77777777" w:rsidR="00956835" w:rsidRPr="004517A7" w:rsidRDefault="00956835" w:rsidP="00613A3D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4517A7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40594" w:rsidRPr="004517A7" w14:paraId="5B17D740" w14:textId="77777777" w:rsidTr="00595D5E">
        <w:trPr>
          <w:tblHeader/>
        </w:trPr>
        <w:tc>
          <w:tcPr>
            <w:tcW w:w="2609" w:type="dxa"/>
            <w:vAlign w:val="bottom"/>
          </w:tcPr>
          <w:p w14:paraId="27D08CAC" w14:textId="77777777" w:rsidR="00840594" w:rsidRPr="004517A7" w:rsidRDefault="00840594" w:rsidP="00840594">
            <w:pPr>
              <w:pStyle w:val="BodyTextIndent3"/>
              <w:spacing w:before="0" w:after="0" w:line="276" w:lineRule="auto"/>
              <w:ind w:left="0" w:hanging="180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B165A0" w14:textId="1870B697" w:rsidR="00840594" w:rsidRPr="004517A7" w:rsidRDefault="00840594" w:rsidP="008405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831" w:type="dxa"/>
            <w:vAlign w:val="bottom"/>
          </w:tcPr>
          <w:p w14:paraId="5E945502" w14:textId="668335B4" w:rsidR="00840594" w:rsidRPr="004517A7" w:rsidRDefault="00840594" w:rsidP="008405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788" w:type="dxa"/>
            <w:vAlign w:val="bottom"/>
          </w:tcPr>
          <w:p w14:paraId="7B8E1C2B" w14:textId="3D47DE96" w:rsidR="00840594" w:rsidRPr="004517A7" w:rsidRDefault="00840594" w:rsidP="008405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810" w:type="dxa"/>
            <w:vAlign w:val="bottom"/>
          </w:tcPr>
          <w:p w14:paraId="15DB93C9" w14:textId="00B24379" w:rsidR="00840594" w:rsidRPr="004517A7" w:rsidRDefault="00840594" w:rsidP="008405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09" w:type="dxa"/>
            <w:vAlign w:val="bottom"/>
          </w:tcPr>
          <w:p w14:paraId="23C14ABB" w14:textId="332788FA" w:rsidR="00840594" w:rsidRPr="004517A7" w:rsidRDefault="00840594" w:rsidP="008405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870" w:type="dxa"/>
            <w:vAlign w:val="bottom"/>
          </w:tcPr>
          <w:p w14:paraId="495CB110" w14:textId="418ECD4E" w:rsidR="00840594" w:rsidRPr="004517A7" w:rsidRDefault="00840594" w:rsidP="008405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838" w:type="dxa"/>
            <w:vAlign w:val="bottom"/>
          </w:tcPr>
          <w:p w14:paraId="04019772" w14:textId="58702325" w:rsidR="00840594" w:rsidRPr="004517A7" w:rsidRDefault="00840594" w:rsidP="008405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874" w:type="dxa"/>
            <w:vAlign w:val="bottom"/>
          </w:tcPr>
          <w:p w14:paraId="4C1BA1B7" w14:textId="04DD0E5B" w:rsidR="00840594" w:rsidRPr="004517A7" w:rsidRDefault="00840594" w:rsidP="0084059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spacing w:line="276" w:lineRule="auto"/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5C008C" w:rsidRPr="004517A7" w14:paraId="6588A29E" w14:textId="77777777" w:rsidTr="00595D5E">
        <w:tc>
          <w:tcPr>
            <w:tcW w:w="3419" w:type="dxa"/>
            <w:gridSpan w:val="2"/>
            <w:vAlign w:val="bottom"/>
          </w:tcPr>
          <w:p w14:paraId="701D7223" w14:textId="675C3F97" w:rsidR="005C008C" w:rsidRPr="00C428B1" w:rsidRDefault="005C008C" w:rsidP="00595D5E">
            <w:pPr>
              <w:spacing w:line="276" w:lineRule="auto"/>
              <w:ind w:right="40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 w:rsidRPr="00C428B1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831" w:type="dxa"/>
            <w:vAlign w:val="bottom"/>
          </w:tcPr>
          <w:p w14:paraId="34B08ACC" w14:textId="77777777" w:rsidR="005C008C" w:rsidRPr="00C428B1" w:rsidRDefault="005C008C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788" w:type="dxa"/>
            <w:vAlign w:val="bottom"/>
          </w:tcPr>
          <w:p w14:paraId="73C9851B" w14:textId="77777777" w:rsidR="005C008C" w:rsidRPr="00C428B1" w:rsidRDefault="005C008C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5044436" w14:textId="77777777" w:rsidR="005C008C" w:rsidRPr="00C428B1" w:rsidRDefault="005C008C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09" w:type="dxa"/>
            <w:vAlign w:val="bottom"/>
          </w:tcPr>
          <w:p w14:paraId="5FB99891" w14:textId="77777777" w:rsidR="005C008C" w:rsidRPr="00C428B1" w:rsidRDefault="005C008C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70" w:type="dxa"/>
            <w:vAlign w:val="bottom"/>
          </w:tcPr>
          <w:p w14:paraId="6E1EE16B" w14:textId="77777777" w:rsidR="005C008C" w:rsidRPr="00C428B1" w:rsidRDefault="005C008C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31BAB18B" w14:textId="77777777" w:rsidR="005C008C" w:rsidRPr="00C428B1" w:rsidRDefault="005C008C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  <w:tc>
          <w:tcPr>
            <w:tcW w:w="874" w:type="dxa"/>
            <w:vAlign w:val="bottom"/>
          </w:tcPr>
          <w:p w14:paraId="6239FC15" w14:textId="77777777" w:rsidR="005C008C" w:rsidRPr="00C428B1" w:rsidRDefault="005C008C" w:rsidP="00613A3D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</w:p>
        </w:tc>
      </w:tr>
      <w:tr w:rsidR="00C14F24" w:rsidRPr="004517A7" w14:paraId="1F8929E9" w14:textId="77777777" w:rsidTr="00595D5E">
        <w:tc>
          <w:tcPr>
            <w:tcW w:w="2609" w:type="dxa"/>
            <w:vAlign w:val="bottom"/>
          </w:tcPr>
          <w:p w14:paraId="2EEC8A69" w14:textId="77777777" w:rsidR="00C14F24" w:rsidRPr="00C428B1" w:rsidRDefault="00C14F24" w:rsidP="00C14F24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สินทรัพย์ทางการเงิน</w:t>
            </w:r>
          </w:p>
          <w:p w14:paraId="4386B6A3" w14:textId="77777777" w:rsidR="00C14F24" w:rsidRPr="00C428B1" w:rsidRDefault="00C14F24" w:rsidP="00C14F24">
            <w:pPr>
              <w:pStyle w:val="BodyTextIndent3"/>
              <w:spacing w:before="0" w:after="0" w:line="276" w:lineRule="auto"/>
              <w:ind w:left="162" w:hanging="5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810" w:type="dxa"/>
            <w:vAlign w:val="bottom"/>
          </w:tcPr>
          <w:p w14:paraId="2219528C" w14:textId="409043A2" w:rsidR="00C14F24" w:rsidRPr="00ED6D91" w:rsidRDefault="006F09EC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40809BB4" w14:textId="7FE621AE" w:rsidR="00C14F24" w:rsidRPr="00ED6D91" w:rsidRDefault="00C14F24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20E20FE0" w14:textId="797F6794" w:rsidR="00C14F24" w:rsidRPr="00ED6D91" w:rsidRDefault="006F09EC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B87C2CB" w14:textId="36434989" w:rsidR="00C14F24" w:rsidRPr="00ED6D91" w:rsidRDefault="00C14F24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09" w:type="dxa"/>
            <w:vAlign w:val="bottom"/>
          </w:tcPr>
          <w:p w14:paraId="4248A4FC" w14:textId="7B33456D" w:rsidR="00C14F24" w:rsidRPr="00ED6D91" w:rsidRDefault="006F09EC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28</w:t>
            </w:r>
          </w:p>
        </w:tc>
        <w:tc>
          <w:tcPr>
            <w:tcW w:w="870" w:type="dxa"/>
            <w:vAlign w:val="bottom"/>
          </w:tcPr>
          <w:p w14:paraId="77EE3D12" w14:textId="186B671D" w:rsidR="00C14F24" w:rsidRPr="00ED6D91" w:rsidRDefault="00C14F24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28</w:t>
            </w:r>
          </w:p>
        </w:tc>
        <w:tc>
          <w:tcPr>
            <w:tcW w:w="838" w:type="dxa"/>
            <w:vAlign w:val="bottom"/>
          </w:tcPr>
          <w:p w14:paraId="09A9E077" w14:textId="5E5EC6E8" w:rsidR="00C14F24" w:rsidRPr="00ED6D91" w:rsidRDefault="006F09EC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28</w:t>
            </w:r>
          </w:p>
        </w:tc>
        <w:tc>
          <w:tcPr>
            <w:tcW w:w="874" w:type="dxa"/>
            <w:vAlign w:val="bottom"/>
          </w:tcPr>
          <w:p w14:paraId="5514F1B2" w14:textId="428DBBCC" w:rsidR="00C14F24" w:rsidRPr="00ED6D91" w:rsidRDefault="00C14F24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28</w:t>
            </w:r>
          </w:p>
        </w:tc>
      </w:tr>
      <w:tr w:rsidR="00C14F24" w:rsidRPr="004517A7" w14:paraId="7DF0B294" w14:textId="77777777" w:rsidTr="00595D5E">
        <w:trPr>
          <w:trHeight w:val="369"/>
        </w:trPr>
        <w:tc>
          <w:tcPr>
            <w:tcW w:w="2609" w:type="dxa"/>
            <w:vAlign w:val="bottom"/>
          </w:tcPr>
          <w:p w14:paraId="6C1986DD" w14:textId="77777777" w:rsidR="00C14F24" w:rsidRPr="00C428B1" w:rsidRDefault="00C14F24" w:rsidP="00C14F24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810" w:type="dxa"/>
            <w:vAlign w:val="bottom"/>
          </w:tcPr>
          <w:p w14:paraId="2A57C778" w14:textId="07D6A17D" w:rsidR="00C14F24" w:rsidRPr="00ED6D91" w:rsidRDefault="006F09EC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048C11C0" w14:textId="0F0C31F9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0C91AD59" w14:textId="7ED68D76" w:rsidR="00C14F24" w:rsidRPr="00ED6D91" w:rsidRDefault="006F09EC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300</w:t>
            </w:r>
          </w:p>
        </w:tc>
        <w:tc>
          <w:tcPr>
            <w:tcW w:w="810" w:type="dxa"/>
            <w:vAlign w:val="bottom"/>
          </w:tcPr>
          <w:p w14:paraId="4BB3E475" w14:textId="28D9C68E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306</w:t>
            </w:r>
          </w:p>
        </w:tc>
        <w:tc>
          <w:tcPr>
            <w:tcW w:w="809" w:type="dxa"/>
            <w:vAlign w:val="bottom"/>
          </w:tcPr>
          <w:p w14:paraId="4F502E06" w14:textId="07FDE214" w:rsidR="00C14F24" w:rsidRPr="00ED6D91" w:rsidRDefault="006F09EC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52028DFF" w14:textId="4C00363F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470E461B" w14:textId="60B42D9F" w:rsidR="00C14F24" w:rsidRPr="00ED6D91" w:rsidRDefault="006F09EC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300</w:t>
            </w:r>
          </w:p>
        </w:tc>
        <w:tc>
          <w:tcPr>
            <w:tcW w:w="874" w:type="dxa"/>
            <w:vAlign w:val="bottom"/>
          </w:tcPr>
          <w:p w14:paraId="09A444D1" w14:textId="5643E188" w:rsidR="00C14F24" w:rsidRPr="00ED6D91" w:rsidRDefault="00C14F24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306</w:t>
            </w:r>
          </w:p>
        </w:tc>
      </w:tr>
      <w:tr w:rsidR="00C14F24" w:rsidRPr="004517A7" w14:paraId="63A05D52" w14:textId="77777777" w:rsidTr="00595D5E">
        <w:trPr>
          <w:trHeight w:val="387"/>
        </w:trPr>
        <w:tc>
          <w:tcPr>
            <w:tcW w:w="2609" w:type="dxa"/>
            <w:vAlign w:val="bottom"/>
          </w:tcPr>
          <w:p w14:paraId="15FFE1DD" w14:textId="77777777" w:rsidR="00C14F24" w:rsidRPr="00C428B1" w:rsidRDefault="00C14F24" w:rsidP="00C14F24">
            <w:pPr>
              <w:pStyle w:val="BodyTextIndent3"/>
              <w:spacing w:before="0" w:after="0" w:line="276" w:lineRule="auto"/>
              <w:ind w:left="162" w:hanging="180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  <w:vAlign w:val="bottom"/>
          </w:tcPr>
          <w:p w14:paraId="148885C6" w14:textId="291C0EAE" w:rsidR="00C14F24" w:rsidRPr="00ED6D91" w:rsidRDefault="006F09EC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5480B008" w14:textId="2B6A0197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67EDF819" w14:textId="1DB2EE0F" w:rsidR="00C14F24" w:rsidRPr="00ED6D91" w:rsidRDefault="006F09EC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208</w:t>
            </w:r>
          </w:p>
        </w:tc>
        <w:tc>
          <w:tcPr>
            <w:tcW w:w="810" w:type="dxa"/>
            <w:vAlign w:val="bottom"/>
          </w:tcPr>
          <w:p w14:paraId="2F53C514" w14:textId="16A892EB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218</w:t>
            </w:r>
          </w:p>
        </w:tc>
        <w:tc>
          <w:tcPr>
            <w:tcW w:w="809" w:type="dxa"/>
            <w:vAlign w:val="bottom"/>
          </w:tcPr>
          <w:p w14:paraId="3BBC5C9E" w14:textId="74636D1E" w:rsidR="00C14F24" w:rsidRPr="00ED6D91" w:rsidRDefault="006F09EC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4439F6C2" w14:textId="6231579E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7EBC56C0" w14:textId="1625BB54" w:rsidR="00C14F24" w:rsidRPr="00ED6D91" w:rsidRDefault="006F09EC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208</w:t>
            </w:r>
          </w:p>
        </w:tc>
        <w:tc>
          <w:tcPr>
            <w:tcW w:w="874" w:type="dxa"/>
            <w:vAlign w:val="bottom"/>
          </w:tcPr>
          <w:p w14:paraId="1A5901A2" w14:textId="2035EDD0" w:rsidR="00C14F24" w:rsidRPr="00ED6D91" w:rsidRDefault="00C14F24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218</w:t>
            </w:r>
          </w:p>
        </w:tc>
      </w:tr>
      <w:tr w:rsidR="00C14F24" w:rsidRPr="004517A7" w14:paraId="018C06C3" w14:textId="77777777" w:rsidTr="00595D5E">
        <w:tc>
          <w:tcPr>
            <w:tcW w:w="2609" w:type="dxa"/>
            <w:vAlign w:val="bottom"/>
          </w:tcPr>
          <w:p w14:paraId="76C78B82" w14:textId="77777777" w:rsidR="00C14F24" w:rsidRPr="00C428B1" w:rsidRDefault="00C14F24" w:rsidP="00C14F2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สิทธิภายใต้สัญญาซื้อขายไฟฟ้า                         จากการรวมธุรกิจ</w:t>
            </w:r>
          </w:p>
        </w:tc>
        <w:tc>
          <w:tcPr>
            <w:tcW w:w="810" w:type="dxa"/>
            <w:vAlign w:val="bottom"/>
          </w:tcPr>
          <w:p w14:paraId="603FFDA6" w14:textId="4488BA6A" w:rsidR="00C14F24" w:rsidRPr="00ED6D91" w:rsidRDefault="006F09EC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11F2BA3A" w14:textId="25F6041F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27DEEC48" w14:textId="4C644FEB" w:rsidR="00C14F24" w:rsidRPr="00ED6D91" w:rsidRDefault="006F09EC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2E1B5C40" w14:textId="44AF77EB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09" w:type="dxa"/>
            <w:vAlign w:val="bottom"/>
          </w:tcPr>
          <w:p w14:paraId="6AAED1C6" w14:textId="1B9B7576" w:rsidR="00C14F24" w:rsidRPr="00ED6D91" w:rsidRDefault="006F09EC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61</w:t>
            </w:r>
          </w:p>
        </w:tc>
        <w:tc>
          <w:tcPr>
            <w:tcW w:w="870" w:type="dxa"/>
            <w:vAlign w:val="bottom"/>
          </w:tcPr>
          <w:p w14:paraId="4FB2808E" w14:textId="52B38BF4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64</w:t>
            </w:r>
          </w:p>
        </w:tc>
        <w:tc>
          <w:tcPr>
            <w:tcW w:w="838" w:type="dxa"/>
            <w:vAlign w:val="bottom"/>
          </w:tcPr>
          <w:p w14:paraId="0DFAA972" w14:textId="348FBF1C" w:rsidR="00C14F24" w:rsidRPr="00ED6D91" w:rsidRDefault="006F09EC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61</w:t>
            </w:r>
          </w:p>
        </w:tc>
        <w:tc>
          <w:tcPr>
            <w:tcW w:w="874" w:type="dxa"/>
            <w:vAlign w:val="bottom"/>
          </w:tcPr>
          <w:p w14:paraId="6443366E" w14:textId="6F1FB2FC" w:rsidR="00C14F24" w:rsidRPr="00ED6D91" w:rsidRDefault="00C14F24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64</w:t>
            </w:r>
          </w:p>
        </w:tc>
      </w:tr>
      <w:tr w:rsidR="00C14F24" w:rsidRPr="004517A7" w14:paraId="095ADDA2" w14:textId="77777777" w:rsidTr="00595D5E">
        <w:tc>
          <w:tcPr>
            <w:tcW w:w="2609" w:type="dxa"/>
            <w:vAlign w:val="bottom"/>
          </w:tcPr>
          <w:p w14:paraId="73EC106C" w14:textId="77777777" w:rsidR="00C14F24" w:rsidRPr="00C428B1" w:rsidRDefault="00C14F24" w:rsidP="00C14F2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สิทธิประโยชน์ภายใต้สัญญาเช่าที่ดินจากการรวมธุรกิจ</w:t>
            </w:r>
          </w:p>
        </w:tc>
        <w:tc>
          <w:tcPr>
            <w:tcW w:w="810" w:type="dxa"/>
            <w:vAlign w:val="bottom"/>
          </w:tcPr>
          <w:p w14:paraId="423EF82C" w14:textId="09A35670" w:rsidR="00C14F24" w:rsidRPr="00ED6D91" w:rsidRDefault="006F09EC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04C37572" w14:textId="5A80150C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597D5880" w14:textId="6C38341D" w:rsidR="00C14F24" w:rsidRPr="00ED6D91" w:rsidRDefault="006F09EC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24</w:t>
            </w:r>
          </w:p>
        </w:tc>
        <w:tc>
          <w:tcPr>
            <w:tcW w:w="810" w:type="dxa"/>
            <w:vAlign w:val="bottom"/>
          </w:tcPr>
          <w:p w14:paraId="38B90848" w14:textId="5EC4CFE4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28</w:t>
            </w:r>
          </w:p>
        </w:tc>
        <w:tc>
          <w:tcPr>
            <w:tcW w:w="809" w:type="dxa"/>
            <w:vAlign w:val="bottom"/>
          </w:tcPr>
          <w:p w14:paraId="2D7F8D92" w14:textId="43343578" w:rsidR="00C14F24" w:rsidRPr="00ED6D91" w:rsidRDefault="006F09EC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1166E499" w14:textId="020CF4E1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335C6ACB" w14:textId="640A669D" w:rsidR="00C14F24" w:rsidRPr="00ED6D91" w:rsidRDefault="006F09EC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24</w:t>
            </w:r>
          </w:p>
        </w:tc>
        <w:tc>
          <w:tcPr>
            <w:tcW w:w="874" w:type="dxa"/>
            <w:vAlign w:val="bottom"/>
          </w:tcPr>
          <w:p w14:paraId="7B79C3D6" w14:textId="791B7907" w:rsidR="00C14F24" w:rsidRPr="00ED6D91" w:rsidRDefault="00C14F24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28</w:t>
            </w:r>
          </w:p>
        </w:tc>
      </w:tr>
      <w:tr w:rsidR="00C14F24" w:rsidRPr="004517A7" w14:paraId="535CEBD3" w14:textId="77777777" w:rsidTr="00595D5E">
        <w:tc>
          <w:tcPr>
            <w:tcW w:w="2609" w:type="dxa"/>
            <w:vAlign w:val="bottom"/>
          </w:tcPr>
          <w:p w14:paraId="7DF5511C" w14:textId="77777777" w:rsidR="00C14F24" w:rsidRPr="00C428B1" w:rsidRDefault="00C14F24" w:rsidP="00C14F2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สิทธิภายใต้สัญญาบริการสถานีแก๊สจากการรวมธุรกิจ</w:t>
            </w:r>
          </w:p>
        </w:tc>
        <w:tc>
          <w:tcPr>
            <w:tcW w:w="810" w:type="dxa"/>
            <w:vAlign w:val="bottom"/>
          </w:tcPr>
          <w:p w14:paraId="4735A764" w14:textId="7E0F8367" w:rsidR="00C14F24" w:rsidRPr="00ED6D91" w:rsidRDefault="006F09EC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706389DB" w14:textId="0FD87F6B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35AC914B" w14:textId="3430F59D" w:rsidR="00C14F24" w:rsidRPr="00ED6D91" w:rsidRDefault="006F09EC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384EB21A" w14:textId="20C13808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09" w:type="dxa"/>
            <w:vAlign w:val="bottom"/>
          </w:tcPr>
          <w:p w14:paraId="3E1370B4" w14:textId="45673D88" w:rsidR="00C14F24" w:rsidRPr="00ED6D91" w:rsidRDefault="006F09EC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58</w:t>
            </w:r>
          </w:p>
        </w:tc>
        <w:tc>
          <w:tcPr>
            <w:tcW w:w="870" w:type="dxa"/>
            <w:vAlign w:val="bottom"/>
          </w:tcPr>
          <w:p w14:paraId="0AD77A64" w14:textId="16714AAD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61</w:t>
            </w:r>
          </w:p>
        </w:tc>
        <w:tc>
          <w:tcPr>
            <w:tcW w:w="838" w:type="dxa"/>
            <w:vAlign w:val="bottom"/>
          </w:tcPr>
          <w:p w14:paraId="077F0F5F" w14:textId="20C5B6BF" w:rsidR="00C14F24" w:rsidRPr="00ED6D91" w:rsidRDefault="006F09EC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58</w:t>
            </w:r>
          </w:p>
        </w:tc>
        <w:tc>
          <w:tcPr>
            <w:tcW w:w="874" w:type="dxa"/>
            <w:vAlign w:val="bottom"/>
          </w:tcPr>
          <w:p w14:paraId="307D561A" w14:textId="2C711CDC" w:rsidR="00C14F24" w:rsidRPr="00ED6D91" w:rsidRDefault="00C14F24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61</w:t>
            </w:r>
          </w:p>
        </w:tc>
      </w:tr>
      <w:tr w:rsidR="00C14F24" w:rsidRPr="004517A7" w14:paraId="31E43681" w14:textId="77777777" w:rsidTr="00595D5E">
        <w:tc>
          <w:tcPr>
            <w:tcW w:w="2609" w:type="dxa"/>
            <w:vAlign w:val="bottom"/>
          </w:tcPr>
          <w:p w14:paraId="2ECFE953" w14:textId="77777777" w:rsidR="00C14F24" w:rsidRPr="00C428B1" w:rsidRDefault="00C14F24" w:rsidP="00C14F24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76" w:lineRule="auto"/>
              <w:ind w:left="162" w:hanging="180"/>
              <w:jc w:val="lef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428B1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810" w:type="dxa"/>
            <w:vAlign w:val="bottom"/>
          </w:tcPr>
          <w:p w14:paraId="7936EFAA" w14:textId="5C008671" w:rsidR="00C14F24" w:rsidRPr="00ED6D91" w:rsidRDefault="006F09EC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4B9536C8" w14:textId="55E8779A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 w:rsidRPr="00ED6D91"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36637165" w14:textId="22E802A9" w:rsidR="00C14F24" w:rsidRPr="00ED6D91" w:rsidRDefault="006F09EC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1,263</w:t>
            </w:r>
          </w:p>
        </w:tc>
        <w:tc>
          <w:tcPr>
            <w:tcW w:w="810" w:type="dxa"/>
            <w:vAlign w:val="bottom"/>
          </w:tcPr>
          <w:p w14:paraId="20020842" w14:textId="2644BCAC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1,299</w:t>
            </w:r>
          </w:p>
        </w:tc>
        <w:tc>
          <w:tcPr>
            <w:tcW w:w="809" w:type="dxa"/>
            <w:vAlign w:val="bottom"/>
          </w:tcPr>
          <w:p w14:paraId="09039A48" w14:textId="39BACA50" w:rsidR="00C14F24" w:rsidRPr="00ED6D91" w:rsidRDefault="006F09EC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6A426883" w14:textId="2DE38B67" w:rsidR="00C14F24" w:rsidRPr="00ED6D91" w:rsidRDefault="00C14F24" w:rsidP="00C14F24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276" w:lineRule="auto"/>
              <w:ind w:left="0" w:right="40" w:firstLine="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10B057D0" w14:textId="4DCB35AA" w:rsidR="00C14F24" w:rsidRPr="00ED6D91" w:rsidRDefault="006F09EC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1,263</w:t>
            </w:r>
          </w:p>
        </w:tc>
        <w:tc>
          <w:tcPr>
            <w:tcW w:w="874" w:type="dxa"/>
            <w:vAlign w:val="bottom"/>
          </w:tcPr>
          <w:p w14:paraId="58258174" w14:textId="1098274D" w:rsidR="00C14F24" w:rsidRPr="00ED6D91" w:rsidRDefault="00C14F24" w:rsidP="00C14F24">
            <w:pPr>
              <w:spacing w:line="276" w:lineRule="auto"/>
              <w:ind w:right="40"/>
              <w:jc w:val="right"/>
              <w:rPr>
                <w:rFonts w:asciiTheme="majorBidi" w:eastAsia="Times New Roman" w:hAnsiTheme="majorBidi" w:cstheme="majorBidi"/>
                <w:kern w:val="28"/>
                <w:sz w:val="28"/>
              </w:rPr>
            </w:pPr>
            <w:r>
              <w:rPr>
                <w:rFonts w:asciiTheme="majorBidi" w:eastAsia="Times New Roman" w:hAnsiTheme="majorBidi" w:cstheme="majorBidi"/>
                <w:kern w:val="28"/>
                <w:sz w:val="28"/>
              </w:rPr>
              <w:t>1,299</w:t>
            </w:r>
          </w:p>
        </w:tc>
      </w:tr>
    </w:tbl>
    <w:p w14:paraId="2C02D153" w14:textId="406432E7" w:rsidR="00404551" w:rsidRDefault="00814407" w:rsidP="00404551">
      <w:pPr>
        <w:pStyle w:val="ListParagraph"/>
        <w:spacing w:before="120" w:after="240"/>
        <w:ind w:left="360" w:right="-29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</w:t>
      </w:r>
      <w:r w:rsidR="00942AB6">
        <w:rPr>
          <w:rFonts w:asciiTheme="majorBidi" w:hAnsiTheme="majorBidi" w:cstheme="majorBidi"/>
          <w:sz w:val="28"/>
        </w:rPr>
        <w:t xml:space="preserve">   </w:t>
      </w:r>
      <w:r>
        <w:rPr>
          <w:rFonts w:asciiTheme="majorBidi" w:hAnsiTheme="majorBidi" w:cstheme="majorBidi"/>
          <w:sz w:val="28"/>
          <w:cs/>
        </w:rPr>
        <w:t>ทางการเงิน และไม่มีการโอนรายการระหว่างลำดับชั้นของมูลค่ายุติธรรม</w:t>
      </w:r>
    </w:p>
    <w:p w14:paraId="0C636662" w14:textId="77777777" w:rsidR="007A22F6" w:rsidRDefault="007A22F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33E584CC" w14:textId="62CDCDF7" w:rsidR="008A161F" w:rsidRDefault="003F380C" w:rsidP="00BE56FB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lastRenderedPageBreak/>
        <w:t>เครื่องมือทางการเงิน</w:t>
      </w:r>
    </w:p>
    <w:p w14:paraId="365EC098" w14:textId="67C7BEC3" w:rsidR="001B57E7" w:rsidRPr="00AF4984" w:rsidRDefault="001B57E7" w:rsidP="00EA1354">
      <w:pPr>
        <w:pStyle w:val="ListParagraph"/>
        <w:spacing w:before="120" w:after="240"/>
        <w:ind w:left="360" w:right="-29"/>
        <w:jc w:val="thaiDistribute"/>
        <w:rPr>
          <w:rFonts w:asciiTheme="majorBidi" w:hAnsiTheme="majorBidi" w:cstheme="majorBidi"/>
          <w:sz w:val="28"/>
        </w:rPr>
      </w:pPr>
      <w:r w:rsidRPr="00AF4984">
        <w:rPr>
          <w:rFonts w:asciiTheme="majorBidi" w:hAnsiTheme="majorBidi" w:cstheme="majorBidi" w:hint="cs"/>
          <w:sz w:val="28"/>
          <w:cs/>
        </w:rPr>
        <w:t>มูลค่ายุติธรรมของเครื่องมือทางการเงิน</w:t>
      </w:r>
    </w:p>
    <w:p w14:paraId="3C9CB5F9" w14:textId="77777777" w:rsidR="00BA15FA" w:rsidRPr="004517A7" w:rsidRDefault="00BA15FA" w:rsidP="00EA1354">
      <w:pPr>
        <w:pStyle w:val="FSNoteDetail"/>
        <w:tabs>
          <w:tab w:val="left" w:pos="180"/>
          <w:tab w:val="left" w:pos="360"/>
        </w:tabs>
      </w:pPr>
      <w:r w:rsidRPr="004517A7">
        <w:rPr>
          <w:rFonts w:hint="cs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จำนวนเงินที่ผู้ซื้อและผู้ขายตกลงแลกเปลี่ยนสินทรัพย์หรือชำระหนี้กัน 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</w:t>
      </w:r>
    </w:p>
    <w:p w14:paraId="4BDB9543" w14:textId="65A44F95" w:rsidR="0059043F" w:rsidRDefault="00BA15FA" w:rsidP="00523E2F">
      <w:pPr>
        <w:pStyle w:val="ListParagraph"/>
        <w:spacing w:before="240"/>
        <w:ind w:left="360" w:right="-29"/>
        <w:jc w:val="thaiDistribute"/>
        <w:rPr>
          <w:rFonts w:asciiTheme="majorBidi" w:hAnsiTheme="majorBidi"/>
          <w:sz w:val="28"/>
        </w:rPr>
      </w:pPr>
      <w:r w:rsidRPr="004517A7">
        <w:rPr>
          <w:rFonts w:hint="cs"/>
          <w:cs/>
        </w:rPr>
        <w:t>ตารางต่อไปนี้เป็นการสรุปเปรียบเทียบมูลค่าตามบัญชี และมูลค่ายุติธรรมของเครื่องมือทางการเงิน</w:t>
      </w:r>
      <w:r w:rsidR="001B57E7" w:rsidRPr="001B57E7">
        <w:rPr>
          <w:rFonts w:asciiTheme="majorBidi" w:hAnsiTheme="majorBidi" w:cstheme="majorBidi"/>
          <w:sz w:val="28"/>
          <w:cs/>
        </w:rPr>
        <w:t xml:space="preserve"> </w:t>
      </w:r>
      <w:r w:rsidR="001B57E7" w:rsidRPr="001B57E7">
        <w:rPr>
          <w:rFonts w:asciiTheme="majorBidi" w:hAnsiTheme="majorBidi" w:cstheme="majorBidi" w:hint="cs"/>
          <w:sz w:val="28"/>
          <w:cs/>
        </w:rPr>
        <w:t>ณ</w:t>
      </w:r>
      <w:r w:rsidR="001B57E7" w:rsidRPr="001B57E7">
        <w:rPr>
          <w:rFonts w:asciiTheme="majorBidi" w:hAnsiTheme="majorBidi" w:cstheme="majorBidi"/>
          <w:sz w:val="28"/>
          <w:cs/>
        </w:rPr>
        <w:t xml:space="preserve"> วันที่ </w:t>
      </w:r>
      <w:r w:rsidR="001B57E7" w:rsidRPr="001B57E7">
        <w:rPr>
          <w:rFonts w:asciiTheme="majorBidi" w:hAnsiTheme="majorBidi" w:cstheme="majorBidi"/>
          <w:sz w:val="28"/>
        </w:rPr>
        <w:t>3</w:t>
      </w:r>
      <w:r w:rsidR="00C142AF">
        <w:rPr>
          <w:rFonts w:asciiTheme="majorBidi" w:hAnsiTheme="majorBidi" w:cstheme="majorBidi"/>
          <w:sz w:val="28"/>
        </w:rPr>
        <w:t>0</w:t>
      </w:r>
      <w:r w:rsidR="001B57E7" w:rsidRPr="001B57E7">
        <w:rPr>
          <w:rFonts w:asciiTheme="majorBidi" w:hAnsiTheme="majorBidi" w:cstheme="majorBidi"/>
          <w:sz w:val="28"/>
        </w:rPr>
        <w:t xml:space="preserve"> </w:t>
      </w:r>
      <w:r w:rsidR="00C70469">
        <w:rPr>
          <w:rFonts w:asciiTheme="majorBidi" w:hAnsiTheme="majorBidi" w:cstheme="majorBidi" w:hint="cs"/>
          <w:sz w:val="28"/>
          <w:cs/>
        </w:rPr>
        <w:t>กันยายน</w:t>
      </w:r>
      <w:r w:rsidR="00C142AF">
        <w:rPr>
          <w:rFonts w:asciiTheme="majorBidi" w:hAnsiTheme="majorBidi" w:cstheme="majorBidi" w:hint="cs"/>
          <w:sz w:val="28"/>
          <w:cs/>
        </w:rPr>
        <w:t xml:space="preserve"> </w:t>
      </w:r>
      <w:r w:rsidR="001B57E7" w:rsidRPr="001B57E7">
        <w:rPr>
          <w:rFonts w:asciiTheme="majorBidi" w:hAnsiTheme="majorBidi" w:cstheme="majorBidi"/>
          <w:sz w:val="28"/>
        </w:rPr>
        <w:t>256</w:t>
      </w:r>
      <w:r w:rsidR="00C04B0C">
        <w:rPr>
          <w:rFonts w:asciiTheme="majorBidi" w:hAnsiTheme="majorBidi" w:cstheme="majorBidi"/>
          <w:sz w:val="28"/>
        </w:rPr>
        <w:t>6</w:t>
      </w:r>
      <w:r w:rsidR="001B57E7" w:rsidRPr="001B57E7">
        <w:rPr>
          <w:rFonts w:asciiTheme="majorBidi" w:hAnsiTheme="majorBidi" w:cstheme="majorBidi"/>
          <w:sz w:val="28"/>
        </w:rPr>
        <w:t xml:space="preserve"> </w:t>
      </w:r>
      <w:r w:rsidR="001B57E7" w:rsidRPr="001B57E7">
        <w:rPr>
          <w:rFonts w:asciiTheme="majorBidi" w:hAnsiTheme="majorBidi" w:cstheme="majorBidi"/>
          <w:sz w:val="28"/>
          <w:cs/>
        </w:rPr>
        <w:t>และ</w:t>
      </w:r>
      <w:r w:rsidR="001B57E7" w:rsidRPr="001B57E7">
        <w:rPr>
          <w:rFonts w:asciiTheme="majorBidi" w:hAnsiTheme="majorBidi" w:cstheme="majorBidi" w:hint="cs"/>
          <w:sz w:val="28"/>
          <w:cs/>
        </w:rPr>
        <w:t xml:space="preserve"> </w:t>
      </w:r>
      <w:r w:rsidR="001B57E7" w:rsidRPr="001B57E7">
        <w:rPr>
          <w:rFonts w:asciiTheme="majorBidi" w:hAnsiTheme="majorBidi" w:cstheme="majorBidi"/>
          <w:sz w:val="28"/>
          <w:cs/>
        </w:rPr>
        <w:t xml:space="preserve">วันที่ </w:t>
      </w:r>
      <w:r w:rsidR="001B57E7" w:rsidRPr="001B57E7">
        <w:rPr>
          <w:rFonts w:asciiTheme="majorBidi" w:hAnsiTheme="majorBidi" w:cstheme="majorBidi"/>
          <w:sz w:val="28"/>
        </w:rPr>
        <w:t>31</w:t>
      </w:r>
      <w:r w:rsidR="001B57E7" w:rsidRPr="001B57E7">
        <w:rPr>
          <w:rFonts w:asciiTheme="majorBidi" w:hAnsiTheme="majorBidi" w:cstheme="majorBidi"/>
          <w:sz w:val="28"/>
          <w:cs/>
        </w:rPr>
        <w:t xml:space="preserve"> ธันวาคม </w:t>
      </w:r>
      <w:r w:rsidR="001B57E7" w:rsidRPr="001B57E7">
        <w:rPr>
          <w:rFonts w:asciiTheme="majorBidi" w:hAnsiTheme="majorBidi" w:cstheme="majorBidi"/>
          <w:sz w:val="28"/>
        </w:rPr>
        <w:t>256</w:t>
      </w:r>
      <w:r w:rsidR="00866192">
        <w:rPr>
          <w:rFonts w:asciiTheme="majorBidi" w:hAnsiTheme="majorBidi" w:cstheme="majorBidi"/>
          <w:sz w:val="28"/>
        </w:rPr>
        <w:t>5</w:t>
      </w:r>
    </w:p>
    <w:tbl>
      <w:tblPr>
        <w:tblW w:w="9781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240"/>
        <w:gridCol w:w="808"/>
        <w:gridCol w:w="811"/>
        <w:gridCol w:w="813"/>
        <w:gridCol w:w="813"/>
        <w:gridCol w:w="810"/>
        <w:gridCol w:w="814"/>
        <w:gridCol w:w="818"/>
        <w:gridCol w:w="854"/>
      </w:tblGrid>
      <w:tr w:rsidR="00E33EAA" w:rsidRPr="004517A7" w14:paraId="6E75134F" w14:textId="77777777" w:rsidTr="2745B08E">
        <w:trPr>
          <w:tblHeader/>
        </w:trPr>
        <w:tc>
          <w:tcPr>
            <w:tcW w:w="3240" w:type="dxa"/>
          </w:tcPr>
          <w:p w14:paraId="6E43EA07" w14:textId="77777777" w:rsidR="00E33EAA" w:rsidRPr="004517A7" w:rsidRDefault="00E33EAA" w:rsidP="00613A3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245" w:type="dxa"/>
            <w:gridSpan w:val="4"/>
            <w:vAlign w:val="bottom"/>
          </w:tcPr>
          <w:p w14:paraId="3E760814" w14:textId="77777777" w:rsidR="00E33EAA" w:rsidRPr="004517A7" w:rsidRDefault="00E33EAA" w:rsidP="00F409DF">
            <w:pP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296" w:type="dxa"/>
            <w:gridSpan w:val="4"/>
          </w:tcPr>
          <w:p w14:paraId="5120B2B8" w14:textId="77777777" w:rsidR="00E33EAA" w:rsidRPr="004517A7" w:rsidRDefault="00E33EAA" w:rsidP="00F409DF">
            <w:pPr>
              <w:ind w:left="-18" w:right="-78"/>
              <w:jc w:val="right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(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หน่วย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>ล้านบาท)</w:t>
            </w:r>
          </w:p>
        </w:tc>
      </w:tr>
      <w:tr w:rsidR="00E33EAA" w:rsidRPr="004517A7" w14:paraId="436CCADB" w14:textId="77777777" w:rsidTr="2745B08E">
        <w:trPr>
          <w:tblHeader/>
        </w:trPr>
        <w:tc>
          <w:tcPr>
            <w:tcW w:w="3240" w:type="dxa"/>
          </w:tcPr>
          <w:p w14:paraId="1C72AF11" w14:textId="77777777" w:rsidR="00E33EAA" w:rsidRPr="004517A7" w:rsidRDefault="00E33EAA" w:rsidP="00613A3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245" w:type="dxa"/>
            <w:gridSpan w:val="4"/>
            <w:vAlign w:val="bottom"/>
          </w:tcPr>
          <w:p w14:paraId="76B2F245" w14:textId="77777777" w:rsidR="00E33EAA" w:rsidRPr="004517A7" w:rsidRDefault="00E33EAA" w:rsidP="00613A3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3296" w:type="dxa"/>
            <w:gridSpan w:val="4"/>
          </w:tcPr>
          <w:p w14:paraId="4A052BC4" w14:textId="77777777" w:rsidR="00E33EAA" w:rsidRPr="004517A7" w:rsidRDefault="00E33EAA" w:rsidP="00613A3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E33EAA" w:rsidRPr="004517A7" w14:paraId="147001AD" w14:textId="77777777" w:rsidTr="2745B08E">
        <w:trPr>
          <w:tblHeader/>
        </w:trPr>
        <w:tc>
          <w:tcPr>
            <w:tcW w:w="3240" w:type="dxa"/>
          </w:tcPr>
          <w:p w14:paraId="3FAF066E" w14:textId="77777777" w:rsidR="00E33EAA" w:rsidRPr="004517A7" w:rsidRDefault="00E33EAA" w:rsidP="00613A3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19" w:type="dxa"/>
            <w:gridSpan w:val="2"/>
            <w:vAlign w:val="bottom"/>
          </w:tcPr>
          <w:p w14:paraId="38967FC1" w14:textId="195944B4" w:rsidR="00E33EAA" w:rsidRPr="004517A7" w:rsidRDefault="00E33EAA" w:rsidP="00613A3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3</w:t>
            </w:r>
            <w:r w:rsidR="00C142AF">
              <w:rPr>
                <w:rFonts w:asciiTheme="majorBidi" w:hAnsiTheme="majorBidi" w:cstheme="majorBidi"/>
                <w:szCs w:val="24"/>
              </w:rPr>
              <w:t>0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C70469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="00C142AF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4517A7">
              <w:rPr>
                <w:rFonts w:asciiTheme="majorBidi" w:hAnsiTheme="majorBidi" w:cstheme="majorBidi"/>
                <w:szCs w:val="24"/>
              </w:rPr>
              <w:t>256</w:t>
            </w:r>
            <w:r w:rsidR="0031506C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626" w:type="dxa"/>
            <w:gridSpan w:val="2"/>
            <w:vAlign w:val="bottom"/>
          </w:tcPr>
          <w:p w14:paraId="00AFE822" w14:textId="61395F34" w:rsidR="00E33EAA" w:rsidRPr="004517A7" w:rsidRDefault="00E33EAA" w:rsidP="00613A3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4517A7">
              <w:rPr>
                <w:rFonts w:asciiTheme="majorBidi" w:hAnsiTheme="majorBidi" w:cstheme="majorBidi"/>
                <w:szCs w:val="24"/>
              </w:rPr>
              <w:t>256</w:t>
            </w:r>
            <w:r w:rsidR="0031506C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624" w:type="dxa"/>
            <w:gridSpan w:val="2"/>
            <w:vAlign w:val="bottom"/>
          </w:tcPr>
          <w:p w14:paraId="77690BBB" w14:textId="7DD9CEB1" w:rsidR="00E33EAA" w:rsidRPr="004517A7" w:rsidRDefault="00C142AF" w:rsidP="00613A3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>3</w:t>
            </w:r>
            <w:r>
              <w:rPr>
                <w:rFonts w:asciiTheme="majorBidi" w:hAnsiTheme="majorBidi" w:cstheme="majorBidi"/>
                <w:szCs w:val="24"/>
              </w:rPr>
              <w:t>0</w:t>
            </w:r>
            <w:r w:rsidRPr="004517A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C70469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="00E33EAA" w:rsidRPr="004517A7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="00E33EAA" w:rsidRPr="004517A7">
              <w:rPr>
                <w:rFonts w:asciiTheme="majorBidi" w:hAnsiTheme="majorBidi" w:cstheme="majorBidi"/>
                <w:szCs w:val="24"/>
              </w:rPr>
              <w:t>256</w:t>
            </w:r>
            <w:r w:rsidR="0031506C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672" w:type="dxa"/>
            <w:gridSpan w:val="2"/>
            <w:vAlign w:val="bottom"/>
          </w:tcPr>
          <w:p w14:paraId="13F40BA9" w14:textId="7256329E" w:rsidR="00E33EAA" w:rsidRPr="004517A7" w:rsidRDefault="00E33EAA" w:rsidP="00613A3D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517A7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4517A7">
              <w:rPr>
                <w:rFonts w:asciiTheme="majorBidi" w:hAnsiTheme="majorBidi" w:cstheme="majorBidi"/>
                <w:szCs w:val="24"/>
              </w:rPr>
              <w:t>256</w:t>
            </w:r>
            <w:r w:rsidR="0031506C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E33EAA" w:rsidRPr="004517A7" w14:paraId="5AD91635" w14:textId="77777777" w:rsidTr="2745B08E">
        <w:trPr>
          <w:tblHeader/>
        </w:trPr>
        <w:tc>
          <w:tcPr>
            <w:tcW w:w="3240" w:type="dxa"/>
          </w:tcPr>
          <w:p w14:paraId="27FD14ED" w14:textId="77777777" w:rsidR="00E33EAA" w:rsidRPr="004517A7" w:rsidRDefault="00E33EAA" w:rsidP="00613A3D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3318A216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ตามบัญชี</w:t>
            </w:r>
          </w:p>
        </w:tc>
        <w:tc>
          <w:tcPr>
            <w:tcW w:w="811" w:type="dxa"/>
            <w:vAlign w:val="bottom"/>
          </w:tcPr>
          <w:p w14:paraId="530F059A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813" w:type="dxa"/>
            <w:vAlign w:val="bottom"/>
          </w:tcPr>
          <w:p w14:paraId="0256B619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  ตามบัญชี</w:t>
            </w:r>
          </w:p>
        </w:tc>
        <w:tc>
          <w:tcPr>
            <w:tcW w:w="813" w:type="dxa"/>
            <w:vAlign w:val="bottom"/>
          </w:tcPr>
          <w:p w14:paraId="539485B1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810" w:type="dxa"/>
            <w:vAlign w:val="bottom"/>
          </w:tcPr>
          <w:p w14:paraId="03D9C261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ตามบัญชี</w:t>
            </w:r>
          </w:p>
        </w:tc>
        <w:tc>
          <w:tcPr>
            <w:tcW w:w="814" w:type="dxa"/>
            <w:vAlign w:val="bottom"/>
          </w:tcPr>
          <w:p w14:paraId="5402BD02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  <w:tc>
          <w:tcPr>
            <w:tcW w:w="818" w:type="dxa"/>
            <w:vAlign w:val="bottom"/>
          </w:tcPr>
          <w:p w14:paraId="0819D14B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           ตามบัญชี</w:t>
            </w:r>
          </w:p>
        </w:tc>
        <w:tc>
          <w:tcPr>
            <w:tcW w:w="854" w:type="dxa"/>
            <w:vAlign w:val="bottom"/>
          </w:tcPr>
          <w:p w14:paraId="617EDC5F" w14:textId="77777777" w:rsidR="00E33EAA" w:rsidRPr="004517A7" w:rsidRDefault="00E33EAA" w:rsidP="00613A3D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</w:tc>
      </w:tr>
      <w:tr w:rsidR="00E33EAA" w:rsidRPr="004517A7" w14:paraId="6C77D260" w14:textId="77777777" w:rsidTr="2745B08E">
        <w:tc>
          <w:tcPr>
            <w:tcW w:w="3240" w:type="dxa"/>
          </w:tcPr>
          <w:p w14:paraId="5535C618" w14:textId="77777777" w:rsidR="00E33EAA" w:rsidRPr="004517A7" w:rsidRDefault="00E33EAA" w:rsidP="00613A3D">
            <w:pPr>
              <w:tabs>
                <w:tab w:val="left" w:pos="360"/>
                <w:tab w:val="left" w:pos="1440"/>
              </w:tabs>
              <w:ind w:left="154" w:right="-43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0AFD7491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1" w:type="dxa"/>
          </w:tcPr>
          <w:p w14:paraId="386D9D18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3" w:type="dxa"/>
          </w:tcPr>
          <w:p w14:paraId="603060F5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3" w:type="dxa"/>
          </w:tcPr>
          <w:p w14:paraId="3B047C88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362A4BF7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4" w:type="dxa"/>
          </w:tcPr>
          <w:p w14:paraId="0FB1256A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8" w:type="dxa"/>
          </w:tcPr>
          <w:p w14:paraId="19F50F74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54" w:type="dxa"/>
          </w:tcPr>
          <w:p w14:paraId="695E949A" w14:textId="77777777" w:rsidR="00E33EAA" w:rsidRPr="004517A7" w:rsidRDefault="00E33EAA" w:rsidP="00613A3D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</w:tr>
      <w:tr w:rsidR="00D34D4B" w:rsidRPr="004517A7" w14:paraId="77B3D37B" w14:textId="77777777" w:rsidTr="2745B08E">
        <w:trPr>
          <w:trHeight w:val="279"/>
        </w:trPr>
        <w:tc>
          <w:tcPr>
            <w:tcW w:w="3240" w:type="dxa"/>
          </w:tcPr>
          <w:p w14:paraId="4BCEA56F" w14:textId="2DEC7FC0" w:rsidR="00D34D4B" w:rsidRPr="004517A7" w:rsidRDefault="00D34D4B" w:rsidP="00D34D4B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08" w:type="dxa"/>
            <w:vAlign w:val="bottom"/>
          </w:tcPr>
          <w:p w14:paraId="51AD7734" w14:textId="5B0F11B5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7</w:t>
            </w:r>
            <w:r w:rsidR="00C62354" w:rsidRPr="00C62354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811" w:type="dxa"/>
            <w:vAlign w:val="bottom"/>
          </w:tcPr>
          <w:p w14:paraId="06C2E49B" w14:textId="3692D4C9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7</w:t>
            </w:r>
            <w:r w:rsidR="00C62354" w:rsidRPr="00C62354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813" w:type="dxa"/>
            <w:vAlign w:val="bottom"/>
          </w:tcPr>
          <w:p w14:paraId="7DC8B232" w14:textId="401B1F53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104</w:t>
            </w:r>
          </w:p>
        </w:tc>
        <w:tc>
          <w:tcPr>
            <w:tcW w:w="813" w:type="dxa"/>
            <w:vAlign w:val="bottom"/>
          </w:tcPr>
          <w:p w14:paraId="17692898" w14:textId="32AB63D3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104</w:t>
            </w:r>
          </w:p>
        </w:tc>
        <w:tc>
          <w:tcPr>
            <w:tcW w:w="810" w:type="dxa"/>
            <w:vAlign w:val="bottom"/>
          </w:tcPr>
          <w:p w14:paraId="38470F95" w14:textId="7FFA8423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18</w:t>
            </w:r>
          </w:p>
        </w:tc>
        <w:tc>
          <w:tcPr>
            <w:tcW w:w="814" w:type="dxa"/>
            <w:vAlign w:val="bottom"/>
          </w:tcPr>
          <w:p w14:paraId="192DA218" w14:textId="48AC213C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18</w:t>
            </w:r>
          </w:p>
        </w:tc>
        <w:tc>
          <w:tcPr>
            <w:tcW w:w="818" w:type="dxa"/>
            <w:vAlign w:val="bottom"/>
          </w:tcPr>
          <w:p w14:paraId="06B039D4" w14:textId="7B010AB8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59</w:t>
            </w:r>
          </w:p>
        </w:tc>
        <w:tc>
          <w:tcPr>
            <w:tcW w:w="854" w:type="dxa"/>
            <w:vAlign w:val="bottom"/>
          </w:tcPr>
          <w:p w14:paraId="31A73BF4" w14:textId="4B163306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59</w:t>
            </w:r>
          </w:p>
        </w:tc>
      </w:tr>
      <w:tr w:rsidR="00D34D4B" w:rsidRPr="004517A7" w14:paraId="7A45EB1D" w14:textId="77777777" w:rsidTr="2745B08E">
        <w:tc>
          <w:tcPr>
            <w:tcW w:w="3240" w:type="dxa"/>
          </w:tcPr>
          <w:p w14:paraId="6405E2B2" w14:textId="0DA88B0D" w:rsidR="00D34D4B" w:rsidRPr="004517A7" w:rsidRDefault="00D34D4B" w:rsidP="00D34D4B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08" w:type="dxa"/>
            <w:vAlign w:val="bottom"/>
          </w:tcPr>
          <w:p w14:paraId="50D6B4BC" w14:textId="0F6E56ED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13</w:t>
            </w:r>
            <w:r w:rsidR="00C62354" w:rsidRPr="00C6235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811" w:type="dxa"/>
            <w:vAlign w:val="bottom"/>
          </w:tcPr>
          <w:p w14:paraId="57E0639E" w14:textId="6101994C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13</w:t>
            </w:r>
            <w:r w:rsidR="00C62354" w:rsidRPr="00C62354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813" w:type="dxa"/>
            <w:vAlign w:val="bottom"/>
          </w:tcPr>
          <w:p w14:paraId="565A7DA3" w14:textId="3DA8B585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221</w:t>
            </w:r>
          </w:p>
        </w:tc>
        <w:tc>
          <w:tcPr>
            <w:tcW w:w="813" w:type="dxa"/>
            <w:vAlign w:val="bottom"/>
          </w:tcPr>
          <w:p w14:paraId="6892BCDD" w14:textId="564C8EFF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221</w:t>
            </w:r>
          </w:p>
        </w:tc>
        <w:tc>
          <w:tcPr>
            <w:tcW w:w="810" w:type="dxa"/>
            <w:vAlign w:val="bottom"/>
          </w:tcPr>
          <w:p w14:paraId="606464A4" w14:textId="0E83D1A4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156</w:t>
            </w:r>
          </w:p>
        </w:tc>
        <w:tc>
          <w:tcPr>
            <w:tcW w:w="814" w:type="dxa"/>
            <w:vAlign w:val="bottom"/>
          </w:tcPr>
          <w:p w14:paraId="0675D92C" w14:textId="720E480F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156</w:t>
            </w:r>
          </w:p>
        </w:tc>
        <w:tc>
          <w:tcPr>
            <w:tcW w:w="818" w:type="dxa"/>
            <w:vAlign w:val="bottom"/>
          </w:tcPr>
          <w:p w14:paraId="72192E8B" w14:textId="5CFDAF5E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170</w:t>
            </w:r>
          </w:p>
        </w:tc>
        <w:tc>
          <w:tcPr>
            <w:tcW w:w="854" w:type="dxa"/>
            <w:vAlign w:val="bottom"/>
          </w:tcPr>
          <w:p w14:paraId="4B1B883A" w14:textId="55B3C918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170</w:t>
            </w:r>
          </w:p>
        </w:tc>
      </w:tr>
      <w:tr w:rsidR="00D34D4B" w:rsidRPr="004517A7" w14:paraId="7987E967" w14:textId="77777777" w:rsidTr="2745B08E">
        <w:tc>
          <w:tcPr>
            <w:tcW w:w="3240" w:type="dxa"/>
          </w:tcPr>
          <w:p w14:paraId="6759B3C4" w14:textId="7AF310B1" w:rsidR="00D34D4B" w:rsidRPr="004517A7" w:rsidRDefault="00D34D4B" w:rsidP="00D34D4B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แก่บุคคลและ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08" w:type="dxa"/>
            <w:vAlign w:val="bottom"/>
          </w:tcPr>
          <w:p w14:paraId="77524655" w14:textId="303627F0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39</w:t>
            </w:r>
          </w:p>
        </w:tc>
        <w:tc>
          <w:tcPr>
            <w:tcW w:w="811" w:type="dxa"/>
            <w:vAlign w:val="bottom"/>
          </w:tcPr>
          <w:p w14:paraId="2A612CCE" w14:textId="28A6E314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39</w:t>
            </w:r>
          </w:p>
        </w:tc>
        <w:tc>
          <w:tcPr>
            <w:tcW w:w="813" w:type="dxa"/>
            <w:vAlign w:val="bottom"/>
          </w:tcPr>
          <w:p w14:paraId="6D00B379" w14:textId="4906331D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31</w:t>
            </w:r>
          </w:p>
        </w:tc>
        <w:tc>
          <w:tcPr>
            <w:tcW w:w="813" w:type="dxa"/>
            <w:vAlign w:val="bottom"/>
          </w:tcPr>
          <w:p w14:paraId="4EF22497" w14:textId="7598DA8B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31</w:t>
            </w:r>
          </w:p>
        </w:tc>
        <w:tc>
          <w:tcPr>
            <w:tcW w:w="810" w:type="dxa"/>
            <w:vAlign w:val="bottom"/>
          </w:tcPr>
          <w:p w14:paraId="3A72839B" w14:textId="28EF4C3B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605</w:t>
            </w:r>
          </w:p>
        </w:tc>
        <w:tc>
          <w:tcPr>
            <w:tcW w:w="814" w:type="dxa"/>
            <w:vAlign w:val="bottom"/>
          </w:tcPr>
          <w:p w14:paraId="562FA77A" w14:textId="7F4C32BF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605</w:t>
            </w:r>
          </w:p>
        </w:tc>
        <w:tc>
          <w:tcPr>
            <w:tcW w:w="818" w:type="dxa"/>
            <w:vAlign w:val="bottom"/>
          </w:tcPr>
          <w:p w14:paraId="7D38C8CF" w14:textId="5DC9384B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576</w:t>
            </w:r>
          </w:p>
        </w:tc>
        <w:tc>
          <w:tcPr>
            <w:tcW w:w="854" w:type="dxa"/>
            <w:vAlign w:val="bottom"/>
          </w:tcPr>
          <w:p w14:paraId="067CB712" w14:textId="7FDFED0A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576</w:t>
            </w:r>
          </w:p>
        </w:tc>
      </w:tr>
      <w:tr w:rsidR="00D34D4B" w:rsidRPr="004517A7" w14:paraId="47A8BA63" w14:textId="77777777" w:rsidTr="2745B08E">
        <w:tc>
          <w:tcPr>
            <w:tcW w:w="3240" w:type="dxa"/>
          </w:tcPr>
          <w:p w14:paraId="6E1219A3" w14:textId="43BC50F4" w:rsidR="00D34D4B" w:rsidRPr="004517A7" w:rsidRDefault="00D34D4B" w:rsidP="00D34D4B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แก่บุคคลและ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   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ไม่เกี่ยวข้องกัน</w:t>
            </w:r>
          </w:p>
        </w:tc>
        <w:tc>
          <w:tcPr>
            <w:tcW w:w="808" w:type="dxa"/>
            <w:vAlign w:val="bottom"/>
          </w:tcPr>
          <w:p w14:paraId="476E80EB" w14:textId="25623548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76</w:t>
            </w:r>
          </w:p>
        </w:tc>
        <w:tc>
          <w:tcPr>
            <w:tcW w:w="811" w:type="dxa"/>
            <w:vAlign w:val="bottom"/>
          </w:tcPr>
          <w:p w14:paraId="75549734" w14:textId="43A2DBC7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76</w:t>
            </w:r>
          </w:p>
        </w:tc>
        <w:tc>
          <w:tcPr>
            <w:tcW w:w="813" w:type="dxa"/>
            <w:vAlign w:val="bottom"/>
          </w:tcPr>
          <w:p w14:paraId="49398BF1" w14:textId="4D273212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813" w:type="dxa"/>
            <w:vAlign w:val="bottom"/>
          </w:tcPr>
          <w:p w14:paraId="3FBA85AD" w14:textId="112DCDEC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810" w:type="dxa"/>
            <w:vAlign w:val="bottom"/>
          </w:tcPr>
          <w:p w14:paraId="71A7119D" w14:textId="2943B5E2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76</w:t>
            </w:r>
          </w:p>
        </w:tc>
        <w:tc>
          <w:tcPr>
            <w:tcW w:w="814" w:type="dxa"/>
            <w:vAlign w:val="bottom"/>
          </w:tcPr>
          <w:p w14:paraId="315BB716" w14:textId="25A5798B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76</w:t>
            </w:r>
          </w:p>
        </w:tc>
        <w:tc>
          <w:tcPr>
            <w:tcW w:w="818" w:type="dxa"/>
            <w:vAlign w:val="bottom"/>
          </w:tcPr>
          <w:p w14:paraId="268B94FF" w14:textId="21F85CC9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81</w:t>
            </w:r>
          </w:p>
        </w:tc>
        <w:tc>
          <w:tcPr>
            <w:tcW w:w="854" w:type="dxa"/>
            <w:vAlign w:val="bottom"/>
          </w:tcPr>
          <w:p w14:paraId="53DFB17C" w14:textId="022DAFA6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81</w:t>
            </w:r>
          </w:p>
        </w:tc>
      </w:tr>
      <w:tr w:rsidR="00A97CFA" w:rsidRPr="004517A7" w14:paraId="2B5187AA" w14:textId="77777777" w:rsidTr="2745B08E">
        <w:tc>
          <w:tcPr>
            <w:tcW w:w="3240" w:type="dxa"/>
          </w:tcPr>
          <w:p w14:paraId="75D689C6" w14:textId="119D6CF6" w:rsidR="00A97CFA" w:rsidRPr="004517A7" w:rsidRDefault="00A97CFA" w:rsidP="00D34D4B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808" w:type="dxa"/>
            <w:vAlign w:val="bottom"/>
          </w:tcPr>
          <w:p w14:paraId="42706D29" w14:textId="1187FAEC" w:rsidR="00A97CFA" w:rsidRPr="00C62354" w:rsidRDefault="00A97CFA" w:rsidP="2745B08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</w:rPr>
            </w:pPr>
            <w:r w:rsidRPr="2745B08E">
              <w:rPr>
                <w:rFonts w:asciiTheme="majorBidi" w:hAnsiTheme="majorBidi" w:cstheme="majorBidi"/>
              </w:rPr>
              <w:t>1</w:t>
            </w:r>
            <w:r w:rsidR="05AD491C" w:rsidRPr="2745B08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11" w:type="dxa"/>
            <w:vAlign w:val="bottom"/>
          </w:tcPr>
          <w:p w14:paraId="6E189E06" w14:textId="56BB61B9" w:rsidR="00A97CFA" w:rsidRPr="00C62354" w:rsidRDefault="00A97CFA" w:rsidP="2745B08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</w:rPr>
            </w:pPr>
            <w:r w:rsidRPr="2745B08E">
              <w:rPr>
                <w:rFonts w:asciiTheme="majorBidi" w:hAnsiTheme="majorBidi" w:cstheme="majorBidi"/>
              </w:rPr>
              <w:t>1</w:t>
            </w:r>
            <w:r w:rsidR="1A668D1E" w:rsidRPr="2745B08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13" w:type="dxa"/>
            <w:vAlign w:val="bottom"/>
          </w:tcPr>
          <w:p w14:paraId="41734E1B" w14:textId="374565B0" w:rsidR="00A97CFA" w:rsidRPr="00C62354" w:rsidRDefault="0024798D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3" w:type="dxa"/>
            <w:vAlign w:val="bottom"/>
          </w:tcPr>
          <w:p w14:paraId="7F883A72" w14:textId="7C5ADF3C" w:rsidR="00A97CFA" w:rsidRPr="00C62354" w:rsidRDefault="0024798D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837230C" w14:textId="325D0DE5" w:rsidR="00A97CFA" w:rsidRPr="00C62354" w:rsidRDefault="0024798D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814" w:type="dxa"/>
            <w:vAlign w:val="bottom"/>
          </w:tcPr>
          <w:p w14:paraId="6648521B" w14:textId="36EAD293" w:rsidR="00A97CFA" w:rsidRPr="00C62354" w:rsidRDefault="0024798D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818" w:type="dxa"/>
            <w:vAlign w:val="bottom"/>
          </w:tcPr>
          <w:p w14:paraId="7F82D256" w14:textId="524EF6FA" w:rsidR="00A97CFA" w:rsidRPr="00C62354" w:rsidRDefault="0024798D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4" w:type="dxa"/>
            <w:vAlign w:val="bottom"/>
          </w:tcPr>
          <w:p w14:paraId="58CC2919" w14:textId="3A65C690" w:rsidR="00A97CFA" w:rsidRPr="00C62354" w:rsidRDefault="0024798D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34D4B" w:rsidRPr="004517A7" w14:paraId="5D70B561" w14:textId="77777777" w:rsidTr="2745B08E">
        <w:tc>
          <w:tcPr>
            <w:tcW w:w="3240" w:type="dxa"/>
          </w:tcPr>
          <w:p w14:paraId="320E42C7" w14:textId="63FA557C" w:rsidR="00D34D4B" w:rsidRPr="004517A7" w:rsidRDefault="00D34D4B" w:rsidP="00D34D4B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08" w:type="dxa"/>
            <w:vAlign w:val="bottom"/>
          </w:tcPr>
          <w:p w14:paraId="6824A707" w14:textId="59D64C37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811" w:type="dxa"/>
            <w:vAlign w:val="bottom"/>
          </w:tcPr>
          <w:p w14:paraId="6128B678" w14:textId="0D36BB8A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813" w:type="dxa"/>
            <w:vAlign w:val="bottom"/>
          </w:tcPr>
          <w:p w14:paraId="71ED0E41" w14:textId="15AE52D0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813" w:type="dxa"/>
            <w:vAlign w:val="bottom"/>
          </w:tcPr>
          <w:p w14:paraId="2E48CCB3" w14:textId="5BABA417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810" w:type="dxa"/>
            <w:vAlign w:val="bottom"/>
          </w:tcPr>
          <w:p w14:paraId="39E1B6E2" w14:textId="58348630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4" w:type="dxa"/>
            <w:vAlign w:val="bottom"/>
          </w:tcPr>
          <w:p w14:paraId="2331DD5C" w14:textId="720CBE38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8" w:type="dxa"/>
            <w:vAlign w:val="bottom"/>
          </w:tcPr>
          <w:p w14:paraId="4B05E36B" w14:textId="62C2FED7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4" w:type="dxa"/>
            <w:vAlign w:val="bottom"/>
          </w:tcPr>
          <w:p w14:paraId="3BF26746" w14:textId="6DB75AF0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34D4B" w:rsidRPr="004517A7" w14:paraId="2393C1E0" w14:textId="77777777" w:rsidTr="2745B08E">
        <w:tc>
          <w:tcPr>
            <w:tcW w:w="3240" w:type="dxa"/>
          </w:tcPr>
          <w:p w14:paraId="299849D1" w14:textId="067D5795" w:rsidR="00D34D4B" w:rsidRPr="004517A7" w:rsidRDefault="00D34D4B" w:rsidP="00D34D4B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08" w:type="dxa"/>
            <w:vAlign w:val="bottom"/>
          </w:tcPr>
          <w:p w14:paraId="52549830" w14:textId="1720A2D3" w:rsidR="00D34D4B" w:rsidRPr="00C62354" w:rsidRDefault="00A97CFA" w:rsidP="2745B08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</w:rPr>
            </w:pPr>
            <w:r w:rsidRPr="2745B08E">
              <w:rPr>
                <w:rFonts w:asciiTheme="majorBidi" w:hAnsiTheme="majorBidi" w:cstheme="majorBidi"/>
              </w:rPr>
              <w:t>3</w:t>
            </w:r>
            <w:r w:rsidR="7D880BB1" w:rsidRPr="2745B08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11" w:type="dxa"/>
            <w:vAlign w:val="bottom"/>
          </w:tcPr>
          <w:p w14:paraId="125F4B4C" w14:textId="63A391ED" w:rsidR="00D34D4B" w:rsidRPr="00C62354" w:rsidRDefault="0024798D" w:rsidP="2745B08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</w:rPr>
            </w:pPr>
            <w:r w:rsidRPr="2745B08E">
              <w:rPr>
                <w:rFonts w:asciiTheme="majorBidi" w:hAnsiTheme="majorBidi" w:cstheme="majorBidi"/>
              </w:rPr>
              <w:t>3</w:t>
            </w:r>
            <w:r w:rsidR="15794FEC" w:rsidRPr="2745B08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813" w:type="dxa"/>
            <w:vAlign w:val="bottom"/>
          </w:tcPr>
          <w:p w14:paraId="6CD85EA0" w14:textId="4679BFBC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55</w:t>
            </w:r>
          </w:p>
        </w:tc>
        <w:tc>
          <w:tcPr>
            <w:tcW w:w="813" w:type="dxa"/>
            <w:vAlign w:val="bottom"/>
          </w:tcPr>
          <w:p w14:paraId="43B30CEC" w14:textId="46944B1D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55</w:t>
            </w:r>
          </w:p>
        </w:tc>
        <w:tc>
          <w:tcPr>
            <w:tcW w:w="810" w:type="dxa"/>
            <w:vAlign w:val="bottom"/>
          </w:tcPr>
          <w:p w14:paraId="470389AF" w14:textId="3473AC41" w:rsidR="00D34D4B" w:rsidRPr="00C62354" w:rsidRDefault="0024798D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4" w:type="dxa"/>
            <w:vAlign w:val="bottom"/>
          </w:tcPr>
          <w:p w14:paraId="6DC5D125" w14:textId="344EE90A" w:rsidR="00D34D4B" w:rsidRPr="00C62354" w:rsidRDefault="0024798D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8" w:type="dxa"/>
            <w:vAlign w:val="bottom"/>
          </w:tcPr>
          <w:p w14:paraId="58F558B9" w14:textId="63E61C76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23</w:t>
            </w:r>
          </w:p>
        </w:tc>
        <w:tc>
          <w:tcPr>
            <w:tcW w:w="854" w:type="dxa"/>
            <w:vAlign w:val="bottom"/>
          </w:tcPr>
          <w:p w14:paraId="57599AC8" w14:textId="33DE5464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23</w:t>
            </w:r>
          </w:p>
        </w:tc>
      </w:tr>
      <w:tr w:rsidR="00D34D4B" w:rsidRPr="004517A7" w14:paraId="7DB2FBBC" w14:textId="77777777" w:rsidTr="2745B08E">
        <w:tc>
          <w:tcPr>
            <w:tcW w:w="3240" w:type="dxa"/>
          </w:tcPr>
          <w:p w14:paraId="76817255" w14:textId="34F08CF4" w:rsidR="00D34D4B" w:rsidRPr="004517A7" w:rsidRDefault="00D34D4B" w:rsidP="00D34D4B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เงินให้กู้ยืมระยะยาว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808" w:type="dxa"/>
            <w:vAlign w:val="bottom"/>
          </w:tcPr>
          <w:p w14:paraId="5F0C1D6A" w14:textId="36851396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1" w:type="dxa"/>
            <w:vAlign w:val="bottom"/>
          </w:tcPr>
          <w:p w14:paraId="6ED15322" w14:textId="2A4D4227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3" w:type="dxa"/>
            <w:vAlign w:val="bottom"/>
          </w:tcPr>
          <w:p w14:paraId="6F6F2135" w14:textId="58C7FF38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813" w:type="dxa"/>
            <w:vAlign w:val="bottom"/>
          </w:tcPr>
          <w:p w14:paraId="1559D0CA" w14:textId="369A1620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1AB8377" w14:textId="645DFF71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814" w:type="dxa"/>
            <w:vAlign w:val="bottom"/>
          </w:tcPr>
          <w:p w14:paraId="1BDF3AE8" w14:textId="051D88E4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818" w:type="dxa"/>
            <w:vAlign w:val="bottom"/>
          </w:tcPr>
          <w:p w14:paraId="5DE3A57B" w14:textId="2045ACC2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854" w:type="dxa"/>
            <w:vAlign w:val="bottom"/>
          </w:tcPr>
          <w:p w14:paraId="0150394D" w14:textId="4C7643D2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14</w:t>
            </w:r>
          </w:p>
        </w:tc>
      </w:tr>
      <w:tr w:rsidR="00D34D4B" w:rsidRPr="004517A7" w14:paraId="16EB725F" w14:textId="77777777" w:rsidTr="2745B08E">
        <w:tc>
          <w:tcPr>
            <w:tcW w:w="3240" w:type="dxa"/>
          </w:tcPr>
          <w:p w14:paraId="31C55BAF" w14:textId="6AA6BD55" w:rsidR="00D34D4B" w:rsidRPr="004517A7" w:rsidRDefault="00D34D4B" w:rsidP="00D34D4B">
            <w:pPr>
              <w:tabs>
                <w:tab w:val="left" w:pos="360"/>
                <w:tab w:val="left" w:pos="1440"/>
              </w:tabs>
              <w:ind w:left="154"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808" w:type="dxa"/>
            <w:vAlign w:val="bottom"/>
          </w:tcPr>
          <w:p w14:paraId="7B5B0629" w14:textId="77777777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6E085EEF" w14:textId="77777777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522EE365" w14:textId="77777777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6BD67B2C" w14:textId="77777777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E402CE4" w14:textId="77777777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1F06DB81" w14:textId="77777777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651FB1F0" w14:textId="77777777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4" w:type="dxa"/>
            <w:vAlign w:val="bottom"/>
          </w:tcPr>
          <w:p w14:paraId="0BFA285F" w14:textId="77777777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D34D4B" w:rsidRPr="004517A7" w14:paraId="63499525" w14:textId="77777777" w:rsidTr="2745B08E">
        <w:tc>
          <w:tcPr>
            <w:tcW w:w="3240" w:type="dxa"/>
            <w:vAlign w:val="bottom"/>
          </w:tcPr>
          <w:p w14:paraId="618F6048" w14:textId="1B6FED65" w:rsidR="00D34D4B" w:rsidRPr="004517A7" w:rsidRDefault="00D34D4B" w:rsidP="00D34D4B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08" w:type="dxa"/>
            <w:vAlign w:val="bottom"/>
          </w:tcPr>
          <w:p w14:paraId="546D85B8" w14:textId="7141F2A6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1" w:type="dxa"/>
            <w:vAlign w:val="bottom"/>
          </w:tcPr>
          <w:p w14:paraId="08AFBC56" w14:textId="0A06D021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3" w:type="dxa"/>
            <w:vAlign w:val="bottom"/>
          </w:tcPr>
          <w:p w14:paraId="58D8F693" w14:textId="1A221F33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75</w:t>
            </w:r>
          </w:p>
        </w:tc>
        <w:tc>
          <w:tcPr>
            <w:tcW w:w="813" w:type="dxa"/>
            <w:vAlign w:val="bottom"/>
          </w:tcPr>
          <w:p w14:paraId="16783C3F" w14:textId="4D8A42E5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75</w:t>
            </w:r>
          </w:p>
        </w:tc>
        <w:tc>
          <w:tcPr>
            <w:tcW w:w="810" w:type="dxa"/>
            <w:vAlign w:val="bottom"/>
          </w:tcPr>
          <w:p w14:paraId="1DAC045F" w14:textId="2030C769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4" w:type="dxa"/>
            <w:vAlign w:val="bottom"/>
          </w:tcPr>
          <w:p w14:paraId="6B306EED" w14:textId="0A5EBD52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8" w:type="dxa"/>
          </w:tcPr>
          <w:p w14:paraId="3C1C5FB3" w14:textId="66F642A3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4" w:type="dxa"/>
          </w:tcPr>
          <w:p w14:paraId="27903B8F" w14:textId="668D6CDB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34D4B" w:rsidRPr="004517A7" w14:paraId="351CA4B8" w14:textId="77777777" w:rsidTr="2745B08E">
        <w:tc>
          <w:tcPr>
            <w:tcW w:w="3240" w:type="dxa"/>
            <w:vAlign w:val="bottom"/>
          </w:tcPr>
          <w:p w14:paraId="6A1EBD17" w14:textId="42B47508" w:rsidR="00D34D4B" w:rsidRPr="004517A7" w:rsidRDefault="00D34D4B" w:rsidP="00D34D4B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808" w:type="dxa"/>
            <w:vAlign w:val="bottom"/>
          </w:tcPr>
          <w:p w14:paraId="38490F32" w14:textId="57306DDA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</w:t>
            </w:r>
            <w:r w:rsidR="00040EF7">
              <w:rPr>
                <w:rFonts w:asciiTheme="majorBidi" w:hAnsiTheme="majorBidi" w:cstheme="majorBidi"/>
                <w:szCs w:val="24"/>
              </w:rPr>
              <w:t>19</w:t>
            </w:r>
          </w:p>
        </w:tc>
        <w:tc>
          <w:tcPr>
            <w:tcW w:w="811" w:type="dxa"/>
            <w:vAlign w:val="bottom"/>
          </w:tcPr>
          <w:p w14:paraId="65D8C3F5" w14:textId="4F5E79AA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</w:t>
            </w:r>
            <w:r w:rsidR="00040EF7">
              <w:rPr>
                <w:rFonts w:asciiTheme="majorBidi" w:hAnsiTheme="majorBidi" w:cstheme="majorBidi"/>
                <w:szCs w:val="24"/>
              </w:rPr>
              <w:t>19</w:t>
            </w:r>
          </w:p>
        </w:tc>
        <w:tc>
          <w:tcPr>
            <w:tcW w:w="813" w:type="dxa"/>
            <w:vAlign w:val="bottom"/>
          </w:tcPr>
          <w:p w14:paraId="47E28331" w14:textId="65D6D106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hint="cs"/>
                <w:szCs w:val="24"/>
                <w:cs/>
              </w:rPr>
              <w:t xml:space="preserve">   </w:t>
            </w:r>
            <w:r w:rsidRPr="00C62354">
              <w:rPr>
                <w:rFonts w:asciiTheme="majorBidi" w:hAnsiTheme="majorBidi" w:hint="eastAsia"/>
                <w:szCs w:val="24"/>
                <w:cs/>
              </w:rPr>
              <w:t>154</w:t>
            </w:r>
          </w:p>
        </w:tc>
        <w:tc>
          <w:tcPr>
            <w:tcW w:w="813" w:type="dxa"/>
            <w:vAlign w:val="bottom"/>
          </w:tcPr>
          <w:p w14:paraId="57CFCBEF" w14:textId="7BFE2B60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 w:hint="cs"/>
                <w:szCs w:val="24"/>
                <w:cs/>
              </w:rPr>
              <w:t>154</w:t>
            </w:r>
          </w:p>
        </w:tc>
        <w:tc>
          <w:tcPr>
            <w:tcW w:w="810" w:type="dxa"/>
            <w:vAlign w:val="bottom"/>
          </w:tcPr>
          <w:p w14:paraId="59CF878F" w14:textId="6F91B2C6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15</w:t>
            </w:r>
          </w:p>
        </w:tc>
        <w:tc>
          <w:tcPr>
            <w:tcW w:w="814" w:type="dxa"/>
            <w:vAlign w:val="bottom"/>
          </w:tcPr>
          <w:p w14:paraId="09905CD5" w14:textId="43845AC7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15</w:t>
            </w:r>
          </w:p>
        </w:tc>
        <w:tc>
          <w:tcPr>
            <w:tcW w:w="818" w:type="dxa"/>
          </w:tcPr>
          <w:p w14:paraId="02460FBB" w14:textId="513E1560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854" w:type="dxa"/>
          </w:tcPr>
          <w:p w14:paraId="54D61CD3" w14:textId="4AB895B1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14</w:t>
            </w:r>
          </w:p>
        </w:tc>
      </w:tr>
      <w:tr w:rsidR="00D34D4B" w:rsidRPr="004517A7" w14:paraId="08897D5C" w14:textId="77777777" w:rsidTr="2745B08E">
        <w:tc>
          <w:tcPr>
            <w:tcW w:w="3240" w:type="dxa"/>
            <w:vAlign w:val="bottom"/>
          </w:tcPr>
          <w:p w14:paraId="26E7FE10" w14:textId="7E3FA1F7" w:rsidR="00D34D4B" w:rsidRPr="004517A7" w:rsidRDefault="00D34D4B" w:rsidP="00D34D4B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จากบุคคลและ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08" w:type="dxa"/>
            <w:vAlign w:val="bottom"/>
          </w:tcPr>
          <w:p w14:paraId="2D0A6FC6" w14:textId="2B931321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11" w:type="dxa"/>
            <w:vAlign w:val="bottom"/>
          </w:tcPr>
          <w:p w14:paraId="046ECF1B" w14:textId="4451A9E9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13" w:type="dxa"/>
            <w:vAlign w:val="bottom"/>
          </w:tcPr>
          <w:p w14:paraId="2A0BFFEC" w14:textId="178B2778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13" w:type="dxa"/>
            <w:vAlign w:val="bottom"/>
          </w:tcPr>
          <w:p w14:paraId="2965D4A8" w14:textId="53196346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10" w:type="dxa"/>
            <w:vAlign w:val="bottom"/>
          </w:tcPr>
          <w:p w14:paraId="429BF54B" w14:textId="479B6014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814" w:type="dxa"/>
            <w:vAlign w:val="bottom"/>
          </w:tcPr>
          <w:p w14:paraId="741E03ED" w14:textId="2EC1CCAA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818" w:type="dxa"/>
          </w:tcPr>
          <w:p w14:paraId="6F59D38C" w14:textId="77777777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3E899874" w14:textId="641584EA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56</w:t>
            </w:r>
          </w:p>
        </w:tc>
        <w:tc>
          <w:tcPr>
            <w:tcW w:w="854" w:type="dxa"/>
          </w:tcPr>
          <w:p w14:paraId="0C6D73B7" w14:textId="77777777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3FAA6FA2" w14:textId="5DFCDAD1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56</w:t>
            </w:r>
          </w:p>
        </w:tc>
      </w:tr>
      <w:tr w:rsidR="00D34D4B" w:rsidRPr="004517A7" w14:paraId="4ECC9B3A" w14:textId="77777777" w:rsidTr="2745B08E">
        <w:tc>
          <w:tcPr>
            <w:tcW w:w="3240" w:type="dxa"/>
            <w:vAlign w:val="bottom"/>
          </w:tcPr>
          <w:p w14:paraId="1D9AEE4B" w14:textId="1E3C09A1" w:rsidR="00D34D4B" w:rsidRPr="004517A7" w:rsidRDefault="00D34D4B" w:rsidP="00D34D4B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จากบุคคลและ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กิจการที่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      </w:t>
            </w:r>
            <w:r w:rsidRPr="004517A7">
              <w:rPr>
                <w:rFonts w:asciiTheme="majorBidi" w:hAnsiTheme="majorBidi" w:cstheme="majorBidi" w:hint="cs"/>
                <w:szCs w:val="24"/>
                <w:cs/>
              </w:rPr>
              <w:t>ไม่เกี่ยวข้องกัน</w:t>
            </w:r>
          </w:p>
        </w:tc>
        <w:tc>
          <w:tcPr>
            <w:tcW w:w="808" w:type="dxa"/>
            <w:vAlign w:val="bottom"/>
          </w:tcPr>
          <w:p w14:paraId="5BB46BBE" w14:textId="0BF03015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124</w:t>
            </w:r>
          </w:p>
        </w:tc>
        <w:tc>
          <w:tcPr>
            <w:tcW w:w="811" w:type="dxa"/>
            <w:vAlign w:val="bottom"/>
          </w:tcPr>
          <w:p w14:paraId="33963037" w14:textId="18714057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124</w:t>
            </w:r>
          </w:p>
        </w:tc>
        <w:tc>
          <w:tcPr>
            <w:tcW w:w="813" w:type="dxa"/>
            <w:vAlign w:val="bottom"/>
          </w:tcPr>
          <w:p w14:paraId="23C47FCE" w14:textId="4292E979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83</w:t>
            </w:r>
          </w:p>
        </w:tc>
        <w:tc>
          <w:tcPr>
            <w:tcW w:w="813" w:type="dxa"/>
            <w:vAlign w:val="bottom"/>
          </w:tcPr>
          <w:p w14:paraId="4467C2CC" w14:textId="207FAA1F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83</w:t>
            </w:r>
          </w:p>
        </w:tc>
        <w:tc>
          <w:tcPr>
            <w:tcW w:w="810" w:type="dxa"/>
            <w:vAlign w:val="bottom"/>
          </w:tcPr>
          <w:p w14:paraId="5BA8F874" w14:textId="5BD550BA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35</w:t>
            </w:r>
          </w:p>
        </w:tc>
        <w:tc>
          <w:tcPr>
            <w:tcW w:w="814" w:type="dxa"/>
            <w:vAlign w:val="bottom"/>
          </w:tcPr>
          <w:p w14:paraId="7C506D01" w14:textId="2186C78A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35</w:t>
            </w:r>
          </w:p>
        </w:tc>
        <w:tc>
          <w:tcPr>
            <w:tcW w:w="818" w:type="dxa"/>
          </w:tcPr>
          <w:p w14:paraId="2924C1F4" w14:textId="77777777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3472AAA9" w14:textId="0231658B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80</w:t>
            </w:r>
          </w:p>
        </w:tc>
        <w:tc>
          <w:tcPr>
            <w:tcW w:w="854" w:type="dxa"/>
          </w:tcPr>
          <w:p w14:paraId="78E95AFA" w14:textId="77777777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2E09F36E" w14:textId="2B542427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80</w:t>
            </w:r>
          </w:p>
        </w:tc>
      </w:tr>
      <w:tr w:rsidR="00D34D4B" w:rsidRPr="004517A7" w14:paraId="5B88BC28" w14:textId="77777777" w:rsidTr="2745B08E">
        <w:tc>
          <w:tcPr>
            <w:tcW w:w="3240" w:type="dxa"/>
            <w:vAlign w:val="bottom"/>
          </w:tcPr>
          <w:p w14:paraId="1A6BD8DD" w14:textId="393044ED" w:rsidR="00D34D4B" w:rsidRPr="004517A7" w:rsidRDefault="00D34D4B" w:rsidP="00D34D4B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8" w:type="dxa"/>
            <w:vAlign w:val="bottom"/>
          </w:tcPr>
          <w:p w14:paraId="366B5321" w14:textId="4BBE119C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61</w:t>
            </w:r>
          </w:p>
        </w:tc>
        <w:tc>
          <w:tcPr>
            <w:tcW w:w="811" w:type="dxa"/>
            <w:vAlign w:val="bottom"/>
          </w:tcPr>
          <w:p w14:paraId="4E60DF58" w14:textId="55B67CDD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61</w:t>
            </w:r>
          </w:p>
        </w:tc>
        <w:tc>
          <w:tcPr>
            <w:tcW w:w="813" w:type="dxa"/>
            <w:vAlign w:val="bottom"/>
          </w:tcPr>
          <w:p w14:paraId="7565224F" w14:textId="1FB765A7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87</w:t>
            </w:r>
          </w:p>
        </w:tc>
        <w:tc>
          <w:tcPr>
            <w:tcW w:w="813" w:type="dxa"/>
            <w:vAlign w:val="bottom"/>
          </w:tcPr>
          <w:p w14:paraId="43E22DC1" w14:textId="39B2D373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87</w:t>
            </w:r>
          </w:p>
        </w:tc>
        <w:tc>
          <w:tcPr>
            <w:tcW w:w="810" w:type="dxa"/>
            <w:vAlign w:val="bottom"/>
          </w:tcPr>
          <w:p w14:paraId="57022518" w14:textId="4AA1B60D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4" w:type="dxa"/>
            <w:vAlign w:val="bottom"/>
          </w:tcPr>
          <w:p w14:paraId="0855FDB6" w14:textId="38D1DE0D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8" w:type="dxa"/>
          </w:tcPr>
          <w:p w14:paraId="65F2E97C" w14:textId="36D10D6F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4" w:type="dxa"/>
          </w:tcPr>
          <w:p w14:paraId="32F426FE" w14:textId="680D2804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34D4B" w:rsidRPr="004517A7" w14:paraId="5C13EFD8" w14:textId="77777777" w:rsidTr="2745B08E">
        <w:tc>
          <w:tcPr>
            <w:tcW w:w="3240" w:type="dxa"/>
            <w:vAlign w:val="bottom"/>
          </w:tcPr>
          <w:p w14:paraId="27A73B3A" w14:textId="6B03CE46" w:rsidR="00D34D4B" w:rsidRPr="004517A7" w:rsidRDefault="00D34D4B" w:rsidP="00D34D4B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เงินกู้ยืมระยะยาว</w:t>
            </w:r>
          </w:p>
        </w:tc>
        <w:tc>
          <w:tcPr>
            <w:tcW w:w="808" w:type="dxa"/>
            <w:vAlign w:val="bottom"/>
          </w:tcPr>
          <w:p w14:paraId="5597DABD" w14:textId="54E11967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144</w:t>
            </w:r>
          </w:p>
        </w:tc>
        <w:tc>
          <w:tcPr>
            <w:tcW w:w="811" w:type="dxa"/>
            <w:vAlign w:val="bottom"/>
          </w:tcPr>
          <w:p w14:paraId="3DAF671E" w14:textId="5A986C91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144</w:t>
            </w:r>
          </w:p>
        </w:tc>
        <w:tc>
          <w:tcPr>
            <w:tcW w:w="813" w:type="dxa"/>
            <w:vAlign w:val="bottom"/>
          </w:tcPr>
          <w:p w14:paraId="0D13B74E" w14:textId="2B2B38E9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144</w:t>
            </w:r>
          </w:p>
        </w:tc>
        <w:tc>
          <w:tcPr>
            <w:tcW w:w="813" w:type="dxa"/>
            <w:vAlign w:val="bottom"/>
          </w:tcPr>
          <w:p w14:paraId="486BD0CD" w14:textId="24DED4FE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144</w:t>
            </w:r>
          </w:p>
        </w:tc>
        <w:tc>
          <w:tcPr>
            <w:tcW w:w="810" w:type="dxa"/>
            <w:vAlign w:val="bottom"/>
          </w:tcPr>
          <w:p w14:paraId="6B361B6A" w14:textId="66405D94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4" w:type="dxa"/>
            <w:vAlign w:val="bottom"/>
          </w:tcPr>
          <w:p w14:paraId="15C6B4A3" w14:textId="4E52F432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8" w:type="dxa"/>
          </w:tcPr>
          <w:p w14:paraId="030C7FE6" w14:textId="3105A59B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54" w:type="dxa"/>
          </w:tcPr>
          <w:p w14:paraId="11935441" w14:textId="1434A230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34D4B" w:rsidRPr="004517A7" w14:paraId="4A087E0A" w14:textId="77777777" w:rsidTr="2745B08E">
        <w:tc>
          <w:tcPr>
            <w:tcW w:w="3240" w:type="dxa"/>
          </w:tcPr>
          <w:p w14:paraId="07E71B15" w14:textId="2A1A546B" w:rsidR="00D34D4B" w:rsidRDefault="00D34D4B" w:rsidP="00D34D4B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4517A7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  <w:r w:rsidR="00D32C7B">
              <w:rPr>
                <w:rFonts w:asciiTheme="majorBidi" w:hAnsiTheme="majorBidi" w:cstheme="majorBidi" w:hint="cs"/>
                <w:szCs w:val="24"/>
                <w:cs/>
              </w:rPr>
              <w:t>เงินทุน</w:t>
            </w:r>
          </w:p>
        </w:tc>
        <w:tc>
          <w:tcPr>
            <w:tcW w:w="808" w:type="dxa"/>
            <w:vAlign w:val="bottom"/>
          </w:tcPr>
          <w:p w14:paraId="4806ADCD" w14:textId="63A14BAB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14</w:t>
            </w:r>
            <w:r w:rsidR="00040EF7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811" w:type="dxa"/>
            <w:vAlign w:val="bottom"/>
          </w:tcPr>
          <w:p w14:paraId="43465BA7" w14:textId="711347D0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14</w:t>
            </w:r>
            <w:r w:rsidR="00040EF7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813" w:type="dxa"/>
            <w:vAlign w:val="bottom"/>
          </w:tcPr>
          <w:p w14:paraId="7D36E8C3" w14:textId="139DD936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 w:hint="cs"/>
                <w:szCs w:val="24"/>
                <w:cs/>
              </w:rPr>
              <w:t xml:space="preserve">    </w:t>
            </w:r>
            <w:r w:rsidRPr="00C62354">
              <w:rPr>
                <w:rFonts w:asciiTheme="majorBidi" w:hAnsiTheme="majorBidi" w:cstheme="majorBidi"/>
                <w:szCs w:val="24"/>
              </w:rPr>
              <w:t>152</w:t>
            </w:r>
          </w:p>
        </w:tc>
        <w:tc>
          <w:tcPr>
            <w:tcW w:w="813" w:type="dxa"/>
            <w:vAlign w:val="bottom"/>
          </w:tcPr>
          <w:p w14:paraId="3E8C6B8A" w14:textId="29A2A44A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152</w:t>
            </w:r>
          </w:p>
        </w:tc>
        <w:tc>
          <w:tcPr>
            <w:tcW w:w="810" w:type="dxa"/>
            <w:vAlign w:val="bottom"/>
          </w:tcPr>
          <w:p w14:paraId="2C0659C9" w14:textId="5F6EFE8D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814" w:type="dxa"/>
            <w:vAlign w:val="bottom"/>
          </w:tcPr>
          <w:p w14:paraId="0AAF46E5" w14:textId="40283FA3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818" w:type="dxa"/>
          </w:tcPr>
          <w:p w14:paraId="013F6EA0" w14:textId="423ECD4D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54" w:type="dxa"/>
          </w:tcPr>
          <w:p w14:paraId="7983A2C6" w14:textId="7E56CFD8" w:rsidR="00D34D4B" w:rsidRPr="00C62354" w:rsidRDefault="00D34D4B" w:rsidP="00D34D4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62354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D34D4B" w:rsidRPr="004517A7" w14:paraId="51AB85CA" w14:textId="77777777" w:rsidTr="2745B08E">
        <w:tc>
          <w:tcPr>
            <w:tcW w:w="3240" w:type="dxa"/>
          </w:tcPr>
          <w:p w14:paraId="03E52516" w14:textId="77777777" w:rsidR="00D34D4B" w:rsidRPr="004517A7" w:rsidRDefault="00D34D4B" w:rsidP="00D34D4B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08CC7AE3" w14:textId="77777777" w:rsidR="00D34D4B" w:rsidRPr="004517A7" w:rsidRDefault="00D34D4B" w:rsidP="00D34D4B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1" w:type="dxa"/>
            <w:vAlign w:val="bottom"/>
          </w:tcPr>
          <w:p w14:paraId="27930B4B" w14:textId="77777777" w:rsidR="00D34D4B" w:rsidRPr="004517A7" w:rsidRDefault="00D34D4B" w:rsidP="00D34D4B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3" w:type="dxa"/>
            <w:vAlign w:val="bottom"/>
          </w:tcPr>
          <w:p w14:paraId="4F24F1E5" w14:textId="77777777" w:rsidR="00D34D4B" w:rsidRPr="004517A7" w:rsidRDefault="00D34D4B" w:rsidP="00D34D4B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5760BA21" w14:textId="77777777" w:rsidR="00D34D4B" w:rsidRPr="004517A7" w:rsidRDefault="00D34D4B" w:rsidP="00D34D4B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4D158F5" w14:textId="77777777" w:rsidR="00D34D4B" w:rsidRPr="004517A7" w:rsidRDefault="00D34D4B" w:rsidP="00D34D4B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4" w:type="dxa"/>
            <w:vAlign w:val="bottom"/>
          </w:tcPr>
          <w:p w14:paraId="5E4E8818" w14:textId="77777777" w:rsidR="00D34D4B" w:rsidRPr="004517A7" w:rsidRDefault="00D34D4B" w:rsidP="00D34D4B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8" w:type="dxa"/>
            <w:vAlign w:val="bottom"/>
          </w:tcPr>
          <w:p w14:paraId="05C7D970" w14:textId="77777777" w:rsidR="00D34D4B" w:rsidRPr="004517A7" w:rsidRDefault="00D34D4B" w:rsidP="00D34D4B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54" w:type="dxa"/>
            <w:vAlign w:val="bottom"/>
          </w:tcPr>
          <w:p w14:paraId="5EED538F" w14:textId="77777777" w:rsidR="00D34D4B" w:rsidRPr="004517A7" w:rsidRDefault="00D34D4B" w:rsidP="00D34D4B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</w:tbl>
    <w:p w14:paraId="119B6D70" w14:textId="77777777" w:rsidR="00FC1388" w:rsidRDefault="00FC1388" w:rsidP="006C2345">
      <w:pPr>
        <w:pStyle w:val="FSNoteDetail"/>
        <w:tabs>
          <w:tab w:val="left" w:pos="180"/>
        </w:tabs>
      </w:pPr>
    </w:p>
    <w:p w14:paraId="3EA0D0AA" w14:textId="77777777" w:rsidR="00FC1388" w:rsidRDefault="00FC1388" w:rsidP="006C2345">
      <w:pPr>
        <w:pStyle w:val="FSNoteDetail"/>
        <w:tabs>
          <w:tab w:val="left" w:pos="180"/>
        </w:tabs>
      </w:pPr>
    </w:p>
    <w:p w14:paraId="14AD9821" w14:textId="12C22F64" w:rsidR="006C2345" w:rsidRPr="004517A7" w:rsidRDefault="006C2345" w:rsidP="006C2345">
      <w:pPr>
        <w:pStyle w:val="FSNoteDetail"/>
        <w:tabs>
          <w:tab w:val="left" w:pos="180"/>
        </w:tabs>
      </w:pPr>
      <w:r w:rsidRPr="004517A7">
        <w:rPr>
          <w:rFonts w:hint="cs"/>
          <w:cs/>
        </w:rPr>
        <w:lastRenderedPageBreak/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D26AA85" w14:textId="1A29D88B" w:rsidR="00AB0D7A" w:rsidRPr="004517A7" w:rsidRDefault="00AB0D7A" w:rsidP="00AB0D7A">
      <w:pPr>
        <w:numPr>
          <w:ilvl w:val="0"/>
          <w:numId w:val="10"/>
        </w:numPr>
        <w:tabs>
          <w:tab w:val="clear" w:pos="2522"/>
          <w:tab w:val="left" w:pos="360"/>
        </w:tabs>
        <w:overflowPunct/>
        <w:autoSpaceDE/>
        <w:autoSpaceDN/>
        <w:adjustRightInd/>
        <w:spacing w:before="120"/>
        <w:ind w:left="630" w:hanging="270"/>
        <w:jc w:val="thaiDistribute"/>
        <w:textAlignment w:val="auto"/>
        <w:rPr>
          <w:rFonts w:ascii="Angsana New" w:hAnsi="Angsana New"/>
          <w:sz w:val="28"/>
        </w:rPr>
      </w:pPr>
      <w:bookmarkStart w:id="9" w:name="_Hlk95492248"/>
      <w:r w:rsidRPr="004517A7">
        <w:rPr>
          <w:rFonts w:ascii="Angsana New" w:hAnsi="Angsana New"/>
          <w:sz w:val="28"/>
          <w:cs/>
        </w:rPr>
        <w:t xml:space="preserve">สินทรัพย์และหนี้สินทางการเงินที่จะครบกำหนดในระยะเวลาอันสั้น ได้แก่ </w:t>
      </w:r>
      <w:r w:rsidRPr="004517A7">
        <w:rPr>
          <w:rFonts w:ascii="Angsana New" w:eastAsia="Angsana New" w:hAnsi="Angsana New"/>
          <w:sz w:val="28"/>
          <w:cs/>
        </w:rPr>
        <w:t>เงินสดและรายการเทียบเท่าเงินสด</w:t>
      </w:r>
      <w:r w:rsidRPr="004517A7">
        <w:rPr>
          <w:rFonts w:ascii="Angsana New" w:eastAsia="Angsana New" w:hAnsi="Angsana New"/>
          <w:sz w:val="28"/>
        </w:rPr>
        <w:t xml:space="preserve"> </w:t>
      </w:r>
      <w:r w:rsidR="007A6749">
        <w:rPr>
          <w:rFonts w:ascii="Angsana New" w:eastAsia="Angsana New" w:hAnsi="Angsana New"/>
          <w:sz w:val="28"/>
        </w:rPr>
        <w:t xml:space="preserve">  </w:t>
      </w:r>
      <w:r w:rsidRPr="004517A7">
        <w:rPr>
          <w:rFonts w:hint="cs"/>
          <w:cs/>
        </w:rPr>
        <w:t xml:space="preserve">ลูกหนี้การค้าและลูกหนี้อื่น </w:t>
      </w:r>
      <w:r w:rsidRPr="004517A7">
        <w:rPr>
          <w:rFonts w:ascii="Angsana New" w:eastAsia="Angsana New" w:hAnsi="Angsana New"/>
          <w:sz w:val="28"/>
          <w:cs/>
        </w:rPr>
        <w:t>เงินให้กู้ยืม</w:t>
      </w:r>
      <w:r w:rsidRPr="004517A7">
        <w:rPr>
          <w:rFonts w:ascii="Angsana New" w:eastAsia="Angsana New" w:hAnsi="Angsana New" w:hint="cs"/>
          <w:sz w:val="28"/>
          <w:cs/>
        </w:rPr>
        <w:t>ระยะ</w:t>
      </w:r>
      <w:r>
        <w:rPr>
          <w:rFonts w:ascii="Angsana New" w:eastAsia="Angsana New" w:hAnsi="Angsana New" w:hint="cs"/>
          <w:sz w:val="28"/>
          <w:cs/>
        </w:rPr>
        <w:t>สั้น</w:t>
      </w:r>
      <w:r w:rsidRPr="004517A7">
        <w:rPr>
          <w:rFonts w:hint="cs"/>
          <w:cs/>
        </w:rPr>
        <w:t xml:space="preserve"> </w:t>
      </w:r>
      <w:r w:rsidRPr="004517A7">
        <w:rPr>
          <w:rFonts w:ascii="Angsana New" w:eastAsia="Angsana New" w:hAnsi="Angsana New" w:hint="cs"/>
          <w:sz w:val="28"/>
          <w:cs/>
        </w:rPr>
        <w:t xml:space="preserve">เงินกู้ยืมจากสถาบันการเงิน </w:t>
      </w:r>
      <w:r w:rsidRPr="004517A7">
        <w:rPr>
          <w:rFonts w:ascii="Angsana New" w:hAnsi="Angsana New"/>
          <w:sz w:val="28"/>
          <w:cs/>
        </w:rPr>
        <w:t>เจ้าหนี้การค้าและเจ้าหนี้อื่น</w:t>
      </w:r>
      <w:r w:rsidRPr="004517A7">
        <w:rPr>
          <w:rFonts w:ascii="Angsana New" w:hAnsi="Angsana New" w:hint="cs"/>
          <w:sz w:val="28"/>
          <w:cs/>
        </w:rPr>
        <w:t xml:space="preserve"> </w:t>
      </w:r>
      <w:r w:rsidRPr="004517A7">
        <w:rPr>
          <w:rFonts w:ascii="Angsana New" w:hAnsi="Angsana New"/>
          <w:sz w:val="28"/>
          <w:cs/>
        </w:rPr>
        <w:t>เงินกู้ยืมระยะสั้น</w:t>
      </w:r>
      <w:r w:rsidRPr="004517A7">
        <w:rPr>
          <w:rFonts w:ascii="Angsana New" w:hAnsi="Angsana New" w:hint="cs"/>
          <w:sz w:val="28"/>
          <w:cs/>
        </w:rPr>
        <w:t xml:space="preserve"> </w:t>
      </w:r>
      <w:r w:rsidRPr="004517A7">
        <w:rPr>
          <w:rFonts w:ascii="Angsana New" w:eastAsia="Angsana New" w:hAnsi="Angsana New" w:hint="cs"/>
          <w:sz w:val="28"/>
          <w:cs/>
        </w:rPr>
        <w:t>และหนี้สินตามสัญญาเช่า</w:t>
      </w:r>
      <w:r w:rsidR="00D32C7B">
        <w:rPr>
          <w:rFonts w:ascii="Angsana New" w:eastAsia="Angsana New" w:hAnsi="Angsana New" w:hint="cs"/>
          <w:sz w:val="28"/>
          <w:cs/>
        </w:rPr>
        <w:t>เงินทุน</w:t>
      </w:r>
      <w:r w:rsidRPr="004517A7">
        <w:rPr>
          <w:rFonts w:ascii="Angsana New" w:hAnsi="Angsana New"/>
          <w:sz w:val="28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bookmarkEnd w:id="9"/>
    <w:p w14:paraId="5FFC6833" w14:textId="5EF96541" w:rsidR="006C2345" w:rsidRPr="004517A7" w:rsidRDefault="006C2345" w:rsidP="005417FD">
      <w:pPr>
        <w:tabs>
          <w:tab w:val="left" w:pos="360"/>
        </w:tabs>
        <w:overflowPunct/>
        <w:autoSpaceDE/>
        <w:autoSpaceDN/>
        <w:adjustRightInd/>
        <w:spacing w:before="120"/>
        <w:ind w:left="630" w:hanging="270"/>
        <w:jc w:val="thaiDistribute"/>
        <w:textAlignment w:val="auto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 xml:space="preserve">ข) </w:t>
      </w:r>
      <w:r w:rsidRPr="004517A7">
        <w:rPr>
          <w:rFonts w:ascii="Angsana New" w:hAnsi="Angsana New" w:hint="cs"/>
          <w:sz w:val="28"/>
          <w:cs/>
        </w:rPr>
        <w:tab/>
        <w:t>เงินลงทุนในตราสารทุน แสดงมูลค่ายุติธรรมตามราคาตลาด กรณีที่เป็นเงินลงทุนในตราสารทุนที่ไม่อยู่ใน</w:t>
      </w:r>
      <w:r w:rsidR="00047315">
        <w:rPr>
          <w:rFonts w:ascii="Angsana New" w:hAnsi="Angsana New"/>
          <w:sz w:val="28"/>
        </w:rPr>
        <w:t xml:space="preserve"> </w:t>
      </w:r>
      <w:r w:rsidR="007A6749">
        <w:rPr>
          <w:rFonts w:ascii="Angsana New" w:hAnsi="Angsana New"/>
          <w:sz w:val="28"/>
        </w:rPr>
        <w:t xml:space="preserve">     </w:t>
      </w:r>
      <w:r w:rsidRPr="004517A7">
        <w:rPr>
          <w:rFonts w:ascii="Angsana New" w:hAnsi="Angsana New" w:hint="cs"/>
          <w:sz w:val="28"/>
          <w:cs/>
        </w:rPr>
        <w:t>ความต้องการของตลาด คำนวณตามหลักเกณฑ์การประเมินมูลค่าที่เป็นที่ยอมรับทั่วไป</w:t>
      </w:r>
    </w:p>
    <w:p w14:paraId="2AE0DE84" w14:textId="41290586" w:rsidR="00497D1D" w:rsidRDefault="006C2345" w:rsidP="005417FD">
      <w:pPr>
        <w:pStyle w:val="ListParagraph"/>
        <w:tabs>
          <w:tab w:val="left" w:pos="360"/>
        </w:tabs>
        <w:overflowPunct/>
        <w:autoSpaceDE/>
        <w:autoSpaceDN/>
        <w:adjustRightInd/>
        <w:spacing w:before="120"/>
        <w:ind w:left="630" w:hanging="270"/>
        <w:jc w:val="thaiDistribute"/>
        <w:textAlignment w:val="auto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ค)</w:t>
      </w:r>
      <w:r w:rsidRPr="004517A7">
        <w:rPr>
          <w:rFonts w:ascii="Angsana New" w:hAnsi="Angsana New" w:hint="cs"/>
          <w:sz w:val="28"/>
          <w:cs/>
        </w:rPr>
        <w:tab/>
      </w:r>
      <w:r w:rsidRPr="004517A7">
        <w:rPr>
          <w:rFonts w:ascii="Angsana New" w:hAnsi="Angsana New"/>
          <w:sz w:val="28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</w:t>
      </w:r>
      <w:r w:rsidR="00047315">
        <w:rPr>
          <w:rFonts w:ascii="Angsana New" w:hAnsi="Angsana New"/>
          <w:sz w:val="28"/>
          <w:cs/>
        </w:rPr>
        <w:t xml:space="preserve"> </w:t>
      </w:r>
      <w:r w:rsidR="007A6749">
        <w:rPr>
          <w:rFonts w:ascii="Angsana New" w:hAnsi="Angsana New"/>
          <w:sz w:val="28"/>
        </w:rPr>
        <w:t xml:space="preserve">      </w:t>
      </w:r>
      <w:r w:rsidRPr="004517A7">
        <w:rPr>
          <w:rFonts w:ascii="Angsana New" w:hAnsi="Angsana New"/>
          <w:sz w:val="28"/>
          <w:cs/>
        </w:rPr>
        <w:t>ตามมูลค่าตามบัญชีที่แสดงในงบแสดงฐานะการเงิน</w:t>
      </w:r>
    </w:p>
    <w:p w14:paraId="0D9835FD" w14:textId="77777777" w:rsidR="0077552A" w:rsidRDefault="0077552A" w:rsidP="005417FD">
      <w:pPr>
        <w:pStyle w:val="ListParagraph"/>
        <w:tabs>
          <w:tab w:val="left" w:pos="360"/>
        </w:tabs>
        <w:overflowPunct/>
        <w:autoSpaceDE/>
        <w:autoSpaceDN/>
        <w:adjustRightInd/>
        <w:spacing w:before="120"/>
        <w:ind w:left="630" w:hanging="270"/>
        <w:jc w:val="thaiDistribute"/>
        <w:textAlignment w:val="auto"/>
        <w:rPr>
          <w:rFonts w:ascii="Angsana New" w:hAnsi="Angsana New"/>
          <w:sz w:val="28"/>
        </w:rPr>
      </w:pPr>
    </w:p>
    <w:p w14:paraId="1F257AA7" w14:textId="421467D5" w:rsidR="0077552A" w:rsidRPr="00920FD3" w:rsidRDefault="0077552A" w:rsidP="0077552A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920FD3">
        <w:rPr>
          <w:rFonts w:asciiTheme="majorBidi" w:hAnsiTheme="majorBidi" w:cstheme="majorBidi" w:hint="cs"/>
          <w:b/>
          <w:bCs/>
          <w:sz w:val="28"/>
          <w:cs/>
        </w:rPr>
        <w:t>การจัดประเภทรายการใหม่</w:t>
      </w:r>
    </w:p>
    <w:p w14:paraId="68A9DCE7" w14:textId="4F5FB5E1" w:rsidR="0077552A" w:rsidRPr="00920FD3" w:rsidRDefault="0077552A" w:rsidP="004712DA">
      <w:pPr>
        <w:pStyle w:val="ListParagraph"/>
        <w:spacing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920FD3">
        <w:rPr>
          <w:rFonts w:asciiTheme="majorBidi" w:hAnsiTheme="majorBidi" w:hint="cs"/>
          <w:sz w:val="28"/>
          <w:cs/>
        </w:rPr>
        <w:t>บริษัทได้มีการจัดประเภทรายการทางบัญชีในงบกำไรขาดทุนและกำไรขาดทุนเบ็ดเสร็จอื่นสำหรับงวดสามเดือนและ</w:t>
      </w:r>
      <w:r w:rsidR="00E50A67">
        <w:rPr>
          <w:rFonts w:asciiTheme="majorBidi" w:hAnsiTheme="majorBidi"/>
          <w:sz w:val="28"/>
        </w:rPr>
        <w:t xml:space="preserve">   </w:t>
      </w:r>
      <w:r w:rsidRPr="00920FD3">
        <w:rPr>
          <w:rFonts w:asciiTheme="majorBidi" w:hAnsiTheme="majorBidi" w:hint="cs"/>
          <w:sz w:val="28"/>
          <w:cs/>
        </w:rPr>
        <w:t>เก้าเดือนสิ้นสุดวันที่</w:t>
      </w:r>
      <w:r w:rsidRPr="00920FD3">
        <w:rPr>
          <w:rFonts w:asciiTheme="majorBidi" w:hAnsiTheme="majorBidi"/>
          <w:sz w:val="28"/>
          <w:cs/>
        </w:rPr>
        <w:t xml:space="preserve"> </w:t>
      </w:r>
      <w:r w:rsidR="00FC00C6" w:rsidRPr="00920FD3">
        <w:rPr>
          <w:rFonts w:asciiTheme="majorBidi" w:hAnsiTheme="majorBidi"/>
          <w:sz w:val="28"/>
        </w:rPr>
        <w:t>3</w:t>
      </w:r>
      <w:r w:rsidRPr="00920FD3">
        <w:rPr>
          <w:rFonts w:asciiTheme="majorBidi" w:hAnsiTheme="majorBidi"/>
          <w:sz w:val="28"/>
        </w:rPr>
        <w:t>0</w:t>
      </w:r>
      <w:r w:rsidRPr="00920FD3">
        <w:rPr>
          <w:rFonts w:asciiTheme="majorBidi" w:hAnsiTheme="majorBidi"/>
          <w:sz w:val="28"/>
          <w:cs/>
        </w:rPr>
        <w:t xml:space="preserve"> </w:t>
      </w:r>
      <w:r w:rsidRPr="00920FD3">
        <w:rPr>
          <w:rFonts w:asciiTheme="majorBidi" w:hAnsiTheme="majorBidi" w:hint="cs"/>
          <w:sz w:val="28"/>
          <w:cs/>
        </w:rPr>
        <w:t>กันยายน</w:t>
      </w:r>
      <w:r w:rsidRPr="00920FD3">
        <w:rPr>
          <w:rFonts w:asciiTheme="majorBidi" w:hAnsiTheme="majorBidi"/>
          <w:sz w:val="28"/>
          <w:cs/>
        </w:rPr>
        <w:t xml:space="preserve"> </w:t>
      </w:r>
      <w:r w:rsidR="00FC00C6" w:rsidRPr="00920FD3">
        <w:rPr>
          <w:rFonts w:asciiTheme="majorBidi" w:hAnsiTheme="majorBidi"/>
          <w:sz w:val="28"/>
        </w:rPr>
        <w:t>25</w:t>
      </w:r>
      <w:r w:rsidRPr="00920FD3">
        <w:rPr>
          <w:rFonts w:asciiTheme="majorBidi" w:hAnsiTheme="majorBidi"/>
          <w:sz w:val="28"/>
          <w:cs/>
        </w:rPr>
        <w:t>6</w:t>
      </w:r>
      <w:r w:rsidRPr="00920FD3">
        <w:rPr>
          <w:rFonts w:asciiTheme="majorBidi" w:hAnsiTheme="majorBidi"/>
          <w:sz w:val="28"/>
        </w:rPr>
        <w:t>6</w:t>
      </w:r>
      <w:r w:rsidRPr="00920FD3">
        <w:rPr>
          <w:rFonts w:asciiTheme="majorBidi" w:hAnsiTheme="majorBidi"/>
          <w:sz w:val="28"/>
          <w:cs/>
        </w:rPr>
        <w:t xml:space="preserve"> </w:t>
      </w:r>
      <w:r w:rsidRPr="00920FD3">
        <w:rPr>
          <w:rFonts w:asciiTheme="majorBidi" w:hAnsiTheme="majorBidi" w:hint="cs"/>
          <w:sz w:val="28"/>
          <w:cs/>
        </w:rPr>
        <w:t>เพื่อให้สอดคล้องกับการนำเสนองบการเงินงวดปัจจุบัน</w:t>
      </w:r>
      <w:r w:rsidRPr="00920FD3">
        <w:rPr>
          <w:rFonts w:asciiTheme="majorBidi" w:hAnsiTheme="majorBidi"/>
          <w:sz w:val="28"/>
          <w:cs/>
        </w:rPr>
        <w:t xml:space="preserve"> </w:t>
      </w:r>
      <w:r w:rsidRPr="00920FD3">
        <w:rPr>
          <w:rFonts w:asciiTheme="majorBidi" w:hAnsiTheme="majorBidi" w:hint="cs"/>
          <w:sz w:val="28"/>
          <w:cs/>
        </w:rPr>
        <w:t>โดยประกอบด้วยรายการดังต่อไปนี้</w:t>
      </w:r>
    </w:p>
    <w:tbl>
      <w:tblPr>
        <w:tblW w:w="9218" w:type="dxa"/>
        <w:tblInd w:w="378" w:type="dxa"/>
        <w:tblLook w:val="04A0" w:firstRow="1" w:lastRow="0" w:firstColumn="1" w:lastColumn="0" w:noHBand="0" w:noVBand="1"/>
      </w:tblPr>
      <w:tblGrid>
        <w:gridCol w:w="4302"/>
        <w:gridCol w:w="1440"/>
        <w:gridCol w:w="261"/>
        <w:gridCol w:w="1449"/>
        <w:gridCol w:w="270"/>
        <w:gridCol w:w="1496"/>
      </w:tblGrid>
      <w:tr w:rsidR="0077552A" w:rsidRPr="00920FD3" w14:paraId="40C2BB36" w14:textId="77777777" w:rsidTr="0077552A">
        <w:trPr>
          <w:trHeight w:val="403"/>
        </w:trPr>
        <w:tc>
          <w:tcPr>
            <w:tcW w:w="4302" w:type="dxa"/>
            <w:noWrap/>
            <w:vAlign w:val="bottom"/>
          </w:tcPr>
          <w:p w14:paraId="3A4D831E" w14:textId="77777777" w:rsidR="0077552A" w:rsidRPr="00920FD3" w:rsidRDefault="0077552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916" w:type="dxa"/>
            <w:gridSpan w:val="5"/>
            <w:noWrap/>
            <w:vAlign w:val="bottom"/>
            <w:hideMark/>
          </w:tcPr>
          <w:p w14:paraId="4AABED7D" w14:textId="77777777" w:rsidR="0077552A" w:rsidRPr="00920FD3" w:rsidRDefault="0077552A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20FD3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77552A" w:rsidRPr="00920FD3" w14:paraId="0B6ED5EF" w14:textId="77777777" w:rsidTr="0077552A">
        <w:trPr>
          <w:trHeight w:val="403"/>
        </w:trPr>
        <w:tc>
          <w:tcPr>
            <w:tcW w:w="4302" w:type="dxa"/>
            <w:noWrap/>
            <w:vAlign w:val="bottom"/>
          </w:tcPr>
          <w:p w14:paraId="0994E88D" w14:textId="77777777" w:rsidR="0077552A" w:rsidRPr="00920FD3" w:rsidRDefault="0077552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9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AA2C36" w14:textId="77777777" w:rsidR="0077552A" w:rsidRPr="00920FD3" w:rsidRDefault="0077552A">
            <w:pP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920FD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7552A" w14:paraId="6B96A926" w14:textId="77777777" w:rsidTr="0077552A">
        <w:trPr>
          <w:trHeight w:hRule="exact" w:val="730"/>
        </w:trPr>
        <w:tc>
          <w:tcPr>
            <w:tcW w:w="4302" w:type="dxa"/>
            <w:noWrap/>
            <w:vAlign w:val="bottom"/>
          </w:tcPr>
          <w:p w14:paraId="3611DBC9" w14:textId="77777777" w:rsidR="0077552A" w:rsidRPr="00920FD3" w:rsidRDefault="0077552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66297D11" w14:textId="77777777" w:rsidR="0077552A" w:rsidRPr="00E50A67" w:rsidRDefault="0077552A" w:rsidP="00E50A6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E50A67">
              <w:rPr>
                <w:rFonts w:ascii="Angsana New" w:hAnsi="Angsana New" w:hint="cs"/>
                <w:sz w:val="28"/>
                <w:cs/>
              </w:rPr>
              <w:t>ก่อนจัดประเภทรายการใหม่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0AFE737" w14:textId="77777777" w:rsidR="0077552A" w:rsidRPr="00E50A67" w:rsidRDefault="0077552A" w:rsidP="00E50A6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5746145A" w14:textId="77777777" w:rsidR="0077552A" w:rsidRPr="00E50A67" w:rsidRDefault="0077552A" w:rsidP="00E50A67">
            <w:pP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50A67">
              <w:rPr>
                <w:rFonts w:ascii="Angsana New" w:hAnsi="Angsana New" w:hint="cs"/>
                <w:sz w:val="28"/>
                <w:cs/>
              </w:rPr>
              <w:t>จัดประเภทรายการใหม่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687A5B3" w14:textId="77777777" w:rsidR="0077552A" w:rsidRPr="00E50A67" w:rsidRDefault="0077552A" w:rsidP="00E50A67">
            <w:pPr>
              <w:jc w:val="center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0CEC982D" w14:textId="77777777" w:rsidR="0077552A" w:rsidRPr="00E50A67" w:rsidRDefault="0077552A" w:rsidP="00E50A67">
            <w:pPr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E50A67">
              <w:rPr>
                <w:rFonts w:ascii="Angsana New" w:hAnsi="Angsana New" w:hint="cs"/>
                <w:sz w:val="28"/>
                <w:cs/>
              </w:rPr>
              <w:t>หลังจัดประเภทรายการใหม่</w:t>
            </w:r>
          </w:p>
        </w:tc>
      </w:tr>
      <w:tr w:rsidR="0077552A" w14:paraId="050D6751" w14:textId="77777777" w:rsidTr="0077552A">
        <w:trPr>
          <w:trHeight w:val="403"/>
        </w:trPr>
        <w:tc>
          <w:tcPr>
            <w:tcW w:w="4302" w:type="dxa"/>
            <w:noWrap/>
            <w:vAlign w:val="bottom"/>
            <w:hideMark/>
          </w:tcPr>
          <w:p w14:paraId="4627186D" w14:textId="77777777" w:rsidR="001209A6" w:rsidRPr="001209A6" w:rsidRDefault="00FC00C6">
            <w:pPr>
              <w:rPr>
                <w:rFonts w:ascii="Angsana New" w:hAnsi="Angsana New"/>
                <w:b/>
                <w:bCs/>
                <w:sz w:val="28"/>
              </w:rPr>
            </w:pPr>
            <w:r w:rsidRPr="001209A6"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งบกำไรขาดทุนและกำไรขาดทุนเบ็ดเสร็จอื่น</w:t>
            </w:r>
          </w:p>
          <w:p w14:paraId="0DE3F67E" w14:textId="524F456C" w:rsidR="0077552A" w:rsidRPr="001209A6" w:rsidRDefault="00FC00C6" w:rsidP="001209A6">
            <w:pPr>
              <w:ind w:left="236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1209A6">
              <w:rPr>
                <w:rFonts w:ascii="Angsana New" w:hAnsi="Angsana New" w:hint="cs"/>
                <w:b/>
                <w:bCs/>
                <w:sz w:val="28"/>
                <w:cs/>
              </w:rPr>
              <w:t>สำหรับงวดสามเดือน</w:t>
            </w:r>
            <w:r w:rsidR="00DD28B5" w:rsidRPr="001209A6">
              <w:rPr>
                <w:rFonts w:ascii="Angsana New" w:hAnsi="Angsana New" w:hint="cs"/>
                <w:b/>
                <w:bCs/>
                <w:sz w:val="28"/>
                <w:cs/>
              </w:rPr>
              <w:t>สิ้นสุด</w:t>
            </w:r>
            <w:r w:rsidR="0077552A" w:rsidRPr="001209A6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77552A" w:rsidRPr="001209A6">
              <w:rPr>
                <w:rFonts w:ascii="Angsana New" w:hAnsi="Angsana New"/>
                <w:b/>
                <w:bCs/>
                <w:sz w:val="28"/>
              </w:rPr>
              <w:t>3</w:t>
            </w:r>
            <w:r w:rsidR="00DD28B5" w:rsidRPr="001209A6">
              <w:rPr>
                <w:rFonts w:ascii="Angsana New" w:hAnsi="Angsana New"/>
                <w:b/>
                <w:bCs/>
                <w:sz w:val="28"/>
              </w:rPr>
              <w:t>0</w:t>
            </w:r>
            <w:r w:rsidR="0077552A" w:rsidRPr="001209A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DD28B5" w:rsidRPr="001209A6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  <w:r w:rsidR="0077552A" w:rsidRPr="001209A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77552A" w:rsidRPr="001209A6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noWrap/>
            <w:vAlign w:val="center"/>
          </w:tcPr>
          <w:p w14:paraId="7D73F199" w14:textId="7BE5F203" w:rsidR="0077552A" w:rsidRPr="001209A6" w:rsidRDefault="0077552A">
            <w:pPr>
              <w:jc w:val="right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261" w:type="dxa"/>
            <w:noWrap/>
            <w:vAlign w:val="bottom"/>
          </w:tcPr>
          <w:p w14:paraId="640872C4" w14:textId="77777777" w:rsidR="0077552A" w:rsidRPr="001209A6" w:rsidRDefault="0077552A">
            <w:pPr>
              <w:tabs>
                <w:tab w:val="left" w:pos="1026"/>
              </w:tabs>
              <w:ind w:left="34" w:right="149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9" w:type="dxa"/>
            <w:noWrap/>
            <w:vAlign w:val="bottom"/>
          </w:tcPr>
          <w:p w14:paraId="3327B088" w14:textId="77777777" w:rsidR="0077552A" w:rsidRPr="001209A6" w:rsidRDefault="007755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noWrap/>
            <w:vAlign w:val="bottom"/>
          </w:tcPr>
          <w:p w14:paraId="14AC1764" w14:textId="77777777" w:rsidR="0077552A" w:rsidRPr="001209A6" w:rsidRDefault="0077552A">
            <w:pPr>
              <w:tabs>
                <w:tab w:val="left" w:pos="1026"/>
              </w:tabs>
              <w:ind w:left="34" w:right="1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6" w:type="dxa"/>
            <w:noWrap/>
            <w:vAlign w:val="center"/>
          </w:tcPr>
          <w:p w14:paraId="290A23D5" w14:textId="2863C547" w:rsidR="0077552A" w:rsidRPr="001209A6" w:rsidRDefault="0077552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7552A" w14:paraId="3A0E4471" w14:textId="77777777" w:rsidTr="00920FD3">
        <w:trPr>
          <w:trHeight w:val="403"/>
        </w:trPr>
        <w:tc>
          <w:tcPr>
            <w:tcW w:w="4302" w:type="dxa"/>
            <w:noWrap/>
            <w:vAlign w:val="bottom"/>
            <w:hideMark/>
          </w:tcPr>
          <w:p w14:paraId="3C4E58A2" w14:textId="1016532D" w:rsidR="0077552A" w:rsidRPr="001209A6" w:rsidRDefault="00A75488">
            <w:pPr>
              <w:rPr>
                <w:rFonts w:ascii="Angsana New" w:hAnsi="Angsana New"/>
                <w:sz w:val="28"/>
              </w:rPr>
            </w:pPr>
            <w:r w:rsidRPr="001209A6">
              <w:rPr>
                <w:rFonts w:ascii="Angsana New" w:hAnsi="Angsana New" w:hint="cs"/>
                <w:sz w:val="28"/>
                <w:cs/>
              </w:rPr>
              <w:t>ต้นทุน</w:t>
            </w:r>
            <w:r w:rsidR="00887DB3" w:rsidRPr="001209A6">
              <w:rPr>
                <w:rFonts w:ascii="Angsana New" w:hAnsi="Angsana New" w:hint="cs"/>
                <w:sz w:val="28"/>
                <w:cs/>
              </w:rPr>
              <w:t>จากการขาย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4AB103A" w14:textId="33D4E43F" w:rsidR="0077552A" w:rsidRPr="00920FD3" w:rsidRDefault="00E50A6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186,112</w:t>
            </w:r>
          </w:p>
        </w:tc>
        <w:tc>
          <w:tcPr>
            <w:tcW w:w="261" w:type="dxa"/>
            <w:shd w:val="clear" w:color="auto" w:fill="auto"/>
            <w:noWrap/>
            <w:vAlign w:val="bottom"/>
          </w:tcPr>
          <w:p w14:paraId="519A3E96" w14:textId="77777777" w:rsidR="0077552A" w:rsidRPr="00920FD3" w:rsidRDefault="0077552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9" w:type="dxa"/>
            <w:shd w:val="clear" w:color="auto" w:fill="auto"/>
            <w:noWrap/>
            <w:vAlign w:val="bottom"/>
          </w:tcPr>
          <w:p w14:paraId="255FDF34" w14:textId="3704633F" w:rsidR="0077552A" w:rsidRPr="00920FD3" w:rsidRDefault="008F0FB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A029824" w14:textId="77777777" w:rsidR="0077552A" w:rsidRPr="00920FD3" w:rsidRDefault="007755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6" w:type="dxa"/>
            <w:shd w:val="clear" w:color="auto" w:fill="auto"/>
            <w:noWrap/>
            <w:vAlign w:val="bottom"/>
          </w:tcPr>
          <w:p w14:paraId="00939D82" w14:textId="7A929260" w:rsidR="0077552A" w:rsidRPr="00920FD3" w:rsidRDefault="00E50A6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186,254</w:t>
            </w:r>
          </w:p>
        </w:tc>
      </w:tr>
      <w:tr w:rsidR="0077552A" w14:paraId="4BD21CC9" w14:textId="77777777" w:rsidTr="00920FD3">
        <w:trPr>
          <w:trHeight w:val="403"/>
        </w:trPr>
        <w:tc>
          <w:tcPr>
            <w:tcW w:w="4302" w:type="dxa"/>
            <w:noWrap/>
            <w:vAlign w:val="bottom"/>
            <w:hideMark/>
          </w:tcPr>
          <w:p w14:paraId="50647014" w14:textId="44C1BF00" w:rsidR="0077552A" w:rsidRPr="001209A6" w:rsidRDefault="005A3118">
            <w:pPr>
              <w:rPr>
                <w:rFonts w:ascii="Angsana New" w:hAnsi="Angsana New"/>
                <w:sz w:val="28"/>
              </w:rPr>
            </w:pPr>
            <w:r w:rsidRPr="001209A6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82C8A14" w14:textId="3C315A7A" w:rsidR="0077552A" w:rsidRPr="00920FD3" w:rsidRDefault="00E50A6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56,201</w:t>
            </w:r>
          </w:p>
        </w:tc>
        <w:tc>
          <w:tcPr>
            <w:tcW w:w="261" w:type="dxa"/>
            <w:shd w:val="clear" w:color="auto" w:fill="auto"/>
            <w:noWrap/>
            <w:vAlign w:val="bottom"/>
          </w:tcPr>
          <w:p w14:paraId="1FBA00CD" w14:textId="77777777" w:rsidR="0077552A" w:rsidRPr="00920FD3" w:rsidRDefault="0077552A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9" w:type="dxa"/>
            <w:shd w:val="clear" w:color="auto" w:fill="auto"/>
            <w:noWrap/>
            <w:vAlign w:val="bottom"/>
          </w:tcPr>
          <w:p w14:paraId="3DBD82A7" w14:textId="4CA97754" w:rsidR="0077552A" w:rsidRPr="00920FD3" w:rsidRDefault="5F1B4A58">
            <w:pPr>
              <w:jc w:val="right"/>
              <w:rPr>
                <w:rFonts w:ascii="Angsana New" w:hAnsi="Angsana New"/>
                <w:sz w:val="28"/>
              </w:rPr>
            </w:pPr>
            <w:r w:rsidRPr="00920FD3">
              <w:rPr>
                <w:rFonts w:ascii="Angsana New" w:hAnsi="Angsana New"/>
                <w:sz w:val="28"/>
              </w:rPr>
              <w:t>(</w:t>
            </w:r>
            <w:r w:rsidR="008F0FB8">
              <w:rPr>
                <w:rFonts w:ascii="Angsana New" w:hAnsi="Angsana New"/>
                <w:sz w:val="28"/>
              </w:rPr>
              <w:t>142</w:t>
            </w:r>
            <w:r w:rsidRPr="00920FD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A4A13C4" w14:textId="77777777" w:rsidR="0077552A" w:rsidRPr="00920FD3" w:rsidRDefault="0077552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6" w:type="dxa"/>
            <w:shd w:val="clear" w:color="auto" w:fill="auto"/>
            <w:noWrap/>
            <w:vAlign w:val="bottom"/>
          </w:tcPr>
          <w:p w14:paraId="76E50A89" w14:textId="7F648FF3" w:rsidR="0077552A" w:rsidRPr="00920FD3" w:rsidRDefault="00E50A6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56,059</w:t>
            </w:r>
          </w:p>
        </w:tc>
      </w:tr>
      <w:tr w:rsidR="00DB7723" w14:paraId="5D97E0B1" w14:textId="77777777" w:rsidTr="0077552A">
        <w:trPr>
          <w:trHeight w:val="403"/>
        </w:trPr>
        <w:tc>
          <w:tcPr>
            <w:tcW w:w="4302" w:type="dxa"/>
            <w:noWrap/>
            <w:vAlign w:val="bottom"/>
          </w:tcPr>
          <w:p w14:paraId="1454B829" w14:textId="77777777" w:rsidR="00DB7723" w:rsidRPr="001209A6" w:rsidRDefault="00DB7723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1129B7CB" w14:textId="77777777" w:rsidR="00DB7723" w:rsidRPr="001209A6" w:rsidRDefault="00DB77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1" w:type="dxa"/>
            <w:noWrap/>
            <w:vAlign w:val="bottom"/>
          </w:tcPr>
          <w:p w14:paraId="087C9162" w14:textId="77777777" w:rsidR="00DB7723" w:rsidRPr="001209A6" w:rsidRDefault="00DB7723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9" w:type="dxa"/>
            <w:noWrap/>
            <w:vAlign w:val="bottom"/>
          </w:tcPr>
          <w:p w14:paraId="2DE21DA4" w14:textId="77777777" w:rsidR="00DB7723" w:rsidRPr="001209A6" w:rsidRDefault="00DB77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noWrap/>
            <w:vAlign w:val="bottom"/>
          </w:tcPr>
          <w:p w14:paraId="5697E987" w14:textId="77777777" w:rsidR="00DB7723" w:rsidRPr="001209A6" w:rsidRDefault="00DB77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6" w:type="dxa"/>
            <w:noWrap/>
            <w:vAlign w:val="bottom"/>
          </w:tcPr>
          <w:p w14:paraId="1CE6CECA" w14:textId="77777777" w:rsidR="00DB7723" w:rsidRPr="001209A6" w:rsidRDefault="00DB772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B7723" w14:paraId="2E3CC1FC" w14:textId="77777777" w:rsidTr="0077552A">
        <w:trPr>
          <w:trHeight w:val="403"/>
        </w:trPr>
        <w:tc>
          <w:tcPr>
            <w:tcW w:w="4302" w:type="dxa"/>
            <w:noWrap/>
            <w:vAlign w:val="bottom"/>
          </w:tcPr>
          <w:p w14:paraId="49850E0F" w14:textId="77777777" w:rsidR="001209A6" w:rsidRPr="001209A6" w:rsidRDefault="00DB7723">
            <w:pPr>
              <w:rPr>
                <w:rFonts w:ascii="Angsana New" w:hAnsi="Angsana New"/>
                <w:b/>
                <w:bCs/>
                <w:sz w:val="28"/>
              </w:rPr>
            </w:pPr>
            <w:r w:rsidRPr="001209A6"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งบกำไรขาดทุนและกำไรขาดทุนเบ็ดเสร็จอื่น</w:t>
            </w:r>
          </w:p>
          <w:p w14:paraId="021411EF" w14:textId="46B1FC1A" w:rsidR="00DB7723" w:rsidRPr="001209A6" w:rsidRDefault="00DB7723" w:rsidP="001209A6">
            <w:pPr>
              <w:ind w:left="236"/>
              <w:rPr>
                <w:rFonts w:ascii="Angsana New" w:hAnsi="Angsana New"/>
                <w:sz w:val="28"/>
                <w:cs/>
              </w:rPr>
            </w:pPr>
            <w:r w:rsidRPr="001209A6">
              <w:rPr>
                <w:rFonts w:ascii="Angsana New" w:hAnsi="Angsana New" w:hint="cs"/>
                <w:b/>
                <w:bCs/>
                <w:sz w:val="28"/>
                <w:cs/>
              </w:rPr>
              <w:t>สำหรับงวดเก้า</w:t>
            </w:r>
            <w:r w:rsidR="00F3478E">
              <w:rPr>
                <w:rFonts w:ascii="Angsana New" w:hAnsi="Angsana New" w:hint="cs"/>
                <w:b/>
                <w:bCs/>
                <w:sz w:val="28"/>
                <w:cs/>
              </w:rPr>
              <w:t>เดือน</w:t>
            </w:r>
            <w:r w:rsidRPr="001209A6">
              <w:rPr>
                <w:rFonts w:ascii="Angsana New" w:hAnsi="Angsana New" w:hint="cs"/>
                <w:b/>
                <w:bCs/>
                <w:sz w:val="28"/>
                <w:cs/>
              </w:rPr>
              <w:t>สิ้นสุด</w:t>
            </w:r>
            <w:r w:rsidRPr="001209A6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Pr="001209A6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1209A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กันยายน </w:t>
            </w:r>
            <w:r w:rsidRPr="001209A6">
              <w:rPr>
                <w:rFonts w:ascii="Angsana New" w:hAnsi="Angsana New"/>
                <w:b/>
                <w:bCs/>
                <w:sz w:val="28"/>
              </w:rPr>
              <w:t>2565</w:t>
            </w:r>
          </w:p>
        </w:tc>
        <w:tc>
          <w:tcPr>
            <w:tcW w:w="1440" w:type="dxa"/>
            <w:noWrap/>
            <w:vAlign w:val="bottom"/>
          </w:tcPr>
          <w:p w14:paraId="5700B425" w14:textId="77777777" w:rsidR="00DB7723" w:rsidRPr="001209A6" w:rsidRDefault="00DB77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1" w:type="dxa"/>
            <w:noWrap/>
            <w:vAlign w:val="bottom"/>
          </w:tcPr>
          <w:p w14:paraId="510BE3BB" w14:textId="77777777" w:rsidR="00DB7723" w:rsidRPr="001209A6" w:rsidRDefault="00DB7723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9" w:type="dxa"/>
            <w:noWrap/>
            <w:vAlign w:val="bottom"/>
          </w:tcPr>
          <w:p w14:paraId="502C6A2E" w14:textId="77777777" w:rsidR="00DB7723" w:rsidRPr="001209A6" w:rsidRDefault="00DB77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noWrap/>
            <w:vAlign w:val="bottom"/>
          </w:tcPr>
          <w:p w14:paraId="52F23A1B" w14:textId="77777777" w:rsidR="00DB7723" w:rsidRPr="001209A6" w:rsidRDefault="00DB772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6" w:type="dxa"/>
            <w:noWrap/>
            <w:vAlign w:val="bottom"/>
          </w:tcPr>
          <w:p w14:paraId="31ABFE05" w14:textId="77777777" w:rsidR="00DB7723" w:rsidRPr="001209A6" w:rsidRDefault="00DB7723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A3118" w14:paraId="69FD7640" w14:textId="77777777" w:rsidTr="00FC1388">
        <w:trPr>
          <w:trHeight w:val="403"/>
        </w:trPr>
        <w:tc>
          <w:tcPr>
            <w:tcW w:w="4302" w:type="dxa"/>
            <w:noWrap/>
            <w:vAlign w:val="bottom"/>
          </w:tcPr>
          <w:p w14:paraId="1E8326D0" w14:textId="604194E3" w:rsidR="005A3118" w:rsidRPr="001209A6" w:rsidRDefault="005A3118" w:rsidP="005A3118">
            <w:pPr>
              <w:rPr>
                <w:rFonts w:ascii="Angsana New" w:hAnsi="Angsana New"/>
                <w:sz w:val="28"/>
                <w:cs/>
              </w:rPr>
            </w:pPr>
            <w:r w:rsidRPr="001209A6">
              <w:rPr>
                <w:rFonts w:ascii="Angsana New" w:hAnsi="Angsana New" w:hint="cs"/>
                <w:sz w:val="28"/>
                <w:cs/>
              </w:rPr>
              <w:t>ต้นทุนจากการขาย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874B50F" w14:textId="45F4B6DA" w:rsidR="005A3118" w:rsidRPr="00FC1388" w:rsidRDefault="00E50A67" w:rsidP="005A311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541,36</w:t>
            </w:r>
            <w:r w:rsidR="00440E73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261" w:type="dxa"/>
            <w:shd w:val="clear" w:color="auto" w:fill="auto"/>
            <w:noWrap/>
            <w:vAlign w:val="bottom"/>
          </w:tcPr>
          <w:p w14:paraId="2052BC78" w14:textId="77777777" w:rsidR="005A3118" w:rsidRPr="00FC1388" w:rsidRDefault="005A3118" w:rsidP="005A3118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9" w:type="dxa"/>
            <w:shd w:val="clear" w:color="auto" w:fill="auto"/>
            <w:noWrap/>
            <w:vAlign w:val="bottom"/>
          </w:tcPr>
          <w:p w14:paraId="21150E07" w14:textId="4BD6DE06" w:rsidR="005A3118" w:rsidRPr="00FC1388" w:rsidRDefault="008F0FB8" w:rsidP="005A3118">
            <w:pPr>
              <w:jc w:val="right"/>
              <w:rPr>
                <w:rFonts w:ascii="Angsana New" w:hAnsi="Angsana New"/>
                <w:sz w:val="28"/>
              </w:rPr>
            </w:pPr>
            <w:r w:rsidRPr="00920FD3">
              <w:rPr>
                <w:rFonts w:ascii="Angsana New" w:hAnsi="Angsana New"/>
                <w:sz w:val="28"/>
              </w:rPr>
              <w:t>345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FC7F27E" w14:textId="77777777" w:rsidR="005A3118" w:rsidRPr="00FC1388" w:rsidRDefault="005A3118" w:rsidP="005A311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6" w:type="dxa"/>
            <w:shd w:val="clear" w:color="auto" w:fill="auto"/>
            <w:noWrap/>
            <w:vAlign w:val="bottom"/>
          </w:tcPr>
          <w:p w14:paraId="74AE9E57" w14:textId="032DF390" w:rsidR="005A3118" w:rsidRPr="00FC1388" w:rsidRDefault="00E50A67" w:rsidP="005A311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541,705</w:t>
            </w:r>
          </w:p>
        </w:tc>
      </w:tr>
      <w:tr w:rsidR="005A3118" w14:paraId="03512F21" w14:textId="77777777" w:rsidTr="00FC1388">
        <w:trPr>
          <w:trHeight w:val="403"/>
        </w:trPr>
        <w:tc>
          <w:tcPr>
            <w:tcW w:w="4302" w:type="dxa"/>
            <w:noWrap/>
            <w:vAlign w:val="bottom"/>
          </w:tcPr>
          <w:p w14:paraId="7BC79325" w14:textId="4EF9B8C8" w:rsidR="005A3118" w:rsidRPr="001209A6" w:rsidRDefault="005A3118" w:rsidP="005A3118">
            <w:pPr>
              <w:rPr>
                <w:rFonts w:ascii="Angsana New" w:hAnsi="Angsana New"/>
                <w:sz w:val="28"/>
                <w:cs/>
              </w:rPr>
            </w:pPr>
            <w:r w:rsidRPr="001209A6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64FFC2" w14:textId="4D31249B" w:rsidR="005A3118" w:rsidRPr="00FC1388" w:rsidRDefault="008F0FB8" w:rsidP="005A3118">
            <w:pPr>
              <w:jc w:val="right"/>
              <w:rPr>
                <w:rFonts w:ascii="Angsana New" w:hAnsi="Angsana New"/>
                <w:sz w:val="28"/>
              </w:rPr>
            </w:pPr>
            <w:r w:rsidRPr="00920FD3">
              <w:rPr>
                <w:rFonts w:ascii="Angsana New" w:hAnsi="Angsana New"/>
                <w:sz w:val="28"/>
              </w:rPr>
              <w:t>1</w:t>
            </w:r>
            <w:r w:rsidR="00E50A67">
              <w:rPr>
                <w:rFonts w:ascii="Angsana New" w:hAnsi="Angsana New"/>
                <w:sz w:val="28"/>
              </w:rPr>
              <w:t>74,513</w:t>
            </w:r>
          </w:p>
        </w:tc>
        <w:tc>
          <w:tcPr>
            <w:tcW w:w="261" w:type="dxa"/>
            <w:shd w:val="clear" w:color="auto" w:fill="auto"/>
            <w:noWrap/>
            <w:vAlign w:val="bottom"/>
          </w:tcPr>
          <w:p w14:paraId="67B47F21" w14:textId="77777777" w:rsidR="005A3118" w:rsidRPr="00FC1388" w:rsidRDefault="005A3118" w:rsidP="005A3118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9" w:type="dxa"/>
            <w:shd w:val="clear" w:color="auto" w:fill="auto"/>
            <w:noWrap/>
            <w:vAlign w:val="bottom"/>
          </w:tcPr>
          <w:p w14:paraId="127E0409" w14:textId="04EF7CD0" w:rsidR="005A3118" w:rsidRPr="00FC1388" w:rsidRDefault="0CEE544D" w:rsidP="005A3118">
            <w:pPr>
              <w:jc w:val="right"/>
              <w:rPr>
                <w:rFonts w:ascii="Angsana New" w:hAnsi="Angsana New"/>
                <w:sz w:val="28"/>
              </w:rPr>
            </w:pPr>
            <w:r w:rsidRPr="00FC1388">
              <w:rPr>
                <w:rFonts w:ascii="Angsana New" w:hAnsi="Angsana New"/>
                <w:sz w:val="28"/>
              </w:rPr>
              <w:t>(</w:t>
            </w:r>
            <w:r w:rsidR="008F0FB8" w:rsidRPr="00920FD3">
              <w:rPr>
                <w:rFonts w:ascii="Angsana New" w:hAnsi="Angsana New"/>
                <w:sz w:val="28"/>
              </w:rPr>
              <w:t>345</w:t>
            </w:r>
            <w:r w:rsidRPr="00FC138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76D8818" w14:textId="77777777" w:rsidR="005A3118" w:rsidRPr="00FC1388" w:rsidRDefault="005A3118" w:rsidP="005A311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6" w:type="dxa"/>
            <w:shd w:val="clear" w:color="auto" w:fill="auto"/>
            <w:noWrap/>
            <w:vAlign w:val="bottom"/>
          </w:tcPr>
          <w:p w14:paraId="100AA463" w14:textId="10EBBD49" w:rsidR="005A3118" w:rsidRPr="00FC1388" w:rsidRDefault="00E50A67" w:rsidP="005A311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174,168</w:t>
            </w:r>
          </w:p>
        </w:tc>
      </w:tr>
      <w:tr w:rsidR="617558A1" w14:paraId="64540F5F" w14:textId="77777777" w:rsidTr="00FC1388">
        <w:trPr>
          <w:trHeight w:val="403"/>
        </w:trPr>
        <w:tc>
          <w:tcPr>
            <w:tcW w:w="4302" w:type="dxa"/>
            <w:noWrap/>
            <w:vAlign w:val="bottom"/>
          </w:tcPr>
          <w:p w14:paraId="5D310BEA" w14:textId="77777777" w:rsidR="617558A1" w:rsidRDefault="617558A1" w:rsidP="617558A1">
            <w:pPr>
              <w:rPr>
                <w:rFonts w:ascii="Angsana New" w:hAnsi="Angsana New"/>
                <w:sz w:val="28"/>
              </w:rPr>
            </w:pPr>
          </w:p>
          <w:p w14:paraId="3283E6DF" w14:textId="77777777" w:rsidR="008036C7" w:rsidRDefault="008036C7" w:rsidP="617558A1">
            <w:pPr>
              <w:rPr>
                <w:rFonts w:ascii="Angsana New" w:hAnsi="Angsana New"/>
                <w:sz w:val="28"/>
              </w:rPr>
            </w:pPr>
          </w:p>
          <w:p w14:paraId="793BD75C" w14:textId="77777777" w:rsidR="008036C7" w:rsidRDefault="008036C7" w:rsidP="617558A1">
            <w:pPr>
              <w:rPr>
                <w:rFonts w:ascii="Angsana New" w:hAnsi="Angsana New"/>
                <w:sz w:val="28"/>
              </w:rPr>
            </w:pPr>
          </w:p>
          <w:p w14:paraId="35FC2DF9" w14:textId="77777777" w:rsidR="008036C7" w:rsidRDefault="008036C7" w:rsidP="617558A1">
            <w:pPr>
              <w:rPr>
                <w:rFonts w:ascii="Angsana New" w:hAnsi="Angsana New"/>
                <w:sz w:val="28"/>
              </w:rPr>
            </w:pPr>
          </w:p>
          <w:p w14:paraId="1957A76B" w14:textId="7C7E8903" w:rsidR="008036C7" w:rsidRDefault="008036C7" w:rsidP="617558A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01D1401" w14:textId="60245C3A" w:rsidR="617558A1" w:rsidRPr="00FC1388" w:rsidRDefault="617558A1" w:rsidP="617558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1" w:type="dxa"/>
            <w:shd w:val="clear" w:color="auto" w:fill="auto"/>
            <w:noWrap/>
            <w:vAlign w:val="bottom"/>
          </w:tcPr>
          <w:p w14:paraId="00D6AF2C" w14:textId="70C5860A" w:rsidR="617558A1" w:rsidRPr="00FC1388" w:rsidRDefault="617558A1" w:rsidP="617558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9" w:type="dxa"/>
            <w:shd w:val="clear" w:color="auto" w:fill="auto"/>
            <w:noWrap/>
            <w:vAlign w:val="bottom"/>
          </w:tcPr>
          <w:p w14:paraId="75288257" w14:textId="2147B6F4" w:rsidR="617558A1" w:rsidRPr="00FC1388" w:rsidRDefault="617558A1" w:rsidP="617558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77AB30F" w14:textId="1895EC7E" w:rsidR="617558A1" w:rsidRPr="00FC1388" w:rsidRDefault="617558A1" w:rsidP="617558A1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96" w:type="dxa"/>
            <w:shd w:val="clear" w:color="auto" w:fill="auto"/>
            <w:noWrap/>
            <w:vAlign w:val="bottom"/>
          </w:tcPr>
          <w:p w14:paraId="7A8BFF66" w14:textId="14997F7F" w:rsidR="617558A1" w:rsidRPr="00FC1388" w:rsidRDefault="617558A1" w:rsidP="617558A1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48260BC8" w14:textId="762E452B" w:rsidR="004F5A87" w:rsidRPr="004F5A87" w:rsidRDefault="004F5A87" w:rsidP="004F5A87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4F5A87">
        <w:rPr>
          <w:rFonts w:asciiTheme="majorBidi" w:hAnsiTheme="majorBidi" w:hint="cs"/>
          <w:b/>
          <w:bCs/>
          <w:sz w:val="28"/>
          <w:cs/>
        </w:rPr>
        <w:lastRenderedPageBreak/>
        <w:t>เหตุการณ์ภายหลังรอบระยะเวลาที่รายงาน</w:t>
      </w:r>
    </w:p>
    <w:p w14:paraId="20D9A602" w14:textId="7FFD4583" w:rsidR="004F5A87" w:rsidRPr="008036C7" w:rsidRDefault="008036C7" w:rsidP="0049139F">
      <w:pPr>
        <w:pStyle w:val="ListParagraph"/>
        <w:spacing w:line="240" w:lineRule="atLeast"/>
        <w:ind w:left="360"/>
        <w:jc w:val="thaiDistribute"/>
        <w:rPr>
          <w:rFonts w:asciiTheme="majorBidi" w:hAnsiTheme="majorBidi" w:cstheme="majorBidi"/>
          <w:sz w:val="28"/>
        </w:rPr>
      </w:pPr>
      <w:r w:rsidRPr="008036C7">
        <w:rPr>
          <w:rFonts w:asciiTheme="majorBidi" w:hAnsiTheme="majorBidi" w:hint="cs"/>
          <w:sz w:val="28"/>
          <w:cs/>
        </w:rPr>
        <w:t>เมื่อวันที่</w:t>
      </w:r>
      <w:r w:rsidRPr="008036C7">
        <w:rPr>
          <w:rFonts w:asciiTheme="majorBidi" w:hAnsiTheme="majorBidi"/>
          <w:sz w:val="28"/>
          <w:cs/>
        </w:rPr>
        <w:t xml:space="preserve"> </w:t>
      </w:r>
      <w:r w:rsidRPr="008036C7">
        <w:rPr>
          <w:rFonts w:asciiTheme="majorBidi" w:hAnsiTheme="majorBidi" w:cstheme="majorBidi"/>
          <w:sz w:val="28"/>
        </w:rPr>
        <w:t xml:space="preserve">17 </w:t>
      </w:r>
      <w:r w:rsidRPr="008036C7">
        <w:rPr>
          <w:rFonts w:asciiTheme="majorBidi" w:hAnsiTheme="majorBidi" w:hint="cs"/>
          <w:sz w:val="28"/>
          <w:cs/>
        </w:rPr>
        <w:t>ตุลาคม</w:t>
      </w:r>
      <w:r w:rsidRPr="008036C7">
        <w:rPr>
          <w:rFonts w:asciiTheme="majorBidi" w:hAnsiTheme="majorBidi"/>
          <w:sz w:val="28"/>
          <w:cs/>
        </w:rPr>
        <w:t xml:space="preserve"> </w:t>
      </w:r>
      <w:r w:rsidRPr="008036C7">
        <w:rPr>
          <w:rFonts w:asciiTheme="majorBidi" w:hAnsiTheme="majorBidi" w:cstheme="majorBidi"/>
          <w:sz w:val="28"/>
        </w:rPr>
        <w:t xml:space="preserve">2566 </w:t>
      </w:r>
      <w:r w:rsidRPr="008036C7">
        <w:rPr>
          <w:rFonts w:asciiTheme="majorBidi" w:hAnsiTheme="majorBidi" w:hint="cs"/>
          <w:sz w:val="28"/>
          <w:cs/>
        </w:rPr>
        <w:t>บริษัทแห่งหนึ่ง</w:t>
      </w:r>
      <w:r w:rsidRPr="008036C7">
        <w:rPr>
          <w:rFonts w:asciiTheme="majorBidi" w:hAnsiTheme="majorBidi"/>
          <w:sz w:val="28"/>
          <w:cs/>
        </w:rPr>
        <w:t xml:space="preserve"> ("</w:t>
      </w:r>
      <w:r w:rsidRPr="008036C7">
        <w:rPr>
          <w:rFonts w:asciiTheme="majorBidi" w:hAnsiTheme="majorBidi" w:hint="cs"/>
          <w:sz w:val="28"/>
          <w:cs/>
        </w:rPr>
        <w:t>โจทก์</w:t>
      </w:r>
      <w:r w:rsidRPr="008036C7">
        <w:rPr>
          <w:rFonts w:asciiTheme="majorBidi" w:hAnsiTheme="majorBidi"/>
          <w:sz w:val="28"/>
          <w:cs/>
        </w:rPr>
        <w:t xml:space="preserve">") </w:t>
      </w:r>
      <w:r w:rsidRPr="008036C7">
        <w:rPr>
          <w:rFonts w:asciiTheme="majorBidi" w:hAnsiTheme="majorBidi" w:hint="cs"/>
          <w:sz w:val="28"/>
          <w:cs/>
        </w:rPr>
        <w:t>ยื่นฟ้องต่อศาลแพ่งเพื่อเรียกค่าเสียหายจาก</w:t>
      </w:r>
      <w:r w:rsidRPr="008036C7">
        <w:rPr>
          <w:rFonts w:asciiTheme="majorBidi" w:hAnsiTheme="majorBidi"/>
          <w:sz w:val="28"/>
          <w:cs/>
        </w:rPr>
        <w:t xml:space="preserve"> </w:t>
      </w:r>
      <w:r w:rsidRPr="008036C7">
        <w:rPr>
          <w:rFonts w:asciiTheme="majorBidi" w:hAnsiTheme="majorBidi" w:hint="cs"/>
          <w:sz w:val="28"/>
          <w:cs/>
        </w:rPr>
        <w:t>บริษัท</w:t>
      </w:r>
      <w:r w:rsidRPr="008036C7">
        <w:rPr>
          <w:rFonts w:asciiTheme="majorBidi" w:hAnsiTheme="majorBidi"/>
          <w:sz w:val="28"/>
          <w:cs/>
        </w:rPr>
        <w:t xml:space="preserve"> </w:t>
      </w:r>
      <w:r w:rsidRPr="008036C7">
        <w:rPr>
          <w:rFonts w:asciiTheme="majorBidi" w:hAnsiTheme="majorBidi" w:hint="cs"/>
          <w:sz w:val="28"/>
          <w:cs/>
        </w:rPr>
        <w:t>ไฮโดรเอ็นเตอร์ไพร์ส</w:t>
      </w:r>
      <w:r w:rsidRPr="008036C7">
        <w:rPr>
          <w:rFonts w:asciiTheme="majorBidi" w:hAnsiTheme="majorBidi"/>
          <w:sz w:val="28"/>
          <w:cs/>
        </w:rPr>
        <w:t xml:space="preserve"> </w:t>
      </w:r>
      <w:r w:rsidRPr="008036C7">
        <w:rPr>
          <w:rFonts w:asciiTheme="majorBidi" w:hAnsiTheme="majorBidi" w:hint="cs"/>
          <w:sz w:val="28"/>
          <w:cs/>
        </w:rPr>
        <w:t>แอนด์</w:t>
      </w:r>
      <w:r w:rsidRPr="008036C7">
        <w:rPr>
          <w:rFonts w:asciiTheme="majorBidi" w:hAnsiTheme="majorBidi"/>
          <w:sz w:val="28"/>
          <w:cs/>
        </w:rPr>
        <w:t xml:space="preserve"> </w:t>
      </w:r>
      <w:r w:rsidRPr="008036C7">
        <w:rPr>
          <w:rFonts w:asciiTheme="majorBidi" w:hAnsiTheme="majorBidi" w:hint="cs"/>
          <w:sz w:val="28"/>
          <w:cs/>
        </w:rPr>
        <w:t>อะควอดีซายน์</w:t>
      </w:r>
      <w:r w:rsidRPr="008036C7">
        <w:rPr>
          <w:rFonts w:asciiTheme="majorBidi" w:hAnsiTheme="majorBidi"/>
          <w:sz w:val="28"/>
          <w:cs/>
        </w:rPr>
        <w:t xml:space="preserve"> </w:t>
      </w:r>
      <w:r w:rsidRPr="008036C7">
        <w:rPr>
          <w:rFonts w:asciiTheme="majorBidi" w:hAnsiTheme="majorBidi" w:hint="cs"/>
          <w:sz w:val="28"/>
          <w:cs/>
        </w:rPr>
        <w:t>จำกัด</w:t>
      </w:r>
      <w:r w:rsidRPr="008036C7">
        <w:rPr>
          <w:rFonts w:asciiTheme="majorBidi" w:hAnsiTheme="majorBidi"/>
          <w:sz w:val="28"/>
          <w:cs/>
        </w:rPr>
        <w:t xml:space="preserve"> ("</w:t>
      </w:r>
      <w:r w:rsidRPr="008036C7">
        <w:rPr>
          <w:rFonts w:asciiTheme="majorBidi" w:hAnsiTheme="majorBidi" w:hint="cs"/>
          <w:sz w:val="28"/>
          <w:cs/>
        </w:rPr>
        <w:t>บริษัท</w:t>
      </w:r>
      <w:r w:rsidRPr="008036C7">
        <w:rPr>
          <w:rFonts w:asciiTheme="majorBidi" w:hAnsiTheme="majorBidi"/>
          <w:sz w:val="28"/>
          <w:cs/>
        </w:rPr>
        <w:t xml:space="preserve">") </w:t>
      </w:r>
      <w:r w:rsidRPr="008036C7">
        <w:rPr>
          <w:rFonts w:asciiTheme="majorBidi" w:hAnsiTheme="majorBidi" w:hint="cs"/>
          <w:sz w:val="28"/>
          <w:cs/>
        </w:rPr>
        <w:t>ซึ่งเป็นบริษัทย่อย</w:t>
      </w:r>
      <w:r w:rsidRPr="008036C7">
        <w:rPr>
          <w:rFonts w:asciiTheme="majorBidi" w:hAnsiTheme="majorBidi"/>
          <w:sz w:val="28"/>
          <w:cs/>
        </w:rPr>
        <w:t xml:space="preserve"> </w:t>
      </w:r>
      <w:r w:rsidRPr="008036C7">
        <w:rPr>
          <w:rFonts w:asciiTheme="majorBidi" w:hAnsiTheme="majorBidi" w:hint="cs"/>
          <w:sz w:val="28"/>
          <w:cs/>
        </w:rPr>
        <w:t>ในคดีสืบเนื่องมาจากสัญญาจ้างทำของ</w:t>
      </w:r>
      <w:r w:rsidRPr="008036C7">
        <w:rPr>
          <w:rFonts w:asciiTheme="majorBidi" w:hAnsiTheme="majorBidi"/>
          <w:sz w:val="28"/>
          <w:cs/>
        </w:rPr>
        <w:t xml:space="preserve"> </w:t>
      </w:r>
      <w:r w:rsidRPr="008036C7">
        <w:rPr>
          <w:rFonts w:asciiTheme="majorBidi" w:hAnsiTheme="majorBidi" w:hint="cs"/>
          <w:sz w:val="28"/>
          <w:cs/>
        </w:rPr>
        <w:t>โดยฟ้องเรียก</w:t>
      </w:r>
      <w:r w:rsidR="007048E7">
        <w:rPr>
          <w:rFonts w:asciiTheme="majorBidi" w:hAnsiTheme="majorBidi" w:hint="cs"/>
          <w:sz w:val="28"/>
          <w:cs/>
        </w:rPr>
        <w:t>เอา</w:t>
      </w:r>
      <w:r w:rsidR="00A40587">
        <w:rPr>
          <w:rFonts w:asciiTheme="majorBidi" w:hAnsiTheme="majorBidi" w:hint="cs"/>
          <w:sz w:val="28"/>
          <w:cs/>
        </w:rPr>
        <w:t xml:space="preserve">                 </w:t>
      </w:r>
      <w:r w:rsidR="007048E7">
        <w:rPr>
          <w:rFonts w:asciiTheme="majorBidi" w:hAnsiTheme="majorBidi" w:hint="cs"/>
          <w:sz w:val="28"/>
          <w:cs/>
        </w:rPr>
        <w:t>ค่าการงานที่ทำ ทุนทรัพย์ที่ฟ้อง</w:t>
      </w:r>
      <w:r w:rsidR="00A40587">
        <w:rPr>
          <w:rFonts w:asciiTheme="majorBidi" w:hAnsiTheme="majorBidi" w:hint="cs"/>
          <w:sz w:val="28"/>
          <w:cs/>
        </w:rPr>
        <w:t xml:space="preserve">จำนวน </w:t>
      </w:r>
      <w:r w:rsidR="00A40587">
        <w:rPr>
          <w:rFonts w:asciiTheme="majorBidi" w:hAnsiTheme="majorBidi"/>
          <w:sz w:val="28"/>
        </w:rPr>
        <w:t xml:space="preserve">2.61 </w:t>
      </w:r>
      <w:r w:rsidR="00A40587">
        <w:rPr>
          <w:rFonts w:asciiTheme="majorBidi" w:hAnsiTheme="majorBidi" w:hint="cs"/>
          <w:sz w:val="28"/>
          <w:cs/>
        </w:rPr>
        <w:t>ล้านบาท</w:t>
      </w:r>
      <w:r w:rsidRPr="008036C7">
        <w:rPr>
          <w:rFonts w:asciiTheme="majorBidi" w:hAnsiTheme="majorBidi"/>
          <w:sz w:val="28"/>
          <w:cs/>
        </w:rPr>
        <w:t xml:space="preserve"> </w:t>
      </w:r>
      <w:r w:rsidRPr="008036C7">
        <w:rPr>
          <w:rFonts w:asciiTheme="majorBidi" w:hAnsiTheme="majorBidi" w:hint="cs"/>
          <w:sz w:val="28"/>
          <w:cs/>
        </w:rPr>
        <w:t>พร้อมดอกเบี้ยในอัตราร้อยละ</w:t>
      </w:r>
      <w:r w:rsidRPr="008036C7">
        <w:rPr>
          <w:rFonts w:asciiTheme="majorBidi" w:hAnsiTheme="majorBidi"/>
          <w:sz w:val="28"/>
          <w:cs/>
        </w:rPr>
        <w:t xml:space="preserve"> </w:t>
      </w:r>
      <w:r w:rsidRPr="008036C7">
        <w:rPr>
          <w:rFonts w:asciiTheme="majorBidi" w:hAnsiTheme="majorBidi" w:cstheme="majorBidi"/>
          <w:sz w:val="28"/>
        </w:rPr>
        <w:t xml:space="preserve">5 </w:t>
      </w:r>
      <w:r w:rsidRPr="008036C7">
        <w:rPr>
          <w:rFonts w:asciiTheme="majorBidi" w:hAnsiTheme="majorBidi" w:hint="cs"/>
          <w:sz w:val="28"/>
          <w:cs/>
        </w:rPr>
        <w:t>ต่อปี</w:t>
      </w:r>
      <w:r w:rsidRPr="008036C7">
        <w:rPr>
          <w:rFonts w:asciiTheme="majorBidi" w:hAnsiTheme="majorBidi"/>
          <w:sz w:val="28"/>
          <w:cs/>
        </w:rPr>
        <w:t xml:space="preserve"> </w:t>
      </w:r>
      <w:r w:rsidRPr="008036C7">
        <w:rPr>
          <w:rFonts w:asciiTheme="majorBidi" w:hAnsiTheme="majorBidi" w:hint="cs"/>
          <w:sz w:val="28"/>
          <w:cs/>
        </w:rPr>
        <w:t>ปัจจุบันบริษัทอยู่ระหว่าง</w:t>
      </w:r>
      <w:r w:rsidR="0077428E">
        <w:rPr>
          <w:rFonts w:asciiTheme="majorBidi" w:hAnsiTheme="majorBidi" w:hint="cs"/>
          <w:sz w:val="28"/>
          <w:cs/>
        </w:rPr>
        <w:t xml:space="preserve">  </w:t>
      </w:r>
      <w:r w:rsidRPr="008036C7">
        <w:rPr>
          <w:rFonts w:asciiTheme="majorBidi" w:hAnsiTheme="majorBidi" w:hint="cs"/>
          <w:sz w:val="28"/>
          <w:cs/>
        </w:rPr>
        <w:t>รวบรวมข้อมูล</w:t>
      </w:r>
      <w:r w:rsidR="00A40587">
        <w:rPr>
          <w:rFonts w:asciiTheme="majorBidi" w:hAnsiTheme="majorBidi" w:hint="cs"/>
          <w:sz w:val="28"/>
          <w:cs/>
        </w:rPr>
        <w:t xml:space="preserve"> </w:t>
      </w:r>
      <w:r w:rsidRPr="008036C7">
        <w:rPr>
          <w:rFonts w:asciiTheme="majorBidi" w:hAnsiTheme="majorBidi" w:hint="cs"/>
          <w:sz w:val="28"/>
          <w:cs/>
        </w:rPr>
        <w:t>เพื่อพิจารณาคดีในวันที่</w:t>
      </w:r>
      <w:r w:rsidRPr="008036C7">
        <w:rPr>
          <w:rFonts w:asciiTheme="majorBidi" w:hAnsiTheme="majorBidi"/>
          <w:sz w:val="28"/>
          <w:cs/>
        </w:rPr>
        <w:t xml:space="preserve"> </w:t>
      </w:r>
      <w:r w:rsidRPr="008036C7">
        <w:rPr>
          <w:rFonts w:asciiTheme="majorBidi" w:hAnsiTheme="majorBidi" w:cstheme="majorBidi"/>
          <w:sz w:val="28"/>
        </w:rPr>
        <w:t xml:space="preserve">19 </w:t>
      </w:r>
      <w:r w:rsidRPr="008036C7">
        <w:rPr>
          <w:rFonts w:asciiTheme="majorBidi" w:hAnsiTheme="majorBidi" w:hint="cs"/>
          <w:sz w:val="28"/>
          <w:cs/>
        </w:rPr>
        <w:t>ธันวาคม</w:t>
      </w:r>
      <w:r w:rsidRPr="008036C7">
        <w:rPr>
          <w:rFonts w:asciiTheme="majorBidi" w:hAnsiTheme="majorBidi"/>
          <w:sz w:val="28"/>
          <w:cs/>
        </w:rPr>
        <w:t xml:space="preserve"> </w:t>
      </w:r>
      <w:r w:rsidRPr="008036C7">
        <w:rPr>
          <w:rFonts w:asciiTheme="majorBidi" w:hAnsiTheme="majorBidi" w:cstheme="majorBidi"/>
          <w:sz w:val="28"/>
        </w:rPr>
        <w:t>2566</w:t>
      </w:r>
    </w:p>
    <w:p w14:paraId="3BC65470" w14:textId="77777777" w:rsidR="001C2EFC" w:rsidRDefault="001C2EFC" w:rsidP="00316A67">
      <w:pPr>
        <w:pStyle w:val="ListParagraph"/>
        <w:tabs>
          <w:tab w:val="left" w:pos="360"/>
        </w:tabs>
        <w:overflowPunct/>
        <w:autoSpaceDE/>
        <w:autoSpaceDN/>
        <w:adjustRightInd/>
        <w:ind w:left="630" w:hanging="270"/>
        <w:textAlignment w:val="auto"/>
        <w:rPr>
          <w:rFonts w:ascii="Angsana New" w:hAnsi="Angsana New"/>
          <w:sz w:val="28"/>
        </w:rPr>
      </w:pPr>
    </w:p>
    <w:p w14:paraId="1D307CCF" w14:textId="77D03766" w:rsidR="00B26171" w:rsidRPr="007048E7" w:rsidRDefault="00B26171" w:rsidP="0062138F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sectPr w:rsidR="00B26171" w:rsidRPr="007048E7" w:rsidSect="0082560F">
      <w:headerReference w:type="default" r:id="rId16"/>
      <w:footerReference w:type="default" r:id="rId17"/>
      <w:footnotePr>
        <w:pos w:val="sectEnd"/>
      </w:footnotePr>
      <w:endnotePr>
        <w:numFmt w:val="decimal"/>
        <w:numStart w:val="0"/>
      </w:endnotePr>
      <w:pgSz w:w="11909" w:h="16834" w:code="9"/>
      <w:pgMar w:top="1440" w:right="929" w:bottom="1440" w:left="1440" w:header="864" w:footer="432" w:gutter="0"/>
      <w:pgNumType w:start="5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2581F" w14:textId="77777777" w:rsidR="00A2553B" w:rsidRDefault="00A2553B">
      <w:pPr>
        <w:rPr>
          <w:rFonts w:hint="eastAsia"/>
        </w:rPr>
      </w:pPr>
      <w:r>
        <w:separator/>
      </w:r>
    </w:p>
  </w:endnote>
  <w:endnote w:type="continuationSeparator" w:id="0">
    <w:p w14:paraId="2989DE76" w14:textId="77777777" w:rsidR="00A2553B" w:rsidRDefault="00A2553B">
      <w:pPr>
        <w:rPr>
          <w:rFonts w:hint="eastAsia"/>
        </w:rPr>
      </w:pPr>
      <w:r>
        <w:continuationSeparator/>
      </w:r>
    </w:p>
  </w:endnote>
  <w:endnote w:type="continuationNotice" w:id="1">
    <w:p w14:paraId="03A63DAC" w14:textId="77777777" w:rsidR="00A2553B" w:rsidRDefault="00A2553B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7983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9FD3FE" w14:textId="77777777" w:rsidR="00A73DBA" w:rsidRPr="000748DD" w:rsidRDefault="00A73DBA" w:rsidP="000748DD">
        <w:pPr>
          <w:pStyle w:val="Footer"/>
          <w:ind w:right="74"/>
          <w:jc w:val="right"/>
          <w:rPr>
            <w:rFonts w:ascii="Angsana New" w:hAnsi="Angsana New"/>
            <w:sz w:val="28"/>
          </w:rPr>
        </w:pPr>
        <w:r w:rsidRPr="00DA4B61">
          <w:rPr>
            <w:rFonts w:ascii="Angsana New" w:hAnsi="Angsana New"/>
            <w:sz w:val="28"/>
          </w:rPr>
          <w:fldChar w:fldCharType="begin"/>
        </w:r>
        <w:r w:rsidRPr="00DA4B61">
          <w:rPr>
            <w:rFonts w:ascii="Angsana New" w:hAnsi="Angsana New"/>
            <w:sz w:val="28"/>
          </w:rPr>
          <w:instrText xml:space="preserve"> PAGE   \* MERGEFORMAT </w:instrText>
        </w:r>
        <w:r w:rsidRPr="00DA4B61">
          <w:rPr>
            <w:rFonts w:ascii="Angsana New" w:hAnsi="Angsana New"/>
            <w:sz w:val="28"/>
          </w:rPr>
          <w:fldChar w:fldCharType="separate"/>
        </w:r>
        <w:r>
          <w:rPr>
            <w:rFonts w:ascii="Angsana New" w:hAnsi="Angsana New"/>
            <w:noProof/>
            <w:sz w:val="28"/>
          </w:rPr>
          <w:t>14</w:t>
        </w:r>
        <w:r w:rsidRPr="00DA4B61">
          <w:rPr>
            <w:rFonts w:ascii="Angsana New" w:hAnsi="Angsana New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97890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AFE5E" w14:textId="1C2FD7A7" w:rsidR="00A73DBA" w:rsidRPr="008532CD" w:rsidRDefault="00A73DBA" w:rsidP="008532CD">
        <w:pPr>
          <w:pStyle w:val="Footer"/>
          <w:jc w:val="right"/>
          <w:rPr>
            <w:rFonts w:hint="eastAsia"/>
          </w:rPr>
        </w:pPr>
        <w:r w:rsidRPr="008532CD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Pr="008532CD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Pr="008532CD">
          <w:rPr>
            <w:rFonts w:asciiTheme="majorBidi" w:hAnsiTheme="majorBidi" w:cstheme="majorBidi"/>
            <w:sz w:val="28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32"/>
          </w:rPr>
          <w:t>51</w:t>
        </w:r>
        <w:r w:rsidRPr="008532CD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04549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631A6B6A" w14:textId="5FDEA39A" w:rsidR="00A73DBA" w:rsidRPr="005C6B93" w:rsidRDefault="00A73DB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5C6B93">
          <w:rPr>
            <w:rFonts w:asciiTheme="majorBidi" w:hAnsiTheme="majorBidi" w:cstheme="majorBidi"/>
            <w:sz w:val="28"/>
          </w:rPr>
          <w:fldChar w:fldCharType="begin"/>
        </w:r>
        <w:r w:rsidRPr="005C6B9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5C6B93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53</w:t>
        </w:r>
        <w:r w:rsidRPr="005C6B9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4B0F0597" w14:textId="15C20544" w:rsidR="00A73DBA" w:rsidRDefault="00A73DBA" w:rsidP="00DF43EB">
    <w:pPr>
      <w:pStyle w:val="Footer"/>
      <w:jc w:val="center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E1444" w14:textId="77777777" w:rsidR="00A2553B" w:rsidRDefault="00A2553B">
      <w:pPr>
        <w:rPr>
          <w:rFonts w:hint="eastAsia"/>
        </w:rPr>
      </w:pPr>
      <w:r>
        <w:separator/>
      </w:r>
    </w:p>
  </w:footnote>
  <w:footnote w:type="continuationSeparator" w:id="0">
    <w:p w14:paraId="66161B26" w14:textId="77777777" w:rsidR="00A2553B" w:rsidRDefault="00A2553B">
      <w:pPr>
        <w:rPr>
          <w:rFonts w:hint="eastAsia"/>
        </w:rPr>
      </w:pPr>
      <w:r>
        <w:continuationSeparator/>
      </w:r>
    </w:p>
  </w:footnote>
  <w:footnote w:type="continuationNotice" w:id="1">
    <w:p w14:paraId="518BC991" w14:textId="77777777" w:rsidR="00A2553B" w:rsidRDefault="00A2553B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6599D" w14:textId="1F5D6FC5" w:rsidR="00A73DBA" w:rsidRDefault="00A73DBA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bookmarkStart w:id="5" w:name="_Hlk39673241"/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1D609483" w14:textId="77777777" w:rsidR="00A73DBA" w:rsidRDefault="00A73DBA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bookmarkEnd w:id="5"/>
  <w:p w14:paraId="03228566" w14:textId="3E3D5DFA" w:rsidR="00A73DBA" w:rsidRDefault="00A73DBA" w:rsidP="006B7C38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สำหรับงวดสามเดือน</w:t>
    </w:r>
    <w:r>
      <w:rPr>
        <w:rFonts w:ascii="Angsana New" w:hAnsi="Angsana New" w:hint="cs"/>
        <w:b/>
        <w:bCs/>
        <w:sz w:val="28"/>
        <w:cs/>
      </w:rPr>
      <w:t>และ</w:t>
    </w:r>
    <w:r w:rsidR="00BF7BC6">
      <w:rPr>
        <w:rFonts w:ascii="Angsana New" w:hAnsi="Angsana New" w:hint="cs"/>
        <w:b/>
        <w:bCs/>
        <w:sz w:val="28"/>
        <w:cs/>
      </w:rPr>
      <w:t>เก้า</w:t>
    </w:r>
    <w:r>
      <w:rPr>
        <w:rFonts w:ascii="Angsana New" w:hAnsi="Angsana New" w:hint="cs"/>
        <w:b/>
        <w:bCs/>
        <w:sz w:val="28"/>
        <w:cs/>
      </w:rPr>
      <w:t>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</w:rPr>
      <w:t xml:space="preserve">30 </w:t>
    </w:r>
    <w:r w:rsidR="00BF7BC6">
      <w:rPr>
        <w:rFonts w:ascii="Angsana New" w:hAnsi="Angsana New" w:hint="cs"/>
        <w:b/>
        <w:bCs/>
        <w:sz w:val="28"/>
        <w:cs/>
      </w:rPr>
      <w:t>กันยา</w:t>
    </w:r>
    <w:r>
      <w:rPr>
        <w:rFonts w:ascii="Angsana New" w:hAnsi="Angsana New" w:hint="cs"/>
        <w:b/>
        <w:bCs/>
        <w:sz w:val="28"/>
        <w:cs/>
      </w:rPr>
      <w:t xml:space="preserve">ยน </w:t>
    </w:r>
    <w:r>
      <w:rPr>
        <w:rFonts w:ascii="Angsana New" w:hAnsi="Angsana New"/>
        <w:b/>
        <w:bCs/>
        <w:sz w:val="28"/>
      </w:rPr>
      <w:t>256</w:t>
    </w:r>
    <w:r w:rsidR="0086107D">
      <w:rPr>
        <w:rFonts w:ascii="Angsana New" w:hAnsi="Angsana New"/>
        <w:b/>
        <w:bCs/>
        <w:sz w:val="28"/>
      </w:rPr>
      <w:t>6</w:t>
    </w:r>
  </w:p>
  <w:p w14:paraId="01EE91B7" w14:textId="77777777" w:rsidR="00A73DBA" w:rsidRDefault="00A73DBA" w:rsidP="006B7C38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663E2E4C" w14:textId="77777777" w:rsidR="00A73DBA" w:rsidRPr="00A4131C" w:rsidRDefault="00A73DBA">
    <w:pPr>
      <w:tabs>
        <w:tab w:val="left" w:pos="720"/>
      </w:tabs>
      <w:jc w:val="thaiDistribute"/>
      <w:rPr>
        <w:rFonts w:ascii="Angsana New" w:hAnsi="Angsana New"/>
        <w:b/>
        <w:bCs/>
        <w:sz w:val="10"/>
        <w:szCs w:val="1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8DF66" w14:textId="4C5C099F" w:rsidR="00A73DBA" w:rsidRDefault="00A73DBA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3BCF515A" w14:textId="77777777" w:rsidR="00A73DBA" w:rsidRDefault="00A73DBA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052E2CA4" w14:textId="35299539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สำหรับงวดสามเดือน</w:t>
    </w:r>
    <w:r>
      <w:rPr>
        <w:rFonts w:ascii="Angsana New" w:hAnsi="Angsana New" w:hint="cs"/>
        <w:b/>
        <w:bCs/>
        <w:sz w:val="28"/>
        <w:cs/>
      </w:rPr>
      <w:t>และ</w:t>
    </w:r>
    <w:r w:rsidR="00AA1F5F">
      <w:rPr>
        <w:rFonts w:ascii="Angsana New" w:hAnsi="Angsana New" w:hint="cs"/>
        <w:b/>
        <w:bCs/>
        <w:sz w:val="28"/>
        <w:cs/>
      </w:rPr>
      <w:t>เก้า</w:t>
    </w:r>
    <w:r>
      <w:rPr>
        <w:rFonts w:ascii="Angsana New" w:hAnsi="Angsana New" w:hint="cs"/>
        <w:b/>
        <w:bCs/>
        <w:sz w:val="28"/>
        <w:cs/>
      </w:rPr>
      <w:t>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</w:rPr>
      <w:t xml:space="preserve">30 </w:t>
    </w:r>
    <w:r w:rsidR="00AA1F5F">
      <w:rPr>
        <w:rFonts w:ascii="Angsana New" w:hAnsi="Angsana New" w:hint="cs"/>
        <w:b/>
        <w:bCs/>
        <w:sz w:val="28"/>
        <w:cs/>
      </w:rPr>
      <w:t>กันยายน</w:t>
    </w:r>
    <w:r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</w:t>
    </w:r>
    <w:r w:rsidR="00D072E9">
      <w:rPr>
        <w:rFonts w:ascii="Angsana New" w:hAnsi="Angsana New"/>
        <w:b/>
        <w:bCs/>
        <w:sz w:val="28"/>
      </w:rPr>
      <w:t>6</w:t>
    </w:r>
  </w:p>
  <w:p w14:paraId="57734D18" w14:textId="77777777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0969C598" w14:textId="77777777" w:rsidR="00A73DBA" w:rsidRPr="00B37563" w:rsidRDefault="00A73DBA">
    <w:pPr>
      <w:pStyle w:val="Header"/>
      <w:jc w:val="center"/>
      <w:rPr>
        <w:rFonts w:ascii="Angsana New" w:hAnsi="Angsana New"/>
        <w:sz w:val="10"/>
        <w:szCs w:val="1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F2151" w14:textId="2CD6902F" w:rsidR="00A73DBA" w:rsidRDefault="00A73DBA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บริษัท เซเว่น ยูทิลิตี้ส์ แอนด์ พาวเวอร์ จำกัด (มหาชน) </w:t>
    </w:r>
  </w:p>
  <w:p w14:paraId="051DF121" w14:textId="77777777" w:rsidR="00A73DBA" w:rsidRDefault="00A73DBA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165C4A72" w14:textId="7B3B3286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สำหรับงวดสามเดือน</w:t>
    </w:r>
    <w:r>
      <w:rPr>
        <w:rFonts w:ascii="Angsana New" w:hAnsi="Angsana New" w:hint="cs"/>
        <w:b/>
        <w:bCs/>
        <w:sz w:val="28"/>
        <w:cs/>
      </w:rPr>
      <w:t>และ</w:t>
    </w:r>
    <w:r w:rsidR="00AA1F5F">
      <w:rPr>
        <w:rFonts w:ascii="Angsana New" w:hAnsi="Angsana New" w:hint="cs"/>
        <w:b/>
        <w:bCs/>
        <w:sz w:val="28"/>
        <w:cs/>
      </w:rPr>
      <w:t>เก้า</w:t>
    </w:r>
    <w:r>
      <w:rPr>
        <w:rFonts w:ascii="Angsana New" w:hAnsi="Angsana New" w:hint="cs"/>
        <w:b/>
        <w:bCs/>
        <w:sz w:val="28"/>
        <w:cs/>
      </w:rPr>
      <w:t>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</w:rPr>
      <w:t xml:space="preserve">30 </w:t>
    </w:r>
    <w:r w:rsidR="00AA1F5F">
      <w:rPr>
        <w:rFonts w:ascii="Angsana New" w:hAnsi="Angsana New" w:hint="cs"/>
        <w:b/>
        <w:bCs/>
        <w:sz w:val="28"/>
        <w:cs/>
      </w:rPr>
      <w:t>กันยายน</w:t>
    </w:r>
    <w:r>
      <w:rPr>
        <w:rFonts w:ascii="Angsana New" w:hAnsi="Angsana New" w:hint="cs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</w:rPr>
      <w:t>256</w:t>
    </w:r>
    <w:r w:rsidR="00E50348">
      <w:rPr>
        <w:rFonts w:ascii="Angsana New" w:hAnsi="Angsana New"/>
        <w:b/>
        <w:bCs/>
        <w:sz w:val="28"/>
      </w:rPr>
      <w:t>6</w:t>
    </w:r>
  </w:p>
  <w:p w14:paraId="1E198EBA" w14:textId="2CFE62DC" w:rsidR="00A73DBA" w:rsidRDefault="00A73DBA" w:rsidP="00457842">
    <w:pPr>
      <w:tabs>
        <w:tab w:val="left" w:pos="720"/>
      </w:tabs>
      <w:spacing w:after="24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345E"/>
    <w:multiLevelType w:val="multilevel"/>
    <w:tmpl w:val="812288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4F97DDC"/>
    <w:multiLevelType w:val="hybridMultilevel"/>
    <w:tmpl w:val="8EEA3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366DE"/>
    <w:multiLevelType w:val="hybridMultilevel"/>
    <w:tmpl w:val="ABFC80FE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D2208"/>
    <w:multiLevelType w:val="multilevel"/>
    <w:tmpl w:val="7B749808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3607CF8"/>
    <w:multiLevelType w:val="hybridMultilevel"/>
    <w:tmpl w:val="D56C2000"/>
    <w:lvl w:ilvl="0" w:tplc="0409000F">
      <w:start w:val="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11DFB"/>
    <w:multiLevelType w:val="multilevel"/>
    <w:tmpl w:val="B0369C56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A4467D9"/>
    <w:multiLevelType w:val="hybridMultilevel"/>
    <w:tmpl w:val="A43C1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82B3A"/>
    <w:multiLevelType w:val="multilevel"/>
    <w:tmpl w:val="0802B140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FB33C82"/>
    <w:multiLevelType w:val="multilevel"/>
    <w:tmpl w:val="8A320AC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7EC51CF"/>
    <w:multiLevelType w:val="multilevel"/>
    <w:tmpl w:val="05722340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ascii="Angsana New" w:hAnsi="Angsana New" w:cs="Angsana New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 New" w:hAnsi="Angsana New" w:cs="Angsana New" w:hint="default"/>
        <w:color w:val="auto"/>
      </w:rPr>
    </w:lvl>
  </w:abstractNum>
  <w:abstractNum w:abstractNumId="10" w15:restartNumberingAfterBreak="0">
    <w:nsid w:val="2BC85085"/>
    <w:multiLevelType w:val="hybridMultilevel"/>
    <w:tmpl w:val="8ADA32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0B63F2"/>
    <w:multiLevelType w:val="multilevel"/>
    <w:tmpl w:val="1CC2A3A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195797"/>
    <w:multiLevelType w:val="multilevel"/>
    <w:tmpl w:val="880CCEE6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66575B8"/>
    <w:multiLevelType w:val="hybridMultilevel"/>
    <w:tmpl w:val="05560536"/>
    <w:lvl w:ilvl="0" w:tplc="0409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0738F5"/>
    <w:multiLevelType w:val="hybridMultilevel"/>
    <w:tmpl w:val="8BEEC370"/>
    <w:lvl w:ilvl="0" w:tplc="0409000F">
      <w:start w:val="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F022C"/>
    <w:multiLevelType w:val="hybridMultilevel"/>
    <w:tmpl w:val="995E2F7C"/>
    <w:lvl w:ilvl="0" w:tplc="0409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72424E"/>
    <w:multiLevelType w:val="hybridMultilevel"/>
    <w:tmpl w:val="74C08A8C"/>
    <w:lvl w:ilvl="0" w:tplc="040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522"/>
        </w:tabs>
        <w:ind w:left="2522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2162"/>
        </w:tabs>
        <w:ind w:left="2162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2"/>
        </w:tabs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2"/>
        </w:tabs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2"/>
        </w:tabs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2"/>
        </w:tabs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2"/>
        </w:tabs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2"/>
        </w:tabs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2"/>
        </w:tabs>
        <w:ind w:left="7202" w:hanging="180"/>
      </w:pPr>
    </w:lvl>
  </w:abstractNum>
  <w:abstractNum w:abstractNumId="18" w15:restartNumberingAfterBreak="0">
    <w:nsid w:val="43BB1CF4"/>
    <w:multiLevelType w:val="multilevel"/>
    <w:tmpl w:val="0C2666EA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9" w15:restartNumberingAfterBreak="0">
    <w:nsid w:val="47A24D13"/>
    <w:multiLevelType w:val="hybridMultilevel"/>
    <w:tmpl w:val="931035A2"/>
    <w:lvl w:ilvl="0" w:tplc="09AA2C3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5299C"/>
    <w:multiLevelType w:val="hybridMultilevel"/>
    <w:tmpl w:val="B2BEC362"/>
    <w:lvl w:ilvl="0" w:tplc="37588E74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B33D8C"/>
    <w:multiLevelType w:val="multilevel"/>
    <w:tmpl w:val="880CCEE6"/>
    <w:styleLink w:val="CurrentList1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63B43793"/>
    <w:multiLevelType w:val="hybridMultilevel"/>
    <w:tmpl w:val="DDCC8938"/>
    <w:lvl w:ilvl="0" w:tplc="BF468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BE7D8C">
      <w:numFmt w:val="none"/>
      <w:lvlText w:val=""/>
      <w:lvlJc w:val="left"/>
      <w:pPr>
        <w:tabs>
          <w:tab w:val="num" w:pos="360"/>
        </w:tabs>
      </w:pPr>
    </w:lvl>
    <w:lvl w:ilvl="2" w:tplc="C93A736A">
      <w:numFmt w:val="none"/>
      <w:lvlText w:val=""/>
      <w:lvlJc w:val="left"/>
      <w:pPr>
        <w:tabs>
          <w:tab w:val="num" w:pos="360"/>
        </w:tabs>
      </w:pPr>
    </w:lvl>
    <w:lvl w:ilvl="3" w:tplc="1CE4BF20">
      <w:numFmt w:val="none"/>
      <w:lvlText w:val=""/>
      <w:lvlJc w:val="left"/>
      <w:pPr>
        <w:tabs>
          <w:tab w:val="num" w:pos="360"/>
        </w:tabs>
      </w:pPr>
    </w:lvl>
    <w:lvl w:ilvl="4" w:tplc="B37647C6">
      <w:numFmt w:val="none"/>
      <w:lvlText w:val=""/>
      <w:lvlJc w:val="left"/>
      <w:pPr>
        <w:tabs>
          <w:tab w:val="num" w:pos="360"/>
        </w:tabs>
      </w:pPr>
    </w:lvl>
    <w:lvl w:ilvl="5" w:tplc="F732DA8C">
      <w:numFmt w:val="none"/>
      <w:lvlText w:val=""/>
      <w:lvlJc w:val="left"/>
      <w:pPr>
        <w:tabs>
          <w:tab w:val="num" w:pos="360"/>
        </w:tabs>
      </w:pPr>
    </w:lvl>
    <w:lvl w:ilvl="6" w:tplc="B580602A">
      <w:numFmt w:val="none"/>
      <w:lvlText w:val=""/>
      <w:lvlJc w:val="left"/>
      <w:pPr>
        <w:tabs>
          <w:tab w:val="num" w:pos="360"/>
        </w:tabs>
      </w:pPr>
    </w:lvl>
    <w:lvl w:ilvl="7" w:tplc="939EB788">
      <w:numFmt w:val="none"/>
      <w:lvlText w:val=""/>
      <w:lvlJc w:val="left"/>
      <w:pPr>
        <w:tabs>
          <w:tab w:val="num" w:pos="360"/>
        </w:tabs>
      </w:pPr>
    </w:lvl>
    <w:lvl w:ilvl="8" w:tplc="824C157E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67950357"/>
    <w:multiLevelType w:val="hybridMultilevel"/>
    <w:tmpl w:val="374256F6"/>
    <w:lvl w:ilvl="0" w:tplc="650E37D4">
      <w:start w:val="31"/>
      <w:numFmt w:val="bullet"/>
      <w:lvlText w:val="-"/>
      <w:lvlJc w:val="left"/>
      <w:pPr>
        <w:ind w:left="1210" w:hanging="85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9A5847"/>
    <w:multiLevelType w:val="hybridMultilevel"/>
    <w:tmpl w:val="7DA49474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FF45EE"/>
    <w:multiLevelType w:val="multilevel"/>
    <w:tmpl w:val="025843D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8BD3A2E"/>
    <w:multiLevelType w:val="multilevel"/>
    <w:tmpl w:val="18060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56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7674090">
    <w:abstractNumId w:val="8"/>
  </w:num>
  <w:num w:numId="2" w16cid:durableId="359280886">
    <w:abstractNumId w:val="26"/>
  </w:num>
  <w:num w:numId="3" w16cid:durableId="474297977">
    <w:abstractNumId w:val="10"/>
  </w:num>
  <w:num w:numId="4" w16cid:durableId="1978224201">
    <w:abstractNumId w:val="20"/>
  </w:num>
  <w:num w:numId="5" w16cid:durableId="879895726">
    <w:abstractNumId w:val="6"/>
  </w:num>
  <w:num w:numId="6" w16cid:durableId="1313951306">
    <w:abstractNumId w:val="13"/>
  </w:num>
  <w:num w:numId="7" w16cid:durableId="1118527099">
    <w:abstractNumId w:val="12"/>
  </w:num>
  <w:num w:numId="8" w16cid:durableId="480776160">
    <w:abstractNumId w:val="22"/>
  </w:num>
  <w:num w:numId="9" w16cid:durableId="1870725864">
    <w:abstractNumId w:val="15"/>
  </w:num>
  <w:num w:numId="10" w16cid:durableId="83887302">
    <w:abstractNumId w:val="17"/>
  </w:num>
  <w:num w:numId="11" w16cid:durableId="1114639320">
    <w:abstractNumId w:val="5"/>
  </w:num>
  <w:num w:numId="12" w16cid:durableId="1392078518">
    <w:abstractNumId w:val="16"/>
  </w:num>
  <w:num w:numId="13" w16cid:durableId="1688408665">
    <w:abstractNumId w:val="0"/>
  </w:num>
  <w:num w:numId="14" w16cid:durableId="1358115451">
    <w:abstractNumId w:val="24"/>
  </w:num>
  <w:num w:numId="15" w16cid:durableId="302736872">
    <w:abstractNumId w:val="4"/>
  </w:num>
  <w:num w:numId="16" w16cid:durableId="771903085">
    <w:abstractNumId w:val="14"/>
  </w:num>
  <w:num w:numId="17" w16cid:durableId="1443963321">
    <w:abstractNumId w:val="7"/>
  </w:num>
  <w:num w:numId="18" w16cid:durableId="321272502">
    <w:abstractNumId w:val="21"/>
  </w:num>
  <w:num w:numId="19" w16cid:durableId="2013101600">
    <w:abstractNumId w:val="9"/>
  </w:num>
  <w:num w:numId="20" w16cid:durableId="1951543012">
    <w:abstractNumId w:val="2"/>
  </w:num>
  <w:num w:numId="21" w16cid:durableId="430207375">
    <w:abstractNumId w:val="18"/>
  </w:num>
  <w:num w:numId="22" w16cid:durableId="650212450">
    <w:abstractNumId w:val="3"/>
  </w:num>
  <w:num w:numId="23" w16cid:durableId="1569799128">
    <w:abstractNumId w:val="19"/>
  </w:num>
  <w:num w:numId="24" w16cid:durableId="1020815654">
    <w:abstractNumId w:val="25"/>
  </w:num>
  <w:num w:numId="25" w16cid:durableId="7744426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11357336">
    <w:abstractNumId w:val="11"/>
  </w:num>
  <w:num w:numId="27" w16cid:durableId="1270698839">
    <w:abstractNumId w:val="1"/>
  </w:num>
  <w:num w:numId="28" w16cid:durableId="133839036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sectEnd"/>
    <w:footnote w:id="-1"/>
    <w:footnote w:id="0"/>
    <w:footnote w:id="1"/>
  </w:footnotePr>
  <w:endnotePr>
    <w:pos w:val="sectEnd"/>
    <w:numFmt w:val="decimal"/>
    <w:numStart w:val="0"/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3MTM2NbIwMjY3NDZQ0lEKTi0uzszPAykwrAUAeSmX9ywAAAA="/>
    <w:docVar w:name="IPSpeechSession$" w:val="FALSE"/>
    <w:docVar w:name="IPSpeechSessionSaved$" w:val="FALSE"/>
  </w:docVars>
  <w:rsids>
    <w:rsidRoot w:val="0E075460"/>
    <w:rsid w:val="00000F13"/>
    <w:rsid w:val="000018B0"/>
    <w:rsid w:val="000019EA"/>
    <w:rsid w:val="00001A39"/>
    <w:rsid w:val="00001B76"/>
    <w:rsid w:val="00002FEF"/>
    <w:rsid w:val="00002FF6"/>
    <w:rsid w:val="00003722"/>
    <w:rsid w:val="00003A2E"/>
    <w:rsid w:val="00003A40"/>
    <w:rsid w:val="00003BB7"/>
    <w:rsid w:val="00004340"/>
    <w:rsid w:val="0000437D"/>
    <w:rsid w:val="00004F1E"/>
    <w:rsid w:val="00005373"/>
    <w:rsid w:val="00005506"/>
    <w:rsid w:val="000056EE"/>
    <w:rsid w:val="00005B39"/>
    <w:rsid w:val="00005DE1"/>
    <w:rsid w:val="00005E32"/>
    <w:rsid w:val="00006221"/>
    <w:rsid w:val="00007011"/>
    <w:rsid w:val="0000707F"/>
    <w:rsid w:val="00010ED5"/>
    <w:rsid w:val="00011055"/>
    <w:rsid w:val="00011095"/>
    <w:rsid w:val="00011A05"/>
    <w:rsid w:val="00011A48"/>
    <w:rsid w:val="00011DB1"/>
    <w:rsid w:val="00011F4D"/>
    <w:rsid w:val="00012006"/>
    <w:rsid w:val="0001221A"/>
    <w:rsid w:val="00012571"/>
    <w:rsid w:val="0001259F"/>
    <w:rsid w:val="000128AE"/>
    <w:rsid w:val="00012A21"/>
    <w:rsid w:val="00014347"/>
    <w:rsid w:val="00015691"/>
    <w:rsid w:val="00015AB0"/>
    <w:rsid w:val="00015E36"/>
    <w:rsid w:val="000167AB"/>
    <w:rsid w:val="00016A6C"/>
    <w:rsid w:val="00016C76"/>
    <w:rsid w:val="00017CCF"/>
    <w:rsid w:val="00017E97"/>
    <w:rsid w:val="000203AF"/>
    <w:rsid w:val="000203CC"/>
    <w:rsid w:val="00020B71"/>
    <w:rsid w:val="00020B82"/>
    <w:rsid w:val="00020E1C"/>
    <w:rsid w:val="00020F3B"/>
    <w:rsid w:val="00020FBC"/>
    <w:rsid w:val="00021036"/>
    <w:rsid w:val="0002165B"/>
    <w:rsid w:val="00021AAA"/>
    <w:rsid w:val="00021F5E"/>
    <w:rsid w:val="000223EA"/>
    <w:rsid w:val="00022C79"/>
    <w:rsid w:val="00022DE0"/>
    <w:rsid w:val="0002307B"/>
    <w:rsid w:val="0002372B"/>
    <w:rsid w:val="00023847"/>
    <w:rsid w:val="00023D86"/>
    <w:rsid w:val="00023E3D"/>
    <w:rsid w:val="00023E66"/>
    <w:rsid w:val="000243CC"/>
    <w:rsid w:val="000247B7"/>
    <w:rsid w:val="0002482A"/>
    <w:rsid w:val="00026097"/>
    <w:rsid w:val="000264F5"/>
    <w:rsid w:val="00026747"/>
    <w:rsid w:val="000269B1"/>
    <w:rsid w:val="00026D92"/>
    <w:rsid w:val="00026E4B"/>
    <w:rsid w:val="00026FE7"/>
    <w:rsid w:val="000271DB"/>
    <w:rsid w:val="0002731B"/>
    <w:rsid w:val="000274E1"/>
    <w:rsid w:val="00027D98"/>
    <w:rsid w:val="000303AE"/>
    <w:rsid w:val="000307F1"/>
    <w:rsid w:val="00030EAA"/>
    <w:rsid w:val="00031197"/>
    <w:rsid w:val="000312A9"/>
    <w:rsid w:val="0003160A"/>
    <w:rsid w:val="00031FA7"/>
    <w:rsid w:val="000323B4"/>
    <w:rsid w:val="00032414"/>
    <w:rsid w:val="000325E8"/>
    <w:rsid w:val="00033101"/>
    <w:rsid w:val="00033366"/>
    <w:rsid w:val="00034687"/>
    <w:rsid w:val="00034A74"/>
    <w:rsid w:val="00034B42"/>
    <w:rsid w:val="0003605A"/>
    <w:rsid w:val="00036105"/>
    <w:rsid w:val="00036616"/>
    <w:rsid w:val="000367BB"/>
    <w:rsid w:val="000369CF"/>
    <w:rsid w:val="000369EA"/>
    <w:rsid w:val="00037054"/>
    <w:rsid w:val="00037276"/>
    <w:rsid w:val="0003727E"/>
    <w:rsid w:val="00037774"/>
    <w:rsid w:val="00037F80"/>
    <w:rsid w:val="00040473"/>
    <w:rsid w:val="0004070B"/>
    <w:rsid w:val="0004097A"/>
    <w:rsid w:val="000409C7"/>
    <w:rsid w:val="00040EB6"/>
    <w:rsid w:val="00040EF7"/>
    <w:rsid w:val="00040F2E"/>
    <w:rsid w:val="000415BD"/>
    <w:rsid w:val="00041E25"/>
    <w:rsid w:val="00041F83"/>
    <w:rsid w:val="00042019"/>
    <w:rsid w:val="000422CA"/>
    <w:rsid w:val="00042340"/>
    <w:rsid w:val="0004240B"/>
    <w:rsid w:val="00042738"/>
    <w:rsid w:val="00042F08"/>
    <w:rsid w:val="00043091"/>
    <w:rsid w:val="00043FC5"/>
    <w:rsid w:val="00044135"/>
    <w:rsid w:val="00044236"/>
    <w:rsid w:val="0004429E"/>
    <w:rsid w:val="0004497D"/>
    <w:rsid w:val="00044A32"/>
    <w:rsid w:val="00044A46"/>
    <w:rsid w:val="0004500F"/>
    <w:rsid w:val="00045312"/>
    <w:rsid w:val="00045B34"/>
    <w:rsid w:val="00045D72"/>
    <w:rsid w:val="00046015"/>
    <w:rsid w:val="00046238"/>
    <w:rsid w:val="000469D2"/>
    <w:rsid w:val="00046C48"/>
    <w:rsid w:val="00047315"/>
    <w:rsid w:val="00047965"/>
    <w:rsid w:val="00047A94"/>
    <w:rsid w:val="000501A5"/>
    <w:rsid w:val="00050F5C"/>
    <w:rsid w:val="000510DD"/>
    <w:rsid w:val="000510E6"/>
    <w:rsid w:val="0005125E"/>
    <w:rsid w:val="00051401"/>
    <w:rsid w:val="000517E3"/>
    <w:rsid w:val="00051EEA"/>
    <w:rsid w:val="0005224E"/>
    <w:rsid w:val="000527E6"/>
    <w:rsid w:val="00052EEF"/>
    <w:rsid w:val="0005316B"/>
    <w:rsid w:val="000532F9"/>
    <w:rsid w:val="00053772"/>
    <w:rsid w:val="00053CB7"/>
    <w:rsid w:val="000544D6"/>
    <w:rsid w:val="0005453A"/>
    <w:rsid w:val="000547ED"/>
    <w:rsid w:val="00054ABC"/>
    <w:rsid w:val="00054C2F"/>
    <w:rsid w:val="00055201"/>
    <w:rsid w:val="000555B3"/>
    <w:rsid w:val="0005583A"/>
    <w:rsid w:val="0005588F"/>
    <w:rsid w:val="00055F9C"/>
    <w:rsid w:val="00056043"/>
    <w:rsid w:val="00056659"/>
    <w:rsid w:val="000566D8"/>
    <w:rsid w:val="000569D1"/>
    <w:rsid w:val="000571A8"/>
    <w:rsid w:val="000576C6"/>
    <w:rsid w:val="00057925"/>
    <w:rsid w:val="00057CFE"/>
    <w:rsid w:val="0006035C"/>
    <w:rsid w:val="00060F09"/>
    <w:rsid w:val="00062A7E"/>
    <w:rsid w:val="00062AB4"/>
    <w:rsid w:val="000631F6"/>
    <w:rsid w:val="00063A36"/>
    <w:rsid w:val="00063BCF"/>
    <w:rsid w:val="00063D03"/>
    <w:rsid w:val="00063F8D"/>
    <w:rsid w:val="00064C68"/>
    <w:rsid w:val="0006519C"/>
    <w:rsid w:val="00065788"/>
    <w:rsid w:val="00065E8F"/>
    <w:rsid w:val="00065F34"/>
    <w:rsid w:val="00066700"/>
    <w:rsid w:val="0006703E"/>
    <w:rsid w:val="000671A5"/>
    <w:rsid w:val="00067F02"/>
    <w:rsid w:val="0007010E"/>
    <w:rsid w:val="000708E3"/>
    <w:rsid w:val="00070BEB"/>
    <w:rsid w:val="000719DC"/>
    <w:rsid w:val="000723FA"/>
    <w:rsid w:val="00072918"/>
    <w:rsid w:val="00072B1A"/>
    <w:rsid w:val="00073031"/>
    <w:rsid w:val="00073233"/>
    <w:rsid w:val="00073471"/>
    <w:rsid w:val="0007364D"/>
    <w:rsid w:val="00073B3A"/>
    <w:rsid w:val="00073D22"/>
    <w:rsid w:val="00073DD6"/>
    <w:rsid w:val="00073F18"/>
    <w:rsid w:val="000748DD"/>
    <w:rsid w:val="00075C47"/>
    <w:rsid w:val="000764D6"/>
    <w:rsid w:val="0007670F"/>
    <w:rsid w:val="00076BD3"/>
    <w:rsid w:val="00076E97"/>
    <w:rsid w:val="00077364"/>
    <w:rsid w:val="00077569"/>
    <w:rsid w:val="00077846"/>
    <w:rsid w:val="0007796F"/>
    <w:rsid w:val="00077E34"/>
    <w:rsid w:val="000803EE"/>
    <w:rsid w:val="0008048A"/>
    <w:rsid w:val="00080658"/>
    <w:rsid w:val="00080E49"/>
    <w:rsid w:val="00081419"/>
    <w:rsid w:val="00081754"/>
    <w:rsid w:val="00081764"/>
    <w:rsid w:val="00081BC8"/>
    <w:rsid w:val="000821B8"/>
    <w:rsid w:val="000821F9"/>
    <w:rsid w:val="00082990"/>
    <w:rsid w:val="00082AEF"/>
    <w:rsid w:val="000841F6"/>
    <w:rsid w:val="000844FB"/>
    <w:rsid w:val="00084690"/>
    <w:rsid w:val="0008515F"/>
    <w:rsid w:val="000860DC"/>
    <w:rsid w:val="000861E9"/>
    <w:rsid w:val="00086815"/>
    <w:rsid w:val="00086979"/>
    <w:rsid w:val="000872D3"/>
    <w:rsid w:val="00087360"/>
    <w:rsid w:val="00087405"/>
    <w:rsid w:val="0009037F"/>
    <w:rsid w:val="00090437"/>
    <w:rsid w:val="0009130F"/>
    <w:rsid w:val="000915C9"/>
    <w:rsid w:val="00091745"/>
    <w:rsid w:val="00091A44"/>
    <w:rsid w:val="000920EF"/>
    <w:rsid w:val="000930D0"/>
    <w:rsid w:val="000931B0"/>
    <w:rsid w:val="000932A1"/>
    <w:rsid w:val="000933A8"/>
    <w:rsid w:val="00093A1F"/>
    <w:rsid w:val="00094249"/>
    <w:rsid w:val="000942FA"/>
    <w:rsid w:val="00094670"/>
    <w:rsid w:val="0009484D"/>
    <w:rsid w:val="00094C0C"/>
    <w:rsid w:val="00094F42"/>
    <w:rsid w:val="0009523E"/>
    <w:rsid w:val="00095906"/>
    <w:rsid w:val="00095C5B"/>
    <w:rsid w:val="00095D2E"/>
    <w:rsid w:val="00096B74"/>
    <w:rsid w:val="00097134"/>
    <w:rsid w:val="00097CBF"/>
    <w:rsid w:val="00097E3C"/>
    <w:rsid w:val="000A0251"/>
    <w:rsid w:val="000A035F"/>
    <w:rsid w:val="000A08BE"/>
    <w:rsid w:val="000A0C0C"/>
    <w:rsid w:val="000A1084"/>
    <w:rsid w:val="000A16A1"/>
    <w:rsid w:val="000A18B3"/>
    <w:rsid w:val="000A18D6"/>
    <w:rsid w:val="000A19DD"/>
    <w:rsid w:val="000A24D5"/>
    <w:rsid w:val="000A2583"/>
    <w:rsid w:val="000A280E"/>
    <w:rsid w:val="000A2833"/>
    <w:rsid w:val="000A2C4A"/>
    <w:rsid w:val="000A2D29"/>
    <w:rsid w:val="000A34B1"/>
    <w:rsid w:val="000A3649"/>
    <w:rsid w:val="000A367E"/>
    <w:rsid w:val="000A3D4F"/>
    <w:rsid w:val="000A4173"/>
    <w:rsid w:val="000A509D"/>
    <w:rsid w:val="000A5102"/>
    <w:rsid w:val="000A5B43"/>
    <w:rsid w:val="000A619C"/>
    <w:rsid w:val="000A6B35"/>
    <w:rsid w:val="000A722C"/>
    <w:rsid w:val="000A7494"/>
    <w:rsid w:val="000A7A0E"/>
    <w:rsid w:val="000B00AF"/>
    <w:rsid w:val="000B07CD"/>
    <w:rsid w:val="000B08F7"/>
    <w:rsid w:val="000B0C4F"/>
    <w:rsid w:val="000B0CAC"/>
    <w:rsid w:val="000B0F9F"/>
    <w:rsid w:val="000B1C34"/>
    <w:rsid w:val="000B1F3A"/>
    <w:rsid w:val="000B1F55"/>
    <w:rsid w:val="000B35BA"/>
    <w:rsid w:val="000B3984"/>
    <w:rsid w:val="000B4171"/>
    <w:rsid w:val="000B45B3"/>
    <w:rsid w:val="000B471A"/>
    <w:rsid w:val="000B4E63"/>
    <w:rsid w:val="000B57BE"/>
    <w:rsid w:val="000B57D8"/>
    <w:rsid w:val="000B6250"/>
    <w:rsid w:val="000B69B0"/>
    <w:rsid w:val="000B6C5E"/>
    <w:rsid w:val="000B7A2A"/>
    <w:rsid w:val="000C0912"/>
    <w:rsid w:val="000C0AAF"/>
    <w:rsid w:val="000C1826"/>
    <w:rsid w:val="000C2960"/>
    <w:rsid w:val="000C3262"/>
    <w:rsid w:val="000C483B"/>
    <w:rsid w:val="000C5555"/>
    <w:rsid w:val="000C588A"/>
    <w:rsid w:val="000C5B4B"/>
    <w:rsid w:val="000C5EF1"/>
    <w:rsid w:val="000C6F07"/>
    <w:rsid w:val="000C71E1"/>
    <w:rsid w:val="000C7204"/>
    <w:rsid w:val="000C7589"/>
    <w:rsid w:val="000C75E9"/>
    <w:rsid w:val="000D0306"/>
    <w:rsid w:val="000D0472"/>
    <w:rsid w:val="000D177A"/>
    <w:rsid w:val="000D1925"/>
    <w:rsid w:val="000D1F2D"/>
    <w:rsid w:val="000D1F49"/>
    <w:rsid w:val="000D227B"/>
    <w:rsid w:val="000D2542"/>
    <w:rsid w:val="000D2630"/>
    <w:rsid w:val="000D2C33"/>
    <w:rsid w:val="000D32C6"/>
    <w:rsid w:val="000D36BB"/>
    <w:rsid w:val="000D3940"/>
    <w:rsid w:val="000D3DFF"/>
    <w:rsid w:val="000D4727"/>
    <w:rsid w:val="000D53A3"/>
    <w:rsid w:val="000D550E"/>
    <w:rsid w:val="000D6788"/>
    <w:rsid w:val="000D7095"/>
    <w:rsid w:val="000D7444"/>
    <w:rsid w:val="000D75CF"/>
    <w:rsid w:val="000D76B4"/>
    <w:rsid w:val="000D77FE"/>
    <w:rsid w:val="000D7A7C"/>
    <w:rsid w:val="000D7B8A"/>
    <w:rsid w:val="000E00D3"/>
    <w:rsid w:val="000E027B"/>
    <w:rsid w:val="000E0893"/>
    <w:rsid w:val="000E11E6"/>
    <w:rsid w:val="000E132E"/>
    <w:rsid w:val="000E150A"/>
    <w:rsid w:val="000E214E"/>
    <w:rsid w:val="000E24B1"/>
    <w:rsid w:val="000E3BF2"/>
    <w:rsid w:val="000E4352"/>
    <w:rsid w:val="000E5F41"/>
    <w:rsid w:val="000E6270"/>
    <w:rsid w:val="000E6F90"/>
    <w:rsid w:val="000E7257"/>
    <w:rsid w:val="000E76F6"/>
    <w:rsid w:val="000E777D"/>
    <w:rsid w:val="000E781E"/>
    <w:rsid w:val="000E7F55"/>
    <w:rsid w:val="000F050A"/>
    <w:rsid w:val="000F06C8"/>
    <w:rsid w:val="000F0C08"/>
    <w:rsid w:val="000F0C37"/>
    <w:rsid w:val="000F0C51"/>
    <w:rsid w:val="000F0E22"/>
    <w:rsid w:val="000F0E84"/>
    <w:rsid w:val="000F13E1"/>
    <w:rsid w:val="000F1A13"/>
    <w:rsid w:val="000F1EB0"/>
    <w:rsid w:val="000F312F"/>
    <w:rsid w:val="000F34A6"/>
    <w:rsid w:val="000F374C"/>
    <w:rsid w:val="000F4496"/>
    <w:rsid w:val="000F5282"/>
    <w:rsid w:val="000F52A4"/>
    <w:rsid w:val="000F57BF"/>
    <w:rsid w:val="000F5F5C"/>
    <w:rsid w:val="000F66BB"/>
    <w:rsid w:val="000F704C"/>
    <w:rsid w:val="000F7174"/>
    <w:rsid w:val="000F7268"/>
    <w:rsid w:val="000F7CB4"/>
    <w:rsid w:val="00100026"/>
    <w:rsid w:val="001005B1"/>
    <w:rsid w:val="001005DA"/>
    <w:rsid w:val="00100C6A"/>
    <w:rsid w:val="001015A3"/>
    <w:rsid w:val="00101746"/>
    <w:rsid w:val="00101CB9"/>
    <w:rsid w:val="001020A8"/>
    <w:rsid w:val="0010267A"/>
    <w:rsid w:val="001029DF"/>
    <w:rsid w:val="0010353D"/>
    <w:rsid w:val="0010367D"/>
    <w:rsid w:val="001037DB"/>
    <w:rsid w:val="00104169"/>
    <w:rsid w:val="00104B2B"/>
    <w:rsid w:val="00105557"/>
    <w:rsid w:val="0010605E"/>
    <w:rsid w:val="001060F8"/>
    <w:rsid w:val="00106BD3"/>
    <w:rsid w:val="00106DFB"/>
    <w:rsid w:val="00107070"/>
    <w:rsid w:val="0010734C"/>
    <w:rsid w:val="00107472"/>
    <w:rsid w:val="00107A35"/>
    <w:rsid w:val="00107B9F"/>
    <w:rsid w:val="00107D6E"/>
    <w:rsid w:val="001101ED"/>
    <w:rsid w:val="00111C47"/>
    <w:rsid w:val="00111EB6"/>
    <w:rsid w:val="001120B1"/>
    <w:rsid w:val="001121AE"/>
    <w:rsid w:val="001122C7"/>
    <w:rsid w:val="001124DF"/>
    <w:rsid w:val="00112D21"/>
    <w:rsid w:val="00113203"/>
    <w:rsid w:val="001133A1"/>
    <w:rsid w:val="00113510"/>
    <w:rsid w:val="001138BA"/>
    <w:rsid w:val="0011402A"/>
    <w:rsid w:val="00114628"/>
    <w:rsid w:val="001146F4"/>
    <w:rsid w:val="0011475B"/>
    <w:rsid w:val="001150E3"/>
    <w:rsid w:val="0011518E"/>
    <w:rsid w:val="001154AB"/>
    <w:rsid w:val="00115DBD"/>
    <w:rsid w:val="00116567"/>
    <w:rsid w:val="00116593"/>
    <w:rsid w:val="0011661F"/>
    <w:rsid w:val="0011667B"/>
    <w:rsid w:val="00116C24"/>
    <w:rsid w:val="0011703B"/>
    <w:rsid w:val="001170F6"/>
    <w:rsid w:val="0012098C"/>
    <w:rsid w:val="001209A6"/>
    <w:rsid w:val="001210C6"/>
    <w:rsid w:val="00121849"/>
    <w:rsid w:val="001219E0"/>
    <w:rsid w:val="0012258A"/>
    <w:rsid w:val="00122877"/>
    <w:rsid w:val="0012351A"/>
    <w:rsid w:val="001236BC"/>
    <w:rsid w:val="0012405C"/>
    <w:rsid w:val="001241E5"/>
    <w:rsid w:val="00124331"/>
    <w:rsid w:val="001243C0"/>
    <w:rsid w:val="00124589"/>
    <w:rsid w:val="001248C1"/>
    <w:rsid w:val="001252BB"/>
    <w:rsid w:val="001255F0"/>
    <w:rsid w:val="00125788"/>
    <w:rsid w:val="001257B5"/>
    <w:rsid w:val="00125A93"/>
    <w:rsid w:val="001264C2"/>
    <w:rsid w:val="00126870"/>
    <w:rsid w:val="00126D25"/>
    <w:rsid w:val="00127C7C"/>
    <w:rsid w:val="0013002E"/>
    <w:rsid w:val="00130098"/>
    <w:rsid w:val="0013065D"/>
    <w:rsid w:val="00130F16"/>
    <w:rsid w:val="001329B2"/>
    <w:rsid w:val="00132B57"/>
    <w:rsid w:val="001331BA"/>
    <w:rsid w:val="001331C1"/>
    <w:rsid w:val="00133D3D"/>
    <w:rsid w:val="00133EFF"/>
    <w:rsid w:val="00134F28"/>
    <w:rsid w:val="001351E9"/>
    <w:rsid w:val="0013525D"/>
    <w:rsid w:val="001352BD"/>
    <w:rsid w:val="001353C5"/>
    <w:rsid w:val="0013543F"/>
    <w:rsid w:val="001358AB"/>
    <w:rsid w:val="001361F2"/>
    <w:rsid w:val="0013642F"/>
    <w:rsid w:val="00136B6B"/>
    <w:rsid w:val="001376C8"/>
    <w:rsid w:val="00137862"/>
    <w:rsid w:val="00137D6D"/>
    <w:rsid w:val="00137DF3"/>
    <w:rsid w:val="00140113"/>
    <w:rsid w:val="001403C5"/>
    <w:rsid w:val="0014046C"/>
    <w:rsid w:val="00141129"/>
    <w:rsid w:val="001412B0"/>
    <w:rsid w:val="00141568"/>
    <w:rsid w:val="00142420"/>
    <w:rsid w:val="00142988"/>
    <w:rsid w:val="00142BAC"/>
    <w:rsid w:val="00143D4B"/>
    <w:rsid w:val="0014433B"/>
    <w:rsid w:val="001448D3"/>
    <w:rsid w:val="00144C65"/>
    <w:rsid w:val="00144C66"/>
    <w:rsid w:val="00144D4C"/>
    <w:rsid w:val="00144F00"/>
    <w:rsid w:val="00144F03"/>
    <w:rsid w:val="00144F4E"/>
    <w:rsid w:val="00145886"/>
    <w:rsid w:val="00146898"/>
    <w:rsid w:val="00146A5B"/>
    <w:rsid w:val="00146D48"/>
    <w:rsid w:val="0014719F"/>
    <w:rsid w:val="001473B6"/>
    <w:rsid w:val="00147C28"/>
    <w:rsid w:val="00147F34"/>
    <w:rsid w:val="00147FEE"/>
    <w:rsid w:val="00150312"/>
    <w:rsid w:val="00150353"/>
    <w:rsid w:val="00150800"/>
    <w:rsid w:val="00151816"/>
    <w:rsid w:val="00151AA2"/>
    <w:rsid w:val="00151B5D"/>
    <w:rsid w:val="00151FBE"/>
    <w:rsid w:val="001521DA"/>
    <w:rsid w:val="00152517"/>
    <w:rsid w:val="00152868"/>
    <w:rsid w:val="00152A3B"/>
    <w:rsid w:val="00152A5E"/>
    <w:rsid w:val="00152BCA"/>
    <w:rsid w:val="00152E69"/>
    <w:rsid w:val="00153244"/>
    <w:rsid w:val="00153677"/>
    <w:rsid w:val="00154B4A"/>
    <w:rsid w:val="00154D28"/>
    <w:rsid w:val="00154FA2"/>
    <w:rsid w:val="001551DA"/>
    <w:rsid w:val="00155BDC"/>
    <w:rsid w:val="00155F10"/>
    <w:rsid w:val="00156077"/>
    <w:rsid w:val="00156177"/>
    <w:rsid w:val="001562E3"/>
    <w:rsid w:val="001564A7"/>
    <w:rsid w:val="001566A2"/>
    <w:rsid w:val="001573AE"/>
    <w:rsid w:val="00157C01"/>
    <w:rsid w:val="00160482"/>
    <w:rsid w:val="00160646"/>
    <w:rsid w:val="00160DCE"/>
    <w:rsid w:val="00160E55"/>
    <w:rsid w:val="00161203"/>
    <w:rsid w:val="00161498"/>
    <w:rsid w:val="00161767"/>
    <w:rsid w:val="0016229A"/>
    <w:rsid w:val="0016288F"/>
    <w:rsid w:val="00162C8B"/>
    <w:rsid w:val="00162E71"/>
    <w:rsid w:val="001630E2"/>
    <w:rsid w:val="00163ACB"/>
    <w:rsid w:val="00163DAD"/>
    <w:rsid w:val="00163E46"/>
    <w:rsid w:val="001640C3"/>
    <w:rsid w:val="0016489C"/>
    <w:rsid w:val="00164B71"/>
    <w:rsid w:val="00164E7A"/>
    <w:rsid w:val="0016555C"/>
    <w:rsid w:val="00165824"/>
    <w:rsid w:val="00165AB8"/>
    <w:rsid w:val="001670F0"/>
    <w:rsid w:val="00167151"/>
    <w:rsid w:val="00167689"/>
    <w:rsid w:val="001676B6"/>
    <w:rsid w:val="00167919"/>
    <w:rsid w:val="001700FA"/>
    <w:rsid w:val="001708D5"/>
    <w:rsid w:val="00171263"/>
    <w:rsid w:val="001712B0"/>
    <w:rsid w:val="0017158F"/>
    <w:rsid w:val="00171A05"/>
    <w:rsid w:val="00171C13"/>
    <w:rsid w:val="0017201A"/>
    <w:rsid w:val="00172030"/>
    <w:rsid w:val="0017205A"/>
    <w:rsid w:val="00172469"/>
    <w:rsid w:val="00172A95"/>
    <w:rsid w:val="00172CEA"/>
    <w:rsid w:val="00172D0F"/>
    <w:rsid w:val="00173126"/>
    <w:rsid w:val="00173803"/>
    <w:rsid w:val="00173A05"/>
    <w:rsid w:val="00173A75"/>
    <w:rsid w:val="00173D5E"/>
    <w:rsid w:val="001742D2"/>
    <w:rsid w:val="001743EF"/>
    <w:rsid w:val="001749E0"/>
    <w:rsid w:val="001752BE"/>
    <w:rsid w:val="0017556E"/>
    <w:rsid w:val="00176717"/>
    <w:rsid w:val="00176ACA"/>
    <w:rsid w:val="001774C5"/>
    <w:rsid w:val="00177EDB"/>
    <w:rsid w:val="00181BD7"/>
    <w:rsid w:val="00181E7D"/>
    <w:rsid w:val="00182AB4"/>
    <w:rsid w:val="00182FFE"/>
    <w:rsid w:val="001832F3"/>
    <w:rsid w:val="00183761"/>
    <w:rsid w:val="00184A3B"/>
    <w:rsid w:val="00184D78"/>
    <w:rsid w:val="001854BE"/>
    <w:rsid w:val="00185D60"/>
    <w:rsid w:val="00185FF0"/>
    <w:rsid w:val="0018613E"/>
    <w:rsid w:val="001862DF"/>
    <w:rsid w:val="001863F2"/>
    <w:rsid w:val="00186B3E"/>
    <w:rsid w:val="00186B58"/>
    <w:rsid w:val="0018753E"/>
    <w:rsid w:val="00187FD6"/>
    <w:rsid w:val="00190000"/>
    <w:rsid w:val="0019057F"/>
    <w:rsid w:val="0019100C"/>
    <w:rsid w:val="00191168"/>
    <w:rsid w:val="001917BD"/>
    <w:rsid w:val="00191800"/>
    <w:rsid w:val="0019183A"/>
    <w:rsid w:val="00191989"/>
    <w:rsid w:val="0019292D"/>
    <w:rsid w:val="001929BC"/>
    <w:rsid w:val="001934FF"/>
    <w:rsid w:val="00193613"/>
    <w:rsid w:val="00193B3F"/>
    <w:rsid w:val="00193B7D"/>
    <w:rsid w:val="00193F96"/>
    <w:rsid w:val="0019412D"/>
    <w:rsid w:val="00194134"/>
    <w:rsid w:val="0019463E"/>
    <w:rsid w:val="00195238"/>
    <w:rsid w:val="00195653"/>
    <w:rsid w:val="00195785"/>
    <w:rsid w:val="001958A8"/>
    <w:rsid w:val="001967BE"/>
    <w:rsid w:val="00196B21"/>
    <w:rsid w:val="00196CCB"/>
    <w:rsid w:val="00197245"/>
    <w:rsid w:val="00197B8E"/>
    <w:rsid w:val="00197EB7"/>
    <w:rsid w:val="001A0176"/>
    <w:rsid w:val="001A061E"/>
    <w:rsid w:val="001A143D"/>
    <w:rsid w:val="001A1651"/>
    <w:rsid w:val="001A1663"/>
    <w:rsid w:val="001A1E8B"/>
    <w:rsid w:val="001A22C4"/>
    <w:rsid w:val="001A243A"/>
    <w:rsid w:val="001A271E"/>
    <w:rsid w:val="001A278A"/>
    <w:rsid w:val="001A29C1"/>
    <w:rsid w:val="001A2F15"/>
    <w:rsid w:val="001A3009"/>
    <w:rsid w:val="001A3017"/>
    <w:rsid w:val="001A3023"/>
    <w:rsid w:val="001A3102"/>
    <w:rsid w:val="001A36DD"/>
    <w:rsid w:val="001A4A4A"/>
    <w:rsid w:val="001A4CA6"/>
    <w:rsid w:val="001A5479"/>
    <w:rsid w:val="001A56FC"/>
    <w:rsid w:val="001A592C"/>
    <w:rsid w:val="001A5B42"/>
    <w:rsid w:val="001A5F6E"/>
    <w:rsid w:val="001A6167"/>
    <w:rsid w:val="001A6DE5"/>
    <w:rsid w:val="001A6F76"/>
    <w:rsid w:val="001A72CC"/>
    <w:rsid w:val="001A7C5F"/>
    <w:rsid w:val="001B07D9"/>
    <w:rsid w:val="001B07F1"/>
    <w:rsid w:val="001B09E4"/>
    <w:rsid w:val="001B0DF0"/>
    <w:rsid w:val="001B0F70"/>
    <w:rsid w:val="001B14A4"/>
    <w:rsid w:val="001B183D"/>
    <w:rsid w:val="001B316A"/>
    <w:rsid w:val="001B33B3"/>
    <w:rsid w:val="001B390A"/>
    <w:rsid w:val="001B3D15"/>
    <w:rsid w:val="001B4152"/>
    <w:rsid w:val="001B43D0"/>
    <w:rsid w:val="001B5073"/>
    <w:rsid w:val="001B53B0"/>
    <w:rsid w:val="001B575F"/>
    <w:rsid w:val="001B57E7"/>
    <w:rsid w:val="001B5B9F"/>
    <w:rsid w:val="001B66BF"/>
    <w:rsid w:val="001B7654"/>
    <w:rsid w:val="001B77B4"/>
    <w:rsid w:val="001B79D8"/>
    <w:rsid w:val="001B7F0D"/>
    <w:rsid w:val="001C02F8"/>
    <w:rsid w:val="001C0388"/>
    <w:rsid w:val="001C03D9"/>
    <w:rsid w:val="001C0B39"/>
    <w:rsid w:val="001C0D95"/>
    <w:rsid w:val="001C0E4B"/>
    <w:rsid w:val="001C101D"/>
    <w:rsid w:val="001C1098"/>
    <w:rsid w:val="001C1D6F"/>
    <w:rsid w:val="001C1F50"/>
    <w:rsid w:val="001C20F2"/>
    <w:rsid w:val="001C21AC"/>
    <w:rsid w:val="001C2DE9"/>
    <w:rsid w:val="001C2EFC"/>
    <w:rsid w:val="001C2FA5"/>
    <w:rsid w:val="001C3155"/>
    <w:rsid w:val="001C3D08"/>
    <w:rsid w:val="001C40CF"/>
    <w:rsid w:val="001C4301"/>
    <w:rsid w:val="001C4FE1"/>
    <w:rsid w:val="001C50C9"/>
    <w:rsid w:val="001C574C"/>
    <w:rsid w:val="001C5763"/>
    <w:rsid w:val="001C5ADD"/>
    <w:rsid w:val="001C5F71"/>
    <w:rsid w:val="001C687C"/>
    <w:rsid w:val="001C6979"/>
    <w:rsid w:val="001D032F"/>
    <w:rsid w:val="001D082B"/>
    <w:rsid w:val="001D0C05"/>
    <w:rsid w:val="001D0D25"/>
    <w:rsid w:val="001D0F4D"/>
    <w:rsid w:val="001D1170"/>
    <w:rsid w:val="001D1AAA"/>
    <w:rsid w:val="001D1B3E"/>
    <w:rsid w:val="001D1C43"/>
    <w:rsid w:val="001D2042"/>
    <w:rsid w:val="001D2440"/>
    <w:rsid w:val="001D264D"/>
    <w:rsid w:val="001D2845"/>
    <w:rsid w:val="001D28BD"/>
    <w:rsid w:val="001D29F7"/>
    <w:rsid w:val="001D2B32"/>
    <w:rsid w:val="001D2CF5"/>
    <w:rsid w:val="001D3025"/>
    <w:rsid w:val="001D31D3"/>
    <w:rsid w:val="001D3592"/>
    <w:rsid w:val="001D3956"/>
    <w:rsid w:val="001D3A0D"/>
    <w:rsid w:val="001D3A86"/>
    <w:rsid w:val="001D3AE0"/>
    <w:rsid w:val="001D3FBF"/>
    <w:rsid w:val="001D43BC"/>
    <w:rsid w:val="001D49E1"/>
    <w:rsid w:val="001D4DA3"/>
    <w:rsid w:val="001D52D7"/>
    <w:rsid w:val="001D59E3"/>
    <w:rsid w:val="001D5F66"/>
    <w:rsid w:val="001D6413"/>
    <w:rsid w:val="001D6925"/>
    <w:rsid w:val="001D6ADA"/>
    <w:rsid w:val="001D6EAB"/>
    <w:rsid w:val="001D71D4"/>
    <w:rsid w:val="001D728F"/>
    <w:rsid w:val="001D746A"/>
    <w:rsid w:val="001D74B6"/>
    <w:rsid w:val="001D7A40"/>
    <w:rsid w:val="001D7C01"/>
    <w:rsid w:val="001D7E4A"/>
    <w:rsid w:val="001E00E7"/>
    <w:rsid w:val="001E02F8"/>
    <w:rsid w:val="001E17C8"/>
    <w:rsid w:val="001E1F86"/>
    <w:rsid w:val="001E21CD"/>
    <w:rsid w:val="001E245E"/>
    <w:rsid w:val="001E2560"/>
    <w:rsid w:val="001E2890"/>
    <w:rsid w:val="001E292D"/>
    <w:rsid w:val="001E2E2E"/>
    <w:rsid w:val="001E2F1E"/>
    <w:rsid w:val="001E314B"/>
    <w:rsid w:val="001E3494"/>
    <w:rsid w:val="001E3579"/>
    <w:rsid w:val="001E35AA"/>
    <w:rsid w:val="001E3747"/>
    <w:rsid w:val="001E383D"/>
    <w:rsid w:val="001E392A"/>
    <w:rsid w:val="001E3F2B"/>
    <w:rsid w:val="001E4375"/>
    <w:rsid w:val="001E4421"/>
    <w:rsid w:val="001E4BF3"/>
    <w:rsid w:val="001E4CA9"/>
    <w:rsid w:val="001E4E48"/>
    <w:rsid w:val="001E5557"/>
    <w:rsid w:val="001E55BA"/>
    <w:rsid w:val="001E584D"/>
    <w:rsid w:val="001E586A"/>
    <w:rsid w:val="001E5BE7"/>
    <w:rsid w:val="001E69DA"/>
    <w:rsid w:val="001E6BF1"/>
    <w:rsid w:val="001E6D4D"/>
    <w:rsid w:val="001E7384"/>
    <w:rsid w:val="001E75DB"/>
    <w:rsid w:val="001E7A6B"/>
    <w:rsid w:val="001E7FEB"/>
    <w:rsid w:val="001F112E"/>
    <w:rsid w:val="001F1D5E"/>
    <w:rsid w:val="001F1E1B"/>
    <w:rsid w:val="001F2298"/>
    <w:rsid w:val="001F22B9"/>
    <w:rsid w:val="001F27D5"/>
    <w:rsid w:val="001F2BBB"/>
    <w:rsid w:val="001F2FC7"/>
    <w:rsid w:val="001F3633"/>
    <w:rsid w:val="001F38A6"/>
    <w:rsid w:val="001F407F"/>
    <w:rsid w:val="001F453E"/>
    <w:rsid w:val="001F4735"/>
    <w:rsid w:val="001F4985"/>
    <w:rsid w:val="001F4D70"/>
    <w:rsid w:val="001F4F92"/>
    <w:rsid w:val="001F5694"/>
    <w:rsid w:val="001F5799"/>
    <w:rsid w:val="001F5D2F"/>
    <w:rsid w:val="001F5E61"/>
    <w:rsid w:val="001F5F06"/>
    <w:rsid w:val="001F61A4"/>
    <w:rsid w:val="001F63AF"/>
    <w:rsid w:val="001F6942"/>
    <w:rsid w:val="001F6DAF"/>
    <w:rsid w:val="001F782E"/>
    <w:rsid w:val="001F78EF"/>
    <w:rsid w:val="001F7ACA"/>
    <w:rsid w:val="00200A95"/>
    <w:rsid w:val="00200EB7"/>
    <w:rsid w:val="00201074"/>
    <w:rsid w:val="00201270"/>
    <w:rsid w:val="00201927"/>
    <w:rsid w:val="00201A41"/>
    <w:rsid w:val="00201AB9"/>
    <w:rsid w:val="00201BCC"/>
    <w:rsid w:val="00201F57"/>
    <w:rsid w:val="00202685"/>
    <w:rsid w:val="00202E54"/>
    <w:rsid w:val="00202E90"/>
    <w:rsid w:val="00203410"/>
    <w:rsid w:val="002037B0"/>
    <w:rsid w:val="002038A0"/>
    <w:rsid w:val="00204424"/>
    <w:rsid w:val="0020476F"/>
    <w:rsid w:val="0020485D"/>
    <w:rsid w:val="00204CD9"/>
    <w:rsid w:val="00204FA5"/>
    <w:rsid w:val="00205822"/>
    <w:rsid w:val="00205ADF"/>
    <w:rsid w:val="002062A3"/>
    <w:rsid w:val="00206682"/>
    <w:rsid w:val="00206FB4"/>
    <w:rsid w:val="00207197"/>
    <w:rsid w:val="0020738F"/>
    <w:rsid w:val="00207E04"/>
    <w:rsid w:val="00210122"/>
    <w:rsid w:val="00210405"/>
    <w:rsid w:val="00210829"/>
    <w:rsid w:val="002112DC"/>
    <w:rsid w:val="00211556"/>
    <w:rsid w:val="00211ED2"/>
    <w:rsid w:val="002125EC"/>
    <w:rsid w:val="00212623"/>
    <w:rsid w:val="00212ABB"/>
    <w:rsid w:val="002131FD"/>
    <w:rsid w:val="00213252"/>
    <w:rsid w:val="00213945"/>
    <w:rsid w:val="00213B97"/>
    <w:rsid w:val="00213BF8"/>
    <w:rsid w:val="00213EA6"/>
    <w:rsid w:val="00214068"/>
    <w:rsid w:val="00214089"/>
    <w:rsid w:val="002145BE"/>
    <w:rsid w:val="00214E0A"/>
    <w:rsid w:val="002150C6"/>
    <w:rsid w:val="002153D3"/>
    <w:rsid w:val="00215703"/>
    <w:rsid w:val="00215886"/>
    <w:rsid w:val="00215A38"/>
    <w:rsid w:val="00216945"/>
    <w:rsid w:val="00216B3C"/>
    <w:rsid w:val="00216E99"/>
    <w:rsid w:val="002179E3"/>
    <w:rsid w:val="002210E6"/>
    <w:rsid w:val="00221118"/>
    <w:rsid w:val="0022155F"/>
    <w:rsid w:val="0022172F"/>
    <w:rsid w:val="00221766"/>
    <w:rsid w:val="00221D47"/>
    <w:rsid w:val="00222D29"/>
    <w:rsid w:val="0022322C"/>
    <w:rsid w:val="002235DA"/>
    <w:rsid w:val="0022415A"/>
    <w:rsid w:val="00224BD9"/>
    <w:rsid w:val="00224FA8"/>
    <w:rsid w:val="00224FB0"/>
    <w:rsid w:val="002250AD"/>
    <w:rsid w:val="00225424"/>
    <w:rsid w:val="00225716"/>
    <w:rsid w:val="00225796"/>
    <w:rsid w:val="00226319"/>
    <w:rsid w:val="0022665A"/>
    <w:rsid w:val="002266AE"/>
    <w:rsid w:val="00227AF7"/>
    <w:rsid w:val="00230066"/>
    <w:rsid w:val="00230979"/>
    <w:rsid w:val="00231244"/>
    <w:rsid w:val="0023154D"/>
    <w:rsid w:val="00231933"/>
    <w:rsid w:val="00231BC6"/>
    <w:rsid w:val="00231F78"/>
    <w:rsid w:val="00231FC3"/>
    <w:rsid w:val="002320C5"/>
    <w:rsid w:val="0023213A"/>
    <w:rsid w:val="0023237F"/>
    <w:rsid w:val="00233079"/>
    <w:rsid w:val="00233A80"/>
    <w:rsid w:val="00233F63"/>
    <w:rsid w:val="00234052"/>
    <w:rsid w:val="002349AB"/>
    <w:rsid w:val="00234A22"/>
    <w:rsid w:val="00234C3F"/>
    <w:rsid w:val="002352FC"/>
    <w:rsid w:val="002367B6"/>
    <w:rsid w:val="0023723F"/>
    <w:rsid w:val="00237D76"/>
    <w:rsid w:val="00237E45"/>
    <w:rsid w:val="00237F71"/>
    <w:rsid w:val="002401A0"/>
    <w:rsid w:val="002403B1"/>
    <w:rsid w:val="002403B3"/>
    <w:rsid w:val="00240B99"/>
    <w:rsid w:val="00240BBE"/>
    <w:rsid w:val="0024167A"/>
    <w:rsid w:val="00241CCC"/>
    <w:rsid w:val="00242A7E"/>
    <w:rsid w:val="00242B83"/>
    <w:rsid w:val="00242BE1"/>
    <w:rsid w:val="00242CF6"/>
    <w:rsid w:val="002430A7"/>
    <w:rsid w:val="002431A0"/>
    <w:rsid w:val="002438F5"/>
    <w:rsid w:val="00243AFE"/>
    <w:rsid w:val="00243B8E"/>
    <w:rsid w:val="00243BE6"/>
    <w:rsid w:val="002441D7"/>
    <w:rsid w:val="0024452E"/>
    <w:rsid w:val="00244B0F"/>
    <w:rsid w:val="002450EF"/>
    <w:rsid w:val="00245316"/>
    <w:rsid w:val="00245C41"/>
    <w:rsid w:val="00246B4E"/>
    <w:rsid w:val="002475A8"/>
    <w:rsid w:val="00247684"/>
    <w:rsid w:val="0024797B"/>
    <w:rsid w:val="0024798D"/>
    <w:rsid w:val="00247C89"/>
    <w:rsid w:val="00247CCF"/>
    <w:rsid w:val="00247FDE"/>
    <w:rsid w:val="0025053F"/>
    <w:rsid w:val="00250778"/>
    <w:rsid w:val="00250A3B"/>
    <w:rsid w:val="00250EB9"/>
    <w:rsid w:val="002510E6"/>
    <w:rsid w:val="002518FA"/>
    <w:rsid w:val="00251BAB"/>
    <w:rsid w:val="00251BD1"/>
    <w:rsid w:val="00251C24"/>
    <w:rsid w:val="00252CF7"/>
    <w:rsid w:val="002530A1"/>
    <w:rsid w:val="0025384D"/>
    <w:rsid w:val="00253D7C"/>
    <w:rsid w:val="002541A7"/>
    <w:rsid w:val="002543F0"/>
    <w:rsid w:val="002544D7"/>
    <w:rsid w:val="0025454E"/>
    <w:rsid w:val="00254C30"/>
    <w:rsid w:val="0025529F"/>
    <w:rsid w:val="002557A7"/>
    <w:rsid w:val="002562B2"/>
    <w:rsid w:val="00256708"/>
    <w:rsid w:val="0025727E"/>
    <w:rsid w:val="00257541"/>
    <w:rsid w:val="002577D7"/>
    <w:rsid w:val="0026055B"/>
    <w:rsid w:val="0026095E"/>
    <w:rsid w:val="00261718"/>
    <w:rsid w:val="00261E63"/>
    <w:rsid w:val="00262750"/>
    <w:rsid w:val="00262F03"/>
    <w:rsid w:val="00263847"/>
    <w:rsid w:val="00263959"/>
    <w:rsid w:val="00263C5B"/>
    <w:rsid w:val="00264211"/>
    <w:rsid w:val="00265002"/>
    <w:rsid w:val="002654C4"/>
    <w:rsid w:val="00265C6E"/>
    <w:rsid w:val="002661D8"/>
    <w:rsid w:val="00266546"/>
    <w:rsid w:val="00266C32"/>
    <w:rsid w:val="00266DE3"/>
    <w:rsid w:val="0026738D"/>
    <w:rsid w:val="00267B42"/>
    <w:rsid w:val="00267F3B"/>
    <w:rsid w:val="00270CF5"/>
    <w:rsid w:val="00270FA2"/>
    <w:rsid w:val="00271044"/>
    <w:rsid w:val="00271331"/>
    <w:rsid w:val="00271415"/>
    <w:rsid w:val="00271706"/>
    <w:rsid w:val="00271C7B"/>
    <w:rsid w:val="00272D62"/>
    <w:rsid w:val="00272EA2"/>
    <w:rsid w:val="00273E96"/>
    <w:rsid w:val="002746A1"/>
    <w:rsid w:val="002746E0"/>
    <w:rsid w:val="00275720"/>
    <w:rsid w:val="002757A5"/>
    <w:rsid w:val="002757D0"/>
    <w:rsid w:val="00275A14"/>
    <w:rsid w:val="00276355"/>
    <w:rsid w:val="002764DE"/>
    <w:rsid w:val="0027690C"/>
    <w:rsid w:val="00276B88"/>
    <w:rsid w:val="002771F2"/>
    <w:rsid w:val="002775CF"/>
    <w:rsid w:val="0027766F"/>
    <w:rsid w:val="0027771D"/>
    <w:rsid w:val="002778E3"/>
    <w:rsid w:val="00277AC8"/>
    <w:rsid w:val="002811FB"/>
    <w:rsid w:val="0028190B"/>
    <w:rsid w:val="00281AF3"/>
    <w:rsid w:val="00282A26"/>
    <w:rsid w:val="00282B06"/>
    <w:rsid w:val="00283989"/>
    <w:rsid w:val="00283AAE"/>
    <w:rsid w:val="00283D20"/>
    <w:rsid w:val="00284382"/>
    <w:rsid w:val="0028438D"/>
    <w:rsid w:val="00284404"/>
    <w:rsid w:val="002852D4"/>
    <w:rsid w:val="002853B7"/>
    <w:rsid w:val="00285792"/>
    <w:rsid w:val="00285DC2"/>
    <w:rsid w:val="00285FC7"/>
    <w:rsid w:val="00286708"/>
    <w:rsid w:val="00286D95"/>
    <w:rsid w:val="002873AD"/>
    <w:rsid w:val="00287797"/>
    <w:rsid w:val="002877A0"/>
    <w:rsid w:val="00287841"/>
    <w:rsid w:val="00290401"/>
    <w:rsid w:val="002906F4"/>
    <w:rsid w:val="00290F0E"/>
    <w:rsid w:val="0029118E"/>
    <w:rsid w:val="002911FC"/>
    <w:rsid w:val="00291402"/>
    <w:rsid w:val="00291E2D"/>
    <w:rsid w:val="00291E31"/>
    <w:rsid w:val="00291E5C"/>
    <w:rsid w:val="00292470"/>
    <w:rsid w:val="00292893"/>
    <w:rsid w:val="002931D3"/>
    <w:rsid w:val="002937F1"/>
    <w:rsid w:val="00293A16"/>
    <w:rsid w:val="00293E3F"/>
    <w:rsid w:val="00293FC4"/>
    <w:rsid w:val="00294589"/>
    <w:rsid w:val="0029560F"/>
    <w:rsid w:val="00295D79"/>
    <w:rsid w:val="00295F5D"/>
    <w:rsid w:val="002962CB"/>
    <w:rsid w:val="0029649A"/>
    <w:rsid w:val="00296CC5"/>
    <w:rsid w:val="00297050"/>
    <w:rsid w:val="00297223"/>
    <w:rsid w:val="00297683"/>
    <w:rsid w:val="00297791"/>
    <w:rsid w:val="00297AC0"/>
    <w:rsid w:val="002A09DF"/>
    <w:rsid w:val="002A1CA9"/>
    <w:rsid w:val="002A209B"/>
    <w:rsid w:val="002A2172"/>
    <w:rsid w:val="002A2BC4"/>
    <w:rsid w:val="002A2BF5"/>
    <w:rsid w:val="002A3E23"/>
    <w:rsid w:val="002A3E95"/>
    <w:rsid w:val="002A402C"/>
    <w:rsid w:val="002A4265"/>
    <w:rsid w:val="002A4729"/>
    <w:rsid w:val="002A4EF3"/>
    <w:rsid w:val="002A4F9E"/>
    <w:rsid w:val="002A52F3"/>
    <w:rsid w:val="002A56BE"/>
    <w:rsid w:val="002A5A46"/>
    <w:rsid w:val="002A5FFC"/>
    <w:rsid w:val="002A600E"/>
    <w:rsid w:val="002A6069"/>
    <w:rsid w:val="002A62F3"/>
    <w:rsid w:val="002A6668"/>
    <w:rsid w:val="002A6973"/>
    <w:rsid w:val="002A69CA"/>
    <w:rsid w:val="002A6B8D"/>
    <w:rsid w:val="002A73F7"/>
    <w:rsid w:val="002A746D"/>
    <w:rsid w:val="002A74AE"/>
    <w:rsid w:val="002A7FAB"/>
    <w:rsid w:val="002B0098"/>
    <w:rsid w:val="002B00C5"/>
    <w:rsid w:val="002B0A44"/>
    <w:rsid w:val="002B0BD0"/>
    <w:rsid w:val="002B1725"/>
    <w:rsid w:val="002B19AD"/>
    <w:rsid w:val="002B2968"/>
    <w:rsid w:val="002B2B30"/>
    <w:rsid w:val="002B2EE2"/>
    <w:rsid w:val="002B3016"/>
    <w:rsid w:val="002B5097"/>
    <w:rsid w:val="002B53BD"/>
    <w:rsid w:val="002B5631"/>
    <w:rsid w:val="002B575F"/>
    <w:rsid w:val="002B60FD"/>
    <w:rsid w:val="002B6410"/>
    <w:rsid w:val="002B6A24"/>
    <w:rsid w:val="002B6A84"/>
    <w:rsid w:val="002B6B30"/>
    <w:rsid w:val="002B7448"/>
    <w:rsid w:val="002B7AC1"/>
    <w:rsid w:val="002B7CCC"/>
    <w:rsid w:val="002B7D70"/>
    <w:rsid w:val="002B7DEA"/>
    <w:rsid w:val="002C02DF"/>
    <w:rsid w:val="002C0436"/>
    <w:rsid w:val="002C0580"/>
    <w:rsid w:val="002C0788"/>
    <w:rsid w:val="002C0848"/>
    <w:rsid w:val="002C0C98"/>
    <w:rsid w:val="002C1131"/>
    <w:rsid w:val="002C1244"/>
    <w:rsid w:val="002C1425"/>
    <w:rsid w:val="002C1D5A"/>
    <w:rsid w:val="002C1FDF"/>
    <w:rsid w:val="002C28C2"/>
    <w:rsid w:val="002C2B06"/>
    <w:rsid w:val="002C2FF2"/>
    <w:rsid w:val="002C3043"/>
    <w:rsid w:val="002C3164"/>
    <w:rsid w:val="002C32CB"/>
    <w:rsid w:val="002C4B0C"/>
    <w:rsid w:val="002C518F"/>
    <w:rsid w:val="002C5438"/>
    <w:rsid w:val="002C576C"/>
    <w:rsid w:val="002C57FD"/>
    <w:rsid w:val="002C5A3E"/>
    <w:rsid w:val="002C5BCA"/>
    <w:rsid w:val="002C5E7B"/>
    <w:rsid w:val="002C6110"/>
    <w:rsid w:val="002C64B4"/>
    <w:rsid w:val="002C66CB"/>
    <w:rsid w:val="002C6B15"/>
    <w:rsid w:val="002C6CB6"/>
    <w:rsid w:val="002C6EBA"/>
    <w:rsid w:val="002C728A"/>
    <w:rsid w:val="002C7318"/>
    <w:rsid w:val="002C74AE"/>
    <w:rsid w:val="002C7557"/>
    <w:rsid w:val="002C7B57"/>
    <w:rsid w:val="002C7FA7"/>
    <w:rsid w:val="002D0025"/>
    <w:rsid w:val="002D0531"/>
    <w:rsid w:val="002D085E"/>
    <w:rsid w:val="002D0972"/>
    <w:rsid w:val="002D0F06"/>
    <w:rsid w:val="002D19DE"/>
    <w:rsid w:val="002D1D58"/>
    <w:rsid w:val="002D2B7E"/>
    <w:rsid w:val="002D2D94"/>
    <w:rsid w:val="002D2FD5"/>
    <w:rsid w:val="002D343E"/>
    <w:rsid w:val="002D3815"/>
    <w:rsid w:val="002D38FD"/>
    <w:rsid w:val="002D4042"/>
    <w:rsid w:val="002D4A7C"/>
    <w:rsid w:val="002D4D86"/>
    <w:rsid w:val="002D54F5"/>
    <w:rsid w:val="002D554C"/>
    <w:rsid w:val="002D5555"/>
    <w:rsid w:val="002D5DA1"/>
    <w:rsid w:val="002D6794"/>
    <w:rsid w:val="002D7025"/>
    <w:rsid w:val="002D72E4"/>
    <w:rsid w:val="002D7336"/>
    <w:rsid w:val="002D7840"/>
    <w:rsid w:val="002D7906"/>
    <w:rsid w:val="002D7957"/>
    <w:rsid w:val="002E021D"/>
    <w:rsid w:val="002E038F"/>
    <w:rsid w:val="002E09C0"/>
    <w:rsid w:val="002E110D"/>
    <w:rsid w:val="002E1199"/>
    <w:rsid w:val="002E15AC"/>
    <w:rsid w:val="002E18FB"/>
    <w:rsid w:val="002E2C6E"/>
    <w:rsid w:val="002E2E87"/>
    <w:rsid w:val="002E2F39"/>
    <w:rsid w:val="002E340D"/>
    <w:rsid w:val="002E37B0"/>
    <w:rsid w:val="002E3D73"/>
    <w:rsid w:val="002E3D84"/>
    <w:rsid w:val="002E46AD"/>
    <w:rsid w:val="002E46B4"/>
    <w:rsid w:val="002E473C"/>
    <w:rsid w:val="002E4BD1"/>
    <w:rsid w:val="002E4D08"/>
    <w:rsid w:val="002E53CD"/>
    <w:rsid w:val="002E5576"/>
    <w:rsid w:val="002E6399"/>
    <w:rsid w:val="002E6A93"/>
    <w:rsid w:val="002E701B"/>
    <w:rsid w:val="002E789C"/>
    <w:rsid w:val="002E7B9C"/>
    <w:rsid w:val="002E7C13"/>
    <w:rsid w:val="002E7C29"/>
    <w:rsid w:val="002F02EB"/>
    <w:rsid w:val="002F04DD"/>
    <w:rsid w:val="002F06EF"/>
    <w:rsid w:val="002F0A92"/>
    <w:rsid w:val="002F1755"/>
    <w:rsid w:val="002F2EB1"/>
    <w:rsid w:val="002F327F"/>
    <w:rsid w:val="002F34BC"/>
    <w:rsid w:val="002F3A35"/>
    <w:rsid w:val="002F3A4C"/>
    <w:rsid w:val="002F3A80"/>
    <w:rsid w:val="002F4299"/>
    <w:rsid w:val="002F4313"/>
    <w:rsid w:val="002F4890"/>
    <w:rsid w:val="002F49D8"/>
    <w:rsid w:val="002F517F"/>
    <w:rsid w:val="002F5671"/>
    <w:rsid w:val="002F5BF0"/>
    <w:rsid w:val="002F6053"/>
    <w:rsid w:val="002F6472"/>
    <w:rsid w:val="002F653F"/>
    <w:rsid w:val="002F684A"/>
    <w:rsid w:val="002F6D30"/>
    <w:rsid w:val="002F6E93"/>
    <w:rsid w:val="002F6E95"/>
    <w:rsid w:val="002F753B"/>
    <w:rsid w:val="002F7AE9"/>
    <w:rsid w:val="002F7C55"/>
    <w:rsid w:val="002F7F3E"/>
    <w:rsid w:val="0030002E"/>
    <w:rsid w:val="00300097"/>
    <w:rsid w:val="00300429"/>
    <w:rsid w:val="003005D3"/>
    <w:rsid w:val="003006C9"/>
    <w:rsid w:val="00300989"/>
    <w:rsid w:val="00300F7E"/>
    <w:rsid w:val="0030141E"/>
    <w:rsid w:val="00301591"/>
    <w:rsid w:val="003017A8"/>
    <w:rsid w:val="003027C1"/>
    <w:rsid w:val="00303437"/>
    <w:rsid w:val="0030350A"/>
    <w:rsid w:val="00303747"/>
    <w:rsid w:val="00303759"/>
    <w:rsid w:val="00303D15"/>
    <w:rsid w:val="00303FAF"/>
    <w:rsid w:val="003040E4"/>
    <w:rsid w:val="00304725"/>
    <w:rsid w:val="00304B9F"/>
    <w:rsid w:val="00305C11"/>
    <w:rsid w:val="00305C5E"/>
    <w:rsid w:val="00306585"/>
    <w:rsid w:val="00306694"/>
    <w:rsid w:val="00306753"/>
    <w:rsid w:val="00306B8D"/>
    <w:rsid w:val="00306BD6"/>
    <w:rsid w:val="00307A18"/>
    <w:rsid w:val="00310407"/>
    <w:rsid w:val="00310955"/>
    <w:rsid w:val="003114F9"/>
    <w:rsid w:val="00311808"/>
    <w:rsid w:val="00311A6B"/>
    <w:rsid w:val="00311F00"/>
    <w:rsid w:val="0031250A"/>
    <w:rsid w:val="00312B52"/>
    <w:rsid w:val="00312C17"/>
    <w:rsid w:val="00312E3C"/>
    <w:rsid w:val="00312FE4"/>
    <w:rsid w:val="00313294"/>
    <w:rsid w:val="003133B2"/>
    <w:rsid w:val="003137CB"/>
    <w:rsid w:val="00313CF4"/>
    <w:rsid w:val="003148AA"/>
    <w:rsid w:val="0031506C"/>
    <w:rsid w:val="00315339"/>
    <w:rsid w:val="003153C1"/>
    <w:rsid w:val="003159E5"/>
    <w:rsid w:val="00315F2A"/>
    <w:rsid w:val="00316A67"/>
    <w:rsid w:val="00316B5F"/>
    <w:rsid w:val="003174C3"/>
    <w:rsid w:val="00317604"/>
    <w:rsid w:val="00317A49"/>
    <w:rsid w:val="00317CAA"/>
    <w:rsid w:val="00320173"/>
    <w:rsid w:val="00320B91"/>
    <w:rsid w:val="003212FC"/>
    <w:rsid w:val="003216AA"/>
    <w:rsid w:val="00321AC4"/>
    <w:rsid w:val="0032205E"/>
    <w:rsid w:val="003221CD"/>
    <w:rsid w:val="003222B1"/>
    <w:rsid w:val="003223D0"/>
    <w:rsid w:val="0032268B"/>
    <w:rsid w:val="00322692"/>
    <w:rsid w:val="003227FC"/>
    <w:rsid w:val="00322B2C"/>
    <w:rsid w:val="00322BF6"/>
    <w:rsid w:val="003230BB"/>
    <w:rsid w:val="003234B6"/>
    <w:rsid w:val="00323949"/>
    <w:rsid w:val="00323D32"/>
    <w:rsid w:val="00323D7D"/>
    <w:rsid w:val="00324015"/>
    <w:rsid w:val="0032424A"/>
    <w:rsid w:val="00324367"/>
    <w:rsid w:val="00324A24"/>
    <w:rsid w:val="00324C66"/>
    <w:rsid w:val="00324F02"/>
    <w:rsid w:val="00325047"/>
    <w:rsid w:val="003259DE"/>
    <w:rsid w:val="00325DAE"/>
    <w:rsid w:val="00326034"/>
    <w:rsid w:val="0032628C"/>
    <w:rsid w:val="00326514"/>
    <w:rsid w:val="003266BC"/>
    <w:rsid w:val="00326AC2"/>
    <w:rsid w:val="00326F01"/>
    <w:rsid w:val="0032767D"/>
    <w:rsid w:val="00327EEA"/>
    <w:rsid w:val="003303AF"/>
    <w:rsid w:val="00330448"/>
    <w:rsid w:val="00330A50"/>
    <w:rsid w:val="00331176"/>
    <w:rsid w:val="00331377"/>
    <w:rsid w:val="00331783"/>
    <w:rsid w:val="00331C6F"/>
    <w:rsid w:val="003321FF"/>
    <w:rsid w:val="00332A7D"/>
    <w:rsid w:val="00332B06"/>
    <w:rsid w:val="0033328B"/>
    <w:rsid w:val="003333BB"/>
    <w:rsid w:val="003337F0"/>
    <w:rsid w:val="00333807"/>
    <w:rsid w:val="00333BDE"/>
    <w:rsid w:val="00333C90"/>
    <w:rsid w:val="003341A4"/>
    <w:rsid w:val="00334397"/>
    <w:rsid w:val="003343BE"/>
    <w:rsid w:val="003344F2"/>
    <w:rsid w:val="00334779"/>
    <w:rsid w:val="0033480E"/>
    <w:rsid w:val="00334C86"/>
    <w:rsid w:val="00335226"/>
    <w:rsid w:val="00335356"/>
    <w:rsid w:val="00335516"/>
    <w:rsid w:val="003356BD"/>
    <w:rsid w:val="00335786"/>
    <w:rsid w:val="003357E6"/>
    <w:rsid w:val="0033587D"/>
    <w:rsid w:val="00335E82"/>
    <w:rsid w:val="00336414"/>
    <w:rsid w:val="00336974"/>
    <w:rsid w:val="00336A8C"/>
    <w:rsid w:val="00336E9D"/>
    <w:rsid w:val="00337348"/>
    <w:rsid w:val="00340284"/>
    <w:rsid w:val="00340A98"/>
    <w:rsid w:val="00340C0B"/>
    <w:rsid w:val="0034115E"/>
    <w:rsid w:val="00341691"/>
    <w:rsid w:val="00341CC1"/>
    <w:rsid w:val="003424B9"/>
    <w:rsid w:val="0034250D"/>
    <w:rsid w:val="00342767"/>
    <w:rsid w:val="00342829"/>
    <w:rsid w:val="00342AF7"/>
    <w:rsid w:val="00342CA1"/>
    <w:rsid w:val="00343111"/>
    <w:rsid w:val="003435AD"/>
    <w:rsid w:val="00343792"/>
    <w:rsid w:val="00343A2B"/>
    <w:rsid w:val="00343DAB"/>
    <w:rsid w:val="00343E6D"/>
    <w:rsid w:val="003451D5"/>
    <w:rsid w:val="0034527A"/>
    <w:rsid w:val="00345C07"/>
    <w:rsid w:val="00345DC4"/>
    <w:rsid w:val="00345ED0"/>
    <w:rsid w:val="00346665"/>
    <w:rsid w:val="00346F3F"/>
    <w:rsid w:val="003471A4"/>
    <w:rsid w:val="00347765"/>
    <w:rsid w:val="00347967"/>
    <w:rsid w:val="00347E3F"/>
    <w:rsid w:val="003501AA"/>
    <w:rsid w:val="00350B79"/>
    <w:rsid w:val="00350CED"/>
    <w:rsid w:val="00350E4F"/>
    <w:rsid w:val="00351A5F"/>
    <w:rsid w:val="0035219D"/>
    <w:rsid w:val="003528DC"/>
    <w:rsid w:val="00352938"/>
    <w:rsid w:val="00352951"/>
    <w:rsid w:val="00352BE7"/>
    <w:rsid w:val="00352EA2"/>
    <w:rsid w:val="003530FC"/>
    <w:rsid w:val="00353174"/>
    <w:rsid w:val="00353235"/>
    <w:rsid w:val="00353F0B"/>
    <w:rsid w:val="00354194"/>
    <w:rsid w:val="003542AE"/>
    <w:rsid w:val="00354DFA"/>
    <w:rsid w:val="003552CD"/>
    <w:rsid w:val="00355466"/>
    <w:rsid w:val="00355921"/>
    <w:rsid w:val="00355AFC"/>
    <w:rsid w:val="00356017"/>
    <w:rsid w:val="0035601F"/>
    <w:rsid w:val="003566B3"/>
    <w:rsid w:val="00356927"/>
    <w:rsid w:val="00356B2C"/>
    <w:rsid w:val="0035736C"/>
    <w:rsid w:val="00357376"/>
    <w:rsid w:val="00357775"/>
    <w:rsid w:val="00357846"/>
    <w:rsid w:val="00357BB8"/>
    <w:rsid w:val="00360002"/>
    <w:rsid w:val="00360409"/>
    <w:rsid w:val="003606CC"/>
    <w:rsid w:val="00360983"/>
    <w:rsid w:val="003609EF"/>
    <w:rsid w:val="00360A80"/>
    <w:rsid w:val="00360F6E"/>
    <w:rsid w:val="0036153F"/>
    <w:rsid w:val="003615C6"/>
    <w:rsid w:val="00361976"/>
    <w:rsid w:val="00361AE4"/>
    <w:rsid w:val="00361F5A"/>
    <w:rsid w:val="00362216"/>
    <w:rsid w:val="00362267"/>
    <w:rsid w:val="00363868"/>
    <w:rsid w:val="00363E7B"/>
    <w:rsid w:val="00364B75"/>
    <w:rsid w:val="00364CB9"/>
    <w:rsid w:val="00364EFA"/>
    <w:rsid w:val="0036511A"/>
    <w:rsid w:val="003651F7"/>
    <w:rsid w:val="00365838"/>
    <w:rsid w:val="00365B6D"/>
    <w:rsid w:val="0036614C"/>
    <w:rsid w:val="00366462"/>
    <w:rsid w:val="00366701"/>
    <w:rsid w:val="00366A00"/>
    <w:rsid w:val="00366EAF"/>
    <w:rsid w:val="00366EFB"/>
    <w:rsid w:val="003670B4"/>
    <w:rsid w:val="003670F2"/>
    <w:rsid w:val="00367139"/>
    <w:rsid w:val="0036791B"/>
    <w:rsid w:val="00367A47"/>
    <w:rsid w:val="00367C39"/>
    <w:rsid w:val="003704A6"/>
    <w:rsid w:val="003705E4"/>
    <w:rsid w:val="00370F24"/>
    <w:rsid w:val="0037215F"/>
    <w:rsid w:val="00372178"/>
    <w:rsid w:val="00372328"/>
    <w:rsid w:val="00372506"/>
    <w:rsid w:val="00372ADB"/>
    <w:rsid w:val="00372ED9"/>
    <w:rsid w:val="00372F30"/>
    <w:rsid w:val="00373B54"/>
    <w:rsid w:val="00373D1C"/>
    <w:rsid w:val="003740B4"/>
    <w:rsid w:val="0037414A"/>
    <w:rsid w:val="00374426"/>
    <w:rsid w:val="0037487F"/>
    <w:rsid w:val="00374DCA"/>
    <w:rsid w:val="0037542C"/>
    <w:rsid w:val="0037588A"/>
    <w:rsid w:val="00376445"/>
    <w:rsid w:val="0037667A"/>
    <w:rsid w:val="003766FA"/>
    <w:rsid w:val="00376ED6"/>
    <w:rsid w:val="0037751C"/>
    <w:rsid w:val="003776CA"/>
    <w:rsid w:val="00377DCB"/>
    <w:rsid w:val="00377E5B"/>
    <w:rsid w:val="00381167"/>
    <w:rsid w:val="00381904"/>
    <w:rsid w:val="00381974"/>
    <w:rsid w:val="00381DAE"/>
    <w:rsid w:val="003828CD"/>
    <w:rsid w:val="00382D7D"/>
    <w:rsid w:val="0038321D"/>
    <w:rsid w:val="00383571"/>
    <w:rsid w:val="00383583"/>
    <w:rsid w:val="00383913"/>
    <w:rsid w:val="00383B6B"/>
    <w:rsid w:val="0038501A"/>
    <w:rsid w:val="003855D5"/>
    <w:rsid w:val="003855EC"/>
    <w:rsid w:val="0038576C"/>
    <w:rsid w:val="00385A9D"/>
    <w:rsid w:val="003862F2"/>
    <w:rsid w:val="00386534"/>
    <w:rsid w:val="00386A17"/>
    <w:rsid w:val="00386F38"/>
    <w:rsid w:val="00387AD1"/>
    <w:rsid w:val="00387C1C"/>
    <w:rsid w:val="00387F79"/>
    <w:rsid w:val="003905E2"/>
    <w:rsid w:val="003908ED"/>
    <w:rsid w:val="003908F0"/>
    <w:rsid w:val="00390A97"/>
    <w:rsid w:val="00390AA8"/>
    <w:rsid w:val="003910AA"/>
    <w:rsid w:val="00391532"/>
    <w:rsid w:val="003917A8"/>
    <w:rsid w:val="00391B6D"/>
    <w:rsid w:val="0039207D"/>
    <w:rsid w:val="00392933"/>
    <w:rsid w:val="00392CD5"/>
    <w:rsid w:val="00393279"/>
    <w:rsid w:val="00393BBB"/>
    <w:rsid w:val="00393DEA"/>
    <w:rsid w:val="003943F1"/>
    <w:rsid w:val="00394856"/>
    <w:rsid w:val="00394A2B"/>
    <w:rsid w:val="00394E94"/>
    <w:rsid w:val="00394F5A"/>
    <w:rsid w:val="00395153"/>
    <w:rsid w:val="003952AD"/>
    <w:rsid w:val="003952DE"/>
    <w:rsid w:val="003964B0"/>
    <w:rsid w:val="00396698"/>
    <w:rsid w:val="00396744"/>
    <w:rsid w:val="00396A68"/>
    <w:rsid w:val="00397999"/>
    <w:rsid w:val="003A0605"/>
    <w:rsid w:val="003A09ED"/>
    <w:rsid w:val="003A1155"/>
    <w:rsid w:val="003A199A"/>
    <w:rsid w:val="003A1FEF"/>
    <w:rsid w:val="003A25D2"/>
    <w:rsid w:val="003A2B75"/>
    <w:rsid w:val="003A2E09"/>
    <w:rsid w:val="003A2E92"/>
    <w:rsid w:val="003A30EA"/>
    <w:rsid w:val="003A354A"/>
    <w:rsid w:val="003A49FB"/>
    <w:rsid w:val="003A4CDE"/>
    <w:rsid w:val="003A4F2E"/>
    <w:rsid w:val="003A54CF"/>
    <w:rsid w:val="003A5974"/>
    <w:rsid w:val="003A597A"/>
    <w:rsid w:val="003A5FDB"/>
    <w:rsid w:val="003A6364"/>
    <w:rsid w:val="003A6479"/>
    <w:rsid w:val="003A6868"/>
    <w:rsid w:val="003A696E"/>
    <w:rsid w:val="003A6BC1"/>
    <w:rsid w:val="003A6BF4"/>
    <w:rsid w:val="003A6CB8"/>
    <w:rsid w:val="003A6E8D"/>
    <w:rsid w:val="003A7869"/>
    <w:rsid w:val="003A7A83"/>
    <w:rsid w:val="003A7D5A"/>
    <w:rsid w:val="003A7EED"/>
    <w:rsid w:val="003B03A7"/>
    <w:rsid w:val="003B041C"/>
    <w:rsid w:val="003B0487"/>
    <w:rsid w:val="003B12DB"/>
    <w:rsid w:val="003B1BC8"/>
    <w:rsid w:val="003B1C7D"/>
    <w:rsid w:val="003B2250"/>
    <w:rsid w:val="003B2E34"/>
    <w:rsid w:val="003B344C"/>
    <w:rsid w:val="003B34CC"/>
    <w:rsid w:val="003B3578"/>
    <w:rsid w:val="003B365F"/>
    <w:rsid w:val="003B39A8"/>
    <w:rsid w:val="003B3E97"/>
    <w:rsid w:val="003B4188"/>
    <w:rsid w:val="003B43A2"/>
    <w:rsid w:val="003B48BE"/>
    <w:rsid w:val="003B4A24"/>
    <w:rsid w:val="003B4ACF"/>
    <w:rsid w:val="003B4D9D"/>
    <w:rsid w:val="003B4F12"/>
    <w:rsid w:val="003B5236"/>
    <w:rsid w:val="003B5685"/>
    <w:rsid w:val="003B669A"/>
    <w:rsid w:val="003B690B"/>
    <w:rsid w:val="003B6BEB"/>
    <w:rsid w:val="003B7279"/>
    <w:rsid w:val="003B758F"/>
    <w:rsid w:val="003B7697"/>
    <w:rsid w:val="003B76A0"/>
    <w:rsid w:val="003B7A6B"/>
    <w:rsid w:val="003C0787"/>
    <w:rsid w:val="003C0971"/>
    <w:rsid w:val="003C0F7B"/>
    <w:rsid w:val="003C18D7"/>
    <w:rsid w:val="003C1C7F"/>
    <w:rsid w:val="003C203F"/>
    <w:rsid w:val="003C26D8"/>
    <w:rsid w:val="003C27CB"/>
    <w:rsid w:val="003C36BA"/>
    <w:rsid w:val="003C42AE"/>
    <w:rsid w:val="003C4734"/>
    <w:rsid w:val="003C53F3"/>
    <w:rsid w:val="003C57BB"/>
    <w:rsid w:val="003C5983"/>
    <w:rsid w:val="003C610D"/>
    <w:rsid w:val="003C61B9"/>
    <w:rsid w:val="003C621E"/>
    <w:rsid w:val="003C6E06"/>
    <w:rsid w:val="003C6F6B"/>
    <w:rsid w:val="003C7197"/>
    <w:rsid w:val="003C7344"/>
    <w:rsid w:val="003C7615"/>
    <w:rsid w:val="003C7625"/>
    <w:rsid w:val="003C7793"/>
    <w:rsid w:val="003C78CB"/>
    <w:rsid w:val="003C7ACD"/>
    <w:rsid w:val="003D0143"/>
    <w:rsid w:val="003D0449"/>
    <w:rsid w:val="003D04A9"/>
    <w:rsid w:val="003D144D"/>
    <w:rsid w:val="003D178C"/>
    <w:rsid w:val="003D17FF"/>
    <w:rsid w:val="003D1B88"/>
    <w:rsid w:val="003D23B4"/>
    <w:rsid w:val="003D2FA2"/>
    <w:rsid w:val="003D3F74"/>
    <w:rsid w:val="003D408F"/>
    <w:rsid w:val="003D4A1D"/>
    <w:rsid w:val="003D4A22"/>
    <w:rsid w:val="003D4DC1"/>
    <w:rsid w:val="003D5025"/>
    <w:rsid w:val="003D51C9"/>
    <w:rsid w:val="003D52C6"/>
    <w:rsid w:val="003D5583"/>
    <w:rsid w:val="003D5C4E"/>
    <w:rsid w:val="003D6470"/>
    <w:rsid w:val="003D7247"/>
    <w:rsid w:val="003D7B9B"/>
    <w:rsid w:val="003D7C60"/>
    <w:rsid w:val="003E00D6"/>
    <w:rsid w:val="003E0BD8"/>
    <w:rsid w:val="003E1D25"/>
    <w:rsid w:val="003E1F14"/>
    <w:rsid w:val="003E20EF"/>
    <w:rsid w:val="003E22F8"/>
    <w:rsid w:val="003E253E"/>
    <w:rsid w:val="003E2D0C"/>
    <w:rsid w:val="003E2F43"/>
    <w:rsid w:val="003E372E"/>
    <w:rsid w:val="003E3B8F"/>
    <w:rsid w:val="003E3D4B"/>
    <w:rsid w:val="003E3FCF"/>
    <w:rsid w:val="003E4091"/>
    <w:rsid w:val="003E4527"/>
    <w:rsid w:val="003E4ACC"/>
    <w:rsid w:val="003E4E31"/>
    <w:rsid w:val="003E4F72"/>
    <w:rsid w:val="003E523B"/>
    <w:rsid w:val="003E5510"/>
    <w:rsid w:val="003E55A6"/>
    <w:rsid w:val="003E59E9"/>
    <w:rsid w:val="003E5A7B"/>
    <w:rsid w:val="003E6379"/>
    <w:rsid w:val="003E6420"/>
    <w:rsid w:val="003E656D"/>
    <w:rsid w:val="003E65AC"/>
    <w:rsid w:val="003E7550"/>
    <w:rsid w:val="003E764B"/>
    <w:rsid w:val="003E7859"/>
    <w:rsid w:val="003E7976"/>
    <w:rsid w:val="003F063E"/>
    <w:rsid w:val="003F08ED"/>
    <w:rsid w:val="003F08EF"/>
    <w:rsid w:val="003F0969"/>
    <w:rsid w:val="003F2786"/>
    <w:rsid w:val="003F2B3D"/>
    <w:rsid w:val="003F2E9D"/>
    <w:rsid w:val="003F380C"/>
    <w:rsid w:val="003F3B8E"/>
    <w:rsid w:val="003F4090"/>
    <w:rsid w:val="003F490F"/>
    <w:rsid w:val="003F4F52"/>
    <w:rsid w:val="003F5043"/>
    <w:rsid w:val="003F505D"/>
    <w:rsid w:val="003F5253"/>
    <w:rsid w:val="003F5560"/>
    <w:rsid w:val="003F5990"/>
    <w:rsid w:val="003F605E"/>
    <w:rsid w:val="003F62E2"/>
    <w:rsid w:val="003F65FD"/>
    <w:rsid w:val="003F6A3D"/>
    <w:rsid w:val="003F707B"/>
    <w:rsid w:val="00400C7A"/>
    <w:rsid w:val="00400DB3"/>
    <w:rsid w:val="00401A19"/>
    <w:rsid w:val="00403C73"/>
    <w:rsid w:val="00403E40"/>
    <w:rsid w:val="0040445B"/>
    <w:rsid w:val="004044D0"/>
    <w:rsid w:val="00404551"/>
    <w:rsid w:val="00404568"/>
    <w:rsid w:val="004053CD"/>
    <w:rsid w:val="00405BB9"/>
    <w:rsid w:val="00406DFA"/>
    <w:rsid w:val="004074B8"/>
    <w:rsid w:val="004078D5"/>
    <w:rsid w:val="00407A2A"/>
    <w:rsid w:val="00410A0C"/>
    <w:rsid w:val="00411382"/>
    <w:rsid w:val="0041148D"/>
    <w:rsid w:val="00411A7D"/>
    <w:rsid w:val="00411D44"/>
    <w:rsid w:val="00412407"/>
    <w:rsid w:val="00412CDB"/>
    <w:rsid w:val="00412D2F"/>
    <w:rsid w:val="004138B8"/>
    <w:rsid w:val="004138DF"/>
    <w:rsid w:val="00413BB9"/>
    <w:rsid w:val="00414035"/>
    <w:rsid w:val="00414555"/>
    <w:rsid w:val="00414646"/>
    <w:rsid w:val="0041553C"/>
    <w:rsid w:val="00416279"/>
    <w:rsid w:val="00416476"/>
    <w:rsid w:val="00416919"/>
    <w:rsid w:val="004169B9"/>
    <w:rsid w:val="00416ACF"/>
    <w:rsid w:val="00416B93"/>
    <w:rsid w:val="00416C5A"/>
    <w:rsid w:val="00416DEC"/>
    <w:rsid w:val="004170EF"/>
    <w:rsid w:val="0041798F"/>
    <w:rsid w:val="00417E06"/>
    <w:rsid w:val="00420241"/>
    <w:rsid w:val="0042043C"/>
    <w:rsid w:val="004204E3"/>
    <w:rsid w:val="00420637"/>
    <w:rsid w:val="0042097A"/>
    <w:rsid w:val="00420B1A"/>
    <w:rsid w:val="00420C13"/>
    <w:rsid w:val="00421751"/>
    <w:rsid w:val="00421807"/>
    <w:rsid w:val="00421C5F"/>
    <w:rsid w:val="00421C86"/>
    <w:rsid w:val="0042233B"/>
    <w:rsid w:val="00422E75"/>
    <w:rsid w:val="004231AE"/>
    <w:rsid w:val="00423752"/>
    <w:rsid w:val="00423D4F"/>
    <w:rsid w:val="0042413F"/>
    <w:rsid w:val="00424319"/>
    <w:rsid w:val="004249A9"/>
    <w:rsid w:val="00424CEF"/>
    <w:rsid w:val="00424EF1"/>
    <w:rsid w:val="00425032"/>
    <w:rsid w:val="004252D5"/>
    <w:rsid w:val="00425545"/>
    <w:rsid w:val="0042638F"/>
    <w:rsid w:val="00426616"/>
    <w:rsid w:val="004267DD"/>
    <w:rsid w:val="00427570"/>
    <w:rsid w:val="00430284"/>
    <w:rsid w:val="00430337"/>
    <w:rsid w:val="004305A9"/>
    <w:rsid w:val="00430DFD"/>
    <w:rsid w:val="0043171D"/>
    <w:rsid w:val="00431741"/>
    <w:rsid w:val="00432D83"/>
    <w:rsid w:val="00432DE4"/>
    <w:rsid w:val="004337A9"/>
    <w:rsid w:val="004353E2"/>
    <w:rsid w:val="00435430"/>
    <w:rsid w:val="00435572"/>
    <w:rsid w:val="00435D64"/>
    <w:rsid w:val="00435DC4"/>
    <w:rsid w:val="0043641F"/>
    <w:rsid w:val="00436448"/>
    <w:rsid w:val="00436B72"/>
    <w:rsid w:val="00437257"/>
    <w:rsid w:val="0043739A"/>
    <w:rsid w:val="00437737"/>
    <w:rsid w:val="00437958"/>
    <w:rsid w:val="00437A8A"/>
    <w:rsid w:val="00437FE7"/>
    <w:rsid w:val="004403BB"/>
    <w:rsid w:val="00440DFB"/>
    <w:rsid w:val="00440E73"/>
    <w:rsid w:val="004415F7"/>
    <w:rsid w:val="0044163A"/>
    <w:rsid w:val="004416FF"/>
    <w:rsid w:val="004418E5"/>
    <w:rsid w:val="00441AA8"/>
    <w:rsid w:val="00442AE8"/>
    <w:rsid w:val="00442FB1"/>
    <w:rsid w:val="004441E8"/>
    <w:rsid w:val="00444765"/>
    <w:rsid w:val="00444EA8"/>
    <w:rsid w:val="00444F5F"/>
    <w:rsid w:val="00445252"/>
    <w:rsid w:val="00445B0E"/>
    <w:rsid w:val="004460B8"/>
    <w:rsid w:val="00446154"/>
    <w:rsid w:val="00446573"/>
    <w:rsid w:val="00446601"/>
    <w:rsid w:val="004466FD"/>
    <w:rsid w:val="004467A0"/>
    <w:rsid w:val="00446887"/>
    <w:rsid w:val="004473B4"/>
    <w:rsid w:val="004476F4"/>
    <w:rsid w:val="00447B0F"/>
    <w:rsid w:val="00450006"/>
    <w:rsid w:val="0045039E"/>
    <w:rsid w:val="004503B9"/>
    <w:rsid w:val="00450663"/>
    <w:rsid w:val="00450829"/>
    <w:rsid w:val="00450964"/>
    <w:rsid w:val="00450A44"/>
    <w:rsid w:val="00451210"/>
    <w:rsid w:val="00451352"/>
    <w:rsid w:val="00451C54"/>
    <w:rsid w:val="00451C9D"/>
    <w:rsid w:val="00452EDF"/>
    <w:rsid w:val="004532AA"/>
    <w:rsid w:val="00453330"/>
    <w:rsid w:val="0045491D"/>
    <w:rsid w:val="00455079"/>
    <w:rsid w:val="00455108"/>
    <w:rsid w:val="00455BEC"/>
    <w:rsid w:val="00455E19"/>
    <w:rsid w:val="00456279"/>
    <w:rsid w:val="00456497"/>
    <w:rsid w:val="00457339"/>
    <w:rsid w:val="00457842"/>
    <w:rsid w:val="00457955"/>
    <w:rsid w:val="00457C94"/>
    <w:rsid w:val="00457E2C"/>
    <w:rsid w:val="00457E94"/>
    <w:rsid w:val="00457F87"/>
    <w:rsid w:val="00460179"/>
    <w:rsid w:val="0046075F"/>
    <w:rsid w:val="00461061"/>
    <w:rsid w:val="004615C7"/>
    <w:rsid w:val="00461E64"/>
    <w:rsid w:val="004623DE"/>
    <w:rsid w:val="00462BC6"/>
    <w:rsid w:val="00462C82"/>
    <w:rsid w:val="00462DBD"/>
    <w:rsid w:val="00463892"/>
    <w:rsid w:val="00463B14"/>
    <w:rsid w:val="0046414C"/>
    <w:rsid w:val="00464BCE"/>
    <w:rsid w:val="00464E8F"/>
    <w:rsid w:val="0046547E"/>
    <w:rsid w:val="00465541"/>
    <w:rsid w:val="0046576F"/>
    <w:rsid w:val="00465C68"/>
    <w:rsid w:val="00465D6F"/>
    <w:rsid w:val="00465F76"/>
    <w:rsid w:val="00466033"/>
    <w:rsid w:val="004662FB"/>
    <w:rsid w:val="00466D92"/>
    <w:rsid w:val="00467158"/>
    <w:rsid w:val="00467210"/>
    <w:rsid w:val="0046774B"/>
    <w:rsid w:val="00467B1E"/>
    <w:rsid w:val="00467D40"/>
    <w:rsid w:val="00467EA6"/>
    <w:rsid w:val="00470956"/>
    <w:rsid w:val="004709B6"/>
    <w:rsid w:val="00470A7F"/>
    <w:rsid w:val="00470F39"/>
    <w:rsid w:val="004712DA"/>
    <w:rsid w:val="00471F72"/>
    <w:rsid w:val="00472201"/>
    <w:rsid w:val="0047269D"/>
    <w:rsid w:val="00472A04"/>
    <w:rsid w:val="004732F4"/>
    <w:rsid w:val="00473868"/>
    <w:rsid w:val="00473F98"/>
    <w:rsid w:val="00474343"/>
    <w:rsid w:val="00474380"/>
    <w:rsid w:val="00474B1C"/>
    <w:rsid w:val="00474B7F"/>
    <w:rsid w:val="00474B90"/>
    <w:rsid w:val="00474D9C"/>
    <w:rsid w:val="00475F05"/>
    <w:rsid w:val="00476BD7"/>
    <w:rsid w:val="00476CFD"/>
    <w:rsid w:val="0047776F"/>
    <w:rsid w:val="00477E42"/>
    <w:rsid w:val="00477F54"/>
    <w:rsid w:val="0048032B"/>
    <w:rsid w:val="0048033F"/>
    <w:rsid w:val="00481209"/>
    <w:rsid w:val="0048138B"/>
    <w:rsid w:val="00481D28"/>
    <w:rsid w:val="00481F99"/>
    <w:rsid w:val="0048238E"/>
    <w:rsid w:val="004831AA"/>
    <w:rsid w:val="00483ACF"/>
    <w:rsid w:val="00483D66"/>
    <w:rsid w:val="00484244"/>
    <w:rsid w:val="00484869"/>
    <w:rsid w:val="00484A6E"/>
    <w:rsid w:val="00484B48"/>
    <w:rsid w:val="00484CEE"/>
    <w:rsid w:val="00484EEE"/>
    <w:rsid w:val="00485130"/>
    <w:rsid w:val="004857C8"/>
    <w:rsid w:val="00485A1E"/>
    <w:rsid w:val="00485AD3"/>
    <w:rsid w:val="004868DF"/>
    <w:rsid w:val="00486969"/>
    <w:rsid w:val="004906E0"/>
    <w:rsid w:val="004908FE"/>
    <w:rsid w:val="00490CC4"/>
    <w:rsid w:val="004910D8"/>
    <w:rsid w:val="0049125B"/>
    <w:rsid w:val="0049139F"/>
    <w:rsid w:val="0049170B"/>
    <w:rsid w:val="004919A4"/>
    <w:rsid w:val="00491C11"/>
    <w:rsid w:val="004925E0"/>
    <w:rsid w:val="00493AC1"/>
    <w:rsid w:val="00494B33"/>
    <w:rsid w:val="00494E1B"/>
    <w:rsid w:val="004954F1"/>
    <w:rsid w:val="004957DB"/>
    <w:rsid w:val="00495B24"/>
    <w:rsid w:val="00495F67"/>
    <w:rsid w:val="00495F81"/>
    <w:rsid w:val="0049614E"/>
    <w:rsid w:val="004967DF"/>
    <w:rsid w:val="00496F1D"/>
    <w:rsid w:val="004975E8"/>
    <w:rsid w:val="0049796B"/>
    <w:rsid w:val="00497D1D"/>
    <w:rsid w:val="004A0060"/>
    <w:rsid w:val="004A00E2"/>
    <w:rsid w:val="004A01DE"/>
    <w:rsid w:val="004A0345"/>
    <w:rsid w:val="004A0410"/>
    <w:rsid w:val="004A2138"/>
    <w:rsid w:val="004A2872"/>
    <w:rsid w:val="004A2D31"/>
    <w:rsid w:val="004A38C4"/>
    <w:rsid w:val="004A3A87"/>
    <w:rsid w:val="004A3ACB"/>
    <w:rsid w:val="004A3DB2"/>
    <w:rsid w:val="004A400F"/>
    <w:rsid w:val="004A406F"/>
    <w:rsid w:val="004A409F"/>
    <w:rsid w:val="004A41E2"/>
    <w:rsid w:val="004A4541"/>
    <w:rsid w:val="004A454C"/>
    <w:rsid w:val="004A4B32"/>
    <w:rsid w:val="004A564B"/>
    <w:rsid w:val="004A5794"/>
    <w:rsid w:val="004A58D6"/>
    <w:rsid w:val="004A5F96"/>
    <w:rsid w:val="004A666A"/>
    <w:rsid w:val="004A6817"/>
    <w:rsid w:val="004A699C"/>
    <w:rsid w:val="004A6B7E"/>
    <w:rsid w:val="004A79D7"/>
    <w:rsid w:val="004A7CDC"/>
    <w:rsid w:val="004B0710"/>
    <w:rsid w:val="004B0B5D"/>
    <w:rsid w:val="004B0B87"/>
    <w:rsid w:val="004B0CF2"/>
    <w:rsid w:val="004B121E"/>
    <w:rsid w:val="004B1296"/>
    <w:rsid w:val="004B19ED"/>
    <w:rsid w:val="004B1AB5"/>
    <w:rsid w:val="004B277B"/>
    <w:rsid w:val="004B2792"/>
    <w:rsid w:val="004B2C7E"/>
    <w:rsid w:val="004B2E30"/>
    <w:rsid w:val="004B2F75"/>
    <w:rsid w:val="004B3120"/>
    <w:rsid w:val="004B3AD5"/>
    <w:rsid w:val="004B3DC5"/>
    <w:rsid w:val="004B3EBE"/>
    <w:rsid w:val="004B410B"/>
    <w:rsid w:val="004B4922"/>
    <w:rsid w:val="004B49B8"/>
    <w:rsid w:val="004B4D27"/>
    <w:rsid w:val="004B5057"/>
    <w:rsid w:val="004B54BC"/>
    <w:rsid w:val="004B5726"/>
    <w:rsid w:val="004B5919"/>
    <w:rsid w:val="004B64B8"/>
    <w:rsid w:val="004B690D"/>
    <w:rsid w:val="004C00C0"/>
    <w:rsid w:val="004C0919"/>
    <w:rsid w:val="004C1363"/>
    <w:rsid w:val="004C1445"/>
    <w:rsid w:val="004C151B"/>
    <w:rsid w:val="004C1699"/>
    <w:rsid w:val="004C1926"/>
    <w:rsid w:val="004C20E8"/>
    <w:rsid w:val="004C2ACF"/>
    <w:rsid w:val="004C3AF4"/>
    <w:rsid w:val="004C3C2E"/>
    <w:rsid w:val="004C4DEB"/>
    <w:rsid w:val="004C4FDB"/>
    <w:rsid w:val="004C4FDF"/>
    <w:rsid w:val="004C5170"/>
    <w:rsid w:val="004C56AB"/>
    <w:rsid w:val="004C647D"/>
    <w:rsid w:val="004C7147"/>
    <w:rsid w:val="004C74DB"/>
    <w:rsid w:val="004C783F"/>
    <w:rsid w:val="004C7C12"/>
    <w:rsid w:val="004D0014"/>
    <w:rsid w:val="004D0718"/>
    <w:rsid w:val="004D0A1C"/>
    <w:rsid w:val="004D0B24"/>
    <w:rsid w:val="004D1133"/>
    <w:rsid w:val="004D1A1B"/>
    <w:rsid w:val="004D1BEA"/>
    <w:rsid w:val="004D2025"/>
    <w:rsid w:val="004D28C7"/>
    <w:rsid w:val="004D2FB2"/>
    <w:rsid w:val="004D3900"/>
    <w:rsid w:val="004D3A9E"/>
    <w:rsid w:val="004D3B61"/>
    <w:rsid w:val="004D4598"/>
    <w:rsid w:val="004D4C3A"/>
    <w:rsid w:val="004D5017"/>
    <w:rsid w:val="004D572F"/>
    <w:rsid w:val="004D57BF"/>
    <w:rsid w:val="004D6755"/>
    <w:rsid w:val="004D6FD0"/>
    <w:rsid w:val="004D726C"/>
    <w:rsid w:val="004D7BDA"/>
    <w:rsid w:val="004E046D"/>
    <w:rsid w:val="004E04D2"/>
    <w:rsid w:val="004E069A"/>
    <w:rsid w:val="004E0739"/>
    <w:rsid w:val="004E0B8C"/>
    <w:rsid w:val="004E16D0"/>
    <w:rsid w:val="004E19A7"/>
    <w:rsid w:val="004E2437"/>
    <w:rsid w:val="004E25B1"/>
    <w:rsid w:val="004E26B5"/>
    <w:rsid w:val="004E26FD"/>
    <w:rsid w:val="004E2E31"/>
    <w:rsid w:val="004E3D22"/>
    <w:rsid w:val="004E40FA"/>
    <w:rsid w:val="004E4510"/>
    <w:rsid w:val="004E4856"/>
    <w:rsid w:val="004E492B"/>
    <w:rsid w:val="004E4C42"/>
    <w:rsid w:val="004E4D80"/>
    <w:rsid w:val="004E51B0"/>
    <w:rsid w:val="004E528E"/>
    <w:rsid w:val="004E54BC"/>
    <w:rsid w:val="004E555D"/>
    <w:rsid w:val="004E5B90"/>
    <w:rsid w:val="004E5C0E"/>
    <w:rsid w:val="004E5CD6"/>
    <w:rsid w:val="004E64F3"/>
    <w:rsid w:val="004E6579"/>
    <w:rsid w:val="004E67CD"/>
    <w:rsid w:val="004E6970"/>
    <w:rsid w:val="004E6EC4"/>
    <w:rsid w:val="004E7322"/>
    <w:rsid w:val="004E771E"/>
    <w:rsid w:val="004E77B1"/>
    <w:rsid w:val="004E7F5D"/>
    <w:rsid w:val="004F0168"/>
    <w:rsid w:val="004F021D"/>
    <w:rsid w:val="004F0276"/>
    <w:rsid w:val="004F0956"/>
    <w:rsid w:val="004F09CC"/>
    <w:rsid w:val="004F0ADF"/>
    <w:rsid w:val="004F1315"/>
    <w:rsid w:val="004F165C"/>
    <w:rsid w:val="004F16A6"/>
    <w:rsid w:val="004F1936"/>
    <w:rsid w:val="004F3622"/>
    <w:rsid w:val="004F3DFA"/>
    <w:rsid w:val="004F45CB"/>
    <w:rsid w:val="004F51D4"/>
    <w:rsid w:val="004F5948"/>
    <w:rsid w:val="004F5A87"/>
    <w:rsid w:val="004F6952"/>
    <w:rsid w:val="004F69D1"/>
    <w:rsid w:val="004F6D68"/>
    <w:rsid w:val="004F711A"/>
    <w:rsid w:val="004F724C"/>
    <w:rsid w:val="004F74A8"/>
    <w:rsid w:val="00500629"/>
    <w:rsid w:val="00501CD9"/>
    <w:rsid w:val="00502313"/>
    <w:rsid w:val="00502E08"/>
    <w:rsid w:val="00504479"/>
    <w:rsid w:val="005047D0"/>
    <w:rsid w:val="00504A21"/>
    <w:rsid w:val="00505104"/>
    <w:rsid w:val="0050517B"/>
    <w:rsid w:val="00505A6A"/>
    <w:rsid w:val="00505FC3"/>
    <w:rsid w:val="005064E6"/>
    <w:rsid w:val="00506629"/>
    <w:rsid w:val="00506FAB"/>
    <w:rsid w:val="00507334"/>
    <w:rsid w:val="00507478"/>
    <w:rsid w:val="00507644"/>
    <w:rsid w:val="00507A3E"/>
    <w:rsid w:val="00507D76"/>
    <w:rsid w:val="005104B3"/>
    <w:rsid w:val="00510A60"/>
    <w:rsid w:val="00511398"/>
    <w:rsid w:val="005114E6"/>
    <w:rsid w:val="0051186C"/>
    <w:rsid w:val="00512D7E"/>
    <w:rsid w:val="00512FC3"/>
    <w:rsid w:val="00513C63"/>
    <w:rsid w:val="0051413E"/>
    <w:rsid w:val="005141E0"/>
    <w:rsid w:val="0051439C"/>
    <w:rsid w:val="0051443B"/>
    <w:rsid w:val="00514636"/>
    <w:rsid w:val="00514770"/>
    <w:rsid w:val="00514B8C"/>
    <w:rsid w:val="00516042"/>
    <w:rsid w:val="00516885"/>
    <w:rsid w:val="00517181"/>
    <w:rsid w:val="0051759C"/>
    <w:rsid w:val="00517879"/>
    <w:rsid w:val="00517A37"/>
    <w:rsid w:val="00517F67"/>
    <w:rsid w:val="005203B4"/>
    <w:rsid w:val="00520AA7"/>
    <w:rsid w:val="00520C76"/>
    <w:rsid w:val="0052128F"/>
    <w:rsid w:val="0052171A"/>
    <w:rsid w:val="00521A22"/>
    <w:rsid w:val="0052247E"/>
    <w:rsid w:val="00522C92"/>
    <w:rsid w:val="00522D63"/>
    <w:rsid w:val="00523211"/>
    <w:rsid w:val="00523E2F"/>
    <w:rsid w:val="005240AB"/>
    <w:rsid w:val="005241BC"/>
    <w:rsid w:val="005241E1"/>
    <w:rsid w:val="0052480B"/>
    <w:rsid w:val="00526601"/>
    <w:rsid w:val="00526606"/>
    <w:rsid w:val="00526A32"/>
    <w:rsid w:val="00526E96"/>
    <w:rsid w:val="0052765F"/>
    <w:rsid w:val="00527CB5"/>
    <w:rsid w:val="00527F77"/>
    <w:rsid w:val="0053073C"/>
    <w:rsid w:val="00530967"/>
    <w:rsid w:val="00530E9E"/>
    <w:rsid w:val="00530FC5"/>
    <w:rsid w:val="00531B41"/>
    <w:rsid w:val="0053241E"/>
    <w:rsid w:val="005324DC"/>
    <w:rsid w:val="00532707"/>
    <w:rsid w:val="0053297E"/>
    <w:rsid w:val="00533211"/>
    <w:rsid w:val="005348C3"/>
    <w:rsid w:val="0053491E"/>
    <w:rsid w:val="005349E6"/>
    <w:rsid w:val="00534C64"/>
    <w:rsid w:val="0053501E"/>
    <w:rsid w:val="00535A25"/>
    <w:rsid w:val="00535B0A"/>
    <w:rsid w:val="0053641F"/>
    <w:rsid w:val="00536A96"/>
    <w:rsid w:val="00536C11"/>
    <w:rsid w:val="00536CCF"/>
    <w:rsid w:val="0053708C"/>
    <w:rsid w:val="005370AB"/>
    <w:rsid w:val="005370D9"/>
    <w:rsid w:val="00537319"/>
    <w:rsid w:val="00537514"/>
    <w:rsid w:val="005379B7"/>
    <w:rsid w:val="00537F06"/>
    <w:rsid w:val="005401FF"/>
    <w:rsid w:val="0054036F"/>
    <w:rsid w:val="00540F04"/>
    <w:rsid w:val="005411FC"/>
    <w:rsid w:val="005417DA"/>
    <w:rsid w:val="005417FD"/>
    <w:rsid w:val="00541AEF"/>
    <w:rsid w:val="00542050"/>
    <w:rsid w:val="00542394"/>
    <w:rsid w:val="005424DF"/>
    <w:rsid w:val="00542BEE"/>
    <w:rsid w:val="00543171"/>
    <w:rsid w:val="005436B0"/>
    <w:rsid w:val="00543CBB"/>
    <w:rsid w:val="00544347"/>
    <w:rsid w:val="00544707"/>
    <w:rsid w:val="005448E5"/>
    <w:rsid w:val="00544BB0"/>
    <w:rsid w:val="00545158"/>
    <w:rsid w:val="00545363"/>
    <w:rsid w:val="005455CB"/>
    <w:rsid w:val="0054574E"/>
    <w:rsid w:val="00545948"/>
    <w:rsid w:val="00545A0D"/>
    <w:rsid w:val="00545E67"/>
    <w:rsid w:val="005462BA"/>
    <w:rsid w:val="005462F1"/>
    <w:rsid w:val="005469F9"/>
    <w:rsid w:val="00547D61"/>
    <w:rsid w:val="00547F07"/>
    <w:rsid w:val="005503C7"/>
    <w:rsid w:val="005505D3"/>
    <w:rsid w:val="005505E0"/>
    <w:rsid w:val="00551016"/>
    <w:rsid w:val="005512E6"/>
    <w:rsid w:val="005515C0"/>
    <w:rsid w:val="00552233"/>
    <w:rsid w:val="005522AD"/>
    <w:rsid w:val="0055239E"/>
    <w:rsid w:val="005530A7"/>
    <w:rsid w:val="0055347D"/>
    <w:rsid w:val="00553602"/>
    <w:rsid w:val="00554044"/>
    <w:rsid w:val="0055405D"/>
    <w:rsid w:val="00554135"/>
    <w:rsid w:val="005545B4"/>
    <w:rsid w:val="005546A2"/>
    <w:rsid w:val="00554AB1"/>
    <w:rsid w:val="00554E1F"/>
    <w:rsid w:val="005554D9"/>
    <w:rsid w:val="00555908"/>
    <w:rsid w:val="005559A9"/>
    <w:rsid w:val="00555A0E"/>
    <w:rsid w:val="00555B06"/>
    <w:rsid w:val="00555BF1"/>
    <w:rsid w:val="0055632F"/>
    <w:rsid w:val="00556AF4"/>
    <w:rsid w:val="005570B9"/>
    <w:rsid w:val="005571D2"/>
    <w:rsid w:val="005576B8"/>
    <w:rsid w:val="00557784"/>
    <w:rsid w:val="00557B09"/>
    <w:rsid w:val="00557C5B"/>
    <w:rsid w:val="005606BC"/>
    <w:rsid w:val="00560D16"/>
    <w:rsid w:val="005613E7"/>
    <w:rsid w:val="0056146D"/>
    <w:rsid w:val="00561B29"/>
    <w:rsid w:val="00562934"/>
    <w:rsid w:val="005632BB"/>
    <w:rsid w:val="00563757"/>
    <w:rsid w:val="005644F1"/>
    <w:rsid w:val="0056490B"/>
    <w:rsid w:val="00564CF8"/>
    <w:rsid w:val="0056501F"/>
    <w:rsid w:val="005653A3"/>
    <w:rsid w:val="005656B1"/>
    <w:rsid w:val="00565E94"/>
    <w:rsid w:val="0056623D"/>
    <w:rsid w:val="00566BC9"/>
    <w:rsid w:val="00567492"/>
    <w:rsid w:val="00567969"/>
    <w:rsid w:val="00567FFB"/>
    <w:rsid w:val="005708BC"/>
    <w:rsid w:val="00570AE8"/>
    <w:rsid w:val="005711B4"/>
    <w:rsid w:val="00571415"/>
    <w:rsid w:val="00571A11"/>
    <w:rsid w:val="005721E3"/>
    <w:rsid w:val="0057238A"/>
    <w:rsid w:val="00572878"/>
    <w:rsid w:val="0057378F"/>
    <w:rsid w:val="005739E4"/>
    <w:rsid w:val="005745B8"/>
    <w:rsid w:val="005752DC"/>
    <w:rsid w:val="00575C15"/>
    <w:rsid w:val="00576037"/>
    <w:rsid w:val="005769EF"/>
    <w:rsid w:val="00576A91"/>
    <w:rsid w:val="0057768B"/>
    <w:rsid w:val="005777C6"/>
    <w:rsid w:val="00577A9E"/>
    <w:rsid w:val="00577B66"/>
    <w:rsid w:val="00577D1E"/>
    <w:rsid w:val="00577D26"/>
    <w:rsid w:val="00580026"/>
    <w:rsid w:val="00580217"/>
    <w:rsid w:val="00580B03"/>
    <w:rsid w:val="00580EC3"/>
    <w:rsid w:val="0058185C"/>
    <w:rsid w:val="00583215"/>
    <w:rsid w:val="00583449"/>
    <w:rsid w:val="00583960"/>
    <w:rsid w:val="005843C6"/>
    <w:rsid w:val="0058463D"/>
    <w:rsid w:val="00584D4E"/>
    <w:rsid w:val="0058518F"/>
    <w:rsid w:val="005855F2"/>
    <w:rsid w:val="00585CE2"/>
    <w:rsid w:val="00586A31"/>
    <w:rsid w:val="00586F43"/>
    <w:rsid w:val="00587DE4"/>
    <w:rsid w:val="0059043F"/>
    <w:rsid w:val="00590DA7"/>
    <w:rsid w:val="00590EE4"/>
    <w:rsid w:val="005910DB"/>
    <w:rsid w:val="005914E1"/>
    <w:rsid w:val="005917DA"/>
    <w:rsid w:val="00592741"/>
    <w:rsid w:val="00592755"/>
    <w:rsid w:val="00592AE7"/>
    <w:rsid w:val="00592FB7"/>
    <w:rsid w:val="0059345D"/>
    <w:rsid w:val="00593BE5"/>
    <w:rsid w:val="0059431E"/>
    <w:rsid w:val="005951A7"/>
    <w:rsid w:val="0059538E"/>
    <w:rsid w:val="00595600"/>
    <w:rsid w:val="00595807"/>
    <w:rsid w:val="00595839"/>
    <w:rsid w:val="00595CD6"/>
    <w:rsid w:val="00595D5E"/>
    <w:rsid w:val="00596421"/>
    <w:rsid w:val="00597563"/>
    <w:rsid w:val="005A0805"/>
    <w:rsid w:val="005A0CEA"/>
    <w:rsid w:val="005A1246"/>
    <w:rsid w:val="005A12F1"/>
    <w:rsid w:val="005A13BF"/>
    <w:rsid w:val="005A15CA"/>
    <w:rsid w:val="005A16DB"/>
    <w:rsid w:val="005A1CEA"/>
    <w:rsid w:val="005A264A"/>
    <w:rsid w:val="005A2D0C"/>
    <w:rsid w:val="005A3118"/>
    <w:rsid w:val="005A311E"/>
    <w:rsid w:val="005A35D8"/>
    <w:rsid w:val="005A3E51"/>
    <w:rsid w:val="005A3F27"/>
    <w:rsid w:val="005A492E"/>
    <w:rsid w:val="005A4DCE"/>
    <w:rsid w:val="005A4E38"/>
    <w:rsid w:val="005A5584"/>
    <w:rsid w:val="005A63C2"/>
    <w:rsid w:val="005A67C3"/>
    <w:rsid w:val="005A692B"/>
    <w:rsid w:val="005A6F6F"/>
    <w:rsid w:val="005A711E"/>
    <w:rsid w:val="005A7350"/>
    <w:rsid w:val="005A7ADC"/>
    <w:rsid w:val="005A7EED"/>
    <w:rsid w:val="005B001D"/>
    <w:rsid w:val="005B02EE"/>
    <w:rsid w:val="005B03BF"/>
    <w:rsid w:val="005B053C"/>
    <w:rsid w:val="005B0A6B"/>
    <w:rsid w:val="005B0E84"/>
    <w:rsid w:val="005B0F24"/>
    <w:rsid w:val="005B1CAE"/>
    <w:rsid w:val="005B203F"/>
    <w:rsid w:val="005B2223"/>
    <w:rsid w:val="005B269C"/>
    <w:rsid w:val="005B2993"/>
    <w:rsid w:val="005B370E"/>
    <w:rsid w:val="005B37CB"/>
    <w:rsid w:val="005B3C53"/>
    <w:rsid w:val="005B42EC"/>
    <w:rsid w:val="005B4635"/>
    <w:rsid w:val="005B4801"/>
    <w:rsid w:val="005B5E63"/>
    <w:rsid w:val="005B5EE7"/>
    <w:rsid w:val="005B5FE9"/>
    <w:rsid w:val="005B6D7D"/>
    <w:rsid w:val="005B6D9A"/>
    <w:rsid w:val="005B6ED0"/>
    <w:rsid w:val="005B751E"/>
    <w:rsid w:val="005B757D"/>
    <w:rsid w:val="005B7C60"/>
    <w:rsid w:val="005B7D5E"/>
    <w:rsid w:val="005B7E77"/>
    <w:rsid w:val="005C008C"/>
    <w:rsid w:val="005C0211"/>
    <w:rsid w:val="005C0330"/>
    <w:rsid w:val="005C0474"/>
    <w:rsid w:val="005C0F81"/>
    <w:rsid w:val="005C2022"/>
    <w:rsid w:val="005C3537"/>
    <w:rsid w:val="005C3956"/>
    <w:rsid w:val="005C3A96"/>
    <w:rsid w:val="005C3B85"/>
    <w:rsid w:val="005C424A"/>
    <w:rsid w:val="005C47D0"/>
    <w:rsid w:val="005C4B1C"/>
    <w:rsid w:val="005C4D92"/>
    <w:rsid w:val="005C4F15"/>
    <w:rsid w:val="005C4FDA"/>
    <w:rsid w:val="005C527B"/>
    <w:rsid w:val="005C5415"/>
    <w:rsid w:val="005C5E34"/>
    <w:rsid w:val="005C60FF"/>
    <w:rsid w:val="005C61D5"/>
    <w:rsid w:val="005C65F2"/>
    <w:rsid w:val="005C6B93"/>
    <w:rsid w:val="005C6B97"/>
    <w:rsid w:val="005C6FE9"/>
    <w:rsid w:val="005C71BD"/>
    <w:rsid w:val="005C754C"/>
    <w:rsid w:val="005C7A20"/>
    <w:rsid w:val="005C7E17"/>
    <w:rsid w:val="005D0CE3"/>
    <w:rsid w:val="005D18C1"/>
    <w:rsid w:val="005D18D2"/>
    <w:rsid w:val="005D3416"/>
    <w:rsid w:val="005D4390"/>
    <w:rsid w:val="005D4824"/>
    <w:rsid w:val="005D49FE"/>
    <w:rsid w:val="005D4C72"/>
    <w:rsid w:val="005D4EE4"/>
    <w:rsid w:val="005D5211"/>
    <w:rsid w:val="005D54A5"/>
    <w:rsid w:val="005D55E8"/>
    <w:rsid w:val="005D5D18"/>
    <w:rsid w:val="005D6008"/>
    <w:rsid w:val="005D6CCF"/>
    <w:rsid w:val="005D6F9E"/>
    <w:rsid w:val="005D7593"/>
    <w:rsid w:val="005D7837"/>
    <w:rsid w:val="005E16E1"/>
    <w:rsid w:val="005E1A42"/>
    <w:rsid w:val="005E1BFF"/>
    <w:rsid w:val="005E2BC0"/>
    <w:rsid w:val="005E2FCC"/>
    <w:rsid w:val="005E31F1"/>
    <w:rsid w:val="005E33E4"/>
    <w:rsid w:val="005E4033"/>
    <w:rsid w:val="005E413F"/>
    <w:rsid w:val="005E484E"/>
    <w:rsid w:val="005E50D8"/>
    <w:rsid w:val="005E5270"/>
    <w:rsid w:val="005E53D9"/>
    <w:rsid w:val="005E5BE8"/>
    <w:rsid w:val="005E5C76"/>
    <w:rsid w:val="005E5FA9"/>
    <w:rsid w:val="005E602B"/>
    <w:rsid w:val="005E6923"/>
    <w:rsid w:val="005E6A9C"/>
    <w:rsid w:val="005E6B73"/>
    <w:rsid w:val="005E6E82"/>
    <w:rsid w:val="005E74AA"/>
    <w:rsid w:val="005F02B8"/>
    <w:rsid w:val="005F058A"/>
    <w:rsid w:val="005F0957"/>
    <w:rsid w:val="005F0F0C"/>
    <w:rsid w:val="005F1126"/>
    <w:rsid w:val="005F1FFE"/>
    <w:rsid w:val="005F2A2D"/>
    <w:rsid w:val="005F35DC"/>
    <w:rsid w:val="005F36C3"/>
    <w:rsid w:val="005F3A5B"/>
    <w:rsid w:val="005F4128"/>
    <w:rsid w:val="005F4472"/>
    <w:rsid w:val="005F562F"/>
    <w:rsid w:val="005F5DDD"/>
    <w:rsid w:val="005F5DF9"/>
    <w:rsid w:val="005F6054"/>
    <w:rsid w:val="005F6477"/>
    <w:rsid w:val="005F6C06"/>
    <w:rsid w:val="005F6D91"/>
    <w:rsid w:val="005F7C6C"/>
    <w:rsid w:val="005F7F9C"/>
    <w:rsid w:val="00600051"/>
    <w:rsid w:val="00600434"/>
    <w:rsid w:val="006007E5"/>
    <w:rsid w:val="00600F05"/>
    <w:rsid w:val="0060104B"/>
    <w:rsid w:val="0060105F"/>
    <w:rsid w:val="00601D79"/>
    <w:rsid w:val="00601F7F"/>
    <w:rsid w:val="0060271A"/>
    <w:rsid w:val="006029D7"/>
    <w:rsid w:val="00602A6E"/>
    <w:rsid w:val="00602A9D"/>
    <w:rsid w:val="00602C14"/>
    <w:rsid w:val="00602D72"/>
    <w:rsid w:val="00602F1C"/>
    <w:rsid w:val="0060326D"/>
    <w:rsid w:val="006044F1"/>
    <w:rsid w:val="006048BE"/>
    <w:rsid w:val="00604A8A"/>
    <w:rsid w:val="00604D8F"/>
    <w:rsid w:val="00604F1F"/>
    <w:rsid w:val="00605A20"/>
    <w:rsid w:val="00605D90"/>
    <w:rsid w:val="00605F4F"/>
    <w:rsid w:val="00606001"/>
    <w:rsid w:val="0060628B"/>
    <w:rsid w:val="00606420"/>
    <w:rsid w:val="006064A7"/>
    <w:rsid w:val="00606737"/>
    <w:rsid w:val="006071E7"/>
    <w:rsid w:val="006078F4"/>
    <w:rsid w:val="00607940"/>
    <w:rsid w:val="00607F07"/>
    <w:rsid w:val="00610101"/>
    <w:rsid w:val="006104DB"/>
    <w:rsid w:val="0061094C"/>
    <w:rsid w:val="006109D5"/>
    <w:rsid w:val="006109D6"/>
    <w:rsid w:val="00610B22"/>
    <w:rsid w:val="00611338"/>
    <w:rsid w:val="0061146D"/>
    <w:rsid w:val="006117E0"/>
    <w:rsid w:val="00611E8A"/>
    <w:rsid w:val="00611FFD"/>
    <w:rsid w:val="00612460"/>
    <w:rsid w:val="006124A1"/>
    <w:rsid w:val="00612BE8"/>
    <w:rsid w:val="00612DCA"/>
    <w:rsid w:val="0061367D"/>
    <w:rsid w:val="00613A3D"/>
    <w:rsid w:val="0061440C"/>
    <w:rsid w:val="006144E1"/>
    <w:rsid w:val="00614957"/>
    <w:rsid w:val="006154C0"/>
    <w:rsid w:val="0061566A"/>
    <w:rsid w:val="00615E6F"/>
    <w:rsid w:val="006164E9"/>
    <w:rsid w:val="00616A0D"/>
    <w:rsid w:val="00616C5C"/>
    <w:rsid w:val="00617764"/>
    <w:rsid w:val="00617ACE"/>
    <w:rsid w:val="00620B3F"/>
    <w:rsid w:val="00620C4E"/>
    <w:rsid w:val="00620EBA"/>
    <w:rsid w:val="00620FC5"/>
    <w:rsid w:val="0062138F"/>
    <w:rsid w:val="006216D9"/>
    <w:rsid w:val="00621721"/>
    <w:rsid w:val="00621C5A"/>
    <w:rsid w:val="00622019"/>
    <w:rsid w:val="0062261A"/>
    <w:rsid w:val="00622E27"/>
    <w:rsid w:val="00622FB6"/>
    <w:rsid w:val="00623A68"/>
    <w:rsid w:val="00623CF1"/>
    <w:rsid w:val="0062400A"/>
    <w:rsid w:val="00624605"/>
    <w:rsid w:val="00624631"/>
    <w:rsid w:val="00624649"/>
    <w:rsid w:val="00624AA4"/>
    <w:rsid w:val="006255A2"/>
    <w:rsid w:val="00625641"/>
    <w:rsid w:val="00625835"/>
    <w:rsid w:val="00625839"/>
    <w:rsid w:val="00625A75"/>
    <w:rsid w:val="00625B05"/>
    <w:rsid w:val="00625B0D"/>
    <w:rsid w:val="006260A1"/>
    <w:rsid w:val="006263A6"/>
    <w:rsid w:val="006268AF"/>
    <w:rsid w:val="00626CAA"/>
    <w:rsid w:val="00626FBC"/>
    <w:rsid w:val="00627E03"/>
    <w:rsid w:val="00627FA9"/>
    <w:rsid w:val="00630178"/>
    <w:rsid w:val="00630F74"/>
    <w:rsid w:val="00631B55"/>
    <w:rsid w:val="00631C66"/>
    <w:rsid w:val="006322AE"/>
    <w:rsid w:val="00632DFB"/>
    <w:rsid w:val="00632FB0"/>
    <w:rsid w:val="00633D25"/>
    <w:rsid w:val="006346F6"/>
    <w:rsid w:val="00634F29"/>
    <w:rsid w:val="0063546C"/>
    <w:rsid w:val="006358BF"/>
    <w:rsid w:val="00636921"/>
    <w:rsid w:val="0063695D"/>
    <w:rsid w:val="00636B11"/>
    <w:rsid w:val="00636DC5"/>
    <w:rsid w:val="00636DD1"/>
    <w:rsid w:val="00636E39"/>
    <w:rsid w:val="00637307"/>
    <w:rsid w:val="00637614"/>
    <w:rsid w:val="006376DE"/>
    <w:rsid w:val="00637843"/>
    <w:rsid w:val="00640452"/>
    <w:rsid w:val="0064083C"/>
    <w:rsid w:val="00640ACF"/>
    <w:rsid w:val="00640C96"/>
    <w:rsid w:val="0064130B"/>
    <w:rsid w:val="0064156F"/>
    <w:rsid w:val="006418EC"/>
    <w:rsid w:val="00641C29"/>
    <w:rsid w:val="00641EAF"/>
    <w:rsid w:val="00641F25"/>
    <w:rsid w:val="006422F3"/>
    <w:rsid w:val="00642363"/>
    <w:rsid w:val="00642446"/>
    <w:rsid w:val="00642732"/>
    <w:rsid w:val="00642E22"/>
    <w:rsid w:val="00643326"/>
    <w:rsid w:val="00643875"/>
    <w:rsid w:val="00643883"/>
    <w:rsid w:val="00643FEC"/>
    <w:rsid w:val="00643FF7"/>
    <w:rsid w:val="0064458C"/>
    <w:rsid w:val="00644BA6"/>
    <w:rsid w:val="00645D9F"/>
    <w:rsid w:val="00646BDF"/>
    <w:rsid w:val="006470AD"/>
    <w:rsid w:val="00647A70"/>
    <w:rsid w:val="00647F30"/>
    <w:rsid w:val="0065080D"/>
    <w:rsid w:val="00650BF3"/>
    <w:rsid w:val="00651B69"/>
    <w:rsid w:val="00651D02"/>
    <w:rsid w:val="006520CD"/>
    <w:rsid w:val="00652364"/>
    <w:rsid w:val="006526CF"/>
    <w:rsid w:val="00652974"/>
    <w:rsid w:val="00652E44"/>
    <w:rsid w:val="0065334C"/>
    <w:rsid w:val="0065357A"/>
    <w:rsid w:val="00653957"/>
    <w:rsid w:val="00653BD6"/>
    <w:rsid w:val="00653D93"/>
    <w:rsid w:val="006543B1"/>
    <w:rsid w:val="00654640"/>
    <w:rsid w:val="00654BCD"/>
    <w:rsid w:val="00654C48"/>
    <w:rsid w:val="006554F5"/>
    <w:rsid w:val="00655A5D"/>
    <w:rsid w:val="00655DFA"/>
    <w:rsid w:val="00655E7E"/>
    <w:rsid w:val="00656247"/>
    <w:rsid w:val="00656299"/>
    <w:rsid w:val="006568E4"/>
    <w:rsid w:val="006569FD"/>
    <w:rsid w:val="00657729"/>
    <w:rsid w:val="00657982"/>
    <w:rsid w:val="00657C42"/>
    <w:rsid w:val="00660D8D"/>
    <w:rsid w:val="00661557"/>
    <w:rsid w:val="00661AD0"/>
    <w:rsid w:val="00661B26"/>
    <w:rsid w:val="0066209E"/>
    <w:rsid w:val="006621D0"/>
    <w:rsid w:val="006626FF"/>
    <w:rsid w:val="0066291A"/>
    <w:rsid w:val="00662A83"/>
    <w:rsid w:val="00662BD9"/>
    <w:rsid w:val="00662E1E"/>
    <w:rsid w:val="00663AA0"/>
    <w:rsid w:val="00663AE4"/>
    <w:rsid w:val="00663EF4"/>
    <w:rsid w:val="006645CE"/>
    <w:rsid w:val="006648CD"/>
    <w:rsid w:val="0066490B"/>
    <w:rsid w:val="00664BC2"/>
    <w:rsid w:val="00664CF8"/>
    <w:rsid w:val="00664FFE"/>
    <w:rsid w:val="006652A5"/>
    <w:rsid w:val="0066539F"/>
    <w:rsid w:val="0066552E"/>
    <w:rsid w:val="00665881"/>
    <w:rsid w:val="00665BBD"/>
    <w:rsid w:val="00665BF1"/>
    <w:rsid w:val="00665F21"/>
    <w:rsid w:val="0066605F"/>
    <w:rsid w:val="00666216"/>
    <w:rsid w:val="00666366"/>
    <w:rsid w:val="00666803"/>
    <w:rsid w:val="00666D82"/>
    <w:rsid w:val="00666E64"/>
    <w:rsid w:val="00667D4A"/>
    <w:rsid w:val="00671209"/>
    <w:rsid w:val="00671404"/>
    <w:rsid w:val="0067210F"/>
    <w:rsid w:val="006727B3"/>
    <w:rsid w:val="00673D83"/>
    <w:rsid w:val="006741F5"/>
    <w:rsid w:val="00674470"/>
    <w:rsid w:val="00674674"/>
    <w:rsid w:val="00674D49"/>
    <w:rsid w:val="00674F9F"/>
    <w:rsid w:val="006756B6"/>
    <w:rsid w:val="00675D0F"/>
    <w:rsid w:val="00675E00"/>
    <w:rsid w:val="0067656B"/>
    <w:rsid w:val="00676E46"/>
    <w:rsid w:val="00676F9F"/>
    <w:rsid w:val="00677397"/>
    <w:rsid w:val="00677FC7"/>
    <w:rsid w:val="00680898"/>
    <w:rsid w:val="00680C17"/>
    <w:rsid w:val="00680F5E"/>
    <w:rsid w:val="00681111"/>
    <w:rsid w:val="0068122A"/>
    <w:rsid w:val="006817A8"/>
    <w:rsid w:val="00681F76"/>
    <w:rsid w:val="00681FA3"/>
    <w:rsid w:val="006822E7"/>
    <w:rsid w:val="00682759"/>
    <w:rsid w:val="0068292A"/>
    <w:rsid w:val="00683E11"/>
    <w:rsid w:val="00684249"/>
    <w:rsid w:val="00684D95"/>
    <w:rsid w:val="00684E44"/>
    <w:rsid w:val="0068540E"/>
    <w:rsid w:val="00686165"/>
    <w:rsid w:val="006862D7"/>
    <w:rsid w:val="006862E1"/>
    <w:rsid w:val="0068644E"/>
    <w:rsid w:val="006866FC"/>
    <w:rsid w:val="00686909"/>
    <w:rsid w:val="00687CA5"/>
    <w:rsid w:val="00687E85"/>
    <w:rsid w:val="006903A5"/>
    <w:rsid w:val="00690A8A"/>
    <w:rsid w:val="00690BA0"/>
    <w:rsid w:val="00691560"/>
    <w:rsid w:val="006915FA"/>
    <w:rsid w:val="00691619"/>
    <w:rsid w:val="00691794"/>
    <w:rsid w:val="006924B2"/>
    <w:rsid w:val="0069374F"/>
    <w:rsid w:val="00694156"/>
    <w:rsid w:val="00694392"/>
    <w:rsid w:val="006946D0"/>
    <w:rsid w:val="006949A6"/>
    <w:rsid w:val="00694B6A"/>
    <w:rsid w:val="00694FAD"/>
    <w:rsid w:val="00695376"/>
    <w:rsid w:val="00695383"/>
    <w:rsid w:val="006961A0"/>
    <w:rsid w:val="0069659E"/>
    <w:rsid w:val="00696E4B"/>
    <w:rsid w:val="00697519"/>
    <w:rsid w:val="00697F36"/>
    <w:rsid w:val="006A0808"/>
    <w:rsid w:val="006A0A1C"/>
    <w:rsid w:val="006A1375"/>
    <w:rsid w:val="006A14CD"/>
    <w:rsid w:val="006A203B"/>
    <w:rsid w:val="006A21CF"/>
    <w:rsid w:val="006A237B"/>
    <w:rsid w:val="006A25E0"/>
    <w:rsid w:val="006A261E"/>
    <w:rsid w:val="006A2683"/>
    <w:rsid w:val="006A26E6"/>
    <w:rsid w:val="006A2D4C"/>
    <w:rsid w:val="006A3184"/>
    <w:rsid w:val="006A341C"/>
    <w:rsid w:val="006A3A93"/>
    <w:rsid w:val="006A3B61"/>
    <w:rsid w:val="006A40A7"/>
    <w:rsid w:val="006A43C9"/>
    <w:rsid w:val="006A4A6A"/>
    <w:rsid w:val="006A4BE9"/>
    <w:rsid w:val="006A52CA"/>
    <w:rsid w:val="006A54BB"/>
    <w:rsid w:val="006A54D9"/>
    <w:rsid w:val="006A5674"/>
    <w:rsid w:val="006A6301"/>
    <w:rsid w:val="006A6586"/>
    <w:rsid w:val="006A6AD1"/>
    <w:rsid w:val="006A6D16"/>
    <w:rsid w:val="006A6F15"/>
    <w:rsid w:val="006A7524"/>
    <w:rsid w:val="006A76B7"/>
    <w:rsid w:val="006A799E"/>
    <w:rsid w:val="006A79A9"/>
    <w:rsid w:val="006B01B4"/>
    <w:rsid w:val="006B0B34"/>
    <w:rsid w:val="006B0CFB"/>
    <w:rsid w:val="006B0FCC"/>
    <w:rsid w:val="006B0FE2"/>
    <w:rsid w:val="006B197F"/>
    <w:rsid w:val="006B1CD2"/>
    <w:rsid w:val="006B1DBF"/>
    <w:rsid w:val="006B203A"/>
    <w:rsid w:val="006B2234"/>
    <w:rsid w:val="006B2474"/>
    <w:rsid w:val="006B2BA0"/>
    <w:rsid w:val="006B2BED"/>
    <w:rsid w:val="006B2FC9"/>
    <w:rsid w:val="006B348F"/>
    <w:rsid w:val="006B3522"/>
    <w:rsid w:val="006B353C"/>
    <w:rsid w:val="006B36CE"/>
    <w:rsid w:val="006B386B"/>
    <w:rsid w:val="006B3DAF"/>
    <w:rsid w:val="006B3E25"/>
    <w:rsid w:val="006B3F80"/>
    <w:rsid w:val="006B4973"/>
    <w:rsid w:val="006B4BDF"/>
    <w:rsid w:val="006B4D39"/>
    <w:rsid w:val="006B5300"/>
    <w:rsid w:val="006B59D6"/>
    <w:rsid w:val="006B5CCA"/>
    <w:rsid w:val="006B5ED1"/>
    <w:rsid w:val="006B7566"/>
    <w:rsid w:val="006B7C38"/>
    <w:rsid w:val="006B7F5A"/>
    <w:rsid w:val="006C0ED6"/>
    <w:rsid w:val="006C0F13"/>
    <w:rsid w:val="006C1AB7"/>
    <w:rsid w:val="006C2076"/>
    <w:rsid w:val="006C209E"/>
    <w:rsid w:val="006C2345"/>
    <w:rsid w:val="006C2B98"/>
    <w:rsid w:val="006C300C"/>
    <w:rsid w:val="006C3727"/>
    <w:rsid w:val="006C3937"/>
    <w:rsid w:val="006C3AFB"/>
    <w:rsid w:val="006C4C69"/>
    <w:rsid w:val="006C5201"/>
    <w:rsid w:val="006C5376"/>
    <w:rsid w:val="006C5A13"/>
    <w:rsid w:val="006C5BAE"/>
    <w:rsid w:val="006C668D"/>
    <w:rsid w:val="006C6E43"/>
    <w:rsid w:val="006C6F53"/>
    <w:rsid w:val="006C752E"/>
    <w:rsid w:val="006C7B5C"/>
    <w:rsid w:val="006C7DAA"/>
    <w:rsid w:val="006D021C"/>
    <w:rsid w:val="006D0910"/>
    <w:rsid w:val="006D0A54"/>
    <w:rsid w:val="006D0CC5"/>
    <w:rsid w:val="006D0D4F"/>
    <w:rsid w:val="006D0EFA"/>
    <w:rsid w:val="006D10FB"/>
    <w:rsid w:val="006D11A2"/>
    <w:rsid w:val="006D15C1"/>
    <w:rsid w:val="006D16FA"/>
    <w:rsid w:val="006D1A2D"/>
    <w:rsid w:val="006D1DFD"/>
    <w:rsid w:val="006D1E35"/>
    <w:rsid w:val="006D2052"/>
    <w:rsid w:val="006D233B"/>
    <w:rsid w:val="006D292A"/>
    <w:rsid w:val="006D2C8C"/>
    <w:rsid w:val="006D2E75"/>
    <w:rsid w:val="006D35AA"/>
    <w:rsid w:val="006D3901"/>
    <w:rsid w:val="006D43FD"/>
    <w:rsid w:val="006D5502"/>
    <w:rsid w:val="006D563B"/>
    <w:rsid w:val="006D570C"/>
    <w:rsid w:val="006D5EB5"/>
    <w:rsid w:val="006D6E5C"/>
    <w:rsid w:val="006D7141"/>
    <w:rsid w:val="006D731E"/>
    <w:rsid w:val="006D782E"/>
    <w:rsid w:val="006D79D5"/>
    <w:rsid w:val="006D7C21"/>
    <w:rsid w:val="006E0B61"/>
    <w:rsid w:val="006E1A1C"/>
    <w:rsid w:val="006E2419"/>
    <w:rsid w:val="006E2530"/>
    <w:rsid w:val="006E29B2"/>
    <w:rsid w:val="006E2BF7"/>
    <w:rsid w:val="006E3122"/>
    <w:rsid w:val="006E4B75"/>
    <w:rsid w:val="006E4EF2"/>
    <w:rsid w:val="006E5064"/>
    <w:rsid w:val="006E5B07"/>
    <w:rsid w:val="006E61EE"/>
    <w:rsid w:val="006E6FAA"/>
    <w:rsid w:val="006E77A8"/>
    <w:rsid w:val="006E7AF3"/>
    <w:rsid w:val="006E7C32"/>
    <w:rsid w:val="006E7F9D"/>
    <w:rsid w:val="006F04A1"/>
    <w:rsid w:val="006F09EC"/>
    <w:rsid w:val="006F0B00"/>
    <w:rsid w:val="006F0C10"/>
    <w:rsid w:val="006F1230"/>
    <w:rsid w:val="006F12B2"/>
    <w:rsid w:val="006F155C"/>
    <w:rsid w:val="006F1603"/>
    <w:rsid w:val="006F1668"/>
    <w:rsid w:val="006F1855"/>
    <w:rsid w:val="006F23F4"/>
    <w:rsid w:val="006F2590"/>
    <w:rsid w:val="006F293A"/>
    <w:rsid w:val="006F3315"/>
    <w:rsid w:val="006F36FE"/>
    <w:rsid w:val="006F371B"/>
    <w:rsid w:val="006F3E70"/>
    <w:rsid w:val="006F412F"/>
    <w:rsid w:val="006F469A"/>
    <w:rsid w:val="006F4777"/>
    <w:rsid w:val="006F4C0A"/>
    <w:rsid w:val="006F4D44"/>
    <w:rsid w:val="006F4FAF"/>
    <w:rsid w:val="006F514E"/>
    <w:rsid w:val="006F5322"/>
    <w:rsid w:val="006F5681"/>
    <w:rsid w:val="006F5A07"/>
    <w:rsid w:val="006F5DF3"/>
    <w:rsid w:val="006F5F74"/>
    <w:rsid w:val="006F65FE"/>
    <w:rsid w:val="006F6D2D"/>
    <w:rsid w:val="006F7609"/>
    <w:rsid w:val="006F7B19"/>
    <w:rsid w:val="006F7B8C"/>
    <w:rsid w:val="006F7B94"/>
    <w:rsid w:val="006F7E02"/>
    <w:rsid w:val="0070007B"/>
    <w:rsid w:val="007001DE"/>
    <w:rsid w:val="0070123A"/>
    <w:rsid w:val="007014A3"/>
    <w:rsid w:val="00701615"/>
    <w:rsid w:val="00701633"/>
    <w:rsid w:val="007017DD"/>
    <w:rsid w:val="007018B3"/>
    <w:rsid w:val="007019F1"/>
    <w:rsid w:val="00701D0A"/>
    <w:rsid w:val="00701E0B"/>
    <w:rsid w:val="00701EA1"/>
    <w:rsid w:val="00701ECC"/>
    <w:rsid w:val="0070296B"/>
    <w:rsid w:val="00702C33"/>
    <w:rsid w:val="00703313"/>
    <w:rsid w:val="007035F8"/>
    <w:rsid w:val="0070386E"/>
    <w:rsid w:val="00703CB3"/>
    <w:rsid w:val="00703EF2"/>
    <w:rsid w:val="007048E7"/>
    <w:rsid w:val="007050E2"/>
    <w:rsid w:val="00705239"/>
    <w:rsid w:val="007055E8"/>
    <w:rsid w:val="007058B6"/>
    <w:rsid w:val="00705DA9"/>
    <w:rsid w:val="007063AA"/>
    <w:rsid w:val="00706FEB"/>
    <w:rsid w:val="007071D2"/>
    <w:rsid w:val="0070753E"/>
    <w:rsid w:val="00707A60"/>
    <w:rsid w:val="00707A86"/>
    <w:rsid w:val="00707E14"/>
    <w:rsid w:val="00707E4B"/>
    <w:rsid w:val="00710CC2"/>
    <w:rsid w:val="007112C9"/>
    <w:rsid w:val="0071167D"/>
    <w:rsid w:val="00711B15"/>
    <w:rsid w:val="0071229F"/>
    <w:rsid w:val="007128EB"/>
    <w:rsid w:val="00712BBA"/>
    <w:rsid w:val="00712DAB"/>
    <w:rsid w:val="0071362D"/>
    <w:rsid w:val="00714A12"/>
    <w:rsid w:val="0071531D"/>
    <w:rsid w:val="0071546D"/>
    <w:rsid w:val="007154F5"/>
    <w:rsid w:val="00715C64"/>
    <w:rsid w:val="00715E52"/>
    <w:rsid w:val="00715F21"/>
    <w:rsid w:val="00716468"/>
    <w:rsid w:val="00717B21"/>
    <w:rsid w:val="00717E50"/>
    <w:rsid w:val="00720588"/>
    <w:rsid w:val="00720AD6"/>
    <w:rsid w:val="007211D5"/>
    <w:rsid w:val="00721350"/>
    <w:rsid w:val="00721587"/>
    <w:rsid w:val="007217B4"/>
    <w:rsid w:val="00721D77"/>
    <w:rsid w:val="00722239"/>
    <w:rsid w:val="0072227E"/>
    <w:rsid w:val="0072317B"/>
    <w:rsid w:val="00723303"/>
    <w:rsid w:val="00723E84"/>
    <w:rsid w:val="00724061"/>
    <w:rsid w:val="00724905"/>
    <w:rsid w:val="007258CF"/>
    <w:rsid w:val="00725F56"/>
    <w:rsid w:val="00726027"/>
    <w:rsid w:val="0072620F"/>
    <w:rsid w:val="007264CD"/>
    <w:rsid w:val="00726559"/>
    <w:rsid w:val="00726600"/>
    <w:rsid w:val="007266CD"/>
    <w:rsid w:val="007269D8"/>
    <w:rsid w:val="00726ED3"/>
    <w:rsid w:val="007273C0"/>
    <w:rsid w:val="0072774C"/>
    <w:rsid w:val="00727887"/>
    <w:rsid w:val="00727B43"/>
    <w:rsid w:val="007302C4"/>
    <w:rsid w:val="007304C6"/>
    <w:rsid w:val="00730929"/>
    <w:rsid w:val="007312BB"/>
    <w:rsid w:val="00731394"/>
    <w:rsid w:val="00731743"/>
    <w:rsid w:val="00731917"/>
    <w:rsid w:val="00731A46"/>
    <w:rsid w:val="00731C59"/>
    <w:rsid w:val="007326C2"/>
    <w:rsid w:val="00732AA8"/>
    <w:rsid w:val="00733186"/>
    <w:rsid w:val="00733A91"/>
    <w:rsid w:val="00733CAB"/>
    <w:rsid w:val="007342F2"/>
    <w:rsid w:val="0073448A"/>
    <w:rsid w:val="007345A9"/>
    <w:rsid w:val="00735003"/>
    <w:rsid w:val="00735039"/>
    <w:rsid w:val="0073522D"/>
    <w:rsid w:val="007359CF"/>
    <w:rsid w:val="00735AE2"/>
    <w:rsid w:val="00735B06"/>
    <w:rsid w:val="007366BD"/>
    <w:rsid w:val="00736971"/>
    <w:rsid w:val="00736C52"/>
    <w:rsid w:val="007375CA"/>
    <w:rsid w:val="00737EA9"/>
    <w:rsid w:val="00740421"/>
    <w:rsid w:val="0074064E"/>
    <w:rsid w:val="00741268"/>
    <w:rsid w:val="00741DA6"/>
    <w:rsid w:val="007422B4"/>
    <w:rsid w:val="007423C9"/>
    <w:rsid w:val="00742609"/>
    <w:rsid w:val="00742D7D"/>
    <w:rsid w:val="00743059"/>
    <w:rsid w:val="007438AB"/>
    <w:rsid w:val="00744CD0"/>
    <w:rsid w:val="00744E49"/>
    <w:rsid w:val="007454A9"/>
    <w:rsid w:val="00745C80"/>
    <w:rsid w:val="00745CA3"/>
    <w:rsid w:val="0074602A"/>
    <w:rsid w:val="0074637B"/>
    <w:rsid w:val="00746833"/>
    <w:rsid w:val="0074713A"/>
    <w:rsid w:val="00747788"/>
    <w:rsid w:val="00747923"/>
    <w:rsid w:val="00747AD2"/>
    <w:rsid w:val="00747E28"/>
    <w:rsid w:val="00747EFD"/>
    <w:rsid w:val="007500D6"/>
    <w:rsid w:val="007518CB"/>
    <w:rsid w:val="00751B2C"/>
    <w:rsid w:val="0075264B"/>
    <w:rsid w:val="007528CB"/>
    <w:rsid w:val="00752A37"/>
    <w:rsid w:val="007536E4"/>
    <w:rsid w:val="0075389A"/>
    <w:rsid w:val="0075442D"/>
    <w:rsid w:val="00754AEF"/>
    <w:rsid w:val="00754E4D"/>
    <w:rsid w:val="00754F50"/>
    <w:rsid w:val="00755694"/>
    <w:rsid w:val="007569DB"/>
    <w:rsid w:val="00756C07"/>
    <w:rsid w:val="00756E88"/>
    <w:rsid w:val="00757071"/>
    <w:rsid w:val="007579A9"/>
    <w:rsid w:val="00757D1C"/>
    <w:rsid w:val="00757D2B"/>
    <w:rsid w:val="007601E2"/>
    <w:rsid w:val="007602FC"/>
    <w:rsid w:val="00760563"/>
    <w:rsid w:val="00760671"/>
    <w:rsid w:val="007606A3"/>
    <w:rsid w:val="0076081B"/>
    <w:rsid w:val="00760CEB"/>
    <w:rsid w:val="007611A5"/>
    <w:rsid w:val="00761724"/>
    <w:rsid w:val="00761BB0"/>
    <w:rsid w:val="00762259"/>
    <w:rsid w:val="0076234F"/>
    <w:rsid w:val="00762A46"/>
    <w:rsid w:val="00762B6A"/>
    <w:rsid w:val="00762C2D"/>
    <w:rsid w:val="0076307A"/>
    <w:rsid w:val="00763148"/>
    <w:rsid w:val="00763473"/>
    <w:rsid w:val="00763861"/>
    <w:rsid w:val="00763BDD"/>
    <w:rsid w:val="00763DF0"/>
    <w:rsid w:val="00763F4A"/>
    <w:rsid w:val="00764920"/>
    <w:rsid w:val="00765060"/>
    <w:rsid w:val="00765249"/>
    <w:rsid w:val="0076566C"/>
    <w:rsid w:val="0076612B"/>
    <w:rsid w:val="00766186"/>
    <w:rsid w:val="0076663A"/>
    <w:rsid w:val="00766A05"/>
    <w:rsid w:val="00766C2F"/>
    <w:rsid w:val="00766CA6"/>
    <w:rsid w:val="00767498"/>
    <w:rsid w:val="00767561"/>
    <w:rsid w:val="007677C0"/>
    <w:rsid w:val="00767ACB"/>
    <w:rsid w:val="007704B5"/>
    <w:rsid w:val="007709F3"/>
    <w:rsid w:val="00771CAD"/>
    <w:rsid w:val="00771D5B"/>
    <w:rsid w:val="00771EBB"/>
    <w:rsid w:val="007721FC"/>
    <w:rsid w:val="0077268B"/>
    <w:rsid w:val="00772B4E"/>
    <w:rsid w:val="00772C88"/>
    <w:rsid w:val="00772CF2"/>
    <w:rsid w:val="00772E40"/>
    <w:rsid w:val="00773B70"/>
    <w:rsid w:val="00773CDC"/>
    <w:rsid w:val="0077428E"/>
    <w:rsid w:val="00774347"/>
    <w:rsid w:val="0077453A"/>
    <w:rsid w:val="007745D6"/>
    <w:rsid w:val="00774FBC"/>
    <w:rsid w:val="0077552A"/>
    <w:rsid w:val="0077571B"/>
    <w:rsid w:val="00775AA5"/>
    <w:rsid w:val="00776013"/>
    <w:rsid w:val="00776324"/>
    <w:rsid w:val="0077656F"/>
    <w:rsid w:val="0077664E"/>
    <w:rsid w:val="0077698E"/>
    <w:rsid w:val="00777ACB"/>
    <w:rsid w:val="00777BE8"/>
    <w:rsid w:val="00777D15"/>
    <w:rsid w:val="00777E64"/>
    <w:rsid w:val="00780AF5"/>
    <w:rsid w:val="007810BE"/>
    <w:rsid w:val="0078115D"/>
    <w:rsid w:val="0078120F"/>
    <w:rsid w:val="0078124F"/>
    <w:rsid w:val="00782387"/>
    <w:rsid w:val="00782607"/>
    <w:rsid w:val="0078318C"/>
    <w:rsid w:val="00783364"/>
    <w:rsid w:val="0078441F"/>
    <w:rsid w:val="00784792"/>
    <w:rsid w:val="00784C37"/>
    <w:rsid w:val="00784D6C"/>
    <w:rsid w:val="00785558"/>
    <w:rsid w:val="00785F01"/>
    <w:rsid w:val="0078603A"/>
    <w:rsid w:val="00786DD6"/>
    <w:rsid w:val="007871F2"/>
    <w:rsid w:val="00787B6C"/>
    <w:rsid w:val="007904D9"/>
    <w:rsid w:val="00790810"/>
    <w:rsid w:val="00790C77"/>
    <w:rsid w:val="00791330"/>
    <w:rsid w:val="007917E2"/>
    <w:rsid w:val="00792961"/>
    <w:rsid w:val="00793091"/>
    <w:rsid w:val="007931CB"/>
    <w:rsid w:val="00793590"/>
    <w:rsid w:val="0079395B"/>
    <w:rsid w:val="00793DB3"/>
    <w:rsid w:val="00794820"/>
    <w:rsid w:val="007949D9"/>
    <w:rsid w:val="00794ACC"/>
    <w:rsid w:val="00794E35"/>
    <w:rsid w:val="00794FC5"/>
    <w:rsid w:val="00794FFD"/>
    <w:rsid w:val="00795923"/>
    <w:rsid w:val="00795CE0"/>
    <w:rsid w:val="00796AFD"/>
    <w:rsid w:val="00796AFE"/>
    <w:rsid w:val="00796B31"/>
    <w:rsid w:val="007971DA"/>
    <w:rsid w:val="0079734C"/>
    <w:rsid w:val="0079755E"/>
    <w:rsid w:val="007977B3"/>
    <w:rsid w:val="007978ED"/>
    <w:rsid w:val="007A020D"/>
    <w:rsid w:val="007A06DE"/>
    <w:rsid w:val="007A13B5"/>
    <w:rsid w:val="007A1D4A"/>
    <w:rsid w:val="007A2032"/>
    <w:rsid w:val="007A206C"/>
    <w:rsid w:val="007A21DD"/>
    <w:rsid w:val="007A2283"/>
    <w:rsid w:val="007A22F6"/>
    <w:rsid w:val="007A2588"/>
    <w:rsid w:val="007A2C66"/>
    <w:rsid w:val="007A2FAC"/>
    <w:rsid w:val="007A3DC3"/>
    <w:rsid w:val="007A402A"/>
    <w:rsid w:val="007A4189"/>
    <w:rsid w:val="007A41B7"/>
    <w:rsid w:val="007A41BB"/>
    <w:rsid w:val="007A447B"/>
    <w:rsid w:val="007A4F45"/>
    <w:rsid w:val="007A50AB"/>
    <w:rsid w:val="007A51B2"/>
    <w:rsid w:val="007A5957"/>
    <w:rsid w:val="007A63DB"/>
    <w:rsid w:val="007A6749"/>
    <w:rsid w:val="007A6D40"/>
    <w:rsid w:val="007A703D"/>
    <w:rsid w:val="007A739B"/>
    <w:rsid w:val="007A7521"/>
    <w:rsid w:val="007A7DAE"/>
    <w:rsid w:val="007B0B40"/>
    <w:rsid w:val="007B1C5A"/>
    <w:rsid w:val="007B1DB7"/>
    <w:rsid w:val="007B1E0F"/>
    <w:rsid w:val="007B225A"/>
    <w:rsid w:val="007B246E"/>
    <w:rsid w:val="007B2791"/>
    <w:rsid w:val="007B2F81"/>
    <w:rsid w:val="007B37DA"/>
    <w:rsid w:val="007B3844"/>
    <w:rsid w:val="007B454A"/>
    <w:rsid w:val="007B4C4D"/>
    <w:rsid w:val="007B4C57"/>
    <w:rsid w:val="007B5BC4"/>
    <w:rsid w:val="007B5E1B"/>
    <w:rsid w:val="007B680F"/>
    <w:rsid w:val="007B7335"/>
    <w:rsid w:val="007B7B99"/>
    <w:rsid w:val="007B7C30"/>
    <w:rsid w:val="007B7FC5"/>
    <w:rsid w:val="007C0846"/>
    <w:rsid w:val="007C10FE"/>
    <w:rsid w:val="007C17BF"/>
    <w:rsid w:val="007C1801"/>
    <w:rsid w:val="007C19C3"/>
    <w:rsid w:val="007C2293"/>
    <w:rsid w:val="007C24A3"/>
    <w:rsid w:val="007C2E26"/>
    <w:rsid w:val="007C2EC9"/>
    <w:rsid w:val="007C3472"/>
    <w:rsid w:val="007C351F"/>
    <w:rsid w:val="007C3B69"/>
    <w:rsid w:val="007C3ED0"/>
    <w:rsid w:val="007C3FB0"/>
    <w:rsid w:val="007C40C0"/>
    <w:rsid w:val="007C43CD"/>
    <w:rsid w:val="007C50F8"/>
    <w:rsid w:val="007C5768"/>
    <w:rsid w:val="007C5DB2"/>
    <w:rsid w:val="007C6032"/>
    <w:rsid w:val="007C63D4"/>
    <w:rsid w:val="007C64A1"/>
    <w:rsid w:val="007C67AA"/>
    <w:rsid w:val="007C7588"/>
    <w:rsid w:val="007C7DBC"/>
    <w:rsid w:val="007C7E8B"/>
    <w:rsid w:val="007D05D3"/>
    <w:rsid w:val="007D08A1"/>
    <w:rsid w:val="007D09FF"/>
    <w:rsid w:val="007D10E9"/>
    <w:rsid w:val="007D139A"/>
    <w:rsid w:val="007D1493"/>
    <w:rsid w:val="007D157F"/>
    <w:rsid w:val="007D1699"/>
    <w:rsid w:val="007D1790"/>
    <w:rsid w:val="007D1B6F"/>
    <w:rsid w:val="007D1C30"/>
    <w:rsid w:val="007D1CDC"/>
    <w:rsid w:val="007D1E4B"/>
    <w:rsid w:val="007D218F"/>
    <w:rsid w:val="007D2CB2"/>
    <w:rsid w:val="007D2E69"/>
    <w:rsid w:val="007D3BE3"/>
    <w:rsid w:val="007D3D91"/>
    <w:rsid w:val="007D478C"/>
    <w:rsid w:val="007D4827"/>
    <w:rsid w:val="007D4CC5"/>
    <w:rsid w:val="007D5594"/>
    <w:rsid w:val="007D66DB"/>
    <w:rsid w:val="007D69CB"/>
    <w:rsid w:val="007D6BAF"/>
    <w:rsid w:val="007D7054"/>
    <w:rsid w:val="007D7637"/>
    <w:rsid w:val="007D7891"/>
    <w:rsid w:val="007D7A69"/>
    <w:rsid w:val="007D7FE6"/>
    <w:rsid w:val="007E01B5"/>
    <w:rsid w:val="007E04F1"/>
    <w:rsid w:val="007E086A"/>
    <w:rsid w:val="007E0D7B"/>
    <w:rsid w:val="007E1369"/>
    <w:rsid w:val="007E1426"/>
    <w:rsid w:val="007E1665"/>
    <w:rsid w:val="007E1842"/>
    <w:rsid w:val="007E1C6F"/>
    <w:rsid w:val="007E2593"/>
    <w:rsid w:val="007E28E0"/>
    <w:rsid w:val="007E2E69"/>
    <w:rsid w:val="007E41FE"/>
    <w:rsid w:val="007E49C4"/>
    <w:rsid w:val="007E4F28"/>
    <w:rsid w:val="007E5154"/>
    <w:rsid w:val="007E5A6E"/>
    <w:rsid w:val="007E6001"/>
    <w:rsid w:val="007E61E5"/>
    <w:rsid w:val="007E63EB"/>
    <w:rsid w:val="007E6736"/>
    <w:rsid w:val="007E673D"/>
    <w:rsid w:val="007E67E2"/>
    <w:rsid w:val="007E74DF"/>
    <w:rsid w:val="007E785D"/>
    <w:rsid w:val="007E7ACC"/>
    <w:rsid w:val="007E7C39"/>
    <w:rsid w:val="007E7FF3"/>
    <w:rsid w:val="007F0782"/>
    <w:rsid w:val="007F0F73"/>
    <w:rsid w:val="007F111E"/>
    <w:rsid w:val="007F15B1"/>
    <w:rsid w:val="007F1A8C"/>
    <w:rsid w:val="007F205E"/>
    <w:rsid w:val="007F27FE"/>
    <w:rsid w:val="007F2991"/>
    <w:rsid w:val="007F29B2"/>
    <w:rsid w:val="007F2C9F"/>
    <w:rsid w:val="007F2E1B"/>
    <w:rsid w:val="007F2EC8"/>
    <w:rsid w:val="007F33DA"/>
    <w:rsid w:val="007F357A"/>
    <w:rsid w:val="007F3E03"/>
    <w:rsid w:val="007F4050"/>
    <w:rsid w:val="007F480F"/>
    <w:rsid w:val="007F4CEB"/>
    <w:rsid w:val="007F5525"/>
    <w:rsid w:val="007F5682"/>
    <w:rsid w:val="007F6EEA"/>
    <w:rsid w:val="007F7691"/>
    <w:rsid w:val="007F7AA3"/>
    <w:rsid w:val="007F7C05"/>
    <w:rsid w:val="008009F4"/>
    <w:rsid w:val="00801454"/>
    <w:rsid w:val="008017FA"/>
    <w:rsid w:val="00801B83"/>
    <w:rsid w:val="00801E29"/>
    <w:rsid w:val="00802654"/>
    <w:rsid w:val="0080365C"/>
    <w:rsid w:val="008036C7"/>
    <w:rsid w:val="00803C70"/>
    <w:rsid w:val="0080420C"/>
    <w:rsid w:val="00804389"/>
    <w:rsid w:val="0080441C"/>
    <w:rsid w:val="0080480D"/>
    <w:rsid w:val="00804B7C"/>
    <w:rsid w:val="00804E5A"/>
    <w:rsid w:val="008057C1"/>
    <w:rsid w:val="00805C06"/>
    <w:rsid w:val="00806179"/>
    <w:rsid w:val="00806326"/>
    <w:rsid w:val="00806491"/>
    <w:rsid w:val="00806575"/>
    <w:rsid w:val="008069EA"/>
    <w:rsid w:val="00806D0B"/>
    <w:rsid w:val="00806EA2"/>
    <w:rsid w:val="0080752B"/>
    <w:rsid w:val="00807644"/>
    <w:rsid w:val="00807770"/>
    <w:rsid w:val="00807779"/>
    <w:rsid w:val="0080777C"/>
    <w:rsid w:val="008077B8"/>
    <w:rsid w:val="0080792F"/>
    <w:rsid w:val="00807A4C"/>
    <w:rsid w:val="00807ACA"/>
    <w:rsid w:val="00807D9B"/>
    <w:rsid w:val="00810254"/>
    <w:rsid w:val="00810F68"/>
    <w:rsid w:val="00810FAC"/>
    <w:rsid w:val="00811071"/>
    <w:rsid w:val="00811BAC"/>
    <w:rsid w:val="00811CAF"/>
    <w:rsid w:val="00812BE8"/>
    <w:rsid w:val="00813198"/>
    <w:rsid w:val="008131E3"/>
    <w:rsid w:val="008138DC"/>
    <w:rsid w:val="00813EF8"/>
    <w:rsid w:val="00814163"/>
    <w:rsid w:val="00814407"/>
    <w:rsid w:val="008144EC"/>
    <w:rsid w:val="0081474E"/>
    <w:rsid w:val="008148D1"/>
    <w:rsid w:val="00815B5F"/>
    <w:rsid w:val="0081608F"/>
    <w:rsid w:val="008165A3"/>
    <w:rsid w:val="00816759"/>
    <w:rsid w:val="008171F3"/>
    <w:rsid w:val="008177E6"/>
    <w:rsid w:val="008203DC"/>
    <w:rsid w:val="008207B9"/>
    <w:rsid w:val="00820D6A"/>
    <w:rsid w:val="00821075"/>
    <w:rsid w:val="0082132F"/>
    <w:rsid w:val="008217FA"/>
    <w:rsid w:val="00821967"/>
    <w:rsid w:val="00821EEC"/>
    <w:rsid w:val="0082214A"/>
    <w:rsid w:val="00822323"/>
    <w:rsid w:val="00822411"/>
    <w:rsid w:val="00822780"/>
    <w:rsid w:val="008227F7"/>
    <w:rsid w:val="00822A3F"/>
    <w:rsid w:val="00822EEA"/>
    <w:rsid w:val="00822FB2"/>
    <w:rsid w:val="00823A3D"/>
    <w:rsid w:val="00823BF0"/>
    <w:rsid w:val="00823D98"/>
    <w:rsid w:val="00823F1C"/>
    <w:rsid w:val="008240E6"/>
    <w:rsid w:val="00824569"/>
    <w:rsid w:val="00824B55"/>
    <w:rsid w:val="00824B7D"/>
    <w:rsid w:val="0082509B"/>
    <w:rsid w:val="0082560F"/>
    <w:rsid w:val="008259C7"/>
    <w:rsid w:val="00825B67"/>
    <w:rsid w:val="00825D0B"/>
    <w:rsid w:val="00825F60"/>
    <w:rsid w:val="0082603F"/>
    <w:rsid w:val="008264DC"/>
    <w:rsid w:val="00827062"/>
    <w:rsid w:val="0082767F"/>
    <w:rsid w:val="00827931"/>
    <w:rsid w:val="008306B4"/>
    <w:rsid w:val="008306BB"/>
    <w:rsid w:val="00830C63"/>
    <w:rsid w:val="00830C7B"/>
    <w:rsid w:val="00831B3B"/>
    <w:rsid w:val="00831CC7"/>
    <w:rsid w:val="008322AA"/>
    <w:rsid w:val="008322BA"/>
    <w:rsid w:val="00832355"/>
    <w:rsid w:val="008324F6"/>
    <w:rsid w:val="008327E4"/>
    <w:rsid w:val="0083352E"/>
    <w:rsid w:val="0083364F"/>
    <w:rsid w:val="00833980"/>
    <w:rsid w:val="00833A03"/>
    <w:rsid w:val="00833C3A"/>
    <w:rsid w:val="00834A03"/>
    <w:rsid w:val="00834EC4"/>
    <w:rsid w:val="00834FC1"/>
    <w:rsid w:val="008350A3"/>
    <w:rsid w:val="00835913"/>
    <w:rsid w:val="0083596B"/>
    <w:rsid w:val="00835B79"/>
    <w:rsid w:val="00835D00"/>
    <w:rsid w:val="00835DCF"/>
    <w:rsid w:val="00836F6D"/>
    <w:rsid w:val="00836F81"/>
    <w:rsid w:val="00837A5B"/>
    <w:rsid w:val="00840594"/>
    <w:rsid w:val="00841332"/>
    <w:rsid w:val="008413A5"/>
    <w:rsid w:val="00841AC5"/>
    <w:rsid w:val="00841D9C"/>
    <w:rsid w:val="00842140"/>
    <w:rsid w:val="00842C89"/>
    <w:rsid w:val="00842FD7"/>
    <w:rsid w:val="0084325D"/>
    <w:rsid w:val="00843428"/>
    <w:rsid w:val="008434BC"/>
    <w:rsid w:val="008435C6"/>
    <w:rsid w:val="00843B8F"/>
    <w:rsid w:val="00843FDB"/>
    <w:rsid w:val="0084470E"/>
    <w:rsid w:val="00844825"/>
    <w:rsid w:val="00844D98"/>
    <w:rsid w:val="00844F1E"/>
    <w:rsid w:val="0084501F"/>
    <w:rsid w:val="008451EE"/>
    <w:rsid w:val="008454DA"/>
    <w:rsid w:val="00845669"/>
    <w:rsid w:val="008457C3"/>
    <w:rsid w:val="00845920"/>
    <w:rsid w:val="0084608F"/>
    <w:rsid w:val="008463F7"/>
    <w:rsid w:val="00846402"/>
    <w:rsid w:val="0084662D"/>
    <w:rsid w:val="0084750D"/>
    <w:rsid w:val="00847604"/>
    <w:rsid w:val="00847694"/>
    <w:rsid w:val="0084776C"/>
    <w:rsid w:val="008479DD"/>
    <w:rsid w:val="00847BED"/>
    <w:rsid w:val="008500CA"/>
    <w:rsid w:val="008507DF"/>
    <w:rsid w:val="00850926"/>
    <w:rsid w:val="00850C02"/>
    <w:rsid w:val="008514DB"/>
    <w:rsid w:val="008517CF"/>
    <w:rsid w:val="008518C1"/>
    <w:rsid w:val="00851B05"/>
    <w:rsid w:val="008524B2"/>
    <w:rsid w:val="00852716"/>
    <w:rsid w:val="008528DB"/>
    <w:rsid w:val="00852BD3"/>
    <w:rsid w:val="00852D97"/>
    <w:rsid w:val="00852E63"/>
    <w:rsid w:val="008532CD"/>
    <w:rsid w:val="008535A0"/>
    <w:rsid w:val="00853B6B"/>
    <w:rsid w:val="00854140"/>
    <w:rsid w:val="00854744"/>
    <w:rsid w:val="00854CB0"/>
    <w:rsid w:val="00854D2C"/>
    <w:rsid w:val="00855429"/>
    <w:rsid w:val="008558A4"/>
    <w:rsid w:val="00855A73"/>
    <w:rsid w:val="008563CE"/>
    <w:rsid w:val="00856A59"/>
    <w:rsid w:val="00856D9E"/>
    <w:rsid w:val="00857BE1"/>
    <w:rsid w:val="008602EA"/>
    <w:rsid w:val="00860723"/>
    <w:rsid w:val="00860E1A"/>
    <w:rsid w:val="0086107D"/>
    <w:rsid w:val="00861179"/>
    <w:rsid w:val="00862494"/>
    <w:rsid w:val="008625FC"/>
    <w:rsid w:val="008627B1"/>
    <w:rsid w:val="0086290E"/>
    <w:rsid w:val="00862B0B"/>
    <w:rsid w:val="0086312E"/>
    <w:rsid w:val="00863358"/>
    <w:rsid w:val="00863BD6"/>
    <w:rsid w:val="00864544"/>
    <w:rsid w:val="00864DE3"/>
    <w:rsid w:val="00865549"/>
    <w:rsid w:val="00865A19"/>
    <w:rsid w:val="00865B01"/>
    <w:rsid w:val="00865D99"/>
    <w:rsid w:val="00866118"/>
    <w:rsid w:val="00866192"/>
    <w:rsid w:val="00866614"/>
    <w:rsid w:val="008666B6"/>
    <w:rsid w:val="0086739C"/>
    <w:rsid w:val="00867C0C"/>
    <w:rsid w:val="00870450"/>
    <w:rsid w:val="0087060E"/>
    <w:rsid w:val="00870691"/>
    <w:rsid w:val="008707B0"/>
    <w:rsid w:val="0087086D"/>
    <w:rsid w:val="00870A22"/>
    <w:rsid w:val="00871CEC"/>
    <w:rsid w:val="008724AF"/>
    <w:rsid w:val="0087268C"/>
    <w:rsid w:val="00872906"/>
    <w:rsid w:val="00872AAD"/>
    <w:rsid w:val="0087316B"/>
    <w:rsid w:val="00873901"/>
    <w:rsid w:val="00873EC3"/>
    <w:rsid w:val="008740C4"/>
    <w:rsid w:val="008748FD"/>
    <w:rsid w:val="0087508E"/>
    <w:rsid w:val="00875766"/>
    <w:rsid w:val="008757A5"/>
    <w:rsid w:val="008760C9"/>
    <w:rsid w:val="008765C0"/>
    <w:rsid w:val="00876958"/>
    <w:rsid w:val="00876D96"/>
    <w:rsid w:val="00876EBE"/>
    <w:rsid w:val="00880020"/>
    <w:rsid w:val="00880D97"/>
    <w:rsid w:val="00881E95"/>
    <w:rsid w:val="008823FE"/>
    <w:rsid w:val="00882D12"/>
    <w:rsid w:val="008833D2"/>
    <w:rsid w:val="00883414"/>
    <w:rsid w:val="008835BE"/>
    <w:rsid w:val="00883A4E"/>
    <w:rsid w:val="00884353"/>
    <w:rsid w:val="008844A6"/>
    <w:rsid w:val="00884831"/>
    <w:rsid w:val="00884ADC"/>
    <w:rsid w:val="00884BA8"/>
    <w:rsid w:val="00885F6D"/>
    <w:rsid w:val="0088662B"/>
    <w:rsid w:val="00886817"/>
    <w:rsid w:val="00886E6D"/>
    <w:rsid w:val="0088709F"/>
    <w:rsid w:val="0088754C"/>
    <w:rsid w:val="00887DB3"/>
    <w:rsid w:val="008902C1"/>
    <w:rsid w:val="008908AB"/>
    <w:rsid w:val="008909F7"/>
    <w:rsid w:val="0089103B"/>
    <w:rsid w:val="008912D7"/>
    <w:rsid w:val="00891989"/>
    <w:rsid w:val="00891C07"/>
    <w:rsid w:val="00891CD7"/>
    <w:rsid w:val="00891F5C"/>
    <w:rsid w:val="00891F7C"/>
    <w:rsid w:val="0089218F"/>
    <w:rsid w:val="0089224F"/>
    <w:rsid w:val="008924FD"/>
    <w:rsid w:val="008925B9"/>
    <w:rsid w:val="00892B48"/>
    <w:rsid w:val="00892D5A"/>
    <w:rsid w:val="00892EFB"/>
    <w:rsid w:val="00894A53"/>
    <w:rsid w:val="00894BBA"/>
    <w:rsid w:val="00895623"/>
    <w:rsid w:val="00896283"/>
    <w:rsid w:val="0089634F"/>
    <w:rsid w:val="008965D7"/>
    <w:rsid w:val="00896CC2"/>
    <w:rsid w:val="00897193"/>
    <w:rsid w:val="00897666"/>
    <w:rsid w:val="008A0642"/>
    <w:rsid w:val="008A161F"/>
    <w:rsid w:val="008A17ED"/>
    <w:rsid w:val="008A1C21"/>
    <w:rsid w:val="008A24F4"/>
    <w:rsid w:val="008A2C44"/>
    <w:rsid w:val="008A3034"/>
    <w:rsid w:val="008A3125"/>
    <w:rsid w:val="008A38FE"/>
    <w:rsid w:val="008A3D1E"/>
    <w:rsid w:val="008A3E5F"/>
    <w:rsid w:val="008A449F"/>
    <w:rsid w:val="008A4D25"/>
    <w:rsid w:val="008A51CA"/>
    <w:rsid w:val="008A5524"/>
    <w:rsid w:val="008A618A"/>
    <w:rsid w:val="008A6269"/>
    <w:rsid w:val="008A684B"/>
    <w:rsid w:val="008A6859"/>
    <w:rsid w:val="008A6B1F"/>
    <w:rsid w:val="008A7285"/>
    <w:rsid w:val="008A74E2"/>
    <w:rsid w:val="008A797F"/>
    <w:rsid w:val="008A7CC1"/>
    <w:rsid w:val="008B0125"/>
    <w:rsid w:val="008B0442"/>
    <w:rsid w:val="008B0479"/>
    <w:rsid w:val="008B0504"/>
    <w:rsid w:val="008B14DE"/>
    <w:rsid w:val="008B18D0"/>
    <w:rsid w:val="008B1CC3"/>
    <w:rsid w:val="008B2370"/>
    <w:rsid w:val="008B2463"/>
    <w:rsid w:val="008B250F"/>
    <w:rsid w:val="008B2768"/>
    <w:rsid w:val="008B2E1F"/>
    <w:rsid w:val="008B32AE"/>
    <w:rsid w:val="008B3771"/>
    <w:rsid w:val="008B3BE1"/>
    <w:rsid w:val="008B491A"/>
    <w:rsid w:val="008B5844"/>
    <w:rsid w:val="008B6F28"/>
    <w:rsid w:val="008B7057"/>
    <w:rsid w:val="008B72FA"/>
    <w:rsid w:val="008B74AF"/>
    <w:rsid w:val="008B77E1"/>
    <w:rsid w:val="008B79BB"/>
    <w:rsid w:val="008B7A00"/>
    <w:rsid w:val="008B7A77"/>
    <w:rsid w:val="008B7B2B"/>
    <w:rsid w:val="008B7DC1"/>
    <w:rsid w:val="008C0928"/>
    <w:rsid w:val="008C0EE3"/>
    <w:rsid w:val="008C2145"/>
    <w:rsid w:val="008C2976"/>
    <w:rsid w:val="008C299A"/>
    <w:rsid w:val="008C2AF1"/>
    <w:rsid w:val="008C2C52"/>
    <w:rsid w:val="008C343E"/>
    <w:rsid w:val="008C3716"/>
    <w:rsid w:val="008C37FC"/>
    <w:rsid w:val="008C3A02"/>
    <w:rsid w:val="008C44E7"/>
    <w:rsid w:val="008C4E57"/>
    <w:rsid w:val="008C51AF"/>
    <w:rsid w:val="008C5C61"/>
    <w:rsid w:val="008C5F28"/>
    <w:rsid w:val="008C62C1"/>
    <w:rsid w:val="008C632E"/>
    <w:rsid w:val="008C6715"/>
    <w:rsid w:val="008C674D"/>
    <w:rsid w:val="008C6F19"/>
    <w:rsid w:val="008C72C4"/>
    <w:rsid w:val="008C7382"/>
    <w:rsid w:val="008C79AD"/>
    <w:rsid w:val="008C7D4A"/>
    <w:rsid w:val="008D0D6B"/>
    <w:rsid w:val="008D1D0A"/>
    <w:rsid w:val="008D2B29"/>
    <w:rsid w:val="008D2DE9"/>
    <w:rsid w:val="008D31E4"/>
    <w:rsid w:val="008D333C"/>
    <w:rsid w:val="008D386C"/>
    <w:rsid w:val="008D3929"/>
    <w:rsid w:val="008D5643"/>
    <w:rsid w:val="008D5ADA"/>
    <w:rsid w:val="008D5B05"/>
    <w:rsid w:val="008D6223"/>
    <w:rsid w:val="008D6D97"/>
    <w:rsid w:val="008D6E56"/>
    <w:rsid w:val="008D73A3"/>
    <w:rsid w:val="008D7D88"/>
    <w:rsid w:val="008E0166"/>
    <w:rsid w:val="008E1FB5"/>
    <w:rsid w:val="008E2042"/>
    <w:rsid w:val="008E220D"/>
    <w:rsid w:val="008E28DE"/>
    <w:rsid w:val="008E2A55"/>
    <w:rsid w:val="008E3062"/>
    <w:rsid w:val="008E32CF"/>
    <w:rsid w:val="008E3709"/>
    <w:rsid w:val="008E3BE0"/>
    <w:rsid w:val="008E3C66"/>
    <w:rsid w:val="008E3FDC"/>
    <w:rsid w:val="008E42FD"/>
    <w:rsid w:val="008E4373"/>
    <w:rsid w:val="008E45AF"/>
    <w:rsid w:val="008E477E"/>
    <w:rsid w:val="008E4A7B"/>
    <w:rsid w:val="008E4D5A"/>
    <w:rsid w:val="008E52A7"/>
    <w:rsid w:val="008E54EE"/>
    <w:rsid w:val="008E56D5"/>
    <w:rsid w:val="008E584D"/>
    <w:rsid w:val="008E5D23"/>
    <w:rsid w:val="008E60E4"/>
    <w:rsid w:val="008E63E3"/>
    <w:rsid w:val="008E64D2"/>
    <w:rsid w:val="008E698C"/>
    <w:rsid w:val="008E7180"/>
    <w:rsid w:val="008E7181"/>
    <w:rsid w:val="008E7AB9"/>
    <w:rsid w:val="008F008C"/>
    <w:rsid w:val="008F02BE"/>
    <w:rsid w:val="008F034A"/>
    <w:rsid w:val="008F0FB8"/>
    <w:rsid w:val="008F131C"/>
    <w:rsid w:val="008F1427"/>
    <w:rsid w:val="008F1923"/>
    <w:rsid w:val="008F27F6"/>
    <w:rsid w:val="008F2B4E"/>
    <w:rsid w:val="008F2D35"/>
    <w:rsid w:val="008F3259"/>
    <w:rsid w:val="008F3591"/>
    <w:rsid w:val="008F40CF"/>
    <w:rsid w:val="008F4142"/>
    <w:rsid w:val="008F44AB"/>
    <w:rsid w:val="008F46FF"/>
    <w:rsid w:val="008F49C7"/>
    <w:rsid w:val="008F5658"/>
    <w:rsid w:val="008F5C3B"/>
    <w:rsid w:val="008F5EBA"/>
    <w:rsid w:val="008F5EFC"/>
    <w:rsid w:val="008F7996"/>
    <w:rsid w:val="008F7B08"/>
    <w:rsid w:val="0090017F"/>
    <w:rsid w:val="00900927"/>
    <w:rsid w:val="0090099B"/>
    <w:rsid w:val="00900A23"/>
    <w:rsid w:val="00900E54"/>
    <w:rsid w:val="00901807"/>
    <w:rsid w:val="00901F3A"/>
    <w:rsid w:val="00902AC6"/>
    <w:rsid w:val="00902CF9"/>
    <w:rsid w:val="00902CFB"/>
    <w:rsid w:val="00902E61"/>
    <w:rsid w:val="0090310D"/>
    <w:rsid w:val="00903297"/>
    <w:rsid w:val="00904101"/>
    <w:rsid w:val="009043EB"/>
    <w:rsid w:val="00904697"/>
    <w:rsid w:val="009048CB"/>
    <w:rsid w:val="00904A88"/>
    <w:rsid w:val="00904C41"/>
    <w:rsid w:val="00904F67"/>
    <w:rsid w:val="00904FE8"/>
    <w:rsid w:val="0090528C"/>
    <w:rsid w:val="009055EE"/>
    <w:rsid w:val="0090588F"/>
    <w:rsid w:val="00905943"/>
    <w:rsid w:val="009062B5"/>
    <w:rsid w:val="00906786"/>
    <w:rsid w:val="00907009"/>
    <w:rsid w:val="00907389"/>
    <w:rsid w:val="009077EC"/>
    <w:rsid w:val="00907ECC"/>
    <w:rsid w:val="00910556"/>
    <w:rsid w:val="00910912"/>
    <w:rsid w:val="00910BF5"/>
    <w:rsid w:val="00911575"/>
    <w:rsid w:val="0091202B"/>
    <w:rsid w:val="0091213B"/>
    <w:rsid w:val="00912795"/>
    <w:rsid w:val="00912A05"/>
    <w:rsid w:val="0091302B"/>
    <w:rsid w:val="009134BB"/>
    <w:rsid w:val="00913E47"/>
    <w:rsid w:val="009143FB"/>
    <w:rsid w:val="0091502A"/>
    <w:rsid w:val="00915C1A"/>
    <w:rsid w:val="00915C97"/>
    <w:rsid w:val="00916FF8"/>
    <w:rsid w:val="00917219"/>
    <w:rsid w:val="00917649"/>
    <w:rsid w:val="00917745"/>
    <w:rsid w:val="00917C83"/>
    <w:rsid w:val="009201BD"/>
    <w:rsid w:val="00920E84"/>
    <w:rsid w:val="00920FD3"/>
    <w:rsid w:val="00921325"/>
    <w:rsid w:val="00921483"/>
    <w:rsid w:val="009216AE"/>
    <w:rsid w:val="009216E8"/>
    <w:rsid w:val="009218FA"/>
    <w:rsid w:val="00921CC9"/>
    <w:rsid w:val="00921F20"/>
    <w:rsid w:val="0092279F"/>
    <w:rsid w:val="00922C05"/>
    <w:rsid w:val="009233C4"/>
    <w:rsid w:val="009239ED"/>
    <w:rsid w:val="00923AE6"/>
    <w:rsid w:val="00923D25"/>
    <w:rsid w:val="00924430"/>
    <w:rsid w:val="009244B4"/>
    <w:rsid w:val="00924839"/>
    <w:rsid w:val="009249B0"/>
    <w:rsid w:val="00924D4B"/>
    <w:rsid w:val="00924E8E"/>
    <w:rsid w:val="00925965"/>
    <w:rsid w:val="00925E52"/>
    <w:rsid w:val="00926C6B"/>
    <w:rsid w:val="009271C9"/>
    <w:rsid w:val="009272A8"/>
    <w:rsid w:val="00927FDD"/>
    <w:rsid w:val="009300BC"/>
    <w:rsid w:val="00930377"/>
    <w:rsid w:val="009304EE"/>
    <w:rsid w:val="00930F87"/>
    <w:rsid w:val="0093175A"/>
    <w:rsid w:val="009318CA"/>
    <w:rsid w:val="00931B14"/>
    <w:rsid w:val="0093223E"/>
    <w:rsid w:val="0093231B"/>
    <w:rsid w:val="009325C1"/>
    <w:rsid w:val="009326C1"/>
    <w:rsid w:val="009331BE"/>
    <w:rsid w:val="00933239"/>
    <w:rsid w:val="0093372D"/>
    <w:rsid w:val="00934516"/>
    <w:rsid w:val="00934DD0"/>
    <w:rsid w:val="00935833"/>
    <w:rsid w:val="00935C33"/>
    <w:rsid w:val="00935E58"/>
    <w:rsid w:val="00935F6A"/>
    <w:rsid w:val="009362D4"/>
    <w:rsid w:val="00936ABF"/>
    <w:rsid w:val="00936DAC"/>
    <w:rsid w:val="009401CB"/>
    <w:rsid w:val="0094046A"/>
    <w:rsid w:val="00941002"/>
    <w:rsid w:val="0094110F"/>
    <w:rsid w:val="00941DA9"/>
    <w:rsid w:val="00941DCB"/>
    <w:rsid w:val="00941DCC"/>
    <w:rsid w:val="00942AB6"/>
    <w:rsid w:val="00942BC9"/>
    <w:rsid w:val="0094360D"/>
    <w:rsid w:val="00943CD1"/>
    <w:rsid w:val="00943E2B"/>
    <w:rsid w:val="009440DE"/>
    <w:rsid w:val="00944484"/>
    <w:rsid w:val="00944504"/>
    <w:rsid w:val="009445C2"/>
    <w:rsid w:val="009449A8"/>
    <w:rsid w:val="00946CA8"/>
    <w:rsid w:val="00946F80"/>
    <w:rsid w:val="0094721A"/>
    <w:rsid w:val="009501DD"/>
    <w:rsid w:val="0095042F"/>
    <w:rsid w:val="00950587"/>
    <w:rsid w:val="00950868"/>
    <w:rsid w:val="00951080"/>
    <w:rsid w:val="009511ED"/>
    <w:rsid w:val="00951223"/>
    <w:rsid w:val="009512F9"/>
    <w:rsid w:val="0095135B"/>
    <w:rsid w:val="00951FE8"/>
    <w:rsid w:val="0095215D"/>
    <w:rsid w:val="009523B5"/>
    <w:rsid w:val="009523C9"/>
    <w:rsid w:val="00952592"/>
    <w:rsid w:val="009528C8"/>
    <w:rsid w:val="009529E7"/>
    <w:rsid w:val="00952AFF"/>
    <w:rsid w:val="009538F9"/>
    <w:rsid w:val="00953D66"/>
    <w:rsid w:val="00954A70"/>
    <w:rsid w:val="00954D8D"/>
    <w:rsid w:val="0095513E"/>
    <w:rsid w:val="009555BF"/>
    <w:rsid w:val="009557C1"/>
    <w:rsid w:val="009561CB"/>
    <w:rsid w:val="0095645E"/>
    <w:rsid w:val="00956835"/>
    <w:rsid w:val="0095748F"/>
    <w:rsid w:val="009575A6"/>
    <w:rsid w:val="009576D7"/>
    <w:rsid w:val="00957EBB"/>
    <w:rsid w:val="0096038F"/>
    <w:rsid w:val="009609F6"/>
    <w:rsid w:val="00960E94"/>
    <w:rsid w:val="0096119D"/>
    <w:rsid w:val="009611D8"/>
    <w:rsid w:val="00961A85"/>
    <w:rsid w:val="00961CF8"/>
    <w:rsid w:val="00961DFD"/>
    <w:rsid w:val="00962742"/>
    <w:rsid w:val="0096274B"/>
    <w:rsid w:val="00962C5D"/>
    <w:rsid w:val="00962D8E"/>
    <w:rsid w:val="0096343A"/>
    <w:rsid w:val="0096418F"/>
    <w:rsid w:val="009644A7"/>
    <w:rsid w:val="00964598"/>
    <w:rsid w:val="00965486"/>
    <w:rsid w:val="009660D3"/>
    <w:rsid w:val="00966650"/>
    <w:rsid w:val="009666E9"/>
    <w:rsid w:val="009668B2"/>
    <w:rsid w:val="00966CEB"/>
    <w:rsid w:val="00967311"/>
    <w:rsid w:val="0096741C"/>
    <w:rsid w:val="0096746A"/>
    <w:rsid w:val="009674F9"/>
    <w:rsid w:val="00967548"/>
    <w:rsid w:val="009679D1"/>
    <w:rsid w:val="00967AA2"/>
    <w:rsid w:val="00967F11"/>
    <w:rsid w:val="009702D8"/>
    <w:rsid w:val="00970332"/>
    <w:rsid w:val="0097059D"/>
    <w:rsid w:val="00971999"/>
    <w:rsid w:val="00971B38"/>
    <w:rsid w:val="00971E59"/>
    <w:rsid w:val="00972134"/>
    <w:rsid w:val="00972A0D"/>
    <w:rsid w:val="00973017"/>
    <w:rsid w:val="00973208"/>
    <w:rsid w:val="00973B10"/>
    <w:rsid w:val="00974112"/>
    <w:rsid w:val="00974646"/>
    <w:rsid w:val="009751F9"/>
    <w:rsid w:val="009754FA"/>
    <w:rsid w:val="00975826"/>
    <w:rsid w:val="0097641D"/>
    <w:rsid w:val="0097691B"/>
    <w:rsid w:val="00976DE4"/>
    <w:rsid w:val="00976F29"/>
    <w:rsid w:val="00977024"/>
    <w:rsid w:val="00977363"/>
    <w:rsid w:val="009773CC"/>
    <w:rsid w:val="00977ED0"/>
    <w:rsid w:val="00977F40"/>
    <w:rsid w:val="00981309"/>
    <w:rsid w:val="009813DA"/>
    <w:rsid w:val="00981501"/>
    <w:rsid w:val="00981581"/>
    <w:rsid w:val="00981624"/>
    <w:rsid w:val="00981EB1"/>
    <w:rsid w:val="00981F36"/>
    <w:rsid w:val="0098214B"/>
    <w:rsid w:val="00982461"/>
    <w:rsid w:val="00982F97"/>
    <w:rsid w:val="009832A8"/>
    <w:rsid w:val="009839FF"/>
    <w:rsid w:val="00983E30"/>
    <w:rsid w:val="0098414A"/>
    <w:rsid w:val="00984264"/>
    <w:rsid w:val="009848DF"/>
    <w:rsid w:val="00985021"/>
    <w:rsid w:val="00985202"/>
    <w:rsid w:val="00985257"/>
    <w:rsid w:val="009852FA"/>
    <w:rsid w:val="009853E7"/>
    <w:rsid w:val="00985524"/>
    <w:rsid w:val="0098598A"/>
    <w:rsid w:val="00985D9A"/>
    <w:rsid w:val="00985E24"/>
    <w:rsid w:val="00985ECB"/>
    <w:rsid w:val="00985FCB"/>
    <w:rsid w:val="0098674D"/>
    <w:rsid w:val="00986761"/>
    <w:rsid w:val="00986F18"/>
    <w:rsid w:val="0098741A"/>
    <w:rsid w:val="0098769C"/>
    <w:rsid w:val="00987B51"/>
    <w:rsid w:val="00987C87"/>
    <w:rsid w:val="00990123"/>
    <w:rsid w:val="00990384"/>
    <w:rsid w:val="00990459"/>
    <w:rsid w:val="00990500"/>
    <w:rsid w:val="009908A4"/>
    <w:rsid w:val="009908AC"/>
    <w:rsid w:val="009908FE"/>
    <w:rsid w:val="00990C39"/>
    <w:rsid w:val="00990D38"/>
    <w:rsid w:val="00991069"/>
    <w:rsid w:val="0099106C"/>
    <w:rsid w:val="009910DA"/>
    <w:rsid w:val="00991199"/>
    <w:rsid w:val="00991521"/>
    <w:rsid w:val="0099167E"/>
    <w:rsid w:val="00991A8E"/>
    <w:rsid w:val="00991AF7"/>
    <w:rsid w:val="00991F32"/>
    <w:rsid w:val="00992A04"/>
    <w:rsid w:val="00992FD6"/>
    <w:rsid w:val="009930BA"/>
    <w:rsid w:val="00993C19"/>
    <w:rsid w:val="009943A8"/>
    <w:rsid w:val="009948B2"/>
    <w:rsid w:val="00994E59"/>
    <w:rsid w:val="00994E9F"/>
    <w:rsid w:val="009950B3"/>
    <w:rsid w:val="00995324"/>
    <w:rsid w:val="0099573B"/>
    <w:rsid w:val="00995F4E"/>
    <w:rsid w:val="00996895"/>
    <w:rsid w:val="00996BCC"/>
    <w:rsid w:val="00996F97"/>
    <w:rsid w:val="00997165"/>
    <w:rsid w:val="0099735F"/>
    <w:rsid w:val="00997837"/>
    <w:rsid w:val="00997E8D"/>
    <w:rsid w:val="009A0027"/>
    <w:rsid w:val="009A0534"/>
    <w:rsid w:val="009A06D2"/>
    <w:rsid w:val="009A0E69"/>
    <w:rsid w:val="009A16C4"/>
    <w:rsid w:val="009A1DFF"/>
    <w:rsid w:val="009A202E"/>
    <w:rsid w:val="009A2494"/>
    <w:rsid w:val="009A2524"/>
    <w:rsid w:val="009A37CA"/>
    <w:rsid w:val="009A3AD8"/>
    <w:rsid w:val="009A40BE"/>
    <w:rsid w:val="009A41BD"/>
    <w:rsid w:val="009A41CC"/>
    <w:rsid w:val="009A4B5D"/>
    <w:rsid w:val="009A4EA9"/>
    <w:rsid w:val="009A5C9F"/>
    <w:rsid w:val="009A5DD4"/>
    <w:rsid w:val="009A5F83"/>
    <w:rsid w:val="009A6779"/>
    <w:rsid w:val="009A6C46"/>
    <w:rsid w:val="009A7BE7"/>
    <w:rsid w:val="009A7FEB"/>
    <w:rsid w:val="009B088F"/>
    <w:rsid w:val="009B0DD6"/>
    <w:rsid w:val="009B0F4F"/>
    <w:rsid w:val="009B1C83"/>
    <w:rsid w:val="009B20A8"/>
    <w:rsid w:val="009B25BE"/>
    <w:rsid w:val="009B2621"/>
    <w:rsid w:val="009B2667"/>
    <w:rsid w:val="009B27C3"/>
    <w:rsid w:val="009B2D68"/>
    <w:rsid w:val="009B2E5E"/>
    <w:rsid w:val="009B3751"/>
    <w:rsid w:val="009B393D"/>
    <w:rsid w:val="009B3C14"/>
    <w:rsid w:val="009B3D78"/>
    <w:rsid w:val="009B425A"/>
    <w:rsid w:val="009B4D09"/>
    <w:rsid w:val="009B5718"/>
    <w:rsid w:val="009B5B5A"/>
    <w:rsid w:val="009B6057"/>
    <w:rsid w:val="009B61AA"/>
    <w:rsid w:val="009B6502"/>
    <w:rsid w:val="009B6C58"/>
    <w:rsid w:val="009B7361"/>
    <w:rsid w:val="009B75B6"/>
    <w:rsid w:val="009C00E0"/>
    <w:rsid w:val="009C02F3"/>
    <w:rsid w:val="009C03E7"/>
    <w:rsid w:val="009C06E1"/>
    <w:rsid w:val="009C0E76"/>
    <w:rsid w:val="009C0FF0"/>
    <w:rsid w:val="009C10F0"/>
    <w:rsid w:val="009C1685"/>
    <w:rsid w:val="009C1E15"/>
    <w:rsid w:val="009C2431"/>
    <w:rsid w:val="009C3375"/>
    <w:rsid w:val="009C33C3"/>
    <w:rsid w:val="009C4153"/>
    <w:rsid w:val="009C43F4"/>
    <w:rsid w:val="009C4476"/>
    <w:rsid w:val="009C47F3"/>
    <w:rsid w:val="009C50B2"/>
    <w:rsid w:val="009C5511"/>
    <w:rsid w:val="009C55BD"/>
    <w:rsid w:val="009C5A5E"/>
    <w:rsid w:val="009C6BD1"/>
    <w:rsid w:val="009C6FF8"/>
    <w:rsid w:val="009C72D3"/>
    <w:rsid w:val="009C76FA"/>
    <w:rsid w:val="009C7C91"/>
    <w:rsid w:val="009D0032"/>
    <w:rsid w:val="009D0C20"/>
    <w:rsid w:val="009D1510"/>
    <w:rsid w:val="009D184E"/>
    <w:rsid w:val="009D1999"/>
    <w:rsid w:val="009D21DD"/>
    <w:rsid w:val="009D22FE"/>
    <w:rsid w:val="009D2475"/>
    <w:rsid w:val="009D28C9"/>
    <w:rsid w:val="009D2DAD"/>
    <w:rsid w:val="009D38F9"/>
    <w:rsid w:val="009D3E90"/>
    <w:rsid w:val="009D449D"/>
    <w:rsid w:val="009D4F4B"/>
    <w:rsid w:val="009D4F63"/>
    <w:rsid w:val="009D4FBC"/>
    <w:rsid w:val="009D5017"/>
    <w:rsid w:val="009D510B"/>
    <w:rsid w:val="009D5304"/>
    <w:rsid w:val="009D5B41"/>
    <w:rsid w:val="009D647D"/>
    <w:rsid w:val="009D66C1"/>
    <w:rsid w:val="009D6834"/>
    <w:rsid w:val="009D6A6D"/>
    <w:rsid w:val="009D6FEC"/>
    <w:rsid w:val="009D72CE"/>
    <w:rsid w:val="009D7BB5"/>
    <w:rsid w:val="009D7CF8"/>
    <w:rsid w:val="009E0DA2"/>
    <w:rsid w:val="009E1335"/>
    <w:rsid w:val="009E13C6"/>
    <w:rsid w:val="009E14FE"/>
    <w:rsid w:val="009E16C1"/>
    <w:rsid w:val="009E2865"/>
    <w:rsid w:val="009E29C1"/>
    <w:rsid w:val="009E318A"/>
    <w:rsid w:val="009E36B7"/>
    <w:rsid w:val="009E3FE4"/>
    <w:rsid w:val="009E42E7"/>
    <w:rsid w:val="009E4882"/>
    <w:rsid w:val="009E4C64"/>
    <w:rsid w:val="009E54FF"/>
    <w:rsid w:val="009E5B1D"/>
    <w:rsid w:val="009E6A90"/>
    <w:rsid w:val="009E6B9D"/>
    <w:rsid w:val="009E7015"/>
    <w:rsid w:val="009E7096"/>
    <w:rsid w:val="009E7FF7"/>
    <w:rsid w:val="009F056B"/>
    <w:rsid w:val="009F086F"/>
    <w:rsid w:val="009F0ABC"/>
    <w:rsid w:val="009F12C0"/>
    <w:rsid w:val="009F136F"/>
    <w:rsid w:val="009F14A9"/>
    <w:rsid w:val="009F159D"/>
    <w:rsid w:val="009F166D"/>
    <w:rsid w:val="009F18A6"/>
    <w:rsid w:val="009F1AE8"/>
    <w:rsid w:val="009F1C79"/>
    <w:rsid w:val="009F1DF1"/>
    <w:rsid w:val="009F1ED9"/>
    <w:rsid w:val="009F29B3"/>
    <w:rsid w:val="009F30EE"/>
    <w:rsid w:val="009F4759"/>
    <w:rsid w:val="009F4820"/>
    <w:rsid w:val="009F4FB1"/>
    <w:rsid w:val="009F514C"/>
    <w:rsid w:val="009F57AD"/>
    <w:rsid w:val="009F5DB9"/>
    <w:rsid w:val="009F5E55"/>
    <w:rsid w:val="009F5F33"/>
    <w:rsid w:val="009F621F"/>
    <w:rsid w:val="009F692F"/>
    <w:rsid w:val="009F757A"/>
    <w:rsid w:val="009F7C5E"/>
    <w:rsid w:val="00A00055"/>
    <w:rsid w:val="00A00554"/>
    <w:rsid w:val="00A00A33"/>
    <w:rsid w:val="00A01502"/>
    <w:rsid w:val="00A01CD1"/>
    <w:rsid w:val="00A01EC0"/>
    <w:rsid w:val="00A01F55"/>
    <w:rsid w:val="00A022C4"/>
    <w:rsid w:val="00A026D0"/>
    <w:rsid w:val="00A02D26"/>
    <w:rsid w:val="00A030EC"/>
    <w:rsid w:val="00A0395C"/>
    <w:rsid w:val="00A03E9B"/>
    <w:rsid w:val="00A03ECF"/>
    <w:rsid w:val="00A048E8"/>
    <w:rsid w:val="00A04B2C"/>
    <w:rsid w:val="00A0532C"/>
    <w:rsid w:val="00A06454"/>
    <w:rsid w:val="00A064D3"/>
    <w:rsid w:val="00A067C1"/>
    <w:rsid w:val="00A067C2"/>
    <w:rsid w:val="00A06A7E"/>
    <w:rsid w:val="00A06A93"/>
    <w:rsid w:val="00A06D2B"/>
    <w:rsid w:val="00A07BF1"/>
    <w:rsid w:val="00A1031F"/>
    <w:rsid w:val="00A1074D"/>
    <w:rsid w:val="00A11019"/>
    <w:rsid w:val="00A116B9"/>
    <w:rsid w:val="00A11E99"/>
    <w:rsid w:val="00A12F3D"/>
    <w:rsid w:val="00A12F5C"/>
    <w:rsid w:val="00A1397D"/>
    <w:rsid w:val="00A13E8A"/>
    <w:rsid w:val="00A141F4"/>
    <w:rsid w:val="00A143A1"/>
    <w:rsid w:val="00A15051"/>
    <w:rsid w:val="00A15609"/>
    <w:rsid w:val="00A15755"/>
    <w:rsid w:val="00A16121"/>
    <w:rsid w:val="00A16218"/>
    <w:rsid w:val="00A163A0"/>
    <w:rsid w:val="00A16A5D"/>
    <w:rsid w:val="00A16D4A"/>
    <w:rsid w:val="00A17635"/>
    <w:rsid w:val="00A17CE4"/>
    <w:rsid w:val="00A2029C"/>
    <w:rsid w:val="00A20E73"/>
    <w:rsid w:val="00A21572"/>
    <w:rsid w:val="00A21C26"/>
    <w:rsid w:val="00A22090"/>
    <w:rsid w:val="00A22774"/>
    <w:rsid w:val="00A22C44"/>
    <w:rsid w:val="00A2362D"/>
    <w:rsid w:val="00A24017"/>
    <w:rsid w:val="00A24D4B"/>
    <w:rsid w:val="00A24FC6"/>
    <w:rsid w:val="00A251E9"/>
    <w:rsid w:val="00A2535C"/>
    <w:rsid w:val="00A2553B"/>
    <w:rsid w:val="00A257B0"/>
    <w:rsid w:val="00A25E3E"/>
    <w:rsid w:val="00A25FE0"/>
    <w:rsid w:val="00A26240"/>
    <w:rsid w:val="00A26A6B"/>
    <w:rsid w:val="00A26AB6"/>
    <w:rsid w:val="00A2771D"/>
    <w:rsid w:val="00A27BC3"/>
    <w:rsid w:val="00A27ED7"/>
    <w:rsid w:val="00A3002B"/>
    <w:rsid w:val="00A30164"/>
    <w:rsid w:val="00A303CE"/>
    <w:rsid w:val="00A3049F"/>
    <w:rsid w:val="00A304E3"/>
    <w:rsid w:val="00A3067D"/>
    <w:rsid w:val="00A30FCF"/>
    <w:rsid w:val="00A31802"/>
    <w:rsid w:val="00A31A1B"/>
    <w:rsid w:val="00A320B9"/>
    <w:rsid w:val="00A3287A"/>
    <w:rsid w:val="00A32ECD"/>
    <w:rsid w:val="00A32F96"/>
    <w:rsid w:val="00A33731"/>
    <w:rsid w:val="00A33CE0"/>
    <w:rsid w:val="00A34179"/>
    <w:rsid w:val="00A3417B"/>
    <w:rsid w:val="00A347C3"/>
    <w:rsid w:val="00A35C6E"/>
    <w:rsid w:val="00A35E1E"/>
    <w:rsid w:val="00A35EC2"/>
    <w:rsid w:val="00A36191"/>
    <w:rsid w:val="00A3661C"/>
    <w:rsid w:val="00A367AF"/>
    <w:rsid w:val="00A3694B"/>
    <w:rsid w:val="00A369E8"/>
    <w:rsid w:val="00A36A29"/>
    <w:rsid w:val="00A36AEE"/>
    <w:rsid w:val="00A36B24"/>
    <w:rsid w:val="00A37A1B"/>
    <w:rsid w:val="00A37DB1"/>
    <w:rsid w:val="00A37FF1"/>
    <w:rsid w:val="00A40245"/>
    <w:rsid w:val="00A40587"/>
    <w:rsid w:val="00A409A1"/>
    <w:rsid w:val="00A40A99"/>
    <w:rsid w:val="00A40B71"/>
    <w:rsid w:val="00A40BC5"/>
    <w:rsid w:val="00A411CC"/>
    <w:rsid w:val="00A4131C"/>
    <w:rsid w:val="00A414BB"/>
    <w:rsid w:val="00A4299C"/>
    <w:rsid w:val="00A43525"/>
    <w:rsid w:val="00A4361C"/>
    <w:rsid w:val="00A43CC6"/>
    <w:rsid w:val="00A43FF6"/>
    <w:rsid w:val="00A4464E"/>
    <w:rsid w:val="00A44ED3"/>
    <w:rsid w:val="00A45509"/>
    <w:rsid w:val="00A45AB3"/>
    <w:rsid w:val="00A45C12"/>
    <w:rsid w:val="00A45F10"/>
    <w:rsid w:val="00A45F7F"/>
    <w:rsid w:val="00A461B7"/>
    <w:rsid w:val="00A46534"/>
    <w:rsid w:val="00A46645"/>
    <w:rsid w:val="00A4664C"/>
    <w:rsid w:val="00A46D45"/>
    <w:rsid w:val="00A46E32"/>
    <w:rsid w:val="00A46EDB"/>
    <w:rsid w:val="00A46F6F"/>
    <w:rsid w:val="00A477A7"/>
    <w:rsid w:val="00A47B35"/>
    <w:rsid w:val="00A47C46"/>
    <w:rsid w:val="00A500BE"/>
    <w:rsid w:val="00A500D6"/>
    <w:rsid w:val="00A50198"/>
    <w:rsid w:val="00A5029C"/>
    <w:rsid w:val="00A5167F"/>
    <w:rsid w:val="00A51A02"/>
    <w:rsid w:val="00A51DAD"/>
    <w:rsid w:val="00A524D2"/>
    <w:rsid w:val="00A52F91"/>
    <w:rsid w:val="00A52FFB"/>
    <w:rsid w:val="00A54348"/>
    <w:rsid w:val="00A54405"/>
    <w:rsid w:val="00A545E2"/>
    <w:rsid w:val="00A54687"/>
    <w:rsid w:val="00A56019"/>
    <w:rsid w:val="00A5631C"/>
    <w:rsid w:val="00A566F9"/>
    <w:rsid w:val="00A56A02"/>
    <w:rsid w:val="00A576B2"/>
    <w:rsid w:val="00A5783F"/>
    <w:rsid w:val="00A57B1D"/>
    <w:rsid w:val="00A60920"/>
    <w:rsid w:val="00A60B94"/>
    <w:rsid w:val="00A61271"/>
    <w:rsid w:val="00A612F4"/>
    <w:rsid w:val="00A617B7"/>
    <w:rsid w:val="00A6190D"/>
    <w:rsid w:val="00A61A64"/>
    <w:rsid w:val="00A61F53"/>
    <w:rsid w:val="00A62549"/>
    <w:rsid w:val="00A62792"/>
    <w:rsid w:val="00A634CB"/>
    <w:rsid w:val="00A6364B"/>
    <w:rsid w:val="00A6380C"/>
    <w:rsid w:val="00A63D19"/>
    <w:rsid w:val="00A64063"/>
    <w:rsid w:val="00A6410B"/>
    <w:rsid w:val="00A64133"/>
    <w:rsid w:val="00A64696"/>
    <w:rsid w:val="00A64CB7"/>
    <w:rsid w:val="00A64CD5"/>
    <w:rsid w:val="00A64E20"/>
    <w:rsid w:val="00A65001"/>
    <w:rsid w:val="00A65564"/>
    <w:rsid w:val="00A65739"/>
    <w:rsid w:val="00A66861"/>
    <w:rsid w:val="00A66F7B"/>
    <w:rsid w:val="00A6709B"/>
    <w:rsid w:val="00A67799"/>
    <w:rsid w:val="00A67B18"/>
    <w:rsid w:val="00A70084"/>
    <w:rsid w:val="00A702B9"/>
    <w:rsid w:val="00A703FA"/>
    <w:rsid w:val="00A71BEF"/>
    <w:rsid w:val="00A71F8F"/>
    <w:rsid w:val="00A72170"/>
    <w:rsid w:val="00A724FD"/>
    <w:rsid w:val="00A725BD"/>
    <w:rsid w:val="00A732D1"/>
    <w:rsid w:val="00A735B3"/>
    <w:rsid w:val="00A73B53"/>
    <w:rsid w:val="00A73DBA"/>
    <w:rsid w:val="00A7413A"/>
    <w:rsid w:val="00A74151"/>
    <w:rsid w:val="00A7422F"/>
    <w:rsid w:val="00A7427C"/>
    <w:rsid w:val="00A748A2"/>
    <w:rsid w:val="00A75488"/>
    <w:rsid w:val="00A76052"/>
    <w:rsid w:val="00A761C7"/>
    <w:rsid w:val="00A76659"/>
    <w:rsid w:val="00A76D1B"/>
    <w:rsid w:val="00A7748A"/>
    <w:rsid w:val="00A778DE"/>
    <w:rsid w:val="00A77962"/>
    <w:rsid w:val="00A77C05"/>
    <w:rsid w:val="00A77F40"/>
    <w:rsid w:val="00A80079"/>
    <w:rsid w:val="00A80AED"/>
    <w:rsid w:val="00A80FC8"/>
    <w:rsid w:val="00A81038"/>
    <w:rsid w:val="00A81890"/>
    <w:rsid w:val="00A82214"/>
    <w:rsid w:val="00A82990"/>
    <w:rsid w:val="00A82B1F"/>
    <w:rsid w:val="00A8306D"/>
    <w:rsid w:val="00A83726"/>
    <w:rsid w:val="00A83BEE"/>
    <w:rsid w:val="00A84B81"/>
    <w:rsid w:val="00A850F7"/>
    <w:rsid w:val="00A859ED"/>
    <w:rsid w:val="00A85DE6"/>
    <w:rsid w:val="00A85F42"/>
    <w:rsid w:val="00A86724"/>
    <w:rsid w:val="00A87CBF"/>
    <w:rsid w:val="00A903F8"/>
    <w:rsid w:val="00A9099C"/>
    <w:rsid w:val="00A90E2E"/>
    <w:rsid w:val="00A91085"/>
    <w:rsid w:val="00A91919"/>
    <w:rsid w:val="00A91FEA"/>
    <w:rsid w:val="00A923C3"/>
    <w:rsid w:val="00A923FD"/>
    <w:rsid w:val="00A92F42"/>
    <w:rsid w:val="00A93281"/>
    <w:rsid w:val="00A9332D"/>
    <w:rsid w:val="00A9342F"/>
    <w:rsid w:val="00A9398F"/>
    <w:rsid w:val="00A93A1D"/>
    <w:rsid w:val="00A94A61"/>
    <w:rsid w:val="00A94F2A"/>
    <w:rsid w:val="00A94FBC"/>
    <w:rsid w:val="00A951BB"/>
    <w:rsid w:val="00A959DF"/>
    <w:rsid w:val="00A95BB1"/>
    <w:rsid w:val="00A95F98"/>
    <w:rsid w:val="00A96213"/>
    <w:rsid w:val="00A9634D"/>
    <w:rsid w:val="00A96685"/>
    <w:rsid w:val="00A969DA"/>
    <w:rsid w:val="00A96BEE"/>
    <w:rsid w:val="00A96E34"/>
    <w:rsid w:val="00A97097"/>
    <w:rsid w:val="00A9729D"/>
    <w:rsid w:val="00A97585"/>
    <w:rsid w:val="00A97CFA"/>
    <w:rsid w:val="00AA019F"/>
    <w:rsid w:val="00AA0285"/>
    <w:rsid w:val="00AA06B5"/>
    <w:rsid w:val="00AA0F1E"/>
    <w:rsid w:val="00AA1832"/>
    <w:rsid w:val="00AA19DC"/>
    <w:rsid w:val="00AA1F5F"/>
    <w:rsid w:val="00AA237C"/>
    <w:rsid w:val="00AA25FB"/>
    <w:rsid w:val="00AA2AE9"/>
    <w:rsid w:val="00AA2B96"/>
    <w:rsid w:val="00AA2DE0"/>
    <w:rsid w:val="00AA30CA"/>
    <w:rsid w:val="00AA3696"/>
    <w:rsid w:val="00AA3E5A"/>
    <w:rsid w:val="00AA4B6C"/>
    <w:rsid w:val="00AA4E59"/>
    <w:rsid w:val="00AA4F11"/>
    <w:rsid w:val="00AA5409"/>
    <w:rsid w:val="00AA54DC"/>
    <w:rsid w:val="00AA5F5E"/>
    <w:rsid w:val="00AA626B"/>
    <w:rsid w:val="00AA69E1"/>
    <w:rsid w:val="00AA6BF6"/>
    <w:rsid w:val="00AA6C21"/>
    <w:rsid w:val="00AA6DE2"/>
    <w:rsid w:val="00AA733A"/>
    <w:rsid w:val="00AA7ADB"/>
    <w:rsid w:val="00AA7BC0"/>
    <w:rsid w:val="00AA7EA6"/>
    <w:rsid w:val="00AB00E3"/>
    <w:rsid w:val="00AB0704"/>
    <w:rsid w:val="00AB0738"/>
    <w:rsid w:val="00AB0D7A"/>
    <w:rsid w:val="00AB0DAA"/>
    <w:rsid w:val="00AB10EE"/>
    <w:rsid w:val="00AB12EC"/>
    <w:rsid w:val="00AB1360"/>
    <w:rsid w:val="00AB199C"/>
    <w:rsid w:val="00AB214D"/>
    <w:rsid w:val="00AB25DC"/>
    <w:rsid w:val="00AB2CC7"/>
    <w:rsid w:val="00AB2D5C"/>
    <w:rsid w:val="00AB373E"/>
    <w:rsid w:val="00AB428A"/>
    <w:rsid w:val="00AB4B2D"/>
    <w:rsid w:val="00AB50D2"/>
    <w:rsid w:val="00AB5527"/>
    <w:rsid w:val="00AB5746"/>
    <w:rsid w:val="00AB59EA"/>
    <w:rsid w:val="00AB64A6"/>
    <w:rsid w:val="00AB7734"/>
    <w:rsid w:val="00AB7B2B"/>
    <w:rsid w:val="00AC09D3"/>
    <w:rsid w:val="00AC11FD"/>
    <w:rsid w:val="00AC1348"/>
    <w:rsid w:val="00AC165A"/>
    <w:rsid w:val="00AC19A6"/>
    <w:rsid w:val="00AC1BD7"/>
    <w:rsid w:val="00AC1F7C"/>
    <w:rsid w:val="00AC1FB4"/>
    <w:rsid w:val="00AC26F9"/>
    <w:rsid w:val="00AC297A"/>
    <w:rsid w:val="00AC31D9"/>
    <w:rsid w:val="00AC3805"/>
    <w:rsid w:val="00AC38E1"/>
    <w:rsid w:val="00AC437D"/>
    <w:rsid w:val="00AC49EB"/>
    <w:rsid w:val="00AC4D20"/>
    <w:rsid w:val="00AC5555"/>
    <w:rsid w:val="00AC56CD"/>
    <w:rsid w:val="00AC5D7E"/>
    <w:rsid w:val="00AC61BE"/>
    <w:rsid w:val="00AC642C"/>
    <w:rsid w:val="00AC683F"/>
    <w:rsid w:val="00AC6879"/>
    <w:rsid w:val="00AC6E05"/>
    <w:rsid w:val="00AC700E"/>
    <w:rsid w:val="00AC7EC9"/>
    <w:rsid w:val="00AD00A1"/>
    <w:rsid w:val="00AD04E8"/>
    <w:rsid w:val="00AD09E0"/>
    <w:rsid w:val="00AD0ED8"/>
    <w:rsid w:val="00AD220E"/>
    <w:rsid w:val="00AD2377"/>
    <w:rsid w:val="00AD271C"/>
    <w:rsid w:val="00AD2CFE"/>
    <w:rsid w:val="00AD3FB6"/>
    <w:rsid w:val="00AD408E"/>
    <w:rsid w:val="00AD41AD"/>
    <w:rsid w:val="00AD45F2"/>
    <w:rsid w:val="00AD47AF"/>
    <w:rsid w:val="00AD494E"/>
    <w:rsid w:val="00AD4BDF"/>
    <w:rsid w:val="00AD4E32"/>
    <w:rsid w:val="00AD56A6"/>
    <w:rsid w:val="00AD5DBA"/>
    <w:rsid w:val="00AD6104"/>
    <w:rsid w:val="00AD61EC"/>
    <w:rsid w:val="00AD63C6"/>
    <w:rsid w:val="00AD6FF1"/>
    <w:rsid w:val="00AD716B"/>
    <w:rsid w:val="00AD7447"/>
    <w:rsid w:val="00AD7756"/>
    <w:rsid w:val="00AD7A02"/>
    <w:rsid w:val="00AD7A8E"/>
    <w:rsid w:val="00AD7D1A"/>
    <w:rsid w:val="00AE062F"/>
    <w:rsid w:val="00AE0C2D"/>
    <w:rsid w:val="00AE1464"/>
    <w:rsid w:val="00AE1D76"/>
    <w:rsid w:val="00AE20CD"/>
    <w:rsid w:val="00AE22DC"/>
    <w:rsid w:val="00AE2353"/>
    <w:rsid w:val="00AE2794"/>
    <w:rsid w:val="00AE2A61"/>
    <w:rsid w:val="00AE3137"/>
    <w:rsid w:val="00AE3F25"/>
    <w:rsid w:val="00AE3FC6"/>
    <w:rsid w:val="00AE4359"/>
    <w:rsid w:val="00AE4447"/>
    <w:rsid w:val="00AE46CC"/>
    <w:rsid w:val="00AE4F70"/>
    <w:rsid w:val="00AE5070"/>
    <w:rsid w:val="00AE52D3"/>
    <w:rsid w:val="00AE5721"/>
    <w:rsid w:val="00AE58D1"/>
    <w:rsid w:val="00AE590A"/>
    <w:rsid w:val="00AE6D9E"/>
    <w:rsid w:val="00AE6ECB"/>
    <w:rsid w:val="00AE710B"/>
    <w:rsid w:val="00AE752D"/>
    <w:rsid w:val="00AE7A3E"/>
    <w:rsid w:val="00AF0AA0"/>
    <w:rsid w:val="00AF0D8C"/>
    <w:rsid w:val="00AF0FA7"/>
    <w:rsid w:val="00AF11F5"/>
    <w:rsid w:val="00AF13A9"/>
    <w:rsid w:val="00AF19F3"/>
    <w:rsid w:val="00AF1E79"/>
    <w:rsid w:val="00AF219F"/>
    <w:rsid w:val="00AF2327"/>
    <w:rsid w:val="00AF236F"/>
    <w:rsid w:val="00AF2407"/>
    <w:rsid w:val="00AF2435"/>
    <w:rsid w:val="00AF25E3"/>
    <w:rsid w:val="00AF300D"/>
    <w:rsid w:val="00AF3202"/>
    <w:rsid w:val="00AF35A7"/>
    <w:rsid w:val="00AF35EA"/>
    <w:rsid w:val="00AF3F47"/>
    <w:rsid w:val="00AF419B"/>
    <w:rsid w:val="00AF44EA"/>
    <w:rsid w:val="00AF4984"/>
    <w:rsid w:val="00AF4D99"/>
    <w:rsid w:val="00AF5062"/>
    <w:rsid w:val="00AF52AD"/>
    <w:rsid w:val="00AF5C14"/>
    <w:rsid w:val="00AF5D69"/>
    <w:rsid w:val="00AF6398"/>
    <w:rsid w:val="00AF7090"/>
    <w:rsid w:val="00AF7185"/>
    <w:rsid w:val="00AF7A6B"/>
    <w:rsid w:val="00B00311"/>
    <w:rsid w:val="00B0037C"/>
    <w:rsid w:val="00B0079A"/>
    <w:rsid w:val="00B00D05"/>
    <w:rsid w:val="00B010CC"/>
    <w:rsid w:val="00B01B4D"/>
    <w:rsid w:val="00B01D9E"/>
    <w:rsid w:val="00B027E3"/>
    <w:rsid w:val="00B02A95"/>
    <w:rsid w:val="00B03275"/>
    <w:rsid w:val="00B03416"/>
    <w:rsid w:val="00B03872"/>
    <w:rsid w:val="00B038CA"/>
    <w:rsid w:val="00B03EBA"/>
    <w:rsid w:val="00B043D1"/>
    <w:rsid w:val="00B0480D"/>
    <w:rsid w:val="00B05743"/>
    <w:rsid w:val="00B05D3D"/>
    <w:rsid w:val="00B05E46"/>
    <w:rsid w:val="00B06163"/>
    <w:rsid w:val="00B061C8"/>
    <w:rsid w:val="00B06883"/>
    <w:rsid w:val="00B06C42"/>
    <w:rsid w:val="00B06E63"/>
    <w:rsid w:val="00B0704F"/>
    <w:rsid w:val="00B07455"/>
    <w:rsid w:val="00B1003D"/>
    <w:rsid w:val="00B101AE"/>
    <w:rsid w:val="00B109B7"/>
    <w:rsid w:val="00B10DD9"/>
    <w:rsid w:val="00B10E88"/>
    <w:rsid w:val="00B112E8"/>
    <w:rsid w:val="00B114F4"/>
    <w:rsid w:val="00B117B6"/>
    <w:rsid w:val="00B118B0"/>
    <w:rsid w:val="00B11A6A"/>
    <w:rsid w:val="00B12B9B"/>
    <w:rsid w:val="00B145DF"/>
    <w:rsid w:val="00B14C28"/>
    <w:rsid w:val="00B14EAF"/>
    <w:rsid w:val="00B15356"/>
    <w:rsid w:val="00B15B20"/>
    <w:rsid w:val="00B16624"/>
    <w:rsid w:val="00B16CFE"/>
    <w:rsid w:val="00B17527"/>
    <w:rsid w:val="00B17AA6"/>
    <w:rsid w:val="00B17D47"/>
    <w:rsid w:val="00B17E4E"/>
    <w:rsid w:val="00B20147"/>
    <w:rsid w:val="00B208BF"/>
    <w:rsid w:val="00B20F3B"/>
    <w:rsid w:val="00B2101C"/>
    <w:rsid w:val="00B21264"/>
    <w:rsid w:val="00B21462"/>
    <w:rsid w:val="00B2226C"/>
    <w:rsid w:val="00B23956"/>
    <w:rsid w:val="00B23B71"/>
    <w:rsid w:val="00B23C9D"/>
    <w:rsid w:val="00B23D2E"/>
    <w:rsid w:val="00B2434A"/>
    <w:rsid w:val="00B24589"/>
    <w:rsid w:val="00B25410"/>
    <w:rsid w:val="00B25772"/>
    <w:rsid w:val="00B259B7"/>
    <w:rsid w:val="00B25D7E"/>
    <w:rsid w:val="00B25EF8"/>
    <w:rsid w:val="00B26171"/>
    <w:rsid w:val="00B26480"/>
    <w:rsid w:val="00B26821"/>
    <w:rsid w:val="00B26835"/>
    <w:rsid w:val="00B269D2"/>
    <w:rsid w:val="00B26BC1"/>
    <w:rsid w:val="00B277E0"/>
    <w:rsid w:val="00B301F6"/>
    <w:rsid w:val="00B30266"/>
    <w:rsid w:val="00B302AA"/>
    <w:rsid w:val="00B30CA4"/>
    <w:rsid w:val="00B30D9F"/>
    <w:rsid w:val="00B31035"/>
    <w:rsid w:val="00B3161C"/>
    <w:rsid w:val="00B321CA"/>
    <w:rsid w:val="00B32CB9"/>
    <w:rsid w:val="00B3354A"/>
    <w:rsid w:val="00B335F0"/>
    <w:rsid w:val="00B336C7"/>
    <w:rsid w:val="00B33746"/>
    <w:rsid w:val="00B33FD2"/>
    <w:rsid w:val="00B34031"/>
    <w:rsid w:val="00B34136"/>
    <w:rsid w:val="00B34702"/>
    <w:rsid w:val="00B35068"/>
    <w:rsid w:val="00B35CB4"/>
    <w:rsid w:val="00B36CCD"/>
    <w:rsid w:val="00B36FD7"/>
    <w:rsid w:val="00B37517"/>
    <w:rsid w:val="00B37563"/>
    <w:rsid w:val="00B37F00"/>
    <w:rsid w:val="00B4034A"/>
    <w:rsid w:val="00B40561"/>
    <w:rsid w:val="00B406DF"/>
    <w:rsid w:val="00B40822"/>
    <w:rsid w:val="00B40957"/>
    <w:rsid w:val="00B4127A"/>
    <w:rsid w:val="00B41326"/>
    <w:rsid w:val="00B419E8"/>
    <w:rsid w:val="00B41B79"/>
    <w:rsid w:val="00B41C35"/>
    <w:rsid w:val="00B4204B"/>
    <w:rsid w:val="00B42483"/>
    <w:rsid w:val="00B42829"/>
    <w:rsid w:val="00B4286F"/>
    <w:rsid w:val="00B42B9E"/>
    <w:rsid w:val="00B42C7B"/>
    <w:rsid w:val="00B42E3A"/>
    <w:rsid w:val="00B4314E"/>
    <w:rsid w:val="00B43741"/>
    <w:rsid w:val="00B43E14"/>
    <w:rsid w:val="00B43EA9"/>
    <w:rsid w:val="00B44C6B"/>
    <w:rsid w:val="00B452DC"/>
    <w:rsid w:val="00B4592F"/>
    <w:rsid w:val="00B46336"/>
    <w:rsid w:val="00B46583"/>
    <w:rsid w:val="00B46630"/>
    <w:rsid w:val="00B4689C"/>
    <w:rsid w:val="00B46B3F"/>
    <w:rsid w:val="00B46C29"/>
    <w:rsid w:val="00B46D7F"/>
    <w:rsid w:val="00B472A3"/>
    <w:rsid w:val="00B47C93"/>
    <w:rsid w:val="00B50030"/>
    <w:rsid w:val="00B5010C"/>
    <w:rsid w:val="00B506E6"/>
    <w:rsid w:val="00B50975"/>
    <w:rsid w:val="00B509AF"/>
    <w:rsid w:val="00B51058"/>
    <w:rsid w:val="00B5110D"/>
    <w:rsid w:val="00B5123E"/>
    <w:rsid w:val="00B515B6"/>
    <w:rsid w:val="00B51C6A"/>
    <w:rsid w:val="00B52073"/>
    <w:rsid w:val="00B5260D"/>
    <w:rsid w:val="00B528FF"/>
    <w:rsid w:val="00B531E6"/>
    <w:rsid w:val="00B53B51"/>
    <w:rsid w:val="00B5495A"/>
    <w:rsid w:val="00B554C3"/>
    <w:rsid w:val="00B555BE"/>
    <w:rsid w:val="00B56558"/>
    <w:rsid w:val="00B56588"/>
    <w:rsid w:val="00B56EEB"/>
    <w:rsid w:val="00B5735B"/>
    <w:rsid w:val="00B57485"/>
    <w:rsid w:val="00B57DC7"/>
    <w:rsid w:val="00B60254"/>
    <w:rsid w:val="00B60B43"/>
    <w:rsid w:val="00B60B73"/>
    <w:rsid w:val="00B61366"/>
    <w:rsid w:val="00B61F4B"/>
    <w:rsid w:val="00B62460"/>
    <w:rsid w:val="00B62D81"/>
    <w:rsid w:val="00B62F89"/>
    <w:rsid w:val="00B631F1"/>
    <w:rsid w:val="00B632EA"/>
    <w:rsid w:val="00B633F0"/>
    <w:rsid w:val="00B637F4"/>
    <w:rsid w:val="00B63806"/>
    <w:rsid w:val="00B63A99"/>
    <w:rsid w:val="00B63C1A"/>
    <w:rsid w:val="00B63DAC"/>
    <w:rsid w:val="00B64084"/>
    <w:rsid w:val="00B640EB"/>
    <w:rsid w:val="00B644BC"/>
    <w:rsid w:val="00B64952"/>
    <w:rsid w:val="00B6748A"/>
    <w:rsid w:val="00B67F80"/>
    <w:rsid w:val="00B70082"/>
    <w:rsid w:val="00B70281"/>
    <w:rsid w:val="00B703C8"/>
    <w:rsid w:val="00B708E5"/>
    <w:rsid w:val="00B7094C"/>
    <w:rsid w:val="00B70A36"/>
    <w:rsid w:val="00B70CD2"/>
    <w:rsid w:val="00B70D11"/>
    <w:rsid w:val="00B71471"/>
    <w:rsid w:val="00B718F2"/>
    <w:rsid w:val="00B723E2"/>
    <w:rsid w:val="00B72BF6"/>
    <w:rsid w:val="00B72D80"/>
    <w:rsid w:val="00B72FBE"/>
    <w:rsid w:val="00B73B30"/>
    <w:rsid w:val="00B73FE4"/>
    <w:rsid w:val="00B74294"/>
    <w:rsid w:val="00B74712"/>
    <w:rsid w:val="00B74EE0"/>
    <w:rsid w:val="00B753DF"/>
    <w:rsid w:val="00B7550F"/>
    <w:rsid w:val="00B7569D"/>
    <w:rsid w:val="00B758E7"/>
    <w:rsid w:val="00B76540"/>
    <w:rsid w:val="00B765BA"/>
    <w:rsid w:val="00B7671E"/>
    <w:rsid w:val="00B76DF9"/>
    <w:rsid w:val="00B7712C"/>
    <w:rsid w:val="00B77404"/>
    <w:rsid w:val="00B774C9"/>
    <w:rsid w:val="00B77797"/>
    <w:rsid w:val="00B7789B"/>
    <w:rsid w:val="00B809E7"/>
    <w:rsid w:val="00B80C53"/>
    <w:rsid w:val="00B8102D"/>
    <w:rsid w:val="00B81A23"/>
    <w:rsid w:val="00B81BB4"/>
    <w:rsid w:val="00B8208B"/>
    <w:rsid w:val="00B8249F"/>
    <w:rsid w:val="00B826A4"/>
    <w:rsid w:val="00B82E04"/>
    <w:rsid w:val="00B8339E"/>
    <w:rsid w:val="00B83427"/>
    <w:rsid w:val="00B8347C"/>
    <w:rsid w:val="00B8353B"/>
    <w:rsid w:val="00B8389F"/>
    <w:rsid w:val="00B8418B"/>
    <w:rsid w:val="00B84441"/>
    <w:rsid w:val="00B84BE7"/>
    <w:rsid w:val="00B84D04"/>
    <w:rsid w:val="00B856D8"/>
    <w:rsid w:val="00B86351"/>
    <w:rsid w:val="00B871B3"/>
    <w:rsid w:val="00B871E2"/>
    <w:rsid w:val="00B8789E"/>
    <w:rsid w:val="00B87936"/>
    <w:rsid w:val="00B87A9D"/>
    <w:rsid w:val="00B91894"/>
    <w:rsid w:val="00B91943"/>
    <w:rsid w:val="00B91C30"/>
    <w:rsid w:val="00B91F90"/>
    <w:rsid w:val="00B929D9"/>
    <w:rsid w:val="00B92AFD"/>
    <w:rsid w:val="00B92C3B"/>
    <w:rsid w:val="00B92FFD"/>
    <w:rsid w:val="00B931CA"/>
    <w:rsid w:val="00B938C5"/>
    <w:rsid w:val="00B93B51"/>
    <w:rsid w:val="00B93E99"/>
    <w:rsid w:val="00B93F91"/>
    <w:rsid w:val="00B945E6"/>
    <w:rsid w:val="00B949D3"/>
    <w:rsid w:val="00B95871"/>
    <w:rsid w:val="00B95E18"/>
    <w:rsid w:val="00B9652E"/>
    <w:rsid w:val="00B965BC"/>
    <w:rsid w:val="00B96AB5"/>
    <w:rsid w:val="00B97252"/>
    <w:rsid w:val="00B97479"/>
    <w:rsid w:val="00BA0773"/>
    <w:rsid w:val="00BA08F2"/>
    <w:rsid w:val="00BA0B39"/>
    <w:rsid w:val="00BA0E32"/>
    <w:rsid w:val="00BA1071"/>
    <w:rsid w:val="00BA14B1"/>
    <w:rsid w:val="00BA15FA"/>
    <w:rsid w:val="00BA1CF3"/>
    <w:rsid w:val="00BA2680"/>
    <w:rsid w:val="00BA2A24"/>
    <w:rsid w:val="00BA2D3C"/>
    <w:rsid w:val="00BA420E"/>
    <w:rsid w:val="00BA43D9"/>
    <w:rsid w:val="00BA46E4"/>
    <w:rsid w:val="00BA48C0"/>
    <w:rsid w:val="00BA4C77"/>
    <w:rsid w:val="00BA4CEA"/>
    <w:rsid w:val="00BA5900"/>
    <w:rsid w:val="00BA651A"/>
    <w:rsid w:val="00BA6BF2"/>
    <w:rsid w:val="00BA6D5D"/>
    <w:rsid w:val="00BA6FB9"/>
    <w:rsid w:val="00BA6FEA"/>
    <w:rsid w:val="00BA700E"/>
    <w:rsid w:val="00BA7418"/>
    <w:rsid w:val="00BA7BF5"/>
    <w:rsid w:val="00BA7EC2"/>
    <w:rsid w:val="00BB022D"/>
    <w:rsid w:val="00BB0AAF"/>
    <w:rsid w:val="00BB0D08"/>
    <w:rsid w:val="00BB15BF"/>
    <w:rsid w:val="00BB16A7"/>
    <w:rsid w:val="00BB1CE6"/>
    <w:rsid w:val="00BB1FC2"/>
    <w:rsid w:val="00BB223D"/>
    <w:rsid w:val="00BB24A7"/>
    <w:rsid w:val="00BB264A"/>
    <w:rsid w:val="00BB2664"/>
    <w:rsid w:val="00BB2745"/>
    <w:rsid w:val="00BB2B8F"/>
    <w:rsid w:val="00BB2C4D"/>
    <w:rsid w:val="00BB34E8"/>
    <w:rsid w:val="00BB3BBB"/>
    <w:rsid w:val="00BB3C2D"/>
    <w:rsid w:val="00BB406B"/>
    <w:rsid w:val="00BB4300"/>
    <w:rsid w:val="00BB5D81"/>
    <w:rsid w:val="00BB5EFD"/>
    <w:rsid w:val="00BB608F"/>
    <w:rsid w:val="00BB67FD"/>
    <w:rsid w:val="00BB6951"/>
    <w:rsid w:val="00BB6B9D"/>
    <w:rsid w:val="00BB6D43"/>
    <w:rsid w:val="00BB6D8A"/>
    <w:rsid w:val="00BB7129"/>
    <w:rsid w:val="00BB7533"/>
    <w:rsid w:val="00BB76AA"/>
    <w:rsid w:val="00BB7A78"/>
    <w:rsid w:val="00BC0043"/>
    <w:rsid w:val="00BC0CB1"/>
    <w:rsid w:val="00BC0FDC"/>
    <w:rsid w:val="00BC13B6"/>
    <w:rsid w:val="00BC13F3"/>
    <w:rsid w:val="00BC1439"/>
    <w:rsid w:val="00BC1823"/>
    <w:rsid w:val="00BC1A17"/>
    <w:rsid w:val="00BC1EC5"/>
    <w:rsid w:val="00BC22EA"/>
    <w:rsid w:val="00BC2337"/>
    <w:rsid w:val="00BC259B"/>
    <w:rsid w:val="00BC2A82"/>
    <w:rsid w:val="00BC3518"/>
    <w:rsid w:val="00BC3840"/>
    <w:rsid w:val="00BC3F7E"/>
    <w:rsid w:val="00BC4605"/>
    <w:rsid w:val="00BC47B3"/>
    <w:rsid w:val="00BC4B06"/>
    <w:rsid w:val="00BC4CBD"/>
    <w:rsid w:val="00BC618F"/>
    <w:rsid w:val="00BC62FE"/>
    <w:rsid w:val="00BC6347"/>
    <w:rsid w:val="00BC66C8"/>
    <w:rsid w:val="00BC694C"/>
    <w:rsid w:val="00BC6F77"/>
    <w:rsid w:val="00BC7A73"/>
    <w:rsid w:val="00BC7ADA"/>
    <w:rsid w:val="00BC7DB2"/>
    <w:rsid w:val="00BD025B"/>
    <w:rsid w:val="00BD0654"/>
    <w:rsid w:val="00BD07F4"/>
    <w:rsid w:val="00BD08E9"/>
    <w:rsid w:val="00BD0BFC"/>
    <w:rsid w:val="00BD116E"/>
    <w:rsid w:val="00BD1ABE"/>
    <w:rsid w:val="00BD263C"/>
    <w:rsid w:val="00BD2EBD"/>
    <w:rsid w:val="00BD2FED"/>
    <w:rsid w:val="00BD30AA"/>
    <w:rsid w:val="00BD38CE"/>
    <w:rsid w:val="00BD399B"/>
    <w:rsid w:val="00BD46D1"/>
    <w:rsid w:val="00BD4730"/>
    <w:rsid w:val="00BD49A3"/>
    <w:rsid w:val="00BD4B36"/>
    <w:rsid w:val="00BD4EB3"/>
    <w:rsid w:val="00BD51DD"/>
    <w:rsid w:val="00BD5571"/>
    <w:rsid w:val="00BD5739"/>
    <w:rsid w:val="00BD587E"/>
    <w:rsid w:val="00BD59F5"/>
    <w:rsid w:val="00BD5F21"/>
    <w:rsid w:val="00BD5FBF"/>
    <w:rsid w:val="00BD6153"/>
    <w:rsid w:val="00BD6239"/>
    <w:rsid w:val="00BD66F5"/>
    <w:rsid w:val="00BD673F"/>
    <w:rsid w:val="00BD6AEB"/>
    <w:rsid w:val="00BD6B3D"/>
    <w:rsid w:val="00BD7ABF"/>
    <w:rsid w:val="00BD7F19"/>
    <w:rsid w:val="00BE01C3"/>
    <w:rsid w:val="00BE05FC"/>
    <w:rsid w:val="00BE0B15"/>
    <w:rsid w:val="00BE0D26"/>
    <w:rsid w:val="00BE0E57"/>
    <w:rsid w:val="00BE1241"/>
    <w:rsid w:val="00BE1442"/>
    <w:rsid w:val="00BE1927"/>
    <w:rsid w:val="00BE1B43"/>
    <w:rsid w:val="00BE23E5"/>
    <w:rsid w:val="00BE2D6F"/>
    <w:rsid w:val="00BE2F22"/>
    <w:rsid w:val="00BE30D2"/>
    <w:rsid w:val="00BE3142"/>
    <w:rsid w:val="00BE428C"/>
    <w:rsid w:val="00BE4BCF"/>
    <w:rsid w:val="00BE55F6"/>
    <w:rsid w:val="00BE56FB"/>
    <w:rsid w:val="00BE5B92"/>
    <w:rsid w:val="00BE5BF9"/>
    <w:rsid w:val="00BE5C7F"/>
    <w:rsid w:val="00BE5D5C"/>
    <w:rsid w:val="00BE5E3D"/>
    <w:rsid w:val="00BE640D"/>
    <w:rsid w:val="00BE64BB"/>
    <w:rsid w:val="00BE7351"/>
    <w:rsid w:val="00BE739F"/>
    <w:rsid w:val="00BF05EA"/>
    <w:rsid w:val="00BF077C"/>
    <w:rsid w:val="00BF0B10"/>
    <w:rsid w:val="00BF0E34"/>
    <w:rsid w:val="00BF1124"/>
    <w:rsid w:val="00BF13F9"/>
    <w:rsid w:val="00BF147E"/>
    <w:rsid w:val="00BF1545"/>
    <w:rsid w:val="00BF16EA"/>
    <w:rsid w:val="00BF1801"/>
    <w:rsid w:val="00BF1844"/>
    <w:rsid w:val="00BF1C06"/>
    <w:rsid w:val="00BF1D6C"/>
    <w:rsid w:val="00BF1F6B"/>
    <w:rsid w:val="00BF20CC"/>
    <w:rsid w:val="00BF21FB"/>
    <w:rsid w:val="00BF2528"/>
    <w:rsid w:val="00BF2692"/>
    <w:rsid w:val="00BF29CE"/>
    <w:rsid w:val="00BF2B89"/>
    <w:rsid w:val="00BF2CC8"/>
    <w:rsid w:val="00BF303E"/>
    <w:rsid w:val="00BF36EB"/>
    <w:rsid w:val="00BF3F20"/>
    <w:rsid w:val="00BF3F68"/>
    <w:rsid w:val="00BF4701"/>
    <w:rsid w:val="00BF5354"/>
    <w:rsid w:val="00BF53C8"/>
    <w:rsid w:val="00BF5DDD"/>
    <w:rsid w:val="00BF6477"/>
    <w:rsid w:val="00BF686B"/>
    <w:rsid w:val="00BF6B91"/>
    <w:rsid w:val="00BF7991"/>
    <w:rsid w:val="00BF7B0B"/>
    <w:rsid w:val="00BF7BC6"/>
    <w:rsid w:val="00C00922"/>
    <w:rsid w:val="00C010CD"/>
    <w:rsid w:val="00C0112B"/>
    <w:rsid w:val="00C0165A"/>
    <w:rsid w:val="00C01AB0"/>
    <w:rsid w:val="00C01AFA"/>
    <w:rsid w:val="00C01B06"/>
    <w:rsid w:val="00C01C37"/>
    <w:rsid w:val="00C01D9E"/>
    <w:rsid w:val="00C0200F"/>
    <w:rsid w:val="00C03104"/>
    <w:rsid w:val="00C03129"/>
    <w:rsid w:val="00C037D9"/>
    <w:rsid w:val="00C03857"/>
    <w:rsid w:val="00C03867"/>
    <w:rsid w:val="00C04699"/>
    <w:rsid w:val="00C04B0C"/>
    <w:rsid w:val="00C04D1A"/>
    <w:rsid w:val="00C04EDE"/>
    <w:rsid w:val="00C05009"/>
    <w:rsid w:val="00C052A9"/>
    <w:rsid w:val="00C0555A"/>
    <w:rsid w:val="00C05916"/>
    <w:rsid w:val="00C0599D"/>
    <w:rsid w:val="00C05D8A"/>
    <w:rsid w:val="00C0691E"/>
    <w:rsid w:val="00C06B1F"/>
    <w:rsid w:val="00C0750B"/>
    <w:rsid w:val="00C07D8D"/>
    <w:rsid w:val="00C07F18"/>
    <w:rsid w:val="00C1042D"/>
    <w:rsid w:val="00C107E6"/>
    <w:rsid w:val="00C10938"/>
    <w:rsid w:val="00C10A17"/>
    <w:rsid w:val="00C10B3D"/>
    <w:rsid w:val="00C11260"/>
    <w:rsid w:val="00C1139F"/>
    <w:rsid w:val="00C114A3"/>
    <w:rsid w:val="00C11B93"/>
    <w:rsid w:val="00C11D0B"/>
    <w:rsid w:val="00C12139"/>
    <w:rsid w:val="00C1214C"/>
    <w:rsid w:val="00C128D9"/>
    <w:rsid w:val="00C139DA"/>
    <w:rsid w:val="00C13AE7"/>
    <w:rsid w:val="00C13DA9"/>
    <w:rsid w:val="00C141F1"/>
    <w:rsid w:val="00C142AF"/>
    <w:rsid w:val="00C1482C"/>
    <w:rsid w:val="00C149B7"/>
    <w:rsid w:val="00C14B09"/>
    <w:rsid w:val="00C14CB8"/>
    <w:rsid w:val="00C14F24"/>
    <w:rsid w:val="00C15231"/>
    <w:rsid w:val="00C15A46"/>
    <w:rsid w:val="00C15A62"/>
    <w:rsid w:val="00C168A2"/>
    <w:rsid w:val="00C1735F"/>
    <w:rsid w:val="00C2037C"/>
    <w:rsid w:val="00C2047C"/>
    <w:rsid w:val="00C2050A"/>
    <w:rsid w:val="00C20548"/>
    <w:rsid w:val="00C20793"/>
    <w:rsid w:val="00C20E14"/>
    <w:rsid w:val="00C20FE8"/>
    <w:rsid w:val="00C21475"/>
    <w:rsid w:val="00C218B9"/>
    <w:rsid w:val="00C219EB"/>
    <w:rsid w:val="00C21B96"/>
    <w:rsid w:val="00C227F9"/>
    <w:rsid w:val="00C22838"/>
    <w:rsid w:val="00C2288C"/>
    <w:rsid w:val="00C230DA"/>
    <w:rsid w:val="00C23621"/>
    <w:rsid w:val="00C23E19"/>
    <w:rsid w:val="00C244F0"/>
    <w:rsid w:val="00C246D0"/>
    <w:rsid w:val="00C247B9"/>
    <w:rsid w:val="00C24B47"/>
    <w:rsid w:val="00C254CF"/>
    <w:rsid w:val="00C25865"/>
    <w:rsid w:val="00C25B69"/>
    <w:rsid w:val="00C25DC3"/>
    <w:rsid w:val="00C25EC9"/>
    <w:rsid w:val="00C263A9"/>
    <w:rsid w:val="00C2654D"/>
    <w:rsid w:val="00C26742"/>
    <w:rsid w:val="00C2699D"/>
    <w:rsid w:val="00C26DCC"/>
    <w:rsid w:val="00C26F4C"/>
    <w:rsid w:val="00C270DD"/>
    <w:rsid w:val="00C27257"/>
    <w:rsid w:val="00C27353"/>
    <w:rsid w:val="00C2736E"/>
    <w:rsid w:val="00C274F5"/>
    <w:rsid w:val="00C27951"/>
    <w:rsid w:val="00C30029"/>
    <w:rsid w:val="00C3033F"/>
    <w:rsid w:val="00C30545"/>
    <w:rsid w:val="00C30B18"/>
    <w:rsid w:val="00C310D7"/>
    <w:rsid w:val="00C311EB"/>
    <w:rsid w:val="00C31680"/>
    <w:rsid w:val="00C317D0"/>
    <w:rsid w:val="00C319C1"/>
    <w:rsid w:val="00C31FA9"/>
    <w:rsid w:val="00C323AE"/>
    <w:rsid w:val="00C32A20"/>
    <w:rsid w:val="00C337E3"/>
    <w:rsid w:val="00C3411A"/>
    <w:rsid w:val="00C348A1"/>
    <w:rsid w:val="00C348BC"/>
    <w:rsid w:val="00C34F23"/>
    <w:rsid w:val="00C34F72"/>
    <w:rsid w:val="00C3524E"/>
    <w:rsid w:val="00C35410"/>
    <w:rsid w:val="00C35DFF"/>
    <w:rsid w:val="00C364BF"/>
    <w:rsid w:val="00C3660F"/>
    <w:rsid w:val="00C3666B"/>
    <w:rsid w:val="00C36B10"/>
    <w:rsid w:val="00C36D6D"/>
    <w:rsid w:val="00C379CB"/>
    <w:rsid w:val="00C37DB0"/>
    <w:rsid w:val="00C37E11"/>
    <w:rsid w:val="00C4000F"/>
    <w:rsid w:val="00C4002C"/>
    <w:rsid w:val="00C40820"/>
    <w:rsid w:val="00C408DF"/>
    <w:rsid w:val="00C40C0B"/>
    <w:rsid w:val="00C40EF5"/>
    <w:rsid w:val="00C40F42"/>
    <w:rsid w:val="00C41535"/>
    <w:rsid w:val="00C415C2"/>
    <w:rsid w:val="00C41717"/>
    <w:rsid w:val="00C425FC"/>
    <w:rsid w:val="00C427E0"/>
    <w:rsid w:val="00C428B1"/>
    <w:rsid w:val="00C42BAD"/>
    <w:rsid w:val="00C43A74"/>
    <w:rsid w:val="00C444C1"/>
    <w:rsid w:val="00C455A6"/>
    <w:rsid w:val="00C455D8"/>
    <w:rsid w:val="00C45625"/>
    <w:rsid w:val="00C45D72"/>
    <w:rsid w:val="00C45DE9"/>
    <w:rsid w:val="00C45E27"/>
    <w:rsid w:val="00C46830"/>
    <w:rsid w:val="00C46ABA"/>
    <w:rsid w:val="00C4717E"/>
    <w:rsid w:val="00C477B9"/>
    <w:rsid w:val="00C50378"/>
    <w:rsid w:val="00C507D9"/>
    <w:rsid w:val="00C50C58"/>
    <w:rsid w:val="00C5120B"/>
    <w:rsid w:val="00C5227A"/>
    <w:rsid w:val="00C52ABE"/>
    <w:rsid w:val="00C52D51"/>
    <w:rsid w:val="00C52F59"/>
    <w:rsid w:val="00C5328F"/>
    <w:rsid w:val="00C53895"/>
    <w:rsid w:val="00C538E9"/>
    <w:rsid w:val="00C53B22"/>
    <w:rsid w:val="00C53EA3"/>
    <w:rsid w:val="00C53F38"/>
    <w:rsid w:val="00C542EF"/>
    <w:rsid w:val="00C5491B"/>
    <w:rsid w:val="00C557F2"/>
    <w:rsid w:val="00C55A96"/>
    <w:rsid w:val="00C55FC7"/>
    <w:rsid w:val="00C5601C"/>
    <w:rsid w:val="00C562B1"/>
    <w:rsid w:val="00C562E2"/>
    <w:rsid w:val="00C56313"/>
    <w:rsid w:val="00C56A55"/>
    <w:rsid w:val="00C56BD8"/>
    <w:rsid w:val="00C56BF2"/>
    <w:rsid w:val="00C56EB1"/>
    <w:rsid w:val="00C56F95"/>
    <w:rsid w:val="00C5732D"/>
    <w:rsid w:val="00C57377"/>
    <w:rsid w:val="00C57FC0"/>
    <w:rsid w:val="00C60A1D"/>
    <w:rsid w:val="00C60A50"/>
    <w:rsid w:val="00C611AB"/>
    <w:rsid w:val="00C61378"/>
    <w:rsid w:val="00C61425"/>
    <w:rsid w:val="00C6193C"/>
    <w:rsid w:val="00C61AEF"/>
    <w:rsid w:val="00C61CD2"/>
    <w:rsid w:val="00C62354"/>
    <w:rsid w:val="00C6247F"/>
    <w:rsid w:val="00C62DF5"/>
    <w:rsid w:val="00C633DB"/>
    <w:rsid w:val="00C637A9"/>
    <w:rsid w:val="00C63B05"/>
    <w:rsid w:val="00C63C74"/>
    <w:rsid w:val="00C64432"/>
    <w:rsid w:val="00C64B5D"/>
    <w:rsid w:val="00C64CF5"/>
    <w:rsid w:val="00C64EF8"/>
    <w:rsid w:val="00C64EF9"/>
    <w:rsid w:val="00C64F96"/>
    <w:rsid w:val="00C65013"/>
    <w:rsid w:val="00C65165"/>
    <w:rsid w:val="00C651F4"/>
    <w:rsid w:val="00C666BB"/>
    <w:rsid w:val="00C6680D"/>
    <w:rsid w:val="00C669F2"/>
    <w:rsid w:val="00C676A3"/>
    <w:rsid w:val="00C703FC"/>
    <w:rsid w:val="00C70469"/>
    <w:rsid w:val="00C705B1"/>
    <w:rsid w:val="00C70813"/>
    <w:rsid w:val="00C70D5E"/>
    <w:rsid w:val="00C710FE"/>
    <w:rsid w:val="00C7152E"/>
    <w:rsid w:val="00C71A52"/>
    <w:rsid w:val="00C71BFF"/>
    <w:rsid w:val="00C71C70"/>
    <w:rsid w:val="00C71D4B"/>
    <w:rsid w:val="00C72181"/>
    <w:rsid w:val="00C72845"/>
    <w:rsid w:val="00C72A73"/>
    <w:rsid w:val="00C72F52"/>
    <w:rsid w:val="00C7356D"/>
    <w:rsid w:val="00C736C2"/>
    <w:rsid w:val="00C74B22"/>
    <w:rsid w:val="00C74FD7"/>
    <w:rsid w:val="00C75029"/>
    <w:rsid w:val="00C758BC"/>
    <w:rsid w:val="00C758D8"/>
    <w:rsid w:val="00C768AD"/>
    <w:rsid w:val="00C768D0"/>
    <w:rsid w:val="00C76E00"/>
    <w:rsid w:val="00C7723E"/>
    <w:rsid w:val="00C7747B"/>
    <w:rsid w:val="00C77AE3"/>
    <w:rsid w:val="00C77E9F"/>
    <w:rsid w:val="00C8042E"/>
    <w:rsid w:val="00C806A9"/>
    <w:rsid w:val="00C80B1F"/>
    <w:rsid w:val="00C80D30"/>
    <w:rsid w:val="00C81213"/>
    <w:rsid w:val="00C8188A"/>
    <w:rsid w:val="00C81989"/>
    <w:rsid w:val="00C81DA0"/>
    <w:rsid w:val="00C820AB"/>
    <w:rsid w:val="00C824D9"/>
    <w:rsid w:val="00C82DE1"/>
    <w:rsid w:val="00C83945"/>
    <w:rsid w:val="00C83E4F"/>
    <w:rsid w:val="00C84010"/>
    <w:rsid w:val="00C84376"/>
    <w:rsid w:val="00C84484"/>
    <w:rsid w:val="00C848E6"/>
    <w:rsid w:val="00C84977"/>
    <w:rsid w:val="00C849F8"/>
    <w:rsid w:val="00C84B2E"/>
    <w:rsid w:val="00C84CBB"/>
    <w:rsid w:val="00C84EFB"/>
    <w:rsid w:val="00C8588C"/>
    <w:rsid w:val="00C85D06"/>
    <w:rsid w:val="00C85EBB"/>
    <w:rsid w:val="00C85FA8"/>
    <w:rsid w:val="00C86392"/>
    <w:rsid w:val="00C864B8"/>
    <w:rsid w:val="00C867BC"/>
    <w:rsid w:val="00C868F4"/>
    <w:rsid w:val="00C86C03"/>
    <w:rsid w:val="00C87196"/>
    <w:rsid w:val="00C87E84"/>
    <w:rsid w:val="00C90A52"/>
    <w:rsid w:val="00C90D2D"/>
    <w:rsid w:val="00C91A1E"/>
    <w:rsid w:val="00C91B81"/>
    <w:rsid w:val="00C91BBA"/>
    <w:rsid w:val="00C91FCC"/>
    <w:rsid w:val="00C92D16"/>
    <w:rsid w:val="00C92D90"/>
    <w:rsid w:val="00C92E89"/>
    <w:rsid w:val="00C939B8"/>
    <w:rsid w:val="00C93D0F"/>
    <w:rsid w:val="00C93D51"/>
    <w:rsid w:val="00C94808"/>
    <w:rsid w:val="00C94EE0"/>
    <w:rsid w:val="00C9510E"/>
    <w:rsid w:val="00C95172"/>
    <w:rsid w:val="00C95CF0"/>
    <w:rsid w:val="00C96765"/>
    <w:rsid w:val="00C96992"/>
    <w:rsid w:val="00C96BF4"/>
    <w:rsid w:val="00C973CF"/>
    <w:rsid w:val="00C97E4B"/>
    <w:rsid w:val="00CA0475"/>
    <w:rsid w:val="00CA05B7"/>
    <w:rsid w:val="00CA06A4"/>
    <w:rsid w:val="00CA07A5"/>
    <w:rsid w:val="00CA0B9E"/>
    <w:rsid w:val="00CA0C68"/>
    <w:rsid w:val="00CA106B"/>
    <w:rsid w:val="00CA1560"/>
    <w:rsid w:val="00CA2497"/>
    <w:rsid w:val="00CA2634"/>
    <w:rsid w:val="00CA2DC4"/>
    <w:rsid w:val="00CA2EEE"/>
    <w:rsid w:val="00CA3879"/>
    <w:rsid w:val="00CA38B1"/>
    <w:rsid w:val="00CA3E26"/>
    <w:rsid w:val="00CA42F5"/>
    <w:rsid w:val="00CA4D0F"/>
    <w:rsid w:val="00CA58E2"/>
    <w:rsid w:val="00CA6852"/>
    <w:rsid w:val="00CA7542"/>
    <w:rsid w:val="00CA79FC"/>
    <w:rsid w:val="00CA7DD2"/>
    <w:rsid w:val="00CA7E3B"/>
    <w:rsid w:val="00CA7EED"/>
    <w:rsid w:val="00CB131C"/>
    <w:rsid w:val="00CB178F"/>
    <w:rsid w:val="00CB239F"/>
    <w:rsid w:val="00CB2B96"/>
    <w:rsid w:val="00CB2E77"/>
    <w:rsid w:val="00CB3447"/>
    <w:rsid w:val="00CB393A"/>
    <w:rsid w:val="00CB39D0"/>
    <w:rsid w:val="00CB43E5"/>
    <w:rsid w:val="00CB476B"/>
    <w:rsid w:val="00CB4A6E"/>
    <w:rsid w:val="00CB4E56"/>
    <w:rsid w:val="00CB5462"/>
    <w:rsid w:val="00CB55BE"/>
    <w:rsid w:val="00CB5B77"/>
    <w:rsid w:val="00CB5E1B"/>
    <w:rsid w:val="00CB6004"/>
    <w:rsid w:val="00CB641C"/>
    <w:rsid w:val="00CB645A"/>
    <w:rsid w:val="00CB686D"/>
    <w:rsid w:val="00CB6E93"/>
    <w:rsid w:val="00CB7661"/>
    <w:rsid w:val="00CB7A75"/>
    <w:rsid w:val="00CC011D"/>
    <w:rsid w:val="00CC07B6"/>
    <w:rsid w:val="00CC18FD"/>
    <w:rsid w:val="00CC1953"/>
    <w:rsid w:val="00CC1E0B"/>
    <w:rsid w:val="00CC2272"/>
    <w:rsid w:val="00CC2673"/>
    <w:rsid w:val="00CC27F3"/>
    <w:rsid w:val="00CC2C16"/>
    <w:rsid w:val="00CC3117"/>
    <w:rsid w:val="00CC43A5"/>
    <w:rsid w:val="00CC4574"/>
    <w:rsid w:val="00CC478B"/>
    <w:rsid w:val="00CC48A1"/>
    <w:rsid w:val="00CC493F"/>
    <w:rsid w:val="00CC4A38"/>
    <w:rsid w:val="00CC4E4D"/>
    <w:rsid w:val="00CC6696"/>
    <w:rsid w:val="00CC704B"/>
    <w:rsid w:val="00CC7648"/>
    <w:rsid w:val="00CC7670"/>
    <w:rsid w:val="00CC771F"/>
    <w:rsid w:val="00CC7D10"/>
    <w:rsid w:val="00CC7D4E"/>
    <w:rsid w:val="00CC7F69"/>
    <w:rsid w:val="00CD0189"/>
    <w:rsid w:val="00CD090E"/>
    <w:rsid w:val="00CD1930"/>
    <w:rsid w:val="00CD1BE6"/>
    <w:rsid w:val="00CD20D5"/>
    <w:rsid w:val="00CD265E"/>
    <w:rsid w:val="00CD2B09"/>
    <w:rsid w:val="00CD2E7C"/>
    <w:rsid w:val="00CD2E94"/>
    <w:rsid w:val="00CD3B52"/>
    <w:rsid w:val="00CD3CB0"/>
    <w:rsid w:val="00CD3F66"/>
    <w:rsid w:val="00CD43F1"/>
    <w:rsid w:val="00CD4827"/>
    <w:rsid w:val="00CD488B"/>
    <w:rsid w:val="00CD4A78"/>
    <w:rsid w:val="00CD4BE5"/>
    <w:rsid w:val="00CD5201"/>
    <w:rsid w:val="00CD5547"/>
    <w:rsid w:val="00CD572C"/>
    <w:rsid w:val="00CD58BB"/>
    <w:rsid w:val="00CD5ACA"/>
    <w:rsid w:val="00CD66E1"/>
    <w:rsid w:val="00CD6B2C"/>
    <w:rsid w:val="00CD6CA5"/>
    <w:rsid w:val="00CD6FC9"/>
    <w:rsid w:val="00CD706C"/>
    <w:rsid w:val="00CD7DCD"/>
    <w:rsid w:val="00CE020D"/>
    <w:rsid w:val="00CE0730"/>
    <w:rsid w:val="00CE08A2"/>
    <w:rsid w:val="00CE10F7"/>
    <w:rsid w:val="00CE1460"/>
    <w:rsid w:val="00CE1537"/>
    <w:rsid w:val="00CE1C36"/>
    <w:rsid w:val="00CE1F44"/>
    <w:rsid w:val="00CE1FC7"/>
    <w:rsid w:val="00CE2B1A"/>
    <w:rsid w:val="00CE2BEC"/>
    <w:rsid w:val="00CE31B6"/>
    <w:rsid w:val="00CE3EA2"/>
    <w:rsid w:val="00CE41C4"/>
    <w:rsid w:val="00CE4798"/>
    <w:rsid w:val="00CE5048"/>
    <w:rsid w:val="00CE52FB"/>
    <w:rsid w:val="00CE544C"/>
    <w:rsid w:val="00CE5C24"/>
    <w:rsid w:val="00CE5D82"/>
    <w:rsid w:val="00CE66BC"/>
    <w:rsid w:val="00CE6C1F"/>
    <w:rsid w:val="00CE6D7C"/>
    <w:rsid w:val="00CE6E3B"/>
    <w:rsid w:val="00CE78EB"/>
    <w:rsid w:val="00CE7989"/>
    <w:rsid w:val="00CE7990"/>
    <w:rsid w:val="00CE7DC6"/>
    <w:rsid w:val="00CF0101"/>
    <w:rsid w:val="00CF052B"/>
    <w:rsid w:val="00CF0820"/>
    <w:rsid w:val="00CF0921"/>
    <w:rsid w:val="00CF194F"/>
    <w:rsid w:val="00CF1AF7"/>
    <w:rsid w:val="00CF1F49"/>
    <w:rsid w:val="00CF1FC1"/>
    <w:rsid w:val="00CF1FC4"/>
    <w:rsid w:val="00CF2364"/>
    <w:rsid w:val="00CF2DF6"/>
    <w:rsid w:val="00CF3893"/>
    <w:rsid w:val="00CF42DF"/>
    <w:rsid w:val="00CF4794"/>
    <w:rsid w:val="00CF573E"/>
    <w:rsid w:val="00CF57B8"/>
    <w:rsid w:val="00CF585A"/>
    <w:rsid w:val="00CF59A1"/>
    <w:rsid w:val="00CF59AD"/>
    <w:rsid w:val="00CF5D0D"/>
    <w:rsid w:val="00CF60C9"/>
    <w:rsid w:val="00CF610E"/>
    <w:rsid w:val="00CF6165"/>
    <w:rsid w:val="00CF7112"/>
    <w:rsid w:val="00CF72F1"/>
    <w:rsid w:val="00D00287"/>
    <w:rsid w:val="00D0036D"/>
    <w:rsid w:val="00D006FA"/>
    <w:rsid w:val="00D00B8C"/>
    <w:rsid w:val="00D0108F"/>
    <w:rsid w:val="00D01493"/>
    <w:rsid w:val="00D0173B"/>
    <w:rsid w:val="00D03218"/>
    <w:rsid w:val="00D03332"/>
    <w:rsid w:val="00D0343F"/>
    <w:rsid w:val="00D035B6"/>
    <w:rsid w:val="00D036B7"/>
    <w:rsid w:val="00D045AC"/>
    <w:rsid w:val="00D048D8"/>
    <w:rsid w:val="00D04941"/>
    <w:rsid w:val="00D04A82"/>
    <w:rsid w:val="00D04ABD"/>
    <w:rsid w:val="00D05FB0"/>
    <w:rsid w:val="00D0639F"/>
    <w:rsid w:val="00D0673C"/>
    <w:rsid w:val="00D06744"/>
    <w:rsid w:val="00D07196"/>
    <w:rsid w:val="00D072B2"/>
    <w:rsid w:val="00D072E9"/>
    <w:rsid w:val="00D07A2A"/>
    <w:rsid w:val="00D07C8F"/>
    <w:rsid w:val="00D07E12"/>
    <w:rsid w:val="00D07FE2"/>
    <w:rsid w:val="00D1149F"/>
    <w:rsid w:val="00D12049"/>
    <w:rsid w:val="00D12D0E"/>
    <w:rsid w:val="00D13902"/>
    <w:rsid w:val="00D13CFB"/>
    <w:rsid w:val="00D143DF"/>
    <w:rsid w:val="00D15432"/>
    <w:rsid w:val="00D16098"/>
    <w:rsid w:val="00D16D50"/>
    <w:rsid w:val="00D172A4"/>
    <w:rsid w:val="00D17335"/>
    <w:rsid w:val="00D17795"/>
    <w:rsid w:val="00D1796A"/>
    <w:rsid w:val="00D17B3C"/>
    <w:rsid w:val="00D17D98"/>
    <w:rsid w:val="00D17DE1"/>
    <w:rsid w:val="00D20540"/>
    <w:rsid w:val="00D2068E"/>
    <w:rsid w:val="00D206BF"/>
    <w:rsid w:val="00D21B12"/>
    <w:rsid w:val="00D21B1D"/>
    <w:rsid w:val="00D21B59"/>
    <w:rsid w:val="00D21CD2"/>
    <w:rsid w:val="00D21D83"/>
    <w:rsid w:val="00D2200A"/>
    <w:rsid w:val="00D22106"/>
    <w:rsid w:val="00D22156"/>
    <w:rsid w:val="00D22342"/>
    <w:rsid w:val="00D223A8"/>
    <w:rsid w:val="00D22597"/>
    <w:rsid w:val="00D225DB"/>
    <w:rsid w:val="00D2281B"/>
    <w:rsid w:val="00D22DC6"/>
    <w:rsid w:val="00D23104"/>
    <w:rsid w:val="00D2363E"/>
    <w:rsid w:val="00D2376E"/>
    <w:rsid w:val="00D23EEB"/>
    <w:rsid w:val="00D23F8A"/>
    <w:rsid w:val="00D2433A"/>
    <w:rsid w:val="00D247F0"/>
    <w:rsid w:val="00D24BE1"/>
    <w:rsid w:val="00D2568C"/>
    <w:rsid w:val="00D25F10"/>
    <w:rsid w:val="00D26779"/>
    <w:rsid w:val="00D2689D"/>
    <w:rsid w:val="00D26CC0"/>
    <w:rsid w:val="00D26CCD"/>
    <w:rsid w:val="00D26E5F"/>
    <w:rsid w:val="00D26F31"/>
    <w:rsid w:val="00D30292"/>
    <w:rsid w:val="00D30421"/>
    <w:rsid w:val="00D30A06"/>
    <w:rsid w:val="00D30E11"/>
    <w:rsid w:val="00D31B21"/>
    <w:rsid w:val="00D31C89"/>
    <w:rsid w:val="00D3250B"/>
    <w:rsid w:val="00D326CD"/>
    <w:rsid w:val="00D32A01"/>
    <w:rsid w:val="00D32C7B"/>
    <w:rsid w:val="00D32FE8"/>
    <w:rsid w:val="00D33058"/>
    <w:rsid w:val="00D332B9"/>
    <w:rsid w:val="00D33C34"/>
    <w:rsid w:val="00D33D15"/>
    <w:rsid w:val="00D3415F"/>
    <w:rsid w:val="00D341F4"/>
    <w:rsid w:val="00D34D4B"/>
    <w:rsid w:val="00D357B8"/>
    <w:rsid w:val="00D35D2F"/>
    <w:rsid w:val="00D35F23"/>
    <w:rsid w:val="00D36173"/>
    <w:rsid w:val="00D37084"/>
    <w:rsid w:val="00D3774A"/>
    <w:rsid w:val="00D37860"/>
    <w:rsid w:val="00D37BD3"/>
    <w:rsid w:val="00D37C00"/>
    <w:rsid w:val="00D37EEA"/>
    <w:rsid w:val="00D407DE"/>
    <w:rsid w:val="00D40A11"/>
    <w:rsid w:val="00D40F5B"/>
    <w:rsid w:val="00D410CA"/>
    <w:rsid w:val="00D413E3"/>
    <w:rsid w:val="00D418CE"/>
    <w:rsid w:val="00D41FCE"/>
    <w:rsid w:val="00D42926"/>
    <w:rsid w:val="00D43B3C"/>
    <w:rsid w:val="00D44095"/>
    <w:rsid w:val="00D44495"/>
    <w:rsid w:val="00D44E25"/>
    <w:rsid w:val="00D454C0"/>
    <w:rsid w:val="00D459AE"/>
    <w:rsid w:val="00D46100"/>
    <w:rsid w:val="00D46593"/>
    <w:rsid w:val="00D4668A"/>
    <w:rsid w:val="00D4688D"/>
    <w:rsid w:val="00D46B7B"/>
    <w:rsid w:val="00D4768A"/>
    <w:rsid w:val="00D4791E"/>
    <w:rsid w:val="00D47A0F"/>
    <w:rsid w:val="00D47B98"/>
    <w:rsid w:val="00D47D12"/>
    <w:rsid w:val="00D5019F"/>
    <w:rsid w:val="00D503BA"/>
    <w:rsid w:val="00D5052A"/>
    <w:rsid w:val="00D508F3"/>
    <w:rsid w:val="00D509C2"/>
    <w:rsid w:val="00D50BD3"/>
    <w:rsid w:val="00D50E55"/>
    <w:rsid w:val="00D51677"/>
    <w:rsid w:val="00D51962"/>
    <w:rsid w:val="00D52477"/>
    <w:rsid w:val="00D52894"/>
    <w:rsid w:val="00D530E0"/>
    <w:rsid w:val="00D5386F"/>
    <w:rsid w:val="00D53988"/>
    <w:rsid w:val="00D53A70"/>
    <w:rsid w:val="00D53B66"/>
    <w:rsid w:val="00D53F92"/>
    <w:rsid w:val="00D54296"/>
    <w:rsid w:val="00D54F45"/>
    <w:rsid w:val="00D558E6"/>
    <w:rsid w:val="00D55949"/>
    <w:rsid w:val="00D55E1C"/>
    <w:rsid w:val="00D55FF3"/>
    <w:rsid w:val="00D56034"/>
    <w:rsid w:val="00D560D6"/>
    <w:rsid w:val="00D560DB"/>
    <w:rsid w:val="00D56563"/>
    <w:rsid w:val="00D5748C"/>
    <w:rsid w:val="00D57768"/>
    <w:rsid w:val="00D578B2"/>
    <w:rsid w:val="00D6033C"/>
    <w:rsid w:val="00D60387"/>
    <w:rsid w:val="00D60DF8"/>
    <w:rsid w:val="00D61A06"/>
    <w:rsid w:val="00D6311A"/>
    <w:rsid w:val="00D63149"/>
    <w:rsid w:val="00D63288"/>
    <w:rsid w:val="00D63311"/>
    <w:rsid w:val="00D63D65"/>
    <w:rsid w:val="00D63E97"/>
    <w:rsid w:val="00D63F4E"/>
    <w:rsid w:val="00D63F7C"/>
    <w:rsid w:val="00D6470D"/>
    <w:rsid w:val="00D64CB4"/>
    <w:rsid w:val="00D6502D"/>
    <w:rsid w:val="00D6551D"/>
    <w:rsid w:val="00D659D9"/>
    <w:rsid w:val="00D65C86"/>
    <w:rsid w:val="00D65D02"/>
    <w:rsid w:val="00D6605B"/>
    <w:rsid w:val="00D6723D"/>
    <w:rsid w:val="00D679EA"/>
    <w:rsid w:val="00D67C35"/>
    <w:rsid w:val="00D7032E"/>
    <w:rsid w:val="00D70368"/>
    <w:rsid w:val="00D70B6F"/>
    <w:rsid w:val="00D70C51"/>
    <w:rsid w:val="00D70E04"/>
    <w:rsid w:val="00D711ED"/>
    <w:rsid w:val="00D723B5"/>
    <w:rsid w:val="00D72573"/>
    <w:rsid w:val="00D73014"/>
    <w:rsid w:val="00D737B8"/>
    <w:rsid w:val="00D74067"/>
    <w:rsid w:val="00D742B1"/>
    <w:rsid w:val="00D7434A"/>
    <w:rsid w:val="00D74514"/>
    <w:rsid w:val="00D74B44"/>
    <w:rsid w:val="00D74E11"/>
    <w:rsid w:val="00D74FE3"/>
    <w:rsid w:val="00D750A7"/>
    <w:rsid w:val="00D75B21"/>
    <w:rsid w:val="00D763D7"/>
    <w:rsid w:val="00D7652A"/>
    <w:rsid w:val="00D76CA6"/>
    <w:rsid w:val="00D7702C"/>
    <w:rsid w:val="00D770A1"/>
    <w:rsid w:val="00D7743F"/>
    <w:rsid w:val="00D77553"/>
    <w:rsid w:val="00D7777F"/>
    <w:rsid w:val="00D77922"/>
    <w:rsid w:val="00D80251"/>
    <w:rsid w:val="00D80B9E"/>
    <w:rsid w:val="00D81D81"/>
    <w:rsid w:val="00D826BB"/>
    <w:rsid w:val="00D8275B"/>
    <w:rsid w:val="00D82942"/>
    <w:rsid w:val="00D844B9"/>
    <w:rsid w:val="00D84EB3"/>
    <w:rsid w:val="00D854B4"/>
    <w:rsid w:val="00D85BAF"/>
    <w:rsid w:val="00D85C33"/>
    <w:rsid w:val="00D85ED4"/>
    <w:rsid w:val="00D85FD1"/>
    <w:rsid w:val="00D860B1"/>
    <w:rsid w:val="00D86C19"/>
    <w:rsid w:val="00D87526"/>
    <w:rsid w:val="00D87886"/>
    <w:rsid w:val="00D87DEB"/>
    <w:rsid w:val="00D904B4"/>
    <w:rsid w:val="00D9092E"/>
    <w:rsid w:val="00D90A7A"/>
    <w:rsid w:val="00D90E37"/>
    <w:rsid w:val="00D912E9"/>
    <w:rsid w:val="00D91BAC"/>
    <w:rsid w:val="00D92AC2"/>
    <w:rsid w:val="00D92CB6"/>
    <w:rsid w:val="00D93153"/>
    <w:rsid w:val="00D932F3"/>
    <w:rsid w:val="00D9369D"/>
    <w:rsid w:val="00D93BD2"/>
    <w:rsid w:val="00D93CB8"/>
    <w:rsid w:val="00D94180"/>
    <w:rsid w:val="00D942AD"/>
    <w:rsid w:val="00D94530"/>
    <w:rsid w:val="00D94535"/>
    <w:rsid w:val="00D94E4C"/>
    <w:rsid w:val="00D94EFA"/>
    <w:rsid w:val="00D95250"/>
    <w:rsid w:val="00D957A4"/>
    <w:rsid w:val="00D9648C"/>
    <w:rsid w:val="00D9656C"/>
    <w:rsid w:val="00D973E0"/>
    <w:rsid w:val="00D97406"/>
    <w:rsid w:val="00D976A4"/>
    <w:rsid w:val="00D97E34"/>
    <w:rsid w:val="00DA0354"/>
    <w:rsid w:val="00DA0417"/>
    <w:rsid w:val="00DA04F6"/>
    <w:rsid w:val="00DA11F7"/>
    <w:rsid w:val="00DA132D"/>
    <w:rsid w:val="00DA1D49"/>
    <w:rsid w:val="00DA2230"/>
    <w:rsid w:val="00DA2B55"/>
    <w:rsid w:val="00DA2FD2"/>
    <w:rsid w:val="00DA38B9"/>
    <w:rsid w:val="00DA424F"/>
    <w:rsid w:val="00DA4483"/>
    <w:rsid w:val="00DA4CC9"/>
    <w:rsid w:val="00DA5758"/>
    <w:rsid w:val="00DA58A6"/>
    <w:rsid w:val="00DA5C9D"/>
    <w:rsid w:val="00DA5ECF"/>
    <w:rsid w:val="00DA68A4"/>
    <w:rsid w:val="00DA7206"/>
    <w:rsid w:val="00DA73DB"/>
    <w:rsid w:val="00DA7598"/>
    <w:rsid w:val="00DA78EC"/>
    <w:rsid w:val="00DA7C34"/>
    <w:rsid w:val="00DA7E25"/>
    <w:rsid w:val="00DA7EB5"/>
    <w:rsid w:val="00DB061D"/>
    <w:rsid w:val="00DB0732"/>
    <w:rsid w:val="00DB0829"/>
    <w:rsid w:val="00DB0E2F"/>
    <w:rsid w:val="00DB0E6C"/>
    <w:rsid w:val="00DB1154"/>
    <w:rsid w:val="00DB1B28"/>
    <w:rsid w:val="00DB2264"/>
    <w:rsid w:val="00DB2F4D"/>
    <w:rsid w:val="00DB3212"/>
    <w:rsid w:val="00DB32E3"/>
    <w:rsid w:val="00DB5345"/>
    <w:rsid w:val="00DB5401"/>
    <w:rsid w:val="00DB54B2"/>
    <w:rsid w:val="00DB5579"/>
    <w:rsid w:val="00DB5A97"/>
    <w:rsid w:val="00DB5BCA"/>
    <w:rsid w:val="00DB5F7B"/>
    <w:rsid w:val="00DB606C"/>
    <w:rsid w:val="00DB689E"/>
    <w:rsid w:val="00DB703B"/>
    <w:rsid w:val="00DB705E"/>
    <w:rsid w:val="00DB72D2"/>
    <w:rsid w:val="00DB76EC"/>
    <w:rsid w:val="00DB7723"/>
    <w:rsid w:val="00DB78B0"/>
    <w:rsid w:val="00DB78EC"/>
    <w:rsid w:val="00DC0554"/>
    <w:rsid w:val="00DC05AD"/>
    <w:rsid w:val="00DC062A"/>
    <w:rsid w:val="00DC0882"/>
    <w:rsid w:val="00DC0A98"/>
    <w:rsid w:val="00DC0CAE"/>
    <w:rsid w:val="00DC0EFD"/>
    <w:rsid w:val="00DC1CD1"/>
    <w:rsid w:val="00DC24A2"/>
    <w:rsid w:val="00DC250E"/>
    <w:rsid w:val="00DC29FB"/>
    <w:rsid w:val="00DC2D01"/>
    <w:rsid w:val="00DC31D3"/>
    <w:rsid w:val="00DC3213"/>
    <w:rsid w:val="00DC3250"/>
    <w:rsid w:val="00DC3484"/>
    <w:rsid w:val="00DC34AA"/>
    <w:rsid w:val="00DC37C3"/>
    <w:rsid w:val="00DC3F14"/>
    <w:rsid w:val="00DC3F95"/>
    <w:rsid w:val="00DC439B"/>
    <w:rsid w:val="00DC47DA"/>
    <w:rsid w:val="00DC4D1D"/>
    <w:rsid w:val="00DC4E08"/>
    <w:rsid w:val="00DC609E"/>
    <w:rsid w:val="00DC60E4"/>
    <w:rsid w:val="00DC63E6"/>
    <w:rsid w:val="00DC64A4"/>
    <w:rsid w:val="00DC6FE8"/>
    <w:rsid w:val="00DD00F6"/>
    <w:rsid w:val="00DD0693"/>
    <w:rsid w:val="00DD08F1"/>
    <w:rsid w:val="00DD0925"/>
    <w:rsid w:val="00DD0987"/>
    <w:rsid w:val="00DD0EB6"/>
    <w:rsid w:val="00DD11D0"/>
    <w:rsid w:val="00DD1F06"/>
    <w:rsid w:val="00DD2024"/>
    <w:rsid w:val="00DD28B5"/>
    <w:rsid w:val="00DD2E80"/>
    <w:rsid w:val="00DD36CF"/>
    <w:rsid w:val="00DD3826"/>
    <w:rsid w:val="00DD4229"/>
    <w:rsid w:val="00DD431A"/>
    <w:rsid w:val="00DD47A5"/>
    <w:rsid w:val="00DD4857"/>
    <w:rsid w:val="00DD4E83"/>
    <w:rsid w:val="00DD55CB"/>
    <w:rsid w:val="00DD5754"/>
    <w:rsid w:val="00DD58E5"/>
    <w:rsid w:val="00DD59CF"/>
    <w:rsid w:val="00DD5E76"/>
    <w:rsid w:val="00DD6331"/>
    <w:rsid w:val="00DD7623"/>
    <w:rsid w:val="00DD7710"/>
    <w:rsid w:val="00DD7F8F"/>
    <w:rsid w:val="00DE05D5"/>
    <w:rsid w:val="00DE06D8"/>
    <w:rsid w:val="00DE093F"/>
    <w:rsid w:val="00DE10B4"/>
    <w:rsid w:val="00DE1CD0"/>
    <w:rsid w:val="00DE1D9A"/>
    <w:rsid w:val="00DE26E6"/>
    <w:rsid w:val="00DE2868"/>
    <w:rsid w:val="00DE2C44"/>
    <w:rsid w:val="00DE2E47"/>
    <w:rsid w:val="00DE313E"/>
    <w:rsid w:val="00DE3E98"/>
    <w:rsid w:val="00DE3F69"/>
    <w:rsid w:val="00DE3FA9"/>
    <w:rsid w:val="00DE4CD8"/>
    <w:rsid w:val="00DE4DDA"/>
    <w:rsid w:val="00DE4F91"/>
    <w:rsid w:val="00DE6042"/>
    <w:rsid w:val="00DE62DA"/>
    <w:rsid w:val="00DE6370"/>
    <w:rsid w:val="00DE6396"/>
    <w:rsid w:val="00DE6648"/>
    <w:rsid w:val="00DE668A"/>
    <w:rsid w:val="00DE6B3F"/>
    <w:rsid w:val="00DE6BD6"/>
    <w:rsid w:val="00DE775F"/>
    <w:rsid w:val="00DE7788"/>
    <w:rsid w:val="00DF0A75"/>
    <w:rsid w:val="00DF0B9A"/>
    <w:rsid w:val="00DF0BF2"/>
    <w:rsid w:val="00DF1D0E"/>
    <w:rsid w:val="00DF21A1"/>
    <w:rsid w:val="00DF264E"/>
    <w:rsid w:val="00DF2B25"/>
    <w:rsid w:val="00DF2B2A"/>
    <w:rsid w:val="00DF2D4A"/>
    <w:rsid w:val="00DF3121"/>
    <w:rsid w:val="00DF31EF"/>
    <w:rsid w:val="00DF3355"/>
    <w:rsid w:val="00DF37C8"/>
    <w:rsid w:val="00DF38A6"/>
    <w:rsid w:val="00DF3A51"/>
    <w:rsid w:val="00DF3AFA"/>
    <w:rsid w:val="00DF417A"/>
    <w:rsid w:val="00DF43EB"/>
    <w:rsid w:val="00DF444A"/>
    <w:rsid w:val="00DF4675"/>
    <w:rsid w:val="00DF49D5"/>
    <w:rsid w:val="00DF4A03"/>
    <w:rsid w:val="00DF4C11"/>
    <w:rsid w:val="00DF4ECB"/>
    <w:rsid w:val="00DF53C2"/>
    <w:rsid w:val="00DF56E7"/>
    <w:rsid w:val="00DF5B7B"/>
    <w:rsid w:val="00DF606C"/>
    <w:rsid w:val="00DF60E4"/>
    <w:rsid w:val="00DF6B1A"/>
    <w:rsid w:val="00DF6F01"/>
    <w:rsid w:val="00DF7B34"/>
    <w:rsid w:val="00DF7EE2"/>
    <w:rsid w:val="00E005DD"/>
    <w:rsid w:val="00E016F3"/>
    <w:rsid w:val="00E01809"/>
    <w:rsid w:val="00E01838"/>
    <w:rsid w:val="00E018EF"/>
    <w:rsid w:val="00E01A8F"/>
    <w:rsid w:val="00E0218D"/>
    <w:rsid w:val="00E02258"/>
    <w:rsid w:val="00E02500"/>
    <w:rsid w:val="00E0315A"/>
    <w:rsid w:val="00E031BB"/>
    <w:rsid w:val="00E03234"/>
    <w:rsid w:val="00E03765"/>
    <w:rsid w:val="00E03B6F"/>
    <w:rsid w:val="00E040AF"/>
    <w:rsid w:val="00E04662"/>
    <w:rsid w:val="00E056B5"/>
    <w:rsid w:val="00E05785"/>
    <w:rsid w:val="00E05ADD"/>
    <w:rsid w:val="00E05B67"/>
    <w:rsid w:val="00E05C4F"/>
    <w:rsid w:val="00E06B0A"/>
    <w:rsid w:val="00E0702A"/>
    <w:rsid w:val="00E0712D"/>
    <w:rsid w:val="00E0717E"/>
    <w:rsid w:val="00E07227"/>
    <w:rsid w:val="00E072AD"/>
    <w:rsid w:val="00E104CF"/>
    <w:rsid w:val="00E10C42"/>
    <w:rsid w:val="00E11EBD"/>
    <w:rsid w:val="00E120C6"/>
    <w:rsid w:val="00E123F6"/>
    <w:rsid w:val="00E12B72"/>
    <w:rsid w:val="00E1316A"/>
    <w:rsid w:val="00E13338"/>
    <w:rsid w:val="00E13491"/>
    <w:rsid w:val="00E13601"/>
    <w:rsid w:val="00E1389A"/>
    <w:rsid w:val="00E139D6"/>
    <w:rsid w:val="00E13AF5"/>
    <w:rsid w:val="00E1403A"/>
    <w:rsid w:val="00E1446E"/>
    <w:rsid w:val="00E14920"/>
    <w:rsid w:val="00E15CCA"/>
    <w:rsid w:val="00E15D3E"/>
    <w:rsid w:val="00E15FBB"/>
    <w:rsid w:val="00E166BA"/>
    <w:rsid w:val="00E172DC"/>
    <w:rsid w:val="00E176A7"/>
    <w:rsid w:val="00E17BCC"/>
    <w:rsid w:val="00E17C2A"/>
    <w:rsid w:val="00E202FA"/>
    <w:rsid w:val="00E20387"/>
    <w:rsid w:val="00E2057A"/>
    <w:rsid w:val="00E20B80"/>
    <w:rsid w:val="00E21176"/>
    <w:rsid w:val="00E2122A"/>
    <w:rsid w:val="00E218F6"/>
    <w:rsid w:val="00E21908"/>
    <w:rsid w:val="00E21AFE"/>
    <w:rsid w:val="00E22325"/>
    <w:rsid w:val="00E2288A"/>
    <w:rsid w:val="00E228DE"/>
    <w:rsid w:val="00E229EB"/>
    <w:rsid w:val="00E2307F"/>
    <w:rsid w:val="00E232E6"/>
    <w:rsid w:val="00E23A3B"/>
    <w:rsid w:val="00E23D0D"/>
    <w:rsid w:val="00E242F0"/>
    <w:rsid w:val="00E251A8"/>
    <w:rsid w:val="00E25553"/>
    <w:rsid w:val="00E255C3"/>
    <w:rsid w:val="00E25A40"/>
    <w:rsid w:val="00E25C9B"/>
    <w:rsid w:val="00E265B8"/>
    <w:rsid w:val="00E268A1"/>
    <w:rsid w:val="00E26920"/>
    <w:rsid w:val="00E26B97"/>
    <w:rsid w:val="00E2719F"/>
    <w:rsid w:val="00E27508"/>
    <w:rsid w:val="00E27714"/>
    <w:rsid w:val="00E277E3"/>
    <w:rsid w:val="00E279F4"/>
    <w:rsid w:val="00E3001F"/>
    <w:rsid w:val="00E306B6"/>
    <w:rsid w:val="00E306CA"/>
    <w:rsid w:val="00E31562"/>
    <w:rsid w:val="00E31639"/>
    <w:rsid w:val="00E31EB6"/>
    <w:rsid w:val="00E32556"/>
    <w:rsid w:val="00E32A16"/>
    <w:rsid w:val="00E32FCB"/>
    <w:rsid w:val="00E33074"/>
    <w:rsid w:val="00E3321C"/>
    <w:rsid w:val="00E3321E"/>
    <w:rsid w:val="00E33872"/>
    <w:rsid w:val="00E33A91"/>
    <w:rsid w:val="00E33EAA"/>
    <w:rsid w:val="00E34290"/>
    <w:rsid w:val="00E34667"/>
    <w:rsid w:val="00E34813"/>
    <w:rsid w:val="00E34A91"/>
    <w:rsid w:val="00E34C3E"/>
    <w:rsid w:val="00E34F92"/>
    <w:rsid w:val="00E350BF"/>
    <w:rsid w:val="00E357AA"/>
    <w:rsid w:val="00E35841"/>
    <w:rsid w:val="00E35EB3"/>
    <w:rsid w:val="00E35EEC"/>
    <w:rsid w:val="00E361B7"/>
    <w:rsid w:val="00E3651B"/>
    <w:rsid w:val="00E36CBA"/>
    <w:rsid w:val="00E36FC8"/>
    <w:rsid w:val="00E37702"/>
    <w:rsid w:val="00E37B12"/>
    <w:rsid w:val="00E37E4A"/>
    <w:rsid w:val="00E4028C"/>
    <w:rsid w:val="00E4034A"/>
    <w:rsid w:val="00E40484"/>
    <w:rsid w:val="00E40509"/>
    <w:rsid w:val="00E4063F"/>
    <w:rsid w:val="00E40DC0"/>
    <w:rsid w:val="00E411DB"/>
    <w:rsid w:val="00E41539"/>
    <w:rsid w:val="00E4158B"/>
    <w:rsid w:val="00E41B38"/>
    <w:rsid w:val="00E41DE0"/>
    <w:rsid w:val="00E424A2"/>
    <w:rsid w:val="00E4260D"/>
    <w:rsid w:val="00E42EC6"/>
    <w:rsid w:val="00E435DC"/>
    <w:rsid w:val="00E4374E"/>
    <w:rsid w:val="00E43B3E"/>
    <w:rsid w:val="00E43CA9"/>
    <w:rsid w:val="00E43FD6"/>
    <w:rsid w:val="00E445CB"/>
    <w:rsid w:val="00E4461B"/>
    <w:rsid w:val="00E447EC"/>
    <w:rsid w:val="00E4493F"/>
    <w:rsid w:val="00E451A1"/>
    <w:rsid w:val="00E45829"/>
    <w:rsid w:val="00E45A8D"/>
    <w:rsid w:val="00E46D1C"/>
    <w:rsid w:val="00E4722E"/>
    <w:rsid w:val="00E4735F"/>
    <w:rsid w:val="00E4756B"/>
    <w:rsid w:val="00E4769E"/>
    <w:rsid w:val="00E476F6"/>
    <w:rsid w:val="00E47796"/>
    <w:rsid w:val="00E47E97"/>
    <w:rsid w:val="00E5000E"/>
    <w:rsid w:val="00E50348"/>
    <w:rsid w:val="00E50A0E"/>
    <w:rsid w:val="00E50A67"/>
    <w:rsid w:val="00E519EB"/>
    <w:rsid w:val="00E51D3A"/>
    <w:rsid w:val="00E523F4"/>
    <w:rsid w:val="00E531B0"/>
    <w:rsid w:val="00E538AD"/>
    <w:rsid w:val="00E53E3B"/>
    <w:rsid w:val="00E54490"/>
    <w:rsid w:val="00E54AF7"/>
    <w:rsid w:val="00E54C18"/>
    <w:rsid w:val="00E5565A"/>
    <w:rsid w:val="00E55966"/>
    <w:rsid w:val="00E55EC2"/>
    <w:rsid w:val="00E56C3E"/>
    <w:rsid w:val="00E56C41"/>
    <w:rsid w:val="00E56C5E"/>
    <w:rsid w:val="00E571EA"/>
    <w:rsid w:val="00E57595"/>
    <w:rsid w:val="00E5771A"/>
    <w:rsid w:val="00E5784F"/>
    <w:rsid w:val="00E57C86"/>
    <w:rsid w:val="00E6076F"/>
    <w:rsid w:val="00E60E64"/>
    <w:rsid w:val="00E60E9D"/>
    <w:rsid w:val="00E6121F"/>
    <w:rsid w:val="00E61235"/>
    <w:rsid w:val="00E6160D"/>
    <w:rsid w:val="00E61A0B"/>
    <w:rsid w:val="00E61B1D"/>
    <w:rsid w:val="00E624D9"/>
    <w:rsid w:val="00E627E6"/>
    <w:rsid w:val="00E62E67"/>
    <w:rsid w:val="00E63315"/>
    <w:rsid w:val="00E63AA0"/>
    <w:rsid w:val="00E641AC"/>
    <w:rsid w:val="00E64440"/>
    <w:rsid w:val="00E65574"/>
    <w:rsid w:val="00E655BB"/>
    <w:rsid w:val="00E655F8"/>
    <w:rsid w:val="00E658C7"/>
    <w:rsid w:val="00E6597B"/>
    <w:rsid w:val="00E65BAA"/>
    <w:rsid w:val="00E66809"/>
    <w:rsid w:val="00E66C9D"/>
    <w:rsid w:val="00E66CF4"/>
    <w:rsid w:val="00E671D9"/>
    <w:rsid w:val="00E67992"/>
    <w:rsid w:val="00E67AD2"/>
    <w:rsid w:val="00E70083"/>
    <w:rsid w:val="00E707F5"/>
    <w:rsid w:val="00E70EB8"/>
    <w:rsid w:val="00E71131"/>
    <w:rsid w:val="00E719A4"/>
    <w:rsid w:val="00E71F66"/>
    <w:rsid w:val="00E7219C"/>
    <w:rsid w:val="00E732F8"/>
    <w:rsid w:val="00E73760"/>
    <w:rsid w:val="00E7397E"/>
    <w:rsid w:val="00E73A1F"/>
    <w:rsid w:val="00E74314"/>
    <w:rsid w:val="00E74349"/>
    <w:rsid w:val="00E744A3"/>
    <w:rsid w:val="00E747FB"/>
    <w:rsid w:val="00E758C6"/>
    <w:rsid w:val="00E75E6B"/>
    <w:rsid w:val="00E76935"/>
    <w:rsid w:val="00E76CB9"/>
    <w:rsid w:val="00E7750F"/>
    <w:rsid w:val="00E778C4"/>
    <w:rsid w:val="00E77CE3"/>
    <w:rsid w:val="00E800E9"/>
    <w:rsid w:val="00E8096A"/>
    <w:rsid w:val="00E811EA"/>
    <w:rsid w:val="00E81233"/>
    <w:rsid w:val="00E8131F"/>
    <w:rsid w:val="00E81627"/>
    <w:rsid w:val="00E81941"/>
    <w:rsid w:val="00E821F3"/>
    <w:rsid w:val="00E830E6"/>
    <w:rsid w:val="00E832FA"/>
    <w:rsid w:val="00E83629"/>
    <w:rsid w:val="00E83801"/>
    <w:rsid w:val="00E83D4F"/>
    <w:rsid w:val="00E83E7C"/>
    <w:rsid w:val="00E847F5"/>
    <w:rsid w:val="00E848B7"/>
    <w:rsid w:val="00E84FBC"/>
    <w:rsid w:val="00E85727"/>
    <w:rsid w:val="00E8599B"/>
    <w:rsid w:val="00E85DA3"/>
    <w:rsid w:val="00E86C15"/>
    <w:rsid w:val="00E870C7"/>
    <w:rsid w:val="00E871EE"/>
    <w:rsid w:val="00E87317"/>
    <w:rsid w:val="00E87498"/>
    <w:rsid w:val="00E87A73"/>
    <w:rsid w:val="00E90271"/>
    <w:rsid w:val="00E90365"/>
    <w:rsid w:val="00E90952"/>
    <w:rsid w:val="00E9130C"/>
    <w:rsid w:val="00E926A9"/>
    <w:rsid w:val="00E926AB"/>
    <w:rsid w:val="00E92AF4"/>
    <w:rsid w:val="00E9313C"/>
    <w:rsid w:val="00E93FED"/>
    <w:rsid w:val="00E9445F"/>
    <w:rsid w:val="00E944F3"/>
    <w:rsid w:val="00E94DEE"/>
    <w:rsid w:val="00E9531E"/>
    <w:rsid w:val="00E956A9"/>
    <w:rsid w:val="00E96B57"/>
    <w:rsid w:val="00E9719C"/>
    <w:rsid w:val="00E9737E"/>
    <w:rsid w:val="00E978A4"/>
    <w:rsid w:val="00EA0257"/>
    <w:rsid w:val="00EA07BF"/>
    <w:rsid w:val="00EA0BAA"/>
    <w:rsid w:val="00EA1354"/>
    <w:rsid w:val="00EA1F28"/>
    <w:rsid w:val="00EA20D8"/>
    <w:rsid w:val="00EA23BF"/>
    <w:rsid w:val="00EA3380"/>
    <w:rsid w:val="00EA33AF"/>
    <w:rsid w:val="00EA3858"/>
    <w:rsid w:val="00EA4452"/>
    <w:rsid w:val="00EA4E15"/>
    <w:rsid w:val="00EA5437"/>
    <w:rsid w:val="00EA5A81"/>
    <w:rsid w:val="00EA63DC"/>
    <w:rsid w:val="00EA68BC"/>
    <w:rsid w:val="00EA68D3"/>
    <w:rsid w:val="00EA6B8C"/>
    <w:rsid w:val="00EA6E1B"/>
    <w:rsid w:val="00EA714B"/>
    <w:rsid w:val="00EA72FE"/>
    <w:rsid w:val="00EA7865"/>
    <w:rsid w:val="00EA79CF"/>
    <w:rsid w:val="00EA7A6C"/>
    <w:rsid w:val="00EA7F84"/>
    <w:rsid w:val="00EA7FA6"/>
    <w:rsid w:val="00EB025F"/>
    <w:rsid w:val="00EB056B"/>
    <w:rsid w:val="00EB2B21"/>
    <w:rsid w:val="00EB39D3"/>
    <w:rsid w:val="00EB4846"/>
    <w:rsid w:val="00EB561C"/>
    <w:rsid w:val="00EB5E83"/>
    <w:rsid w:val="00EB5EC2"/>
    <w:rsid w:val="00EB5F32"/>
    <w:rsid w:val="00EB6488"/>
    <w:rsid w:val="00EB6E63"/>
    <w:rsid w:val="00EB6E6D"/>
    <w:rsid w:val="00EC03DB"/>
    <w:rsid w:val="00EC08B1"/>
    <w:rsid w:val="00EC0D97"/>
    <w:rsid w:val="00EC1306"/>
    <w:rsid w:val="00EC14A8"/>
    <w:rsid w:val="00EC2451"/>
    <w:rsid w:val="00EC2C14"/>
    <w:rsid w:val="00EC32AF"/>
    <w:rsid w:val="00EC32CB"/>
    <w:rsid w:val="00EC3E8E"/>
    <w:rsid w:val="00EC4018"/>
    <w:rsid w:val="00EC42E0"/>
    <w:rsid w:val="00EC46C6"/>
    <w:rsid w:val="00EC4A42"/>
    <w:rsid w:val="00EC4B32"/>
    <w:rsid w:val="00EC508C"/>
    <w:rsid w:val="00EC59A4"/>
    <w:rsid w:val="00EC5BDB"/>
    <w:rsid w:val="00EC5CE3"/>
    <w:rsid w:val="00EC646A"/>
    <w:rsid w:val="00EC70FC"/>
    <w:rsid w:val="00EC7163"/>
    <w:rsid w:val="00EC71C4"/>
    <w:rsid w:val="00EC7398"/>
    <w:rsid w:val="00EC74E1"/>
    <w:rsid w:val="00EC77DB"/>
    <w:rsid w:val="00EC7A04"/>
    <w:rsid w:val="00ED025F"/>
    <w:rsid w:val="00ED0D01"/>
    <w:rsid w:val="00ED1227"/>
    <w:rsid w:val="00ED14F1"/>
    <w:rsid w:val="00ED1923"/>
    <w:rsid w:val="00ED1FF8"/>
    <w:rsid w:val="00ED2142"/>
    <w:rsid w:val="00ED2278"/>
    <w:rsid w:val="00ED3580"/>
    <w:rsid w:val="00ED39F3"/>
    <w:rsid w:val="00ED3A2F"/>
    <w:rsid w:val="00ED3DAE"/>
    <w:rsid w:val="00ED3F7B"/>
    <w:rsid w:val="00ED4049"/>
    <w:rsid w:val="00ED44FE"/>
    <w:rsid w:val="00ED4C9C"/>
    <w:rsid w:val="00ED4D70"/>
    <w:rsid w:val="00ED50D6"/>
    <w:rsid w:val="00ED52D9"/>
    <w:rsid w:val="00ED540D"/>
    <w:rsid w:val="00ED5815"/>
    <w:rsid w:val="00ED5C07"/>
    <w:rsid w:val="00ED5D07"/>
    <w:rsid w:val="00ED5FAF"/>
    <w:rsid w:val="00ED645C"/>
    <w:rsid w:val="00ED6462"/>
    <w:rsid w:val="00ED6966"/>
    <w:rsid w:val="00ED6D91"/>
    <w:rsid w:val="00ED7CB5"/>
    <w:rsid w:val="00ED7F9B"/>
    <w:rsid w:val="00EE0156"/>
    <w:rsid w:val="00EE06BE"/>
    <w:rsid w:val="00EE091B"/>
    <w:rsid w:val="00EE10E7"/>
    <w:rsid w:val="00EE19B6"/>
    <w:rsid w:val="00EE25C4"/>
    <w:rsid w:val="00EE2742"/>
    <w:rsid w:val="00EE2994"/>
    <w:rsid w:val="00EE2E31"/>
    <w:rsid w:val="00EE4741"/>
    <w:rsid w:val="00EE4937"/>
    <w:rsid w:val="00EE4AF8"/>
    <w:rsid w:val="00EE4C34"/>
    <w:rsid w:val="00EE4E89"/>
    <w:rsid w:val="00EE5634"/>
    <w:rsid w:val="00EE5D57"/>
    <w:rsid w:val="00EE63E2"/>
    <w:rsid w:val="00EE66C3"/>
    <w:rsid w:val="00EE70CE"/>
    <w:rsid w:val="00EF063E"/>
    <w:rsid w:val="00EF0862"/>
    <w:rsid w:val="00EF097B"/>
    <w:rsid w:val="00EF17B5"/>
    <w:rsid w:val="00EF1F84"/>
    <w:rsid w:val="00EF2049"/>
    <w:rsid w:val="00EF2135"/>
    <w:rsid w:val="00EF23BF"/>
    <w:rsid w:val="00EF23EF"/>
    <w:rsid w:val="00EF3853"/>
    <w:rsid w:val="00EF3B4E"/>
    <w:rsid w:val="00EF3E4C"/>
    <w:rsid w:val="00EF40C7"/>
    <w:rsid w:val="00EF429A"/>
    <w:rsid w:val="00EF4D59"/>
    <w:rsid w:val="00EF5387"/>
    <w:rsid w:val="00EF57E4"/>
    <w:rsid w:val="00EF5FC1"/>
    <w:rsid w:val="00EF6072"/>
    <w:rsid w:val="00EF6134"/>
    <w:rsid w:val="00EF63F4"/>
    <w:rsid w:val="00EF6A0A"/>
    <w:rsid w:val="00EF6ED8"/>
    <w:rsid w:val="00EF72DA"/>
    <w:rsid w:val="00F00149"/>
    <w:rsid w:val="00F00214"/>
    <w:rsid w:val="00F00B4A"/>
    <w:rsid w:val="00F00C53"/>
    <w:rsid w:val="00F00C6C"/>
    <w:rsid w:val="00F012D4"/>
    <w:rsid w:val="00F01C22"/>
    <w:rsid w:val="00F01CFE"/>
    <w:rsid w:val="00F02367"/>
    <w:rsid w:val="00F03052"/>
    <w:rsid w:val="00F037A3"/>
    <w:rsid w:val="00F03986"/>
    <w:rsid w:val="00F03BB7"/>
    <w:rsid w:val="00F043BB"/>
    <w:rsid w:val="00F04509"/>
    <w:rsid w:val="00F0549E"/>
    <w:rsid w:val="00F056AF"/>
    <w:rsid w:val="00F05B0E"/>
    <w:rsid w:val="00F05C4A"/>
    <w:rsid w:val="00F0636B"/>
    <w:rsid w:val="00F06D61"/>
    <w:rsid w:val="00F07039"/>
    <w:rsid w:val="00F075CA"/>
    <w:rsid w:val="00F104D7"/>
    <w:rsid w:val="00F108A8"/>
    <w:rsid w:val="00F11075"/>
    <w:rsid w:val="00F1144C"/>
    <w:rsid w:val="00F11518"/>
    <w:rsid w:val="00F115D4"/>
    <w:rsid w:val="00F11B50"/>
    <w:rsid w:val="00F11BA2"/>
    <w:rsid w:val="00F11D47"/>
    <w:rsid w:val="00F11E90"/>
    <w:rsid w:val="00F121C4"/>
    <w:rsid w:val="00F129DD"/>
    <w:rsid w:val="00F13587"/>
    <w:rsid w:val="00F13878"/>
    <w:rsid w:val="00F13BDA"/>
    <w:rsid w:val="00F14098"/>
    <w:rsid w:val="00F142A9"/>
    <w:rsid w:val="00F14B43"/>
    <w:rsid w:val="00F15DC3"/>
    <w:rsid w:val="00F16984"/>
    <w:rsid w:val="00F16B32"/>
    <w:rsid w:val="00F16BDE"/>
    <w:rsid w:val="00F16F42"/>
    <w:rsid w:val="00F17DEB"/>
    <w:rsid w:val="00F17E04"/>
    <w:rsid w:val="00F17FFC"/>
    <w:rsid w:val="00F208C2"/>
    <w:rsid w:val="00F20E6C"/>
    <w:rsid w:val="00F2108C"/>
    <w:rsid w:val="00F212F1"/>
    <w:rsid w:val="00F21B43"/>
    <w:rsid w:val="00F21B68"/>
    <w:rsid w:val="00F21E5A"/>
    <w:rsid w:val="00F223E8"/>
    <w:rsid w:val="00F22CF2"/>
    <w:rsid w:val="00F22D87"/>
    <w:rsid w:val="00F22EAA"/>
    <w:rsid w:val="00F22EF7"/>
    <w:rsid w:val="00F22F53"/>
    <w:rsid w:val="00F231B3"/>
    <w:rsid w:val="00F23386"/>
    <w:rsid w:val="00F2343B"/>
    <w:rsid w:val="00F23497"/>
    <w:rsid w:val="00F2363F"/>
    <w:rsid w:val="00F23B8C"/>
    <w:rsid w:val="00F23B9E"/>
    <w:rsid w:val="00F24261"/>
    <w:rsid w:val="00F24629"/>
    <w:rsid w:val="00F24FF4"/>
    <w:rsid w:val="00F2594D"/>
    <w:rsid w:val="00F25A3F"/>
    <w:rsid w:val="00F25B04"/>
    <w:rsid w:val="00F25EE0"/>
    <w:rsid w:val="00F263B8"/>
    <w:rsid w:val="00F26B0F"/>
    <w:rsid w:val="00F26C08"/>
    <w:rsid w:val="00F2770C"/>
    <w:rsid w:val="00F27F77"/>
    <w:rsid w:val="00F30420"/>
    <w:rsid w:val="00F304DF"/>
    <w:rsid w:val="00F3074F"/>
    <w:rsid w:val="00F3151A"/>
    <w:rsid w:val="00F31914"/>
    <w:rsid w:val="00F31B3E"/>
    <w:rsid w:val="00F3212E"/>
    <w:rsid w:val="00F321A2"/>
    <w:rsid w:val="00F32D5C"/>
    <w:rsid w:val="00F33DE7"/>
    <w:rsid w:val="00F3478E"/>
    <w:rsid w:val="00F34931"/>
    <w:rsid w:val="00F34937"/>
    <w:rsid w:val="00F349EB"/>
    <w:rsid w:val="00F353A5"/>
    <w:rsid w:val="00F3596C"/>
    <w:rsid w:val="00F35B6E"/>
    <w:rsid w:val="00F3676C"/>
    <w:rsid w:val="00F36FE2"/>
    <w:rsid w:val="00F37065"/>
    <w:rsid w:val="00F3769A"/>
    <w:rsid w:val="00F376A3"/>
    <w:rsid w:val="00F37B30"/>
    <w:rsid w:val="00F404D8"/>
    <w:rsid w:val="00F4068F"/>
    <w:rsid w:val="00F406F9"/>
    <w:rsid w:val="00F409DF"/>
    <w:rsid w:val="00F409E1"/>
    <w:rsid w:val="00F40E29"/>
    <w:rsid w:val="00F41458"/>
    <w:rsid w:val="00F41573"/>
    <w:rsid w:val="00F415E8"/>
    <w:rsid w:val="00F4167D"/>
    <w:rsid w:val="00F41A64"/>
    <w:rsid w:val="00F4205E"/>
    <w:rsid w:val="00F427A6"/>
    <w:rsid w:val="00F42A62"/>
    <w:rsid w:val="00F430AB"/>
    <w:rsid w:val="00F4381B"/>
    <w:rsid w:val="00F439F9"/>
    <w:rsid w:val="00F44273"/>
    <w:rsid w:val="00F444F9"/>
    <w:rsid w:val="00F44523"/>
    <w:rsid w:val="00F44843"/>
    <w:rsid w:val="00F44A1F"/>
    <w:rsid w:val="00F44CB0"/>
    <w:rsid w:val="00F4515C"/>
    <w:rsid w:val="00F45235"/>
    <w:rsid w:val="00F45734"/>
    <w:rsid w:val="00F45C5D"/>
    <w:rsid w:val="00F45FBD"/>
    <w:rsid w:val="00F45FCC"/>
    <w:rsid w:val="00F46041"/>
    <w:rsid w:val="00F46285"/>
    <w:rsid w:val="00F463C5"/>
    <w:rsid w:val="00F46418"/>
    <w:rsid w:val="00F4642B"/>
    <w:rsid w:val="00F474F6"/>
    <w:rsid w:val="00F50FA1"/>
    <w:rsid w:val="00F50FF0"/>
    <w:rsid w:val="00F51429"/>
    <w:rsid w:val="00F51443"/>
    <w:rsid w:val="00F515E2"/>
    <w:rsid w:val="00F5178A"/>
    <w:rsid w:val="00F51C86"/>
    <w:rsid w:val="00F51D96"/>
    <w:rsid w:val="00F51E5E"/>
    <w:rsid w:val="00F5213B"/>
    <w:rsid w:val="00F5251A"/>
    <w:rsid w:val="00F53090"/>
    <w:rsid w:val="00F53166"/>
    <w:rsid w:val="00F536E2"/>
    <w:rsid w:val="00F53CBC"/>
    <w:rsid w:val="00F547E2"/>
    <w:rsid w:val="00F5485F"/>
    <w:rsid w:val="00F54CA1"/>
    <w:rsid w:val="00F552B2"/>
    <w:rsid w:val="00F5587A"/>
    <w:rsid w:val="00F558BA"/>
    <w:rsid w:val="00F56352"/>
    <w:rsid w:val="00F56D31"/>
    <w:rsid w:val="00F56FF4"/>
    <w:rsid w:val="00F577BB"/>
    <w:rsid w:val="00F5789A"/>
    <w:rsid w:val="00F60616"/>
    <w:rsid w:val="00F606B6"/>
    <w:rsid w:val="00F60963"/>
    <w:rsid w:val="00F61249"/>
    <w:rsid w:val="00F61644"/>
    <w:rsid w:val="00F61CBE"/>
    <w:rsid w:val="00F62B31"/>
    <w:rsid w:val="00F62E99"/>
    <w:rsid w:val="00F63061"/>
    <w:rsid w:val="00F6319A"/>
    <w:rsid w:val="00F637BD"/>
    <w:rsid w:val="00F63A07"/>
    <w:rsid w:val="00F644E6"/>
    <w:rsid w:val="00F646A0"/>
    <w:rsid w:val="00F64B7E"/>
    <w:rsid w:val="00F6509A"/>
    <w:rsid w:val="00F65362"/>
    <w:rsid w:val="00F65985"/>
    <w:rsid w:val="00F659A8"/>
    <w:rsid w:val="00F6663E"/>
    <w:rsid w:val="00F66B65"/>
    <w:rsid w:val="00F67429"/>
    <w:rsid w:val="00F6762E"/>
    <w:rsid w:val="00F70DA9"/>
    <w:rsid w:val="00F70DFE"/>
    <w:rsid w:val="00F713CB"/>
    <w:rsid w:val="00F71794"/>
    <w:rsid w:val="00F71B9B"/>
    <w:rsid w:val="00F73D3E"/>
    <w:rsid w:val="00F7505A"/>
    <w:rsid w:val="00F75ACA"/>
    <w:rsid w:val="00F75C0F"/>
    <w:rsid w:val="00F75D98"/>
    <w:rsid w:val="00F75E15"/>
    <w:rsid w:val="00F764C2"/>
    <w:rsid w:val="00F76E91"/>
    <w:rsid w:val="00F77222"/>
    <w:rsid w:val="00F7741D"/>
    <w:rsid w:val="00F80137"/>
    <w:rsid w:val="00F8055F"/>
    <w:rsid w:val="00F8065F"/>
    <w:rsid w:val="00F8093D"/>
    <w:rsid w:val="00F80CE3"/>
    <w:rsid w:val="00F80E4E"/>
    <w:rsid w:val="00F80E9D"/>
    <w:rsid w:val="00F81070"/>
    <w:rsid w:val="00F8134B"/>
    <w:rsid w:val="00F813F2"/>
    <w:rsid w:val="00F8169F"/>
    <w:rsid w:val="00F81930"/>
    <w:rsid w:val="00F81B46"/>
    <w:rsid w:val="00F81B50"/>
    <w:rsid w:val="00F81D0A"/>
    <w:rsid w:val="00F81FA3"/>
    <w:rsid w:val="00F820DA"/>
    <w:rsid w:val="00F823F7"/>
    <w:rsid w:val="00F826D8"/>
    <w:rsid w:val="00F83C8F"/>
    <w:rsid w:val="00F840CD"/>
    <w:rsid w:val="00F848DF"/>
    <w:rsid w:val="00F84AA3"/>
    <w:rsid w:val="00F852C7"/>
    <w:rsid w:val="00F852F5"/>
    <w:rsid w:val="00F85465"/>
    <w:rsid w:val="00F85581"/>
    <w:rsid w:val="00F85622"/>
    <w:rsid w:val="00F85DB4"/>
    <w:rsid w:val="00F86E88"/>
    <w:rsid w:val="00F87094"/>
    <w:rsid w:val="00F873B9"/>
    <w:rsid w:val="00F878D9"/>
    <w:rsid w:val="00F87904"/>
    <w:rsid w:val="00F87EF9"/>
    <w:rsid w:val="00F87F51"/>
    <w:rsid w:val="00F90642"/>
    <w:rsid w:val="00F90CF3"/>
    <w:rsid w:val="00F90E27"/>
    <w:rsid w:val="00F9122B"/>
    <w:rsid w:val="00F914EB"/>
    <w:rsid w:val="00F919F1"/>
    <w:rsid w:val="00F91F5E"/>
    <w:rsid w:val="00F9244D"/>
    <w:rsid w:val="00F92B4B"/>
    <w:rsid w:val="00F92BF4"/>
    <w:rsid w:val="00F92EA0"/>
    <w:rsid w:val="00F9312A"/>
    <w:rsid w:val="00F93275"/>
    <w:rsid w:val="00F93B01"/>
    <w:rsid w:val="00F93BE2"/>
    <w:rsid w:val="00F9401B"/>
    <w:rsid w:val="00F9444F"/>
    <w:rsid w:val="00F946EC"/>
    <w:rsid w:val="00F9546D"/>
    <w:rsid w:val="00F9595A"/>
    <w:rsid w:val="00F95A3C"/>
    <w:rsid w:val="00F95C9A"/>
    <w:rsid w:val="00F97B41"/>
    <w:rsid w:val="00FA0351"/>
    <w:rsid w:val="00FA047B"/>
    <w:rsid w:val="00FA04D7"/>
    <w:rsid w:val="00FA1976"/>
    <w:rsid w:val="00FA1CAF"/>
    <w:rsid w:val="00FA2E18"/>
    <w:rsid w:val="00FA3230"/>
    <w:rsid w:val="00FA3239"/>
    <w:rsid w:val="00FA3240"/>
    <w:rsid w:val="00FA3396"/>
    <w:rsid w:val="00FA350A"/>
    <w:rsid w:val="00FA44A3"/>
    <w:rsid w:val="00FA4B11"/>
    <w:rsid w:val="00FA4D31"/>
    <w:rsid w:val="00FA52FE"/>
    <w:rsid w:val="00FA551B"/>
    <w:rsid w:val="00FA5C06"/>
    <w:rsid w:val="00FA5E0A"/>
    <w:rsid w:val="00FA6180"/>
    <w:rsid w:val="00FA6235"/>
    <w:rsid w:val="00FA647F"/>
    <w:rsid w:val="00FA6590"/>
    <w:rsid w:val="00FA6AFB"/>
    <w:rsid w:val="00FA6CD6"/>
    <w:rsid w:val="00FA6CD8"/>
    <w:rsid w:val="00FA73A9"/>
    <w:rsid w:val="00FA748B"/>
    <w:rsid w:val="00FA76E2"/>
    <w:rsid w:val="00FA7FD6"/>
    <w:rsid w:val="00FB034F"/>
    <w:rsid w:val="00FB03D0"/>
    <w:rsid w:val="00FB0C7C"/>
    <w:rsid w:val="00FB0D36"/>
    <w:rsid w:val="00FB0E67"/>
    <w:rsid w:val="00FB0EFA"/>
    <w:rsid w:val="00FB14D9"/>
    <w:rsid w:val="00FB156A"/>
    <w:rsid w:val="00FB19B8"/>
    <w:rsid w:val="00FB211A"/>
    <w:rsid w:val="00FB223D"/>
    <w:rsid w:val="00FB22FF"/>
    <w:rsid w:val="00FB3589"/>
    <w:rsid w:val="00FB36CD"/>
    <w:rsid w:val="00FB3CE6"/>
    <w:rsid w:val="00FB3F8A"/>
    <w:rsid w:val="00FB4519"/>
    <w:rsid w:val="00FB48DF"/>
    <w:rsid w:val="00FB49F7"/>
    <w:rsid w:val="00FB4D4D"/>
    <w:rsid w:val="00FB51C2"/>
    <w:rsid w:val="00FB53D1"/>
    <w:rsid w:val="00FB5453"/>
    <w:rsid w:val="00FB5728"/>
    <w:rsid w:val="00FB662F"/>
    <w:rsid w:val="00FB69C1"/>
    <w:rsid w:val="00FB6BBA"/>
    <w:rsid w:val="00FB6C09"/>
    <w:rsid w:val="00FB78CA"/>
    <w:rsid w:val="00FC00C6"/>
    <w:rsid w:val="00FC07F4"/>
    <w:rsid w:val="00FC0823"/>
    <w:rsid w:val="00FC0C97"/>
    <w:rsid w:val="00FC0E0F"/>
    <w:rsid w:val="00FC1388"/>
    <w:rsid w:val="00FC18AE"/>
    <w:rsid w:val="00FC1CA7"/>
    <w:rsid w:val="00FC2685"/>
    <w:rsid w:val="00FC26FD"/>
    <w:rsid w:val="00FC291D"/>
    <w:rsid w:val="00FC2D11"/>
    <w:rsid w:val="00FC2E73"/>
    <w:rsid w:val="00FC2FEC"/>
    <w:rsid w:val="00FC4AF6"/>
    <w:rsid w:val="00FC4B86"/>
    <w:rsid w:val="00FC4BCD"/>
    <w:rsid w:val="00FC589F"/>
    <w:rsid w:val="00FC5DC1"/>
    <w:rsid w:val="00FC5DCC"/>
    <w:rsid w:val="00FC62C4"/>
    <w:rsid w:val="00FC6782"/>
    <w:rsid w:val="00FC67E3"/>
    <w:rsid w:val="00FC6F27"/>
    <w:rsid w:val="00FC75FF"/>
    <w:rsid w:val="00FC76F1"/>
    <w:rsid w:val="00FC7E2D"/>
    <w:rsid w:val="00FC7F5B"/>
    <w:rsid w:val="00FD04EC"/>
    <w:rsid w:val="00FD1368"/>
    <w:rsid w:val="00FD1515"/>
    <w:rsid w:val="00FD1ED5"/>
    <w:rsid w:val="00FD211C"/>
    <w:rsid w:val="00FD2147"/>
    <w:rsid w:val="00FD2277"/>
    <w:rsid w:val="00FD2DE6"/>
    <w:rsid w:val="00FD3644"/>
    <w:rsid w:val="00FD3734"/>
    <w:rsid w:val="00FD384D"/>
    <w:rsid w:val="00FD3906"/>
    <w:rsid w:val="00FD3917"/>
    <w:rsid w:val="00FD3D35"/>
    <w:rsid w:val="00FD4FD1"/>
    <w:rsid w:val="00FD548B"/>
    <w:rsid w:val="00FD56FB"/>
    <w:rsid w:val="00FD58AB"/>
    <w:rsid w:val="00FD5B4B"/>
    <w:rsid w:val="00FD600A"/>
    <w:rsid w:val="00FD6134"/>
    <w:rsid w:val="00FD668B"/>
    <w:rsid w:val="00FD6F31"/>
    <w:rsid w:val="00FD7024"/>
    <w:rsid w:val="00FD7150"/>
    <w:rsid w:val="00FD7369"/>
    <w:rsid w:val="00FD7836"/>
    <w:rsid w:val="00FD792F"/>
    <w:rsid w:val="00FD7E0F"/>
    <w:rsid w:val="00FD7F57"/>
    <w:rsid w:val="00FE0090"/>
    <w:rsid w:val="00FE02C2"/>
    <w:rsid w:val="00FE08CE"/>
    <w:rsid w:val="00FE0909"/>
    <w:rsid w:val="00FE1652"/>
    <w:rsid w:val="00FE254D"/>
    <w:rsid w:val="00FE25AA"/>
    <w:rsid w:val="00FE28AE"/>
    <w:rsid w:val="00FE2F54"/>
    <w:rsid w:val="00FE31CF"/>
    <w:rsid w:val="00FE33E0"/>
    <w:rsid w:val="00FE3C27"/>
    <w:rsid w:val="00FE404B"/>
    <w:rsid w:val="00FE431E"/>
    <w:rsid w:val="00FE534B"/>
    <w:rsid w:val="00FE5581"/>
    <w:rsid w:val="00FE58FC"/>
    <w:rsid w:val="00FE6698"/>
    <w:rsid w:val="00FE6959"/>
    <w:rsid w:val="00FE7793"/>
    <w:rsid w:val="00FE7CEA"/>
    <w:rsid w:val="00FE7DB4"/>
    <w:rsid w:val="00FE7DFF"/>
    <w:rsid w:val="00FF04A8"/>
    <w:rsid w:val="00FF10E4"/>
    <w:rsid w:val="00FF13BC"/>
    <w:rsid w:val="00FF1A76"/>
    <w:rsid w:val="00FF1D85"/>
    <w:rsid w:val="00FF201B"/>
    <w:rsid w:val="00FF2263"/>
    <w:rsid w:val="00FF2B70"/>
    <w:rsid w:val="00FF2C41"/>
    <w:rsid w:val="00FF326B"/>
    <w:rsid w:val="00FF32F4"/>
    <w:rsid w:val="00FF3591"/>
    <w:rsid w:val="00FF3A97"/>
    <w:rsid w:val="00FF3EF9"/>
    <w:rsid w:val="00FF50E7"/>
    <w:rsid w:val="00FF54B6"/>
    <w:rsid w:val="00FF5743"/>
    <w:rsid w:val="00FF5F0D"/>
    <w:rsid w:val="00FF635E"/>
    <w:rsid w:val="00FF67FA"/>
    <w:rsid w:val="00FF681C"/>
    <w:rsid w:val="00FF6D52"/>
    <w:rsid w:val="00FF6F72"/>
    <w:rsid w:val="00FF71A4"/>
    <w:rsid w:val="00FF7632"/>
    <w:rsid w:val="00FF76B3"/>
    <w:rsid w:val="00FF7731"/>
    <w:rsid w:val="00FF78CF"/>
    <w:rsid w:val="00FF7B62"/>
    <w:rsid w:val="00FF7C7A"/>
    <w:rsid w:val="01F55FBE"/>
    <w:rsid w:val="040BE52A"/>
    <w:rsid w:val="05AD491C"/>
    <w:rsid w:val="0CEE544D"/>
    <w:rsid w:val="0CF18294"/>
    <w:rsid w:val="0E075460"/>
    <w:rsid w:val="11D3B97C"/>
    <w:rsid w:val="15794FEC"/>
    <w:rsid w:val="1643F0BB"/>
    <w:rsid w:val="16A8BA49"/>
    <w:rsid w:val="1838475C"/>
    <w:rsid w:val="1963CC6F"/>
    <w:rsid w:val="1A668D1E"/>
    <w:rsid w:val="1AA51746"/>
    <w:rsid w:val="1E444327"/>
    <w:rsid w:val="1EBFB8B5"/>
    <w:rsid w:val="21566F76"/>
    <w:rsid w:val="2407B6D8"/>
    <w:rsid w:val="24893DF3"/>
    <w:rsid w:val="2745B08E"/>
    <w:rsid w:val="28F8F238"/>
    <w:rsid w:val="2AC4E831"/>
    <w:rsid w:val="2C5AE899"/>
    <w:rsid w:val="2D4D0927"/>
    <w:rsid w:val="2DD2525B"/>
    <w:rsid w:val="2F0469F9"/>
    <w:rsid w:val="32762366"/>
    <w:rsid w:val="37A0F3C5"/>
    <w:rsid w:val="387B0B08"/>
    <w:rsid w:val="3C8081CD"/>
    <w:rsid w:val="3CCB7AB0"/>
    <w:rsid w:val="3D1A0A25"/>
    <w:rsid w:val="3DA7CE69"/>
    <w:rsid w:val="3DBFDD46"/>
    <w:rsid w:val="3E281870"/>
    <w:rsid w:val="3ECC6944"/>
    <w:rsid w:val="4719DA0F"/>
    <w:rsid w:val="498A9647"/>
    <w:rsid w:val="4BC3CCD2"/>
    <w:rsid w:val="4C38864B"/>
    <w:rsid w:val="4C8FC7D6"/>
    <w:rsid w:val="4D98EA0B"/>
    <w:rsid w:val="4F2198D4"/>
    <w:rsid w:val="4FEF0DD1"/>
    <w:rsid w:val="52ABB987"/>
    <w:rsid w:val="540028C7"/>
    <w:rsid w:val="573098C8"/>
    <w:rsid w:val="5F1B4A58"/>
    <w:rsid w:val="5FC3646B"/>
    <w:rsid w:val="617558A1"/>
    <w:rsid w:val="626C5F67"/>
    <w:rsid w:val="656078EE"/>
    <w:rsid w:val="6674B553"/>
    <w:rsid w:val="69F25EF7"/>
    <w:rsid w:val="6AFC7AFF"/>
    <w:rsid w:val="6B7FB708"/>
    <w:rsid w:val="6CE5C607"/>
    <w:rsid w:val="6F1AA8FB"/>
    <w:rsid w:val="6F7B0367"/>
    <w:rsid w:val="6FBC9329"/>
    <w:rsid w:val="70AF014E"/>
    <w:rsid w:val="72130ED0"/>
    <w:rsid w:val="7AF66675"/>
    <w:rsid w:val="7D880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CF0DEE"/>
  <w15:docId w15:val="{2D5B807F-E812-45CE-8A04-2B2F5D0E6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S Sans Serif" w:eastAsia="Malgun Gothic" w:hAnsi="MS Sans Serif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left="162" w:right="-36"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160"/>
      </w:tabs>
      <w:ind w:right="-36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400" w:lineRule="exact"/>
      <w:ind w:right="-36" w:firstLine="2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360" w:firstLine="54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36"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2160"/>
      </w:tabs>
      <w:ind w:left="522" w:right="-36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left="-18" w:firstLine="18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2160"/>
      </w:tabs>
      <w:spacing w:before="240" w:after="120"/>
      <w:ind w:left="360" w:right="-43" w:firstLine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, อักขระ อักขระ Char Char, อักขระ อักขระ Char"/>
    <w:basedOn w:val="Normal"/>
    <w:link w:val="BodyTextIndentChar"/>
    <w:uiPriority w:val="99"/>
    <w:pPr>
      <w:spacing w:before="120" w:after="120"/>
      <w:ind w:firstLine="540"/>
      <w:jc w:val="both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spacing w:line="380" w:lineRule="exact"/>
      <w:ind w:right="43"/>
      <w:jc w:val="center"/>
    </w:pPr>
    <w:rPr>
      <w:rFonts w:ascii="Angsana New" w:hAnsi="Angsana New"/>
      <w:sz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2160"/>
        <w:tab w:val="left" w:pos="4140"/>
      </w:tabs>
      <w:spacing w:before="120" w:after="80"/>
      <w:ind w:left="1260" w:firstLine="5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pPr>
      <w:overflowPunct/>
      <w:autoSpaceDE/>
      <w:autoSpaceDN/>
      <w:adjustRightInd/>
      <w:jc w:val="both"/>
      <w:textAlignment w:val="auto"/>
    </w:pPr>
    <w:rPr>
      <w:rFonts w:eastAsia="Cordia New" w:hAnsi="Times New Roman"/>
      <w:szCs w:val="24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Heading">
    <w:name w:val="index heading"/>
    <w:basedOn w:val="Normal"/>
    <w:next w:val="Index1"/>
    <w:semiHidden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Pr>
      <w:rFonts w:ascii="Calibri"/>
      <w:color w:val="auto"/>
    </w:rPr>
  </w:style>
  <w:style w:type="paragraph" w:customStyle="1" w:styleId="EYBusinessaddress">
    <w:name w:val="EY Business address"/>
    <w:basedOn w:val="Normal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a">
    <w:name w:val="???????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rPr>
      <w:rFonts w:ascii="Times New Roman" w:hAnsi="Tms Rmn"/>
      <w:sz w:val="24"/>
      <w:szCs w:val="24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, อักขระ อักขระ Char Char Char, อักขระ อักขระ Char Char1"/>
    <w:link w:val="BodyTextIndent"/>
    <w:uiPriority w:val="99"/>
    <w:locked/>
    <w:rPr>
      <w:rFonts w:ascii="Angsana New" w:hAnsi="Angsana New" w:cs="AngsanaUPC"/>
      <w:sz w:val="30"/>
      <w:szCs w:val="30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table" w:customStyle="1" w:styleId="TableGrid2">
    <w:name w:val="Table Grid2"/>
    <w:basedOn w:val="TableNormal"/>
    <w:next w:val="TableGrid"/>
    <w:uiPriority w:val="59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/>
      <w:b/>
      <w:bCs/>
      <w:szCs w:val="25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customStyle="1" w:styleId="a0">
    <w:name w:val="¢éÍ¤ÇÒÁ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Arial" w:eastAsia="PMingLiU" w:hAnsi="Arial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ngsana New" w:hAnsi="Angsana New"/>
      <w:sz w:val="32"/>
      <w:szCs w:val="32"/>
      <w:u w:val="singl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/>
      <w:sz w:val="24"/>
      <w:szCs w:val="28"/>
    </w:rPr>
  </w:style>
  <w:style w:type="character" w:customStyle="1" w:styleId="Heading1Char">
    <w:name w:val="Heading 1 Char"/>
    <w:link w:val="Heading1"/>
    <w:uiPriority w:val="9"/>
    <w:locked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link w:val="Heading3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4Char">
    <w:name w:val="Heading 4 Char"/>
    <w:link w:val="Heading4"/>
    <w:uiPriority w:val="9"/>
    <w:locked/>
    <w:rPr>
      <w:rFonts w:ascii="Angsana New" w:hAnsi="Angsana New"/>
      <w:sz w:val="32"/>
      <w:szCs w:val="32"/>
      <w:u w:val="single"/>
    </w:rPr>
  </w:style>
  <w:style w:type="character" w:customStyle="1" w:styleId="Heading5Char">
    <w:name w:val="Heading 5 Char"/>
    <w:link w:val="Heading5"/>
    <w:uiPriority w:val="9"/>
    <w:rPr>
      <w:rFonts w:ascii="Angsana New" w:hAnsi="Angsana New"/>
      <w:b/>
      <w:bCs/>
      <w:sz w:val="32"/>
      <w:szCs w:val="32"/>
    </w:rPr>
  </w:style>
  <w:style w:type="character" w:customStyle="1" w:styleId="Heading6Char">
    <w:name w:val="Heading 6 Char"/>
    <w:link w:val="Heading6"/>
    <w:uiPriority w:val="9"/>
    <w:locked/>
    <w:rPr>
      <w:rFonts w:ascii="Times New Roman"/>
      <w:sz w:val="24"/>
      <w:szCs w:val="28"/>
    </w:rPr>
  </w:style>
  <w:style w:type="character" w:customStyle="1" w:styleId="Heading8Char">
    <w:name w:val="Heading 8 Char"/>
    <w:link w:val="Heading8"/>
    <w:uiPriority w:val="9"/>
    <w:rPr>
      <w:rFonts w:ascii="Angsana New" w:hAnsi="Angsana New"/>
      <w:sz w:val="32"/>
      <w:szCs w:val="32"/>
    </w:rPr>
  </w:style>
  <w:style w:type="character" w:customStyle="1" w:styleId="Heading9Char">
    <w:name w:val="Heading 9 Char"/>
    <w:link w:val="Heading9"/>
    <w:uiPriority w:val="9"/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next w:val="Normal"/>
    <w:link w:val="BodyText3Char"/>
    <w:uiPriority w:val="99"/>
    <w:pPr>
      <w:overflowPunct/>
      <w:autoSpaceDE/>
      <w:autoSpaceDN/>
      <w:adjustRightInd/>
      <w:jc w:val="both"/>
      <w:textAlignment w:val="auto"/>
    </w:pPr>
    <w:rPr>
      <w:rFonts w:ascii="Arial" w:eastAsia="Times New Roman" w:hAnsi="Arial"/>
      <w:szCs w:val="24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Arial" w:eastAsia="Times New Roman" w:hAnsi="Arial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pPr>
      <w:overflowPunct/>
      <w:autoSpaceDE/>
      <w:autoSpaceDN/>
      <w:adjustRightInd/>
      <w:textAlignment w:val="auto"/>
    </w:pPr>
    <w:rPr>
      <w:rFonts w:ascii="Arial" w:eastAsia="Times New Roman" w:hAnsi="Arial"/>
      <w:b/>
      <w:bCs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Pr>
      <w:rFonts w:ascii="Angsana New" w:hAnsi="Angsana New"/>
      <w:sz w:val="32"/>
      <w:szCs w:val="32"/>
    </w:rPr>
  </w:style>
  <w:style w:type="character" w:customStyle="1" w:styleId="BodyTextChar">
    <w:name w:val="Body Text Char"/>
    <w:link w:val="BodyText"/>
    <w:uiPriority w:val="99"/>
    <w:rPr>
      <w:rFonts w:ascii="Angsana New" w:hAnsi="Angsan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Revision">
    <w:name w:val="Revision"/>
    <w:hidden/>
    <w:uiPriority w:val="99"/>
    <w:semiHidden/>
    <w:rPr>
      <w:rFonts w:ascii="Cordia New" w:eastAsia="Times New Roman" w:hAnsi="Cordia New"/>
      <w:color w:val="000000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locked/>
    <w:rPr>
      <w:rFonts w:ascii="Angsana New" w:hAnsi="Angsana New"/>
      <w:sz w:val="32"/>
      <w:szCs w:val="32"/>
    </w:rPr>
  </w:style>
  <w:style w:type="paragraph" w:styleId="NormalIndent">
    <w:name w:val="Normal Indent"/>
    <w:basedOn w:val="Normal"/>
    <w:uiPriority w:val="99"/>
    <w:pPr>
      <w:overflowPunct/>
      <w:autoSpaceDE/>
      <w:autoSpaceDN/>
      <w:adjustRightInd/>
      <w:ind w:left="720"/>
      <w:textAlignment w:val="auto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pPr>
      <w:overflowPunct/>
      <w:autoSpaceDE/>
      <w:autoSpaceDN/>
      <w:adjustRightInd/>
      <w:spacing w:after="130" w:line="260" w:lineRule="atLeast"/>
      <w:ind w:left="1134" w:right="0" w:hanging="1134"/>
      <w:jc w:val="left"/>
      <w:textAlignment w:val="auto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pPr>
      <w:overflowPunct/>
      <w:autoSpaceDE/>
      <w:autoSpaceDN/>
      <w:adjustRightInd/>
      <w:textAlignment w:val="auto"/>
    </w:pPr>
    <w:rPr>
      <w:rFonts w:ascii="Angsana New" w:eastAsia="Times New Roman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Angsana New" w:eastAsia="Times New Roman" w:hAnsi="Angsana New"/>
      <w:color w:val="000000"/>
      <w:szCs w:val="23"/>
      <w:lang w:val="en-GB" w:eastAsia="en-GB"/>
    </w:rPr>
  </w:style>
  <w:style w:type="table" w:customStyle="1" w:styleId="TableGrid4">
    <w:name w:val="Table Grid4"/>
    <w:basedOn w:val="TableNormal"/>
    <w:next w:val="TableGrid"/>
    <w:uiPriority w:val="59"/>
    <w:rsid w:val="00242A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77FC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31BC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disclaimer">
    <w:name w:val="zdisclaimer"/>
    <w:basedOn w:val="Normal"/>
    <w:next w:val="Footer"/>
    <w:rsid w:val="00B8339E"/>
    <w:pPr>
      <w:framePr w:wrap="auto" w:vAnchor="page" w:hAnchor="page" w:x="3238" w:y="14685"/>
      <w:overflowPunct/>
      <w:autoSpaceDE/>
      <w:autoSpaceDN/>
      <w:adjustRightInd/>
      <w:spacing w:line="240" w:lineRule="exact"/>
      <w:textAlignment w:val="auto"/>
    </w:pPr>
    <w:rPr>
      <w:rFonts w:ascii="Univers 55" w:eastAsia="Times New Roman" w:hAnsi="Univers 55" w:cs="Times New Roman"/>
      <w:sz w:val="20"/>
      <w:szCs w:val="20"/>
    </w:rPr>
  </w:style>
  <w:style w:type="character" w:customStyle="1" w:styleId="normaltextrun">
    <w:name w:val="normaltextrun"/>
    <w:basedOn w:val="DefaultParagraphFont"/>
    <w:rsid w:val="008C72C4"/>
  </w:style>
  <w:style w:type="character" w:customStyle="1" w:styleId="spellingerror">
    <w:name w:val="spellingerror"/>
    <w:basedOn w:val="DefaultParagraphFont"/>
    <w:rsid w:val="008C72C4"/>
  </w:style>
  <w:style w:type="paragraph" w:customStyle="1" w:styleId="FSNoteDetail">
    <w:name w:val="FS Note Detail"/>
    <w:basedOn w:val="Normal"/>
    <w:qFormat/>
    <w:rsid w:val="00C15231"/>
    <w:pPr>
      <w:overflowPunct/>
      <w:autoSpaceDE/>
      <w:autoSpaceDN/>
      <w:adjustRightInd/>
      <w:spacing w:before="120"/>
      <w:ind w:left="360"/>
      <w:jc w:val="thaiDistribute"/>
      <w:textAlignment w:val="auto"/>
    </w:pPr>
    <w:rPr>
      <w:rFonts w:ascii="Angsana New" w:eastAsia="Angsana New" w:hAnsi="Angsana New"/>
      <w:sz w:val="28"/>
    </w:rPr>
  </w:style>
  <w:style w:type="numbering" w:customStyle="1" w:styleId="CurrentList1">
    <w:name w:val="Current List1"/>
    <w:uiPriority w:val="99"/>
    <w:rsid w:val="00794E3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tiathawornchai\Desktop\PangmaoHelp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a9030fe-44eb-414a-a832-b9cd4a240f9b">
      <UserInfo>
        <DisplayName/>
        <AccountId xsi:nil="true"/>
        <AccountType/>
      </UserInfo>
    </SharedWithUsers>
    <lcf76f155ced4ddcb4097134ff3c332f xmlns="e4aa87c3-b3c7-4a60-99ba-36bc98ea187f">
      <Terms xmlns="http://schemas.microsoft.com/office/infopath/2007/PartnerControls"/>
    </lcf76f155ced4ddcb4097134ff3c332f>
    <TaxCatchAll xmlns="5a9030fe-44eb-414a-a832-b9cd4a240f9b" xsi:nil="true"/>
  </documentManagement>
</p:properties>
</file>

<file path=customXml/item2.xml><?xml version="1.0" encoding="utf-8"?>
<DAEMSEngagementItemInfo xmlns="http://schemas.microsoft.com/DAEMSEngagementItemInfoXML">
  <EngagementID>5000063960</EngagementID>
  <LogicalEMSServerID>587502520312770826</LogicalEMSServerID>
  <WorkingPaperID>3070465767100000457</WorkingPaperID>
</DAEMSEngagementItem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B753D223C5E34AB87677ED8EF2DC4C" ma:contentTypeVersion="17" ma:contentTypeDescription="Create a new document." ma:contentTypeScope="" ma:versionID="a72b6f6a67ac318e0c08e0ba112b9d1c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5387e6839f2debf90242ed668f8106a1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cdf5565-42cb-48cd-9762-acc5d274563e}" ma:internalName="TaxCatchAll" ma:showField="CatchAllData" ma:web="5a9030fe-44eb-414a-a832-b9cd4a240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1E4880-BF44-4B6A-959F-31F24F8B9ADF}">
  <ds:schemaRefs>
    <ds:schemaRef ds:uri="http://schemas.microsoft.com/office/2006/metadata/properties"/>
    <ds:schemaRef ds:uri="http://schemas.microsoft.com/office/infopath/2007/PartnerControls"/>
    <ds:schemaRef ds:uri="5a9030fe-44eb-414a-a832-b9cd4a240f9b"/>
    <ds:schemaRef ds:uri="e4aa87c3-b3c7-4a60-99ba-36bc98ea187f"/>
  </ds:schemaRefs>
</ds:datastoreItem>
</file>

<file path=customXml/itemProps2.xml><?xml version="1.0" encoding="utf-8"?>
<ds:datastoreItem xmlns:ds="http://schemas.openxmlformats.org/officeDocument/2006/customXml" ds:itemID="{CAD0098F-4814-44C5-99C6-CCF0B5342759}">
  <ds:schemaRefs>
    <ds:schemaRef ds:uri="http://schemas.microsoft.com/DAEMSEngagementItemInfoXML"/>
  </ds:schemaRefs>
</ds:datastoreItem>
</file>

<file path=customXml/itemProps3.xml><?xml version="1.0" encoding="utf-8"?>
<ds:datastoreItem xmlns:ds="http://schemas.openxmlformats.org/officeDocument/2006/customXml" ds:itemID="{BDAE34CE-762E-47FA-B13F-323DAB44A7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93F16C-6CD2-4FDF-AEC7-BAEF6BF3C56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D52CEE4-AA0A-4A0D-8D7E-49C136FEB0D5}"/>
</file>

<file path=docProps/app.xml><?xml version="1.0" encoding="utf-8"?>
<Properties xmlns="http://schemas.openxmlformats.org/officeDocument/2006/extended-properties" xmlns:vt="http://schemas.openxmlformats.org/officeDocument/2006/docPropsVTypes">
  <Template>PangmaoHelper</Template>
  <TotalTime>55</TotalTime>
  <Pages>45</Pages>
  <Words>10909</Words>
  <Characters>47804</Characters>
  <Application>Microsoft Office Word</Application>
  <DocSecurity>0</DocSecurity>
  <Lines>4919</Lines>
  <Paragraphs>2372</Paragraphs>
  <ScaleCrop>false</ScaleCrop>
  <Company>Ernst &amp; Young</Company>
  <LinksUpToDate>false</LinksUpToDate>
  <CharactersWithSpaces>50603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 อี-เทรดดิ้ง จำกัด</dc:title>
  <dc:subject/>
  <dc:creator>Phitsinee.M</dc:creator>
  <cp:keywords/>
  <dc:description/>
  <cp:lastModifiedBy>Natchapan Kitrueangphatchara</cp:lastModifiedBy>
  <cp:revision>388</cp:revision>
  <cp:lastPrinted>2023-11-10T10:28:00Z</cp:lastPrinted>
  <dcterms:created xsi:type="dcterms:W3CDTF">2023-11-04T04:01:00Z</dcterms:created>
  <dcterms:modified xsi:type="dcterms:W3CDTF">2023-11-10T10:52:00Z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  <property fmtid="{D5CDD505-2E9C-101B-9397-08002B2CF9AE}" pid="7" name="GrammarlyDocumentId">
    <vt:lpwstr>21443873a798c63401ebc3ed563ddb4512d85179b4c926a55aae753ff84f673a</vt:lpwstr>
  </property>
</Properties>
</file>